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00B9F" w14:textId="23753CD7" w:rsidR="00BD2971" w:rsidRDefault="00BD2971" w:rsidP="00BD2971">
      <w:pPr>
        <w:jc w:val="right"/>
        <w:rPr>
          <w:b/>
          <w:bCs/>
        </w:rPr>
      </w:pPr>
      <w:bookmarkStart w:id="0" w:name="_Hlk58840422"/>
      <w:r>
        <w:rPr>
          <w:b/>
          <w:bCs/>
        </w:rPr>
        <w:t xml:space="preserve">Projektas </w:t>
      </w:r>
    </w:p>
    <w:p w14:paraId="628DCE59" w14:textId="0404305D" w:rsidR="004B1509" w:rsidRPr="00AC0CD7" w:rsidRDefault="004B1509" w:rsidP="00AC0CD7">
      <w:pPr>
        <w:jc w:val="center"/>
        <w:rPr>
          <w:b/>
          <w:bCs/>
        </w:rPr>
      </w:pPr>
      <w:r w:rsidRPr="00AC0CD7">
        <w:rPr>
          <w:b/>
          <w:bCs/>
          <w:noProof/>
          <w:lang w:eastAsia="lt-LT"/>
        </w:rPr>
        <w:drawing>
          <wp:inline distT="0" distB="0" distL="0" distR="0" wp14:anchorId="57A582D0" wp14:editId="03983A29">
            <wp:extent cx="679450" cy="679450"/>
            <wp:effectExtent l="0" t="0" r="635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53206FE" w14:textId="77777777" w:rsidR="004B1509" w:rsidRPr="00AC0CD7" w:rsidRDefault="004B1509" w:rsidP="00AC0CD7">
      <w:pPr>
        <w:jc w:val="center"/>
        <w:rPr>
          <w:b/>
          <w:bCs/>
        </w:rPr>
      </w:pPr>
      <w:r w:rsidRPr="00AC0CD7">
        <w:rPr>
          <w:b/>
          <w:bCs/>
        </w:rPr>
        <w:t>ANYKŠČIŲ RAJONO SAVIVALDYBĖS</w:t>
      </w:r>
    </w:p>
    <w:p w14:paraId="1B43363C" w14:textId="77777777" w:rsidR="004B1509" w:rsidRPr="00AC0CD7" w:rsidRDefault="004B1509" w:rsidP="00AC0CD7">
      <w:pPr>
        <w:jc w:val="center"/>
        <w:rPr>
          <w:b/>
          <w:bCs/>
        </w:rPr>
      </w:pPr>
      <w:r w:rsidRPr="00AC0CD7">
        <w:rPr>
          <w:b/>
          <w:bCs/>
        </w:rPr>
        <w:t>TARYBA</w:t>
      </w:r>
    </w:p>
    <w:p w14:paraId="7C846E4A" w14:textId="77777777" w:rsidR="004B1509" w:rsidRPr="00DE4981" w:rsidRDefault="004B1509" w:rsidP="004B1509">
      <w:pPr>
        <w:overflowPunct w:val="0"/>
        <w:autoSpaceDE w:val="0"/>
        <w:autoSpaceDN w:val="0"/>
        <w:adjustRightInd w:val="0"/>
        <w:jc w:val="center"/>
        <w:rPr>
          <w:bCs/>
        </w:rPr>
      </w:pPr>
    </w:p>
    <w:p w14:paraId="7F880C8F" w14:textId="77777777" w:rsidR="004B1509" w:rsidRPr="004B1509" w:rsidRDefault="004B1509" w:rsidP="004B1509">
      <w:pPr>
        <w:overflowPunct w:val="0"/>
        <w:autoSpaceDE w:val="0"/>
        <w:autoSpaceDN w:val="0"/>
        <w:adjustRightInd w:val="0"/>
        <w:jc w:val="center"/>
        <w:rPr>
          <w:b/>
        </w:rPr>
      </w:pPr>
      <w:r w:rsidRPr="004B1509">
        <w:rPr>
          <w:b/>
        </w:rPr>
        <w:t>SPRENDIMAS</w:t>
      </w:r>
    </w:p>
    <w:p w14:paraId="2156B792" w14:textId="5C1A4343" w:rsidR="004B1509" w:rsidRPr="004B1509" w:rsidRDefault="004B1509" w:rsidP="004B1509">
      <w:pPr>
        <w:overflowPunct w:val="0"/>
        <w:autoSpaceDE w:val="0"/>
        <w:autoSpaceDN w:val="0"/>
        <w:adjustRightInd w:val="0"/>
        <w:jc w:val="center"/>
      </w:pPr>
      <w:bookmarkStart w:id="1" w:name="_Hlk184220070"/>
      <w:r w:rsidRPr="004B1509">
        <w:rPr>
          <w:b/>
        </w:rPr>
        <w:t xml:space="preserve">DĖL ANYKŠČIŲ RAJONO SAVIVALDYBĖS TARYBOS 2018 M. GRUODŽIO 20 D. SPRENDIMO </w:t>
      </w:r>
      <w:bookmarkStart w:id="2" w:name="n_0"/>
      <w:r w:rsidR="00AC0CD7" w:rsidRPr="00AC0CD7">
        <w:rPr>
          <w:b/>
        </w:rPr>
        <w:t>NR. 1-TS-344</w:t>
      </w:r>
      <w:bookmarkEnd w:id="2"/>
      <w:r w:rsidRPr="004B1509">
        <w:rPr>
          <w:b/>
        </w:rPr>
        <w:t xml:space="preserve"> „DĖL ANYKŠČIŲ RAJONO VIETINĖS REIKŠMĖS KELIŲ SĄRAŠO PATVIRTINIMO IR ANYKŠČIŲ RAJONO SAVIVALDYBĖS TARYBOS 2005 M. VASARIO 24 D. SPRENDIMO </w:t>
      </w:r>
      <w:bookmarkStart w:id="3" w:name="n_1"/>
      <w:r w:rsidR="00AC0CD7" w:rsidRPr="00AC0CD7">
        <w:rPr>
          <w:b/>
        </w:rPr>
        <w:t xml:space="preserve">NR. TS-46 </w:t>
      </w:r>
      <w:bookmarkEnd w:id="3"/>
      <w:r w:rsidRPr="004B1509">
        <w:rPr>
          <w:b/>
        </w:rPr>
        <w:t>„DĖL PATIKSLINTŲ VIETINIŲ KELIŲ IR GATVIŲ SĄRAŠŲ PATVIRTINIMO“ PRIPAŽINIMO NETEKUSIU GALIOS“ PAKEITIMO</w:t>
      </w:r>
    </w:p>
    <w:bookmarkEnd w:id="1"/>
    <w:p w14:paraId="16CD2BFE" w14:textId="77777777" w:rsidR="004B1509" w:rsidRPr="004B1509" w:rsidRDefault="004B1509" w:rsidP="004B1509">
      <w:pPr>
        <w:overflowPunct w:val="0"/>
        <w:autoSpaceDE w:val="0"/>
        <w:autoSpaceDN w:val="0"/>
        <w:adjustRightInd w:val="0"/>
        <w:jc w:val="center"/>
      </w:pPr>
    </w:p>
    <w:p w14:paraId="581D5B7B" w14:textId="7B0F5FF0" w:rsidR="004B1509" w:rsidRPr="00F07EE9" w:rsidRDefault="00186CD8" w:rsidP="004B1509">
      <w:pPr>
        <w:overflowPunct w:val="0"/>
        <w:autoSpaceDE w:val="0"/>
        <w:autoSpaceDN w:val="0"/>
        <w:adjustRightInd w:val="0"/>
        <w:jc w:val="center"/>
        <w:rPr>
          <w:color w:val="000000" w:themeColor="text1"/>
        </w:rPr>
      </w:pPr>
      <w:r w:rsidRPr="00F07EE9">
        <w:rPr>
          <w:color w:val="000000" w:themeColor="text1"/>
        </w:rPr>
        <w:fldChar w:fldCharType="begin"/>
      </w:r>
      <w:r w:rsidRPr="00F07EE9">
        <w:rPr>
          <w:color w:val="000000" w:themeColor="text1"/>
        </w:rPr>
        <w:instrText xml:space="preserve"> FILLIN "data" \* MERGEFORMAT </w:instrText>
      </w:r>
      <w:r w:rsidRPr="00F07EE9">
        <w:rPr>
          <w:color w:val="000000" w:themeColor="text1"/>
        </w:rPr>
        <w:fldChar w:fldCharType="separate"/>
      </w:r>
      <w:r w:rsidR="004B1509" w:rsidRPr="00F07EE9">
        <w:rPr>
          <w:color w:val="000000" w:themeColor="text1"/>
        </w:rPr>
        <w:t>202</w:t>
      </w:r>
      <w:r w:rsidR="008B6D4F">
        <w:rPr>
          <w:color w:val="000000" w:themeColor="text1"/>
        </w:rPr>
        <w:t>5</w:t>
      </w:r>
      <w:r w:rsidR="004B1509" w:rsidRPr="00F07EE9">
        <w:rPr>
          <w:color w:val="000000" w:themeColor="text1"/>
        </w:rPr>
        <w:t xml:space="preserve"> m. gruodžio</w:t>
      </w:r>
      <w:r w:rsidR="008B6D4F">
        <w:rPr>
          <w:color w:val="000000" w:themeColor="text1"/>
        </w:rPr>
        <w:t xml:space="preserve"> 19</w:t>
      </w:r>
      <w:r w:rsidR="00C6236B">
        <w:rPr>
          <w:color w:val="000000" w:themeColor="text1"/>
        </w:rPr>
        <w:t xml:space="preserve"> </w:t>
      </w:r>
      <w:r w:rsidR="004B1509" w:rsidRPr="00F07EE9">
        <w:rPr>
          <w:color w:val="000000" w:themeColor="text1"/>
        </w:rPr>
        <w:t>d.</w:t>
      </w:r>
      <w:r w:rsidRPr="00F07EE9">
        <w:rPr>
          <w:color w:val="000000" w:themeColor="text1"/>
        </w:rPr>
        <w:fldChar w:fldCharType="end"/>
      </w:r>
      <w:r w:rsidR="004B1509" w:rsidRPr="00F07EE9">
        <w:rPr>
          <w:color w:val="000000" w:themeColor="text1"/>
        </w:rPr>
        <w:t xml:space="preserve"> Nr. 1-T</w:t>
      </w:r>
      <w:r w:rsidR="008B6D4F">
        <w:rPr>
          <w:color w:val="000000" w:themeColor="text1"/>
        </w:rPr>
        <w:t>-</w:t>
      </w:r>
      <w:r w:rsidR="009D25C3">
        <w:rPr>
          <w:color w:val="000000" w:themeColor="text1"/>
        </w:rPr>
        <w:t>376</w:t>
      </w:r>
    </w:p>
    <w:p w14:paraId="794B5DF7" w14:textId="77777777" w:rsidR="004B1509" w:rsidRPr="004B1509" w:rsidRDefault="004B1509" w:rsidP="004B1509">
      <w:pPr>
        <w:overflowPunct w:val="0"/>
        <w:autoSpaceDE w:val="0"/>
        <w:autoSpaceDN w:val="0"/>
        <w:adjustRightInd w:val="0"/>
        <w:jc w:val="center"/>
        <w:rPr>
          <w:b/>
          <w:szCs w:val="20"/>
        </w:rPr>
      </w:pPr>
      <w:r w:rsidRPr="004B1509">
        <w:t>Anykščiai</w:t>
      </w:r>
    </w:p>
    <w:p w14:paraId="5B60B63A" w14:textId="77777777" w:rsidR="004B1509" w:rsidRPr="004B1509" w:rsidRDefault="004B1509" w:rsidP="004B1509">
      <w:pPr>
        <w:overflowPunct w:val="0"/>
        <w:autoSpaceDE w:val="0"/>
        <w:autoSpaceDN w:val="0"/>
        <w:adjustRightInd w:val="0"/>
        <w:jc w:val="center"/>
        <w:rPr>
          <w:b/>
          <w:szCs w:val="20"/>
        </w:rPr>
      </w:pPr>
    </w:p>
    <w:p w14:paraId="283BC5AF" w14:textId="300A1CC9" w:rsidR="004B1509" w:rsidRPr="004B1509" w:rsidRDefault="004B1509" w:rsidP="00A03139">
      <w:pPr>
        <w:spacing w:line="360" w:lineRule="auto"/>
        <w:ind w:firstLine="720"/>
        <w:jc w:val="both"/>
        <w:rPr>
          <w:rFonts w:eastAsia="Calibri"/>
          <w:bCs/>
          <w:szCs w:val="22"/>
        </w:rPr>
      </w:pPr>
      <w:bookmarkStart w:id="4" w:name="_Hlk152755056"/>
      <w:r w:rsidRPr="004B1509">
        <w:rPr>
          <w:rFonts w:eastAsia="Calibri"/>
          <w:bCs/>
          <w:szCs w:val="22"/>
        </w:rPr>
        <w:t xml:space="preserve">Vadovaudamasi </w:t>
      </w:r>
      <w:r w:rsidRPr="004B1509">
        <w:rPr>
          <w:rFonts w:eastAsia="Calibri"/>
          <w:szCs w:val="22"/>
        </w:rPr>
        <w:t xml:space="preserve">Lietuvos Respublikos vietos savivaldos įstatymo </w:t>
      </w:r>
      <w:r w:rsidR="001D5B03">
        <w:rPr>
          <w:rFonts w:eastAsia="Calibri"/>
          <w:szCs w:val="22"/>
        </w:rPr>
        <w:t xml:space="preserve">6 straipsnio 32 punktu, </w:t>
      </w:r>
      <w:r w:rsidR="00FD23E9">
        <w:rPr>
          <w:rFonts w:eastAsia="Calibri"/>
          <w:szCs w:val="22"/>
        </w:rPr>
        <w:t>1</w:t>
      </w:r>
      <w:r w:rsidR="002F380B">
        <w:rPr>
          <w:rFonts w:eastAsia="Calibri"/>
          <w:szCs w:val="22"/>
        </w:rPr>
        <w:t>5</w:t>
      </w:r>
      <w:r w:rsidR="00FD23E9">
        <w:rPr>
          <w:rFonts w:eastAsia="Calibri"/>
          <w:szCs w:val="22"/>
        </w:rPr>
        <w:t xml:space="preserve"> straipsni</w:t>
      </w:r>
      <w:r w:rsidR="00BA2271">
        <w:rPr>
          <w:rFonts w:eastAsia="Calibri"/>
          <w:szCs w:val="22"/>
        </w:rPr>
        <w:t>o</w:t>
      </w:r>
      <w:r w:rsidR="002F380B">
        <w:rPr>
          <w:rFonts w:eastAsia="Calibri"/>
          <w:szCs w:val="22"/>
        </w:rPr>
        <w:t xml:space="preserve"> </w:t>
      </w:r>
      <w:r w:rsidR="00BA2271">
        <w:rPr>
          <w:rFonts w:eastAsia="Calibri"/>
          <w:szCs w:val="22"/>
        </w:rPr>
        <w:t>4 dalimi</w:t>
      </w:r>
      <w:r w:rsidR="00FD23E9">
        <w:rPr>
          <w:rFonts w:eastAsia="Calibri"/>
          <w:szCs w:val="22"/>
        </w:rPr>
        <w:t xml:space="preserve"> ir </w:t>
      </w:r>
      <w:r w:rsidRPr="004B1509">
        <w:rPr>
          <w:rFonts w:eastAsia="Calibri"/>
          <w:szCs w:val="22"/>
        </w:rPr>
        <w:t>1</w:t>
      </w:r>
      <w:r w:rsidR="002F380B">
        <w:rPr>
          <w:rFonts w:eastAsia="Calibri"/>
          <w:szCs w:val="22"/>
        </w:rPr>
        <w:t>6</w:t>
      </w:r>
      <w:r w:rsidRPr="004B1509">
        <w:rPr>
          <w:rFonts w:eastAsia="Calibri"/>
          <w:szCs w:val="22"/>
        </w:rPr>
        <w:t xml:space="preserve"> straipsnio 1 dalimi, </w:t>
      </w:r>
      <w:r w:rsidR="001D5B03">
        <w:rPr>
          <w:rFonts w:eastAsia="Calibri"/>
          <w:szCs w:val="22"/>
        </w:rPr>
        <w:t xml:space="preserve">Lietuvos Respublikos kelių įstatymo 6 straipsnio 4 dalimi ir </w:t>
      </w:r>
      <w:r w:rsidRPr="004B1509">
        <w:rPr>
          <w:rFonts w:eastAsia="Calibri"/>
          <w:szCs w:val="22"/>
        </w:rPr>
        <w:t>atsižvelgus</w:t>
      </w:r>
      <w:r w:rsidR="00255AA8">
        <w:rPr>
          <w:rFonts w:eastAsia="Calibri"/>
          <w:szCs w:val="22"/>
        </w:rPr>
        <w:t xml:space="preserve"> į</w:t>
      </w:r>
      <w:r w:rsidRPr="004B1509">
        <w:rPr>
          <w:rFonts w:eastAsia="Calibri"/>
          <w:szCs w:val="22"/>
        </w:rPr>
        <w:t xml:space="preserve">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bookmarkEnd w:id="4"/>
      <w:r w:rsidR="00C5716C">
        <w:rPr>
          <w:rFonts w:eastAsia="Calibri"/>
          <w:bCs/>
          <w:spacing w:val="100"/>
          <w:szCs w:val="22"/>
        </w:rPr>
        <w:t>:</w:t>
      </w:r>
    </w:p>
    <w:p w14:paraId="6F89E674" w14:textId="2C888BB9" w:rsidR="00410979" w:rsidRDefault="004B1509" w:rsidP="00A03139">
      <w:pPr>
        <w:spacing w:line="360" w:lineRule="auto"/>
        <w:ind w:firstLine="720"/>
        <w:jc w:val="both"/>
        <w:rPr>
          <w:rFonts w:eastAsia="Calibri"/>
          <w:bCs/>
          <w:szCs w:val="22"/>
        </w:rPr>
      </w:pPr>
      <w:r w:rsidRPr="004B1509">
        <w:rPr>
          <w:rFonts w:eastAsia="Calibri"/>
          <w:bCs/>
          <w:szCs w:val="22"/>
        </w:rPr>
        <w:t>Pakeisti Anykščių rajono savivaldybės vietinės reikšmės kelių sąraš</w:t>
      </w:r>
      <w:r w:rsidR="00BD2922">
        <w:rPr>
          <w:rFonts w:eastAsia="Calibri"/>
          <w:bCs/>
          <w:szCs w:val="22"/>
        </w:rPr>
        <w:t>ą</w:t>
      </w:r>
      <w:r w:rsidRPr="004B1509">
        <w:rPr>
          <w:rFonts w:eastAsia="Calibri"/>
          <w:bCs/>
          <w:szCs w:val="22"/>
        </w:rPr>
        <w:t>, patvirtint</w:t>
      </w:r>
      <w:r w:rsidR="00BD2922">
        <w:rPr>
          <w:rFonts w:eastAsia="Calibri"/>
          <w:bCs/>
          <w:szCs w:val="22"/>
        </w:rPr>
        <w:t>ą</w:t>
      </w:r>
      <w:r w:rsidRPr="004B1509">
        <w:rPr>
          <w:rFonts w:eastAsia="Calibri"/>
          <w:bCs/>
          <w:szCs w:val="22"/>
        </w:rPr>
        <w:t xml:space="preserve"> Anykščių rajono savivaldybės tarybos 2018 m. gruodžio 20 d. sprendimu </w:t>
      </w:r>
      <w:bookmarkStart w:id="5" w:name="n_2"/>
      <w:r w:rsidR="00AC0CD7" w:rsidRPr="00AC0CD7">
        <w:rPr>
          <w:rFonts w:eastAsia="Calibri"/>
          <w:bCs/>
          <w:szCs w:val="22"/>
        </w:rPr>
        <w:t xml:space="preserve">Nr. 1-TS-344 </w:t>
      </w:r>
      <w:bookmarkEnd w:id="5"/>
      <w:r w:rsidRPr="004B1509">
        <w:rPr>
          <w:rFonts w:eastAsia="Calibri"/>
          <w:bCs/>
          <w:szCs w:val="22"/>
        </w:rPr>
        <w:t>„Dėl Anykščių rajono vietinės reikšmės kelių sąrašo patvirtinimo ir Anykščių rajono savivaldybės tarybos 2005 m. vasario 24 d. sprendim</w:t>
      </w:r>
      <w:r w:rsidR="00410979">
        <w:rPr>
          <w:rFonts w:eastAsia="Calibri"/>
          <w:bCs/>
          <w:szCs w:val="22"/>
        </w:rPr>
        <w:t>o</w:t>
      </w:r>
      <w:r w:rsidRPr="004B1509">
        <w:rPr>
          <w:rFonts w:eastAsia="Calibri"/>
          <w:bCs/>
          <w:szCs w:val="22"/>
        </w:rPr>
        <w:t xml:space="preserve"> </w:t>
      </w:r>
      <w:bookmarkStart w:id="6" w:name="n_3"/>
      <w:r w:rsidR="00AC0CD7" w:rsidRPr="00AC0CD7">
        <w:rPr>
          <w:rFonts w:eastAsia="Calibri"/>
          <w:bCs/>
          <w:szCs w:val="22"/>
        </w:rPr>
        <w:t xml:space="preserve">Nr. TS-46 </w:t>
      </w:r>
      <w:bookmarkEnd w:id="6"/>
      <w:r w:rsidRPr="004B1509">
        <w:rPr>
          <w:rFonts w:eastAsia="Calibri"/>
          <w:bCs/>
          <w:szCs w:val="22"/>
        </w:rPr>
        <w:t>„Dėl patikslintų vietinių kelių ir gatvių sąrašų patvirtinimo“ pripažinimo netekusiu galios</w:t>
      </w:r>
      <w:r w:rsidR="00410979">
        <w:rPr>
          <w:rFonts w:eastAsia="Calibri"/>
          <w:bCs/>
          <w:szCs w:val="22"/>
        </w:rPr>
        <w:t>“</w:t>
      </w:r>
      <w:r w:rsidR="00BD2922">
        <w:rPr>
          <w:rFonts w:eastAsia="Calibri"/>
          <w:bCs/>
          <w:szCs w:val="22"/>
        </w:rPr>
        <w:t>, ir jį išdėstyti nauja redakcija (pridedama).</w:t>
      </w:r>
    </w:p>
    <w:p w14:paraId="74D606D4" w14:textId="69B8DF00" w:rsidR="004B1509" w:rsidRPr="004B1509" w:rsidRDefault="00D65F38" w:rsidP="00A03139">
      <w:pPr>
        <w:spacing w:line="360" w:lineRule="auto"/>
        <w:ind w:firstLine="720"/>
        <w:jc w:val="both"/>
        <w:rPr>
          <w:rFonts w:eastAsia="Calibri"/>
          <w:bCs/>
          <w:szCs w:val="22"/>
        </w:rPr>
      </w:pPr>
      <w:r w:rsidRPr="00D65F38">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004B1509" w:rsidRPr="004B1509">
        <w:rPr>
          <w:rFonts w:eastAsia="Calibri"/>
          <w:color w:val="000000"/>
          <w:szCs w:val="22"/>
        </w:rPr>
        <w:t>.</w:t>
      </w:r>
    </w:p>
    <w:p w14:paraId="51D0DE03" w14:textId="77777777" w:rsidR="004B1509" w:rsidRPr="004B1509" w:rsidRDefault="004B1509" w:rsidP="004B1509">
      <w:pPr>
        <w:shd w:val="clear" w:color="auto" w:fill="FFFFFF"/>
        <w:spacing w:after="160" w:line="360" w:lineRule="atLeast"/>
        <w:rPr>
          <w:bCs/>
          <w:szCs w:val="20"/>
        </w:rPr>
      </w:pPr>
    </w:p>
    <w:p w14:paraId="1F111250" w14:textId="618ACB3E" w:rsidR="004B1509" w:rsidRPr="004B1509" w:rsidRDefault="004B1509" w:rsidP="00615D99">
      <w:pPr>
        <w:shd w:val="clear" w:color="auto" w:fill="FFFFFF"/>
        <w:tabs>
          <w:tab w:val="right" w:pos="9638"/>
        </w:tabs>
        <w:spacing w:after="160" w:line="360" w:lineRule="atLeast"/>
        <w:rPr>
          <w:bCs/>
          <w:szCs w:val="20"/>
        </w:rPr>
      </w:pPr>
      <w:r w:rsidRPr="004B1509">
        <w:rPr>
          <w:bCs/>
          <w:szCs w:val="20"/>
        </w:rPr>
        <w:t>Meras</w:t>
      </w:r>
      <w:r w:rsidR="00ED089F">
        <w:rPr>
          <w:bCs/>
          <w:szCs w:val="20"/>
        </w:rPr>
        <w:t xml:space="preserve"> </w:t>
      </w:r>
      <w:r w:rsidR="00A03139">
        <w:rPr>
          <w:bCs/>
          <w:szCs w:val="20"/>
        </w:rPr>
        <w:tab/>
      </w:r>
      <w:r w:rsidR="00ED089F">
        <w:rPr>
          <w:bCs/>
          <w:szCs w:val="20"/>
        </w:rPr>
        <w:t>Kęstutis Tubis</w:t>
      </w:r>
    </w:p>
    <w:p w14:paraId="6CF85210" w14:textId="77777777" w:rsidR="004B1509" w:rsidRPr="004B1509" w:rsidRDefault="004B1509" w:rsidP="004B1509">
      <w:pPr>
        <w:jc w:val="center"/>
        <w:rPr>
          <w:b/>
          <w:bCs/>
          <w:color w:val="000000"/>
        </w:rPr>
      </w:pPr>
    </w:p>
    <w:p w14:paraId="0D712933" w14:textId="77777777" w:rsidR="004B1509" w:rsidRPr="004B1509" w:rsidRDefault="004B1509" w:rsidP="004B1509">
      <w:pPr>
        <w:rPr>
          <w:b/>
          <w:bCs/>
          <w:color w:val="000000"/>
        </w:rPr>
      </w:pPr>
    </w:p>
    <w:p w14:paraId="494646E5" w14:textId="77777777" w:rsidR="004B1509" w:rsidRPr="004B1509" w:rsidRDefault="004B1509" w:rsidP="004B1509">
      <w:pPr>
        <w:spacing w:line="256" w:lineRule="auto"/>
        <w:rPr>
          <w:rFonts w:eastAsia="Calibri"/>
          <w:szCs w:val="22"/>
        </w:rPr>
        <w:sectPr w:rsidR="004B1509" w:rsidRPr="004B1509" w:rsidSect="00981540">
          <w:footerReference w:type="default" r:id="rId9"/>
          <w:pgSz w:w="11906" w:h="16838"/>
          <w:pgMar w:top="1134" w:right="567" w:bottom="1134" w:left="1701" w:header="567" w:footer="567" w:gutter="0"/>
          <w:pgNumType w:start="0"/>
          <w:cols w:space="1296"/>
          <w:titlePg/>
          <w:docGrid w:linePitch="326"/>
        </w:sectPr>
      </w:pPr>
    </w:p>
    <w:p w14:paraId="2BD9BA9D" w14:textId="5EE1420D" w:rsidR="005D533C" w:rsidRPr="00887E00" w:rsidRDefault="00742473" w:rsidP="00573C32">
      <w:pPr>
        <w:ind w:left="8647"/>
        <w:rPr>
          <w:rFonts w:eastAsia="Calibri"/>
          <w:color w:val="0D0D0D" w:themeColor="text1" w:themeTint="F2"/>
          <w:szCs w:val="22"/>
        </w:rPr>
      </w:pPr>
      <w:r w:rsidRPr="00887E00">
        <w:rPr>
          <w:rFonts w:eastAsia="Calibri"/>
          <w:color w:val="0D0D0D" w:themeColor="text1" w:themeTint="F2"/>
          <w:szCs w:val="22"/>
        </w:rPr>
        <w:lastRenderedPageBreak/>
        <w:t>PATVIRTINTA</w:t>
      </w:r>
    </w:p>
    <w:p w14:paraId="2FEA385B" w14:textId="77777777" w:rsidR="00742473" w:rsidRPr="00887E00" w:rsidRDefault="00742473" w:rsidP="00573C32">
      <w:pPr>
        <w:ind w:left="8647"/>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6F27594" w14:textId="77777777" w:rsidR="00742473" w:rsidRPr="00887E00" w:rsidRDefault="00742473" w:rsidP="00573C32">
      <w:pPr>
        <w:ind w:left="8647"/>
        <w:rPr>
          <w:rFonts w:eastAsia="Calibri"/>
          <w:color w:val="0D0D0D" w:themeColor="text1" w:themeTint="F2"/>
          <w:szCs w:val="22"/>
        </w:rPr>
      </w:pPr>
      <w:r w:rsidRPr="00887E00">
        <w:rPr>
          <w:rFonts w:eastAsia="Calibri"/>
          <w:color w:val="0D0D0D" w:themeColor="text1" w:themeTint="F2"/>
          <w:szCs w:val="22"/>
        </w:rPr>
        <w:t>2018 m. gruodžio 18 d. sprendimu Nr. 1-TS-344</w:t>
      </w:r>
    </w:p>
    <w:p w14:paraId="09AC6B21" w14:textId="77777777" w:rsidR="00742473" w:rsidRPr="00887E00" w:rsidRDefault="00742473" w:rsidP="00573C32">
      <w:pPr>
        <w:ind w:left="8647"/>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2AFCFB5" w14:textId="1C149AB6" w:rsidR="00742473" w:rsidRPr="00887E00" w:rsidRDefault="00742473" w:rsidP="00573C32">
      <w:pPr>
        <w:ind w:left="8647"/>
        <w:rPr>
          <w:rFonts w:eastAsia="Calibri"/>
          <w:color w:val="0D0D0D" w:themeColor="text1" w:themeTint="F2"/>
          <w:szCs w:val="22"/>
        </w:rPr>
      </w:pPr>
      <w:r w:rsidRPr="00887E00">
        <w:rPr>
          <w:rFonts w:eastAsia="Calibri"/>
          <w:color w:val="0D0D0D" w:themeColor="text1" w:themeTint="F2"/>
          <w:szCs w:val="22"/>
        </w:rPr>
        <w:t>20</w:t>
      </w:r>
      <w:r w:rsidR="00C97E7C" w:rsidRPr="00887E00">
        <w:rPr>
          <w:rFonts w:eastAsia="Calibri"/>
          <w:color w:val="0D0D0D" w:themeColor="text1" w:themeTint="F2"/>
          <w:szCs w:val="22"/>
        </w:rPr>
        <w:t>2</w:t>
      </w:r>
      <w:r w:rsidR="00162C33">
        <w:rPr>
          <w:rFonts w:eastAsia="Calibri"/>
          <w:color w:val="0D0D0D" w:themeColor="text1" w:themeTint="F2"/>
          <w:szCs w:val="22"/>
        </w:rPr>
        <w:t>5</w:t>
      </w:r>
      <w:r w:rsidRPr="00887E00">
        <w:rPr>
          <w:rFonts w:eastAsia="Calibri"/>
          <w:color w:val="0D0D0D" w:themeColor="text1" w:themeTint="F2"/>
          <w:szCs w:val="22"/>
        </w:rPr>
        <w:t xml:space="preserve"> m. gruodžio</w:t>
      </w:r>
      <w:r w:rsidR="00300BEE" w:rsidRPr="00887E00">
        <w:rPr>
          <w:rFonts w:eastAsia="Calibri"/>
          <w:color w:val="0D0D0D" w:themeColor="text1" w:themeTint="F2"/>
          <w:szCs w:val="22"/>
        </w:rPr>
        <w:t xml:space="preserve"> </w:t>
      </w:r>
      <w:r w:rsidR="00162C33">
        <w:rPr>
          <w:rFonts w:eastAsia="Calibri"/>
          <w:color w:val="0D0D0D" w:themeColor="text1" w:themeTint="F2"/>
          <w:szCs w:val="22"/>
        </w:rPr>
        <w:t>19</w:t>
      </w:r>
      <w:r w:rsidRPr="00887E00">
        <w:rPr>
          <w:rFonts w:eastAsia="Calibri"/>
          <w:color w:val="0D0D0D" w:themeColor="text1" w:themeTint="F2"/>
          <w:szCs w:val="22"/>
        </w:rPr>
        <w:t xml:space="preserve"> d. sprendimo Nr. 1-T</w:t>
      </w:r>
      <w:r w:rsidR="00162C33">
        <w:rPr>
          <w:rFonts w:eastAsia="Calibri"/>
          <w:color w:val="0D0D0D" w:themeColor="text1" w:themeTint="F2"/>
          <w:szCs w:val="22"/>
        </w:rPr>
        <w:t>-</w:t>
      </w:r>
      <w:r w:rsidR="0089763B">
        <w:rPr>
          <w:rFonts w:eastAsia="Calibri"/>
          <w:color w:val="0D0D0D" w:themeColor="text1" w:themeTint="F2"/>
          <w:szCs w:val="22"/>
        </w:rPr>
        <w:t xml:space="preserve">376 </w:t>
      </w:r>
      <w:r w:rsidRPr="00887E00">
        <w:rPr>
          <w:rFonts w:eastAsia="Calibri"/>
          <w:color w:val="0D0D0D" w:themeColor="text1" w:themeTint="F2"/>
          <w:szCs w:val="22"/>
        </w:rPr>
        <w:t>redakcija)</w:t>
      </w:r>
    </w:p>
    <w:p w14:paraId="4719DE44" w14:textId="77777777" w:rsidR="00742473" w:rsidRDefault="00742473" w:rsidP="004B1509">
      <w:pPr>
        <w:jc w:val="center"/>
        <w:rPr>
          <w:rFonts w:eastAsia="Calibri"/>
          <w:szCs w:val="22"/>
        </w:rPr>
      </w:pPr>
    </w:p>
    <w:p w14:paraId="671BA756" w14:textId="36968284" w:rsidR="004B1509" w:rsidRPr="004B1509" w:rsidRDefault="004B1509" w:rsidP="004B1509">
      <w:pPr>
        <w:jc w:val="center"/>
        <w:rPr>
          <w:rFonts w:eastAsia="Calibri"/>
          <w:szCs w:val="22"/>
        </w:rPr>
      </w:pPr>
      <w:r w:rsidRPr="004B1509">
        <w:rPr>
          <w:rFonts w:eastAsia="Calibri"/>
          <w:szCs w:val="22"/>
        </w:rPr>
        <w:t>ANYKŠČIŲ RAJONO VIETINĖS REIKŠMĖS KELIŲ SĄRAŠAS</w:t>
      </w:r>
    </w:p>
    <w:p w14:paraId="2AEF775E" w14:textId="77777777" w:rsidR="004B1509" w:rsidRPr="004B1509" w:rsidRDefault="004B1509" w:rsidP="004B1509">
      <w:pPr>
        <w:jc w:val="center"/>
        <w:rPr>
          <w:rFonts w:eastAsia="Calibri"/>
          <w:szCs w:val="22"/>
        </w:r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76"/>
        <w:gridCol w:w="4412"/>
        <w:gridCol w:w="1147"/>
        <w:gridCol w:w="1133"/>
        <w:gridCol w:w="1133"/>
        <w:gridCol w:w="1133"/>
        <w:gridCol w:w="1133"/>
        <w:gridCol w:w="1983"/>
      </w:tblGrid>
      <w:tr w:rsidR="004B1509" w:rsidRPr="004B1509" w14:paraId="78AFFE70" w14:textId="77777777" w:rsidTr="00AC0CD7">
        <w:trPr>
          <w:jc w:val="center"/>
        </w:trPr>
        <w:tc>
          <w:tcPr>
            <w:tcW w:w="960" w:type="dxa"/>
            <w:vMerge w:val="restart"/>
            <w:tcBorders>
              <w:top w:val="single" w:sz="12" w:space="0" w:color="auto"/>
              <w:left w:val="single" w:sz="12" w:space="0" w:color="auto"/>
              <w:bottom w:val="single" w:sz="12" w:space="0" w:color="auto"/>
              <w:right w:val="single" w:sz="4" w:space="0" w:color="auto"/>
            </w:tcBorders>
            <w:vAlign w:val="center"/>
            <w:hideMark/>
          </w:tcPr>
          <w:p w14:paraId="3FC324EB" w14:textId="77777777" w:rsidR="004B1509" w:rsidRPr="004B1509" w:rsidRDefault="004B1509" w:rsidP="00AC0CD7">
            <w:pPr>
              <w:tabs>
                <w:tab w:val="center" w:pos="4819"/>
                <w:tab w:val="right" w:pos="9638"/>
              </w:tabs>
              <w:jc w:val="center"/>
              <w:rPr>
                <w:rFonts w:eastAsia="Calibri"/>
                <w:szCs w:val="22"/>
              </w:rPr>
            </w:pPr>
            <w:r w:rsidRPr="004B1509">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3C6C280F" w14:textId="77777777" w:rsidR="004B1509" w:rsidRPr="004B1509" w:rsidRDefault="004B1509" w:rsidP="00AC0CD7">
            <w:pPr>
              <w:jc w:val="center"/>
              <w:rPr>
                <w:rFonts w:eastAsia="Calibri"/>
                <w:szCs w:val="22"/>
              </w:rPr>
            </w:pPr>
            <w:r w:rsidRPr="004B1509">
              <w:rPr>
                <w:rFonts w:eastAsia="Calibri"/>
                <w:szCs w:val="22"/>
              </w:rPr>
              <w:t>Kelio Nr.</w:t>
            </w:r>
          </w:p>
        </w:tc>
        <w:tc>
          <w:tcPr>
            <w:tcW w:w="4412" w:type="dxa"/>
            <w:vMerge w:val="restart"/>
            <w:tcBorders>
              <w:top w:val="single" w:sz="12" w:space="0" w:color="auto"/>
              <w:left w:val="single" w:sz="4" w:space="0" w:color="auto"/>
              <w:bottom w:val="single" w:sz="12" w:space="0" w:color="auto"/>
              <w:right w:val="single" w:sz="4" w:space="0" w:color="auto"/>
            </w:tcBorders>
            <w:vAlign w:val="center"/>
            <w:hideMark/>
          </w:tcPr>
          <w:p w14:paraId="1C499561" w14:textId="77777777" w:rsidR="004B1509" w:rsidRPr="004B1509" w:rsidRDefault="004B1509" w:rsidP="00AC0CD7">
            <w:pPr>
              <w:jc w:val="center"/>
              <w:rPr>
                <w:rFonts w:eastAsia="Calibri"/>
                <w:szCs w:val="22"/>
              </w:rPr>
            </w:pPr>
            <w:r w:rsidRPr="004B1509">
              <w:rPr>
                <w:rFonts w:eastAsia="Calibri"/>
                <w:szCs w:val="22"/>
              </w:rPr>
              <w:t>Pavadinimas</w:t>
            </w:r>
          </w:p>
        </w:tc>
        <w:tc>
          <w:tcPr>
            <w:tcW w:w="4546" w:type="dxa"/>
            <w:gridSpan w:val="4"/>
            <w:tcBorders>
              <w:top w:val="single" w:sz="12" w:space="0" w:color="auto"/>
              <w:left w:val="single" w:sz="4" w:space="0" w:color="auto"/>
              <w:bottom w:val="single" w:sz="4" w:space="0" w:color="auto"/>
              <w:right w:val="single" w:sz="4" w:space="0" w:color="auto"/>
            </w:tcBorders>
            <w:vAlign w:val="center"/>
            <w:hideMark/>
          </w:tcPr>
          <w:p w14:paraId="4DF45A1E" w14:textId="77777777" w:rsidR="004B1509" w:rsidRPr="004B1509" w:rsidRDefault="004B1509" w:rsidP="00AC0CD7">
            <w:pPr>
              <w:jc w:val="right"/>
              <w:rPr>
                <w:rFonts w:eastAsia="Calibri"/>
                <w:szCs w:val="22"/>
              </w:rPr>
            </w:pPr>
            <w:r w:rsidRPr="004B1509">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32320D5C" w14:textId="77777777" w:rsidR="004B1509" w:rsidRPr="004B1509" w:rsidRDefault="004B1509" w:rsidP="00AC0CD7">
            <w:pPr>
              <w:jc w:val="center"/>
              <w:rPr>
                <w:rFonts w:eastAsia="Calibri"/>
                <w:bCs/>
                <w:sz w:val="22"/>
                <w:szCs w:val="22"/>
              </w:rPr>
            </w:pPr>
            <w:r w:rsidRPr="004B1509">
              <w:rPr>
                <w:rFonts w:eastAsia="Calibri"/>
                <w:bCs/>
                <w:sz w:val="22"/>
                <w:szCs w:val="22"/>
              </w:rPr>
              <w:t>Kelio kategorija</w:t>
            </w:r>
            <w:r w:rsidRPr="004B1509">
              <w:rPr>
                <w:rFonts w:eastAsia="Calibri"/>
                <w:bCs/>
                <w:sz w:val="22"/>
                <w:szCs w:val="22"/>
                <w:vertAlign w:val="superscript"/>
              </w:rPr>
              <w:footnoteReference w:id="1"/>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453761CE" w14:textId="77777777" w:rsidR="004B1509" w:rsidRPr="004B1509" w:rsidRDefault="004B1509" w:rsidP="00AC0CD7">
            <w:pPr>
              <w:jc w:val="center"/>
              <w:rPr>
                <w:rFonts w:eastAsia="Calibri"/>
                <w:szCs w:val="22"/>
              </w:rPr>
            </w:pPr>
            <w:r w:rsidRPr="004B1509">
              <w:rPr>
                <w:rFonts w:eastAsia="Calibri"/>
                <w:szCs w:val="22"/>
              </w:rPr>
              <w:t>Unikalus Nr.</w:t>
            </w:r>
          </w:p>
        </w:tc>
      </w:tr>
      <w:tr w:rsidR="004B1509" w:rsidRPr="004B1509" w14:paraId="6F8ED94F" w14:textId="77777777" w:rsidTr="00AC0CD7">
        <w:trPr>
          <w:jc w:val="center"/>
        </w:trPr>
        <w:tc>
          <w:tcPr>
            <w:tcW w:w="960" w:type="dxa"/>
            <w:vMerge/>
            <w:tcBorders>
              <w:top w:val="single" w:sz="12" w:space="0" w:color="auto"/>
              <w:left w:val="single" w:sz="12" w:space="0" w:color="auto"/>
              <w:bottom w:val="single" w:sz="12" w:space="0" w:color="auto"/>
              <w:right w:val="single" w:sz="4" w:space="0" w:color="auto"/>
            </w:tcBorders>
            <w:vAlign w:val="center"/>
            <w:hideMark/>
          </w:tcPr>
          <w:p w14:paraId="12C11064" w14:textId="77777777" w:rsidR="004B1509" w:rsidRPr="004B1509" w:rsidRDefault="004B1509" w:rsidP="00AC0CD7">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139E8FFE" w14:textId="77777777" w:rsidR="004B1509" w:rsidRPr="004B1509" w:rsidRDefault="004B1509" w:rsidP="00AC0CD7">
            <w:pPr>
              <w:rPr>
                <w:rFonts w:eastAsia="Calibri"/>
                <w:szCs w:val="22"/>
              </w:rPr>
            </w:pPr>
          </w:p>
        </w:tc>
        <w:tc>
          <w:tcPr>
            <w:tcW w:w="4412" w:type="dxa"/>
            <w:vMerge/>
            <w:tcBorders>
              <w:top w:val="single" w:sz="12" w:space="0" w:color="auto"/>
              <w:left w:val="single" w:sz="4" w:space="0" w:color="auto"/>
              <w:bottom w:val="single" w:sz="12" w:space="0" w:color="auto"/>
              <w:right w:val="single" w:sz="4" w:space="0" w:color="auto"/>
            </w:tcBorders>
            <w:vAlign w:val="center"/>
            <w:hideMark/>
          </w:tcPr>
          <w:p w14:paraId="4506B793" w14:textId="77777777" w:rsidR="004B1509" w:rsidRPr="004B1509" w:rsidRDefault="004B1509" w:rsidP="00AC0CD7">
            <w:pPr>
              <w:rPr>
                <w:rFonts w:eastAsia="Calibri"/>
                <w:szCs w:val="22"/>
              </w:rPr>
            </w:pPr>
          </w:p>
        </w:tc>
        <w:tc>
          <w:tcPr>
            <w:tcW w:w="1147" w:type="dxa"/>
            <w:tcBorders>
              <w:top w:val="single" w:sz="4" w:space="0" w:color="auto"/>
              <w:left w:val="single" w:sz="4" w:space="0" w:color="auto"/>
              <w:bottom w:val="single" w:sz="12" w:space="0" w:color="auto"/>
              <w:right w:val="single" w:sz="4" w:space="0" w:color="auto"/>
            </w:tcBorders>
            <w:vAlign w:val="center"/>
            <w:hideMark/>
          </w:tcPr>
          <w:p w14:paraId="2DBD5400" w14:textId="4BAE08F6" w:rsidR="004B1509" w:rsidRPr="004B1509" w:rsidRDefault="007503F6" w:rsidP="00AC0CD7">
            <w:pPr>
              <w:jc w:val="right"/>
              <w:rPr>
                <w:rFonts w:eastAsia="Calibri"/>
                <w:szCs w:val="22"/>
              </w:rPr>
            </w:pPr>
            <w:r>
              <w:rPr>
                <w:rFonts w:eastAsia="Calibri"/>
                <w:szCs w:val="22"/>
              </w:rPr>
              <w:t>Iš v</w:t>
            </w:r>
            <w:r w:rsidR="004B1509" w:rsidRPr="004B1509">
              <w:rPr>
                <w:rFonts w:eastAsia="Calibri"/>
                <w:szCs w:val="22"/>
              </w:rPr>
              <w:t>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34C566C" w14:textId="77777777" w:rsidR="004B1509" w:rsidRPr="004B1509" w:rsidRDefault="004B1509" w:rsidP="00AC0CD7">
            <w:pPr>
              <w:jc w:val="right"/>
              <w:rPr>
                <w:rFonts w:eastAsia="Calibri"/>
                <w:szCs w:val="22"/>
              </w:rPr>
            </w:pPr>
            <w:r w:rsidRPr="004B1509">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29C3F95" w14:textId="77777777" w:rsidR="004B1509" w:rsidRPr="004B1509" w:rsidRDefault="004B1509" w:rsidP="00AC0CD7">
            <w:pPr>
              <w:jc w:val="right"/>
              <w:rPr>
                <w:rFonts w:eastAsia="Calibri"/>
                <w:szCs w:val="22"/>
              </w:rPr>
            </w:pPr>
            <w:r w:rsidRPr="004B1509">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F400282" w14:textId="77777777" w:rsidR="004B1509" w:rsidRPr="004B1509" w:rsidRDefault="004B1509" w:rsidP="00AC0CD7">
            <w:pPr>
              <w:jc w:val="right"/>
              <w:rPr>
                <w:rFonts w:eastAsia="Calibri"/>
                <w:szCs w:val="22"/>
              </w:rPr>
            </w:pPr>
            <w:r w:rsidRPr="004B1509">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45AD04BA" w14:textId="77777777" w:rsidR="004B1509" w:rsidRPr="004B1509" w:rsidRDefault="004B1509" w:rsidP="00AC0CD7">
            <w:pPr>
              <w:jc w:val="cente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199B22B2" w14:textId="77777777" w:rsidR="004B1509" w:rsidRPr="004B1509" w:rsidRDefault="004B1509" w:rsidP="00AC0CD7">
            <w:pPr>
              <w:jc w:val="center"/>
              <w:rPr>
                <w:rFonts w:eastAsia="Calibri"/>
                <w:szCs w:val="22"/>
              </w:rPr>
            </w:pPr>
          </w:p>
        </w:tc>
      </w:tr>
      <w:tr w:rsidR="00B50CDB" w:rsidRPr="004B1509" w14:paraId="69195F71"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63392F3" w14:textId="77777777" w:rsidR="00B50CDB" w:rsidRPr="004B1509" w:rsidRDefault="00B50CDB" w:rsidP="00B50CDB">
            <w:pPr>
              <w:tabs>
                <w:tab w:val="center" w:pos="4819"/>
                <w:tab w:val="right" w:pos="9638"/>
              </w:tabs>
              <w:rPr>
                <w:rFonts w:eastAsia="Calibri"/>
                <w:i/>
                <w:iCs/>
                <w:szCs w:val="22"/>
              </w:rPr>
            </w:pPr>
            <w:r w:rsidRPr="004B1509">
              <w:rPr>
                <w:rFonts w:eastAsia="Calibri"/>
                <w:i/>
                <w:iCs/>
                <w:szCs w:val="22"/>
              </w:rPr>
              <w:t>1.</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39959CF" w14:textId="77777777" w:rsidR="00B50CDB" w:rsidRPr="004B1509" w:rsidRDefault="00B50CDB" w:rsidP="00B50CDB">
            <w:pPr>
              <w:rPr>
                <w:rFonts w:eastAsia="Calibri"/>
                <w:i/>
                <w:iCs/>
                <w:szCs w:val="22"/>
              </w:rPr>
            </w:pPr>
            <w:r w:rsidRPr="004B1509">
              <w:rPr>
                <w:rFonts w:eastAsia="Calibri"/>
                <w:i/>
                <w:iCs/>
                <w:szCs w:val="22"/>
              </w:rPr>
              <w:t>ANYKŠČIŲ MIESTAS:</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7D171264" w14:textId="05F7A88E" w:rsidR="00B50CDB" w:rsidRPr="004B1509" w:rsidRDefault="00B50CDB" w:rsidP="00B50CDB">
            <w:pPr>
              <w:jc w:val="right"/>
              <w:rPr>
                <w:rFonts w:eastAsia="Calibri"/>
                <w:bCs/>
                <w:i/>
                <w:iCs/>
                <w:szCs w:val="22"/>
                <w:lang w:val="en-US"/>
              </w:rPr>
            </w:pPr>
            <w:r w:rsidRPr="0015758C">
              <w:rPr>
                <w:rFonts w:eastAsia="Calibri"/>
                <w:bCs/>
                <w:i/>
                <w:iCs/>
                <w:szCs w:val="22"/>
                <w:lang w:val="en-US"/>
              </w:rPr>
              <w:t>55 155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9298F5E" w14:textId="5EB73EE8" w:rsidR="00B50CDB" w:rsidRPr="004B1509" w:rsidRDefault="00B50CDB" w:rsidP="00B50CDB">
            <w:pPr>
              <w:jc w:val="right"/>
              <w:rPr>
                <w:rFonts w:eastAsia="Calibri"/>
                <w:bCs/>
                <w:i/>
                <w:iCs/>
                <w:szCs w:val="22"/>
              </w:rPr>
            </w:pPr>
            <w:r w:rsidRPr="0015758C">
              <w:rPr>
                <w:rFonts w:eastAsia="Calibri"/>
                <w:bCs/>
                <w:i/>
                <w:iCs/>
                <w:szCs w:val="22"/>
              </w:rPr>
              <w:t>47 342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A6E11E4" w14:textId="79180128" w:rsidR="00B50CDB" w:rsidRPr="004B1509" w:rsidRDefault="00B50CDB" w:rsidP="00B50CDB">
            <w:pPr>
              <w:jc w:val="right"/>
              <w:rPr>
                <w:rFonts w:eastAsia="Calibri"/>
                <w:bCs/>
                <w:i/>
                <w:iCs/>
                <w:szCs w:val="22"/>
              </w:rPr>
            </w:pPr>
            <w:r w:rsidRPr="0015758C">
              <w:rPr>
                <w:rFonts w:eastAsia="Calibri"/>
                <w:bCs/>
                <w:i/>
                <w:iCs/>
                <w:szCs w:val="22"/>
              </w:rPr>
              <w:t xml:space="preserve"> 6 673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BB144B2" w14:textId="500559B3" w:rsidR="00B50CDB" w:rsidRPr="004B1509" w:rsidRDefault="00B50CDB" w:rsidP="00B50CDB">
            <w:pPr>
              <w:jc w:val="right"/>
              <w:rPr>
                <w:rFonts w:eastAsia="Calibri"/>
                <w:bCs/>
                <w:i/>
                <w:iCs/>
                <w:szCs w:val="22"/>
              </w:rPr>
            </w:pPr>
            <w:r w:rsidRPr="0015758C">
              <w:rPr>
                <w:rFonts w:eastAsia="Calibri"/>
                <w:bCs/>
                <w:i/>
                <w:iCs/>
                <w:szCs w:val="22"/>
              </w:rPr>
              <w:t>1 140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A55DF1" w14:textId="77777777" w:rsidR="00B50CDB" w:rsidRPr="004B1509" w:rsidRDefault="00B50CDB" w:rsidP="00B50CDB">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511DB5E" w14:textId="77777777" w:rsidR="00B50CDB" w:rsidRPr="004B1509" w:rsidRDefault="00B50CDB" w:rsidP="00B50CDB">
            <w:pPr>
              <w:jc w:val="center"/>
              <w:rPr>
                <w:rFonts w:eastAsia="Calibri"/>
                <w:i/>
                <w:iCs/>
                <w:szCs w:val="22"/>
              </w:rPr>
            </w:pPr>
          </w:p>
        </w:tc>
      </w:tr>
      <w:tr w:rsidR="00B50CDB" w:rsidRPr="004B1509" w14:paraId="321F4A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shd w:val="clear" w:color="auto" w:fill="FFFFFF"/>
            <w:vAlign w:val="center"/>
          </w:tcPr>
          <w:p w14:paraId="0D6F5808" w14:textId="77777777" w:rsidR="00B50CDB" w:rsidRPr="004B1509" w:rsidRDefault="00B50CDB" w:rsidP="00B50CDB">
            <w:pPr>
              <w:numPr>
                <w:ilvl w:val="0"/>
                <w:numId w:val="1"/>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0E68E" w14:textId="77777777" w:rsidR="00B50CDB" w:rsidRPr="004B1509" w:rsidRDefault="00B50CDB" w:rsidP="00B50CDB">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68E9792D" w14:textId="09ED947D" w:rsidR="00B50CDB" w:rsidRPr="002E48D3" w:rsidRDefault="00B50CDB" w:rsidP="00B50CDB">
            <w:pPr>
              <w:jc w:val="right"/>
              <w:rPr>
                <w:rFonts w:eastAsia="Calibri"/>
                <w:i/>
                <w:iCs/>
                <w:szCs w:val="22"/>
                <w:lang w:val="en-US"/>
              </w:rPr>
            </w:pPr>
            <w:r w:rsidRPr="0015758C">
              <w:rPr>
                <w:rFonts w:eastAsia="Calibri"/>
                <w:i/>
                <w:iCs/>
                <w:szCs w:val="22"/>
                <w:lang w:val="en-US"/>
              </w:rPr>
              <w:t>47 062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5FDA97E6" w14:textId="3D7BC2FB" w:rsidR="00B50CDB" w:rsidRPr="004B1509" w:rsidRDefault="00B50CDB" w:rsidP="00B50CDB">
            <w:pPr>
              <w:jc w:val="right"/>
              <w:rPr>
                <w:rFonts w:eastAsia="Calibri"/>
                <w:i/>
                <w:iCs/>
                <w:szCs w:val="22"/>
              </w:rPr>
            </w:pPr>
            <w:r w:rsidRPr="0015758C">
              <w:rPr>
                <w:rFonts w:eastAsia="Calibri"/>
                <w:i/>
                <w:iCs/>
                <w:szCs w:val="22"/>
              </w:rPr>
              <w:t>43 699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002499D" w14:textId="5E77AD92" w:rsidR="00B50CDB" w:rsidRPr="004B1509" w:rsidRDefault="00B50CDB" w:rsidP="00B50CDB">
            <w:pPr>
              <w:jc w:val="right"/>
              <w:rPr>
                <w:rFonts w:eastAsia="Calibri"/>
                <w:i/>
                <w:iCs/>
                <w:szCs w:val="22"/>
              </w:rPr>
            </w:pPr>
            <w:r w:rsidRPr="0015758C">
              <w:rPr>
                <w:rFonts w:eastAsia="Calibri"/>
                <w:i/>
                <w:iCs/>
                <w:szCs w:val="22"/>
              </w:rPr>
              <w:t>2 362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52CEFDED" w14:textId="3BD80537" w:rsidR="00B50CDB" w:rsidRPr="004B1509" w:rsidRDefault="00B50CDB" w:rsidP="00B50CDB">
            <w:pPr>
              <w:jc w:val="right"/>
              <w:rPr>
                <w:rFonts w:eastAsia="Calibri"/>
                <w:bCs/>
                <w:i/>
                <w:iCs/>
                <w:szCs w:val="22"/>
              </w:rPr>
            </w:pPr>
            <w:r w:rsidRPr="0015758C">
              <w:rPr>
                <w:rFonts w:eastAsia="Calibri"/>
                <w:bCs/>
                <w:i/>
                <w:iCs/>
                <w:szCs w:val="22"/>
              </w:rPr>
              <w:t>1 001</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9F04A88" w14:textId="77777777" w:rsidR="00B50CDB" w:rsidRPr="004B1509" w:rsidRDefault="00B50CDB" w:rsidP="00B50CDB">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426830A7" w14:textId="77777777" w:rsidR="00B50CDB" w:rsidRPr="004B1509" w:rsidRDefault="00B50CDB" w:rsidP="00B50CDB">
            <w:pPr>
              <w:jc w:val="center"/>
              <w:rPr>
                <w:rFonts w:eastAsia="Calibri"/>
                <w:bCs/>
                <w:i/>
                <w:iCs/>
                <w:szCs w:val="22"/>
              </w:rPr>
            </w:pPr>
          </w:p>
        </w:tc>
      </w:tr>
      <w:tr w:rsidR="00E70323" w:rsidRPr="004B1509" w14:paraId="06876A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692804" w14:textId="77777777" w:rsidR="00E70323" w:rsidRPr="004B1509"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312A58" w14:textId="6DD50A40" w:rsidR="00E70323" w:rsidRPr="004B1509" w:rsidRDefault="00E70323" w:rsidP="00E70323">
            <w:pPr>
              <w:rPr>
                <w:rFonts w:eastAsia="Calibri"/>
                <w:szCs w:val="22"/>
              </w:rPr>
            </w:pPr>
            <w:r w:rsidRPr="004B1509">
              <w:rPr>
                <w:rFonts w:eastAsia="Calibri"/>
                <w:szCs w:val="22"/>
              </w:rPr>
              <w:t>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326CC7" w14:textId="45AEFC8B" w:rsidR="00E70323" w:rsidRPr="004B1509" w:rsidRDefault="00E70323" w:rsidP="00E70323">
            <w:pPr>
              <w:rPr>
                <w:rFonts w:eastAsia="Calibri"/>
                <w:szCs w:val="22"/>
              </w:rPr>
            </w:pPr>
            <w:r w:rsidRPr="004B1509">
              <w:rPr>
                <w:rFonts w:eastAsia="Calibri"/>
                <w:szCs w:val="22"/>
              </w:rPr>
              <w:t>Anykštos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83DCF7" w14:textId="6376C5EF" w:rsidR="00E70323" w:rsidRPr="004B1509" w:rsidRDefault="00E70323" w:rsidP="00E70323">
            <w:pPr>
              <w:jc w:val="right"/>
              <w:rPr>
                <w:rFonts w:eastAsia="Calibri"/>
                <w:bCs/>
                <w:szCs w:val="22"/>
                <w:lang w:eastAsia="lt-LT"/>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E54C" w14:textId="7B2E72FB" w:rsidR="00E70323" w:rsidRPr="004B1509" w:rsidRDefault="00E70323" w:rsidP="00E70323">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947F0" w14:textId="10B8C3EB" w:rsidR="00E70323" w:rsidRPr="004B1509" w:rsidRDefault="00E70323" w:rsidP="00E7032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985ED" w14:textId="1E5693A3" w:rsidR="00E70323" w:rsidRPr="004B1509" w:rsidRDefault="00E70323" w:rsidP="00E7032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905E" w14:textId="64713CA2" w:rsidR="00E70323" w:rsidRPr="004B1509" w:rsidRDefault="00E70323" w:rsidP="00E7032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D633A0" w14:textId="38C563DD" w:rsidR="00E70323" w:rsidRPr="004B1509" w:rsidRDefault="00E70323" w:rsidP="00E70323">
            <w:pPr>
              <w:jc w:val="center"/>
              <w:rPr>
                <w:rFonts w:eastAsia="Calibri"/>
                <w:bCs/>
                <w:szCs w:val="22"/>
              </w:rPr>
            </w:pPr>
            <w:r w:rsidRPr="004B1509">
              <w:rPr>
                <w:rFonts w:eastAsia="Calibri"/>
                <w:bCs/>
                <w:szCs w:val="22"/>
              </w:rPr>
              <w:t>3497-2029-1014</w:t>
            </w:r>
          </w:p>
        </w:tc>
      </w:tr>
      <w:tr w:rsidR="00E70323" w:rsidRPr="004B1509" w14:paraId="29C363B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1DCBDC" w14:textId="77777777" w:rsidR="00E70323" w:rsidRPr="004B1509"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26E85" w14:textId="77CEAE7C" w:rsidR="00E70323" w:rsidRPr="004B1509" w:rsidRDefault="00E70323" w:rsidP="00E70323">
            <w:pPr>
              <w:rPr>
                <w:rFonts w:eastAsia="Calibri"/>
                <w:szCs w:val="22"/>
              </w:rPr>
            </w:pPr>
            <w:r w:rsidRPr="004B1509">
              <w:rPr>
                <w:rFonts w:eastAsia="Calibri"/>
                <w:szCs w:val="22"/>
              </w:rPr>
              <w:t>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F6B59E" w14:textId="1C734A24" w:rsidR="00E70323" w:rsidRPr="004B1509" w:rsidRDefault="00E70323" w:rsidP="00E70323">
            <w:pPr>
              <w:rPr>
                <w:rFonts w:eastAsia="Calibri"/>
                <w:szCs w:val="22"/>
              </w:rPr>
            </w:pPr>
            <w:r w:rsidRPr="004B1509">
              <w:rPr>
                <w:rFonts w:eastAsia="Calibri"/>
                <w:szCs w:val="22"/>
              </w:rPr>
              <w:t>Aušros 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A224F2" w14:textId="4D76E836" w:rsidR="00E70323" w:rsidRPr="004B1509" w:rsidRDefault="00E70323" w:rsidP="00E70323">
            <w:pPr>
              <w:jc w:val="right"/>
              <w:rPr>
                <w:rFonts w:eastAsia="Calibri"/>
                <w:bCs/>
                <w:szCs w:val="22"/>
                <w:lang w:eastAsia="lt-LT"/>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3AC0" w14:textId="406EF753" w:rsidR="00E70323" w:rsidRPr="004B1509" w:rsidRDefault="00E70323" w:rsidP="00E70323">
            <w:pPr>
              <w:jc w:val="right"/>
              <w:rPr>
                <w:rFonts w:eastAsia="Calibri"/>
                <w:bCs/>
                <w:szCs w:val="22"/>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A9245" w14:textId="7F4C061C" w:rsidR="00E70323" w:rsidRPr="004B1509" w:rsidRDefault="00E70323" w:rsidP="00E7032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A3596" w14:textId="078C7B2A" w:rsidR="00E70323" w:rsidRPr="004B1509" w:rsidRDefault="00E70323" w:rsidP="00E7032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69123" w14:textId="2CEA2AF1" w:rsidR="00E70323" w:rsidRPr="004B1509" w:rsidRDefault="00E70323" w:rsidP="00E7032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7AB6CB" w14:textId="3B69A321" w:rsidR="00E70323" w:rsidRPr="004B1509" w:rsidRDefault="00E70323" w:rsidP="00E70323">
            <w:pPr>
              <w:jc w:val="center"/>
              <w:rPr>
                <w:rFonts w:eastAsia="Calibri"/>
                <w:bCs/>
                <w:szCs w:val="22"/>
              </w:rPr>
            </w:pPr>
            <w:r w:rsidRPr="004B1509">
              <w:rPr>
                <w:rFonts w:eastAsia="Calibri"/>
                <w:bCs/>
                <w:szCs w:val="22"/>
              </w:rPr>
              <w:t>4400-1175-1345</w:t>
            </w:r>
          </w:p>
        </w:tc>
      </w:tr>
      <w:tr w:rsidR="00E70323" w:rsidRPr="00803D0A" w14:paraId="5D54FA96" w14:textId="77777777" w:rsidTr="00AC0CD7">
        <w:trPr>
          <w:trHeight w:val="562"/>
          <w:jc w:val="center"/>
        </w:trPr>
        <w:tc>
          <w:tcPr>
            <w:tcW w:w="960" w:type="dxa"/>
            <w:tcBorders>
              <w:top w:val="single" w:sz="4" w:space="0" w:color="auto"/>
              <w:left w:val="single" w:sz="12" w:space="0" w:color="auto"/>
              <w:right w:val="single" w:sz="4" w:space="0" w:color="auto"/>
            </w:tcBorders>
            <w:vAlign w:val="center"/>
          </w:tcPr>
          <w:p w14:paraId="47D602E8"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783A4F6D" w14:textId="559A2A59" w:rsidR="00E70323" w:rsidRPr="00803D0A" w:rsidRDefault="00E70323" w:rsidP="00E70323">
            <w:pPr>
              <w:rPr>
                <w:rFonts w:eastAsia="Calibri"/>
                <w:szCs w:val="22"/>
              </w:rPr>
            </w:pPr>
            <w:r w:rsidRPr="00803D0A">
              <w:rPr>
                <w:rFonts w:eastAsia="Calibri"/>
                <w:szCs w:val="22"/>
              </w:rPr>
              <w:t>3AM</w:t>
            </w:r>
          </w:p>
        </w:tc>
        <w:tc>
          <w:tcPr>
            <w:tcW w:w="4412" w:type="dxa"/>
            <w:tcBorders>
              <w:top w:val="single" w:sz="4" w:space="0" w:color="auto"/>
              <w:left w:val="single" w:sz="4" w:space="0" w:color="auto"/>
              <w:right w:val="single" w:sz="4" w:space="0" w:color="auto"/>
            </w:tcBorders>
            <w:vAlign w:val="center"/>
            <w:hideMark/>
          </w:tcPr>
          <w:p w14:paraId="7005FDEF" w14:textId="37EE43AD" w:rsidR="00E70323" w:rsidRPr="00803D0A" w:rsidRDefault="00E70323" w:rsidP="00E70323">
            <w:pPr>
              <w:rPr>
                <w:rFonts w:eastAsia="Calibri"/>
                <w:szCs w:val="22"/>
              </w:rPr>
            </w:pPr>
            <w:r w:rsidRPr="00803D0A">
              <w:rPr>
                <w:rFonts w:eastAsia="Calibri"/>
                <w:szCs w:val="22"/>
              </w:rPr>
              <w:t>Ažupiečių g.</w:t>
            </w:r>
          </w:p>
        </w:tc>
        <w:tc>
          <w:tcPr>
            <w:tcW w:w="1147" w:type="dxa"/>
            <w:tcBorders>
              <w:top w:val="single" w:sz="4" w:space="0" w:color="auto"/>
              <w:left w:val="single" w:sz="4" w:space="0" w:color="auto"/>
              <w:right w:val="single" w:sz="4" w:space="0" w:color="auto"/>
            </w:tcBorders>
            <w:vAlign w:val="center"/>
            <w:hideMark/>
          </w:tcPr>
          <w:p w14:paraId="30EBA50C" w14:textId="08F111B1" w:rsidR="00E70323" w:rsidRPr="00803D0A" w:rsidRDefault="00E70323" w:rsidP="00E70323">
            <w:pPr>
              <w:jc w:val="right"/>
              <w:rPr>
                <w:rFonts w:eastAsia="Calibri"/>
                <w:szCs w:val="22"/>
                <w:lang w:eastAsia="lt-LT"/>
              </w:rPr>
            </w:pPr>
            <w:r w:rsidRPr="00803D0A">
              <w:rPr>
                <w:rFonts w:eastAsia="Calibri"/>
                <w:szCs w:val="22"/>
              </w:rPr>
              <w:t>670</w:t>
            </w:r>
          </w:p>
        </w:tc>
        <w:tc>
          <w:tcPr>
            <w:tcW w:w="1133" w:type="dxa"/>
            <w:tcBorders>
              <w:top w:val="single" w:sz="4" w:space="0" w:color="auto"/>
              <w:left w:val="single" w:sz="4" w:space="0" w:color="auto"/>
              <w:right w:val="single" w:sz="4" w:space="0" w:color="auto"/>
            </w:tcBorders>
            <w:vAlign w:val="center"/>
            <w:hideMark/>
          </w:tcPr>
          <w:p w14:paraId="5B279480" w14:textId="7643EE07" w:rsidR="00E70323" w:rsidRPr="00803D0A" w:rsidRDefault="00E70323" w:rsidP="00E70323">
            <w:pPr>
              <w:jc w:val="right"/>
              <w:rPr>
                <w:rFonts w:eastAsia="Calibri"/>
                <w:szCs w:val="22"/>
              </w:rPr>
            </w:pPr>
            <w:r w:rsidRPr="00803D0A">
              <w:rPr>
                <w:rFonts w:eastAsia="Calibri"/>
                <w:szCs w:val="22"/>
              </w:rPr>
              <w:t> 670</w:t>
            </w:r>
          </w:p>
        </w:tc>
        <w:tc>
          <w:tcPr>
            <w:tcW w:w="1133" w:type="dxa"/>
            <w:tcBorders>
              <w:top w:val="single" w:sz="4" w:space="0" w:color="auto"/>
              <w:left w:val="single" w:sz="4" w:space="0" w:color="auto"/>
              <w:right w:val="single" w:sz="4" w:space="0" w:color="auto"/>
            </w:tcBorders>
            <w:vAlign w:val="center"/>
            <w:hideMark/>
          </w:tcPr>
          <w:p w14:paraId="1878D5DC" w14:textId="150FB97D"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6EB106DA" w14:textId="4F088889"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4026706B" w14:textId="77777777" w:rsidR="00E70323" w:rsidRPr="00803D0A" w:rsidRDefault="00E70323" w:rsidP="00E70323">
            <w:pPr>
              <w:jc w:val="center"/>
              <w:rPr>
                <w:rFonts w:eastAsia="Calibri"/>
                <w:szCs w:val="22"/>
              </w:rPr>
            </w:pPr>
            <w:r w:rsidRPr="00803D0A">
              <w:rPr>
                <w:rFonts w:eastAsia="Calibri"/>
                <w:szCs w:val="22"/>
              </w:rPr>
              <w:t>D</w:t>
            </w:r>
          </w:p>
          <w:p w14:paraId="1860C04D" w14:textId="1DB38573"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right w:val="single" w:sz="12" w:space="0" w:color="auto"/>
            </w:tcBorders>
            <w:vAlign w:val="center"/>
            <w:hideMark/>
          </w:tcPr>
          <w:p w14:paraId="003DE521" w14:textId="77777777" w:rsidR="00E70323" w:rsidRPr="00803D0A" w:rsidRDefault="00E70323" w:rsidP="00E70323">
            <w:pPr>
              <w:jc w:val="center"/>
              <w:rPr>
                <w:rFonts w:eastAsia="Calibri"/>
                <w:szCs w:val="22"/>
              </w:rPr>
            </w:pPr>
            <w:r w:rsidRPr="00803D0A">
              <w:rPr>
                <w:rFonts w:eastAsia="Calibri"/>
                <w:szCs w:val="22"/>
              </w:rPr>
              <w:t>4400-5036-5294</w:t>
            </w:r>
          </w:p>
          <w:p w14:paraId="52BDFB0D" w14:textId="618BD543" w:rsidR="00E70323" w:rsidRPr="00803D0A" w:rsidRDefault="00E70323" w:rsidP="00E70323">
            <w:pPr>
              <w:jc w:val="center"/>
              <w:rPr>
                <w:rFonts w:eastAsia="Calibri"/>
                <w:szCs w:val="22"/>
              </w:rPr>
            </w:pPr>
            <w:r w:rsidRPr="00803D0A">
              <w:rPr>
                <w:rFonts w:eastAsia="Calibri"/>
                <w:szCs w:val="22"/>
              </w:rPr>
              <w:t>4400-0988-2255</w:t>
            </w:r>
          </w:p>
        </w:tc>
      </w:tr>
      <w:tr w:rsidR="00E70323" w:rsidRPr="00C12B41" w14:paraId="70AAFC57" w14:textId="77777777" w:rsidTr="00AC0CD7">
        <w:trPr>
          <w:trHeight w:val="1150"/>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1E36AB" w14:textId="77777777" w:rsidR="00E70323" w:rsidRPr="00C12B41"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4005C" w14:textId="1B583B72" w:rsidR="00E70323" w:rsidRPr="00C12B41" w:rsidRDefault="00E70323" w:rsidP="00E70323">
            <w:pPr>
              <w:rPr>
                <w:rFonts w:eastAsia="Calibri"/>
                <w:szCs w:val="22"/>
              </w:rPr>
            </w:pPr>
            <w:r w:rsidRPr="00C12B41">
              <w:rPr>
                <w:rFonts w:eastAsia="Calibri"/>
                <w:szCs w:val="22"/>
              </w:rPr>
              <w:t>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2E92C6" w14:textId="03EA3BF5" w:rsidR="00E70323" w:rsidRPr="00C12B41" w:rsidRDefault="00E70323" w:rsidP="00E70323">
            <w:pPr>
              <w:rPr>
                <w:rFonts w:eastAsia="Calibri"/>
                <w:szCs w:val="22"/>
              </w:rPr>
            </w:pPr>
            <w:r w:rsidRPr="00C12B41">
              <w:rPr>
                <w:rFonts w:eastAsia="Calibri"/>
                <w:szCs w:val="22"/>
              </w:rPr>
              <w:t>Jono Basanavičiaus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C1AF76" w14:textId="57E42E3E" w:rsidR="00E70323" w:rsidRPr="00C12B41" w:rsidRDefault="00E70323" w:rsidP="00E70323">
            <w:pPr>
              <w:jc w:val="right"/>
              <w:rPr>
                <w:rFonts w:eastAsia="Calibri"/>
                <w:szCs w:val="22"/>
                <w:lang w:eastAsia="lt-LT"/>
              </w:rPr>
            </w:pPr>
            <w:r w:rsidRPr="00C12B41">
              <w:rPr>
                <w:rFonts w:eastAsia="Calibri"/>
                <w:szCs w:val="22"/>
              </w:rPr>
              <w:t xml:space="preserve"> 2470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33B0" w14:textId="0611CE29" w:rsidR="00E70323" w:rsidRPr="00C12B41" w:rsidRDefault="00E70323" w:rsidP="00E70323">
            <w:pPr>
              <w:jc w:val="right"/>
              <w:rPr>
                <w:rFonts w:eastAsia="Calibri"/>
                <w:szCs w:val="22"/>
              </w:rPr>
            </w:pPr>
            <w:r w:rsidRPr="00C12B41">
              <w:rPr>
                <w:rFonts w:eastAsia="Calibri"/>
                <w:szCs w:val="22"/>
              </w:rPr>
              <w:t>2470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C970C" w14:textId="55AFFFBB" w:rsidR="00E70323" w:rsidRPr="00C12B41" w:rsidRDefault="00E70323" w:rsidP="00E70323">
            <w:pPr>
              <w:jc w:val="right"/>
              <w:rPr>
                <w:rFonts w:eastAsia="Calibri"/>
                <w:szCs w:val="22"/>
              </w:rPr>
            </w:pPr>
            <w:r w:rsidRPr="00C12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4C00" w14:textId="00D20024" w:rsidR="00E70323" w:rsidRPr="00C12B41" w:rsidRDefault="00E70323" w:rsidP="00E70323">
            <w:pPr>
              <w:jc w:val="right"/>
              <w:rPr>
                <w:rFonts w:eastAsia="Calibri"/>
                <w:szCs w:val="22"/>
              </w:rPr>
            </w:pPr>
            <w:r w:rsidRPr="00C12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CC16" w14:textId="77777777" w:rsidR="00E70323" w:rsidRPr="00C12B41" w:rsidRDefault="00E70323" w:rsidP="00E70323">
            <w:pPr>
              <w:jc w:val="center"/>
              <w:rPr>
                <w:rFonts w:eastAsia="Calibri"/>
                <w:szCs w:val="22"/>
              </w:rPr>
            </w:pPr>
            <w:r w:rsidRPr="00C12B41">
              <w:rPr>
                <w:rFonts w:eastAsia="Calibri"/>
                <w:szCs w:val="22"/>
              </w:rPr>
              <w:t>C</w:t>
            </w:r>
          </w:p>
          <w:p w14:paraId="5A37417E" w14:textId="77777777" w:rsidR="00E70323" w:rsidRPr="00C12B41" w:rsidRDefault="00E70323" w:rsidP="00E70323">
            <w:pPr>
              <w:jc w:val="center"/>
              <w:rPr>
                <w:rFonts w:eastAsia="Calibri"/>
                <w:szCs w:val="22"/>
              </w:rPr>
            </w:pPr>
            <w:r w:rsidRPr="00C12B41">
              <w:rPr>
                <w:rFonts w:eastAsia="Calibri"/>
                <w:szCs w:val="22"/>
              </w:rPr>
              <w:t>D</w:t>
            </w:r>
          </w:p>
          <w:p w14:paraId="14D86AAC" w14:textId="77777777" w:rsidR="00E70323" w:rsidRPr="00C12B41" w:rsidRDefault="00E70323" w:rsidP="00E70323">
            <w:pPr>
              <w:jc w:val="center"/>
              <w:rPr>
                <w:rFonts w:eastAsia="Calibri"/>
                <w:szCs w:val="22"/>
              </w:rPr>
            </w:pPr>
            <w:r w:rsidRPr="00C12B41">
              <w:rPr>
                <w:rFonts w:eastAsia="Calibri"/>
                <w:szCs w:val="22"/>
              </w:rPr>
              <w:t>D</w:t>
            </w:r>
          </w:p>
          <w:p w14:paraId="4D81118A" w14:textId="77777777" w:rsidR="00E70323" w:rsidRPr="00C12B41" w:rsidRDefault="00E70323" w:rsidP="00E70323">
            <w:pPr>
              <w:jc w:val="center"/>
              <w:rPr>
                <w:rFonts w:eastAsia="Calibri"/>
                <w:szCs w:val="22"/>
              </w:rPr>
            </w:pPr>
            <w:r w:rsidRPr="00C12B41">
              <w:rPr>
                <w:rFonts w:eastAsia="Calibri"/>
                <w:szCs w:val="22"/>
              </w:rPr>
              <w:t>D</w:t>
            </w:r>
          </w:p>
          <w:p w14:paraId="04BEFE80" w14:textId="6B8AB8CA" w:rsidR="00E70323" w:rsidRPr="00C12B41" w:rsidRDefault="00E70323" w:rsidP="00E70323">
            <w:pPr>
              <w:jc w:val="center"/>
              <w:rPr>
                <w:rFonts w:eastAsia="Calibri"/>
                <w:szCs w:val="22"/>
              </w:rPr>
            </w:pPr>
            <w:r w:rsidRPr="00C12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2691E1" w14:textId="77777777" w:rsidR="00E70323" w:rsidRPr="00B03C33" w:rsidRDefault="00E70323" w:rsidP="00E70323">
            <w:pPr>
              <w:jc w:val="center"/>
              <w:rPr>
                <w:rFonts w:eastAsia="Calibri"/>
                <w:szCs w:val="22"/>
              </w:rPr>
            </w:pPr>
            <w:r w:rsidRPr="00B03C33">
              <w:rPr>
                <w:rFonts w:eastAsia="Calibri"/>
                <w:szCs w:val="22"/>
              </w:rPr>
              <w:t>4400-1979-5710 4400-2112-5006 4400-3935-7823 4400-3949-3570</w:t>
            </w:r>
          </w:p>
          <w:p w14:paraId="2E363564" w14:textId="4AB726AD" w:rsidR="00E70323" w:rsidRPr="00B03C33" w:rsidRDefault="00E70323" w:rsidP="00E70323">
            <w:pPr>
              <w:jc w:val="center"/>
              <w:rPr>
                <w:rFonts w:eastAsia="Calibri"/>
                <w:szCs w:val="22"/>
              </w:rPr>
            </w:pPr>
            <w:r w:rsidRPr="00B03C33">
              <w:rPr>
                <w:rFonts w:eastAsia="Calibri"/>
                <w:szCs w:val="22"/>
              </w:rPr>
              <w:t>4400-6435-1180</w:t>
            </w:r>
          </w:p>
        </w:tc>
      </w:tr>
      <w:tr w:rsidR="00E70323" w:rsidRPr="00803D0A" w14:paraId="268724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9F8C97"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E167C8" w14:textId="7395FFF4" w:rsidR="00E70323" w:rsidRPr="00803D0A" w:rsidRDefault="00E70323" w:rsidP="00E70323">
            <w:pPr>
              <w:rPr>
                <w:rFonts w:eastAsia="Calibri"/>
                <w:szCs w:val="22"/>
              </w:rPr>
            </w:pPr>
            <w:r w:rsidRPr="00803D0A">
              <w:rPr>
                <w:rFonts w:eastAsia="Calibri"/>
                <w:szCs w:val="22"/>
              </w:rPr>
              <w:t>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571EDA" w14:textId="143552A3" w:rsidR="00E70323" w:rsidRPr="00803D0A" w:rsidRDefault="00E70323" w:rsidP="00E70323">
            <w:pPr>
              <w:rPr>
                <w:rFonts w:eastAsia="Calibri"/>
                <w:szCs w:val="22"/>
              </w:rPr>
            </w:pPr>
            <w:proofErr w:type="spellStart"/>
            <w:r w:rsidRPr="00803D0A">
              <w:rPr>
                <w:rFonts w:eastAsia="Calibri"/>
                <w:szCs w:val="22"/>
              </w:rPr>
              <w:t>Bičionių</w:t>
            </w:r>
            <w:proofErr w:type="spellEnd"/>
            <w:r w:rsidRPr="00803D0A">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4757B4" w14:textId="6377FDB9" w:rsidR="00E70323" w:rsidRPr="00803D0A" w:rsidRDefault="00E70323" w:rsidP="00E70323">
            <w:pPr>
              <w:jc w:val="right"/>
              <w:rPr>
                <w:rFonts w:eastAsia="Calibri"/>
                <w:szCs w:val="22"/>
                <w:lang w:eastAsia="lt-LT"/>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C6B4F" w14:textId="7135032D"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D8426" w14:textId="1E4AA2BC" w:rsidR="00E70323" w:rsidRPr="00803D0A" w:rsidRDefault="00E70323" w:rsidP="00E70323">
            <w:pPr>
              <w:jc w:val="right"/>
              <w:rPr>
                <w:rFonts w:eastAsia="Calibri"/>
                <w:szCs w:val="22"/>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38676" w14:textId="4B1149F0"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42D8" w14:textId="64138A0D"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33A7A" w14:textId="1ACCBBEA" w:rsidR="00E70323" w:rsidRPr="00803D0A" w:rsidRDefault="00E70323" w:rsidP="00E70323">
            <w:pPr>
              <w:jc w:val="center"/>
              <w:rPr>
                <w:rFonts w:eastAsia="Calibri"/>
                <w:szCs w:val="22"/>
              </w:rPr>
            </w:pPr>
            <w:r w:rsidRPr="00803D0A">
              <w:rPr>
                <w:rFonts w:eastAsia="Calibri"/>
                <w:szCs w:val="22"/>
              </w:rPr>
              <w:t>3497-2023-4017</w:t>
            </w:r>
          </w:p>
        </w:tc>
      </w:tr>
      <w:tr w:rsidR="00E70323" w:rsidRPr="00803D0A" w14:paraId="5EAE941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8775FC"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153F" w14:textId="4A5F16B3" w:rsidR="00E70323" w:rsidRPr="00803D0A" w:rsidRDefault="00E70323" w:rsidP="00E70323">
            <w:pPr>
              <w:rPr>
                <w:rFonts w:eastAsia="Calibri"/>
                <w:szCs w:val="22"/>
              </w:rPr>
            </w:pPr>
            <w:r w:rsidRPr="00803D0A">
              <w:rPr>
                <w:rFonts w:eastAsia="Calibri"/>
                <w:szCs w:val="22"/>
              </w:rPr>
              <w:t>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29DD6A" w14:textId="5D42611D" w:rsidR="00E70323" w:rsidRPr="00803D0A" w:rsidRDefault="00E70323" w:rsidP="00E70323">
            <w:pPr>
              <w:rPr>
                <w:rFonts w:eastAsia="Calibri"/>
                <w:szCs w:val="22"/>
              </w:rPr>
            </w:pPr>
            <w:r w:rsidRPr="00803D0A">
              <w:rPr>
                <w:rFonts w:eastAsia="Calibri"/>
                <w:szCs w:val="22"/>
              </w:rPr>
              <w:t>Birutės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008F1" w14:textId="1930B427" w:rsidR="00E70323" w:rsidRPr="00803D0A" w:rsidRDefault="00E70323" w:rsidP="00E70323">
            <w:pPr>
              <w:jc w:val="right"/>
              <w:rPr>
                <w:rFonts w:eastAsia="Calibri"/>
                <w:szCs w:val="22"/>
                <w:lang w:eastAsia="lt-LT"/>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3F2CC" w14:textId="38ED66E4" w:rsidR="00E70323" w:rsidRPr="00803D0A" w:rsidRDefault="00E70323" w:rsidP="00E70323">
            <w:pPr>
              <w:jc w:val="right"/>
              <w:rPr>
                <w:rFonts w:eastAsia="Calibri"/>
                <w:szCs w:val="22"/>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64FA8" w14:textId="05C28497"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AA7D0" w14:textId="5443E327"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4B0DB" w14:textId="5B700BAD"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317051" w14:textId="70EF8BA9" w:rsidR="00E70323" w:rsidRPr="00803D0A" w:rsidRDefault="00E70323" w:rsidP="00E70323">
            <w:pPr>
              <w:jc w:val="center"/>
              <w:rPr>
                <w:rFonts w:eastAsia="Calibri"/>
                <w:szCs w:val="22"/>
              </w:rPr>
            </w:pPr>
            <w:r w:rsidRPr="00803D0A">
              <w:rPr>
                <w:rFonts w:eastAsia="Calibri"/>
                <w:szCs w:val="22"/>
              </w:rPr>
              <w:t>3495-6012-7017</w:t>
            </w:r>
          </w:p>
        </w:tc>
      </w:tr>
      <w:tr w:rsidR="00E70323" w:rsidRPr="00803D0A" w14:paraId="59DFBB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7406D4"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6D001" w14:textId="6040A9EB" w:rsidR="00E70323" w:rsidRPr="00803D0A" w:rsidRDefault="00E70323" w:rsidP="00E70323">
            <w:pPr>
              <w:rPr>
                <w:rFonts w:eastAsia="Calibri"/>
                <w:szCs w:val="22"/>
              </w:rPr>
            </w:pPr>
            <w:r w:rsidRPr="00803D0A">
              <w:rPr>
                <w:rFonts w:eastAsia="Calibri"/>
                <w:szCs w:val="22"/>
              </w:rPr>
              <w:t>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D679CC" w14:textId="05FC5763" w:rsidR="00E70323" w:rsidRPr="00803D0A" w:rsidRDefault="00E70323" w:rsidP="00E70323">
            <w:pPr>
              <w:rPr>
                <w:rFonts w:eastAsia="Calibri"/>
                <w:szCs w:val="22"/>
              </w:rPr>
            </w:pPr>
            <w:r w:rsidRPr="00803D0A">
              <w:rPr>
                <w:rFonts w:eastAsia="Calibri"/>
                <w:szCs w:val="22"/>
              </w:rPr>
              <w:t xml:space="preserve">K. </w:t>
            </w:r>
            <w:proofErr w:type="spellStart"/>
            <w:r w:rsidRPr="00803D0A">
              <w:rPr>
                <w:rFonts w:eastAsia="Calibri"/>
                <w:szCs w:val="22"/>
              </w:rPr>
              <w:t>Būgos</w:t>
            </w:r>
            <w:proofErr w:type="spellEnd"/>
            <w:r w:rsidRPr="00803D0A">
              <w:rPr>
                <w:rFonts w:eastAsia="Calibri"/>
                <w:szCs w:val="22"/>
              </w:rPr>
              <w:t xml:space="preserve">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0B733C" w14:textId="71854398" w:rsidR="00E70323" w:rsidRPr="00803D0A" w:rsidRDefault="00E70323" w:rsidP="00E70323">
            <w:pPr>
              <w:jc w:val="right"/>
              <w:rPr>
                <w:rFonts w:eastAsia="Calibri"/>
                <w:szCs w:val="22"/>
                <w:lang w:eastAsia="lt-LT"/>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08AC8" w14:textId="43F632A4" w:rsidR="00E70323" w:rsidRPr="00803D0A" w:rsidRDefault="00E70323" w:rsidP="00E70323">
            <w:pPr>
              <w:jc w:val="right"/>
              <w:rPr>
                <w:rFonts w:eastAsia="Calibri"/>
                <w:szCs w:val="22"/>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8E729" w14:textId="70887328"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8D4D4" w14:textId="256E0A42"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9A70D" w14:textId="6747DD7C"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A8CFF" w14:textId="2E45EECB" w:rsidR="00E70323" w:rsidRPr="00803D0A" w:rsidRDefault="00E70323" w:rsidP="00E70323">
            <w:pPr>
              <w:jc w:val="center"/>
              <w:rPr>
                <w:rFonts w:eastAsia="Calibri"/>
                <w:szCs w:val="22"/>
              </w:rPr>
            </w:pPr>
            <w:r w:rsidRPr="00803D0A">
              <w:rPr>
                <w:rFonts w:eastAsia="Calibri"/>
                <w:szCs w:val="22"/>
              </w:rPr>
              <w:t>3498-5027-1017</w:t>
            </w:r>
          </w:p>
        </w:tc>
      </w:tr>
      <w:tr w:rsidR="00E70323" w:rsidRPr="00803D0A" w14:paraId="5705C7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3C09AA"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4BAB67" w14:textId="6D07E30D" w:rsidR="00E70323" w:rsidRPr="00803D0A" w:rsidRDefault="00E70323" w:rsidP="00E70323">
            <w:pPr>
              <w:rPr>
                <w:rFonts w:eastAsia="Calibri"/>
                <w:szCs w:val="22"/>
              </w:rPr>
            </w:pPr>
            <w:r w:rsidRPr="00803D0A">
              <w:rPr>
                <w:rFonts w:eastAsia="Calibri"/>
                <w:szCs w:val="22"/>
              </w:rPr>
              <w:t>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FB76F1" w14:textId="6FAEF929" w:rsidR="00E70323" w:rsidRPr="00803D0A" w:rsidRDefault="00E70323" w:rsidP="00E70323">
            <w:pPr>
              <w:rPr>
                <w:rFonts w:eastAsia="Calibri"/>
                <w:szCs w:val="22"/>
              </w:rPr>
            </w:pPr>
            <w:r w:rsidRPr="00803D0A">
              <w:rPr>
                <w:rFonts w:eastAsia="Calibri"/>
                <w:szCs w:val="22"/>
              </w:rPr>
              <w:t>Dariaus ir Girėno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0EE44E" w14:textId="694FD5BA" w:rsidR="00E70323" w:rsidRPr="00803D0A" w:rsidRDefault="00E70323" w:rsidP="00E70323">
            <w:pPr>
              <w:jc w:val="right"/>
              <w:rPr>
                <w:rFonts w:eastAsia="Calibri"/>
                <w:szCs w:val="22"/>
                <w:lang w:eastAsia="lt-LT"/>
              </w:rPr>
            </w:pPr>
            <w:r w:rsidRPr="00803D0A">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3544" w14:textId="12917A30" w:rsidR="00E70323" w:rsidRPr="00803D0A" w:rsidRDefault="00E70323" w:rsidP="00E70323">
            <w:pPr>
              <w:jc w:val="right"/>
              <w:rPr>
                <w:rFonts w:eastAsia="Calibri"/>
                <w:szCs w:val="22"/>
              </w:rPr>
            </w:pPr>
            <w:r w:rsidRPr="00803D0A">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D3CA1" w14:textId="64FCF2A7"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BDEE7" w14:textId="33B371DC"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32BD8" w14:textId="25099FD9"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5D4EA" w14:textId="02874333" w:rsidR="00E70323" w:rsidRPr="00803D0A" w:rsidRDefault="00E70323" w:rsidP="00E70323">
            <w:pPr>
              <w:jc w:val="center"/>
              <w:rPr>
                <w:rFonts w:eastAsia="Calibri"/>
                <w:szCs w:val="22"/>
              </w:rPr>
            </w:pPr>
            <w:r w:rsidRPr="00803D0A">
              <w:rPr>
                <w:rFonts w:eastAsia="Calibri"/>
                <w:szCs w:val="22"/>
              </w:rPr>
              <w:t>3495-5013-5011</w:t>
            </w:r>
          </w:p>
        </w:tc>
      </w:tr>
      <w:tr w:rsidR="00E70323" w:rsidRPr="00803D0A" w14:paraId="31CB60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C3B067"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21A7" w14:textId="4D847B85" w:rsidR="00E70323" w:rsidRPr="00803D0A" w:rsidRDefault="00E70323" w:rsidP="00E70323">
            <w:pPr>
              <w:rPr>
                <w:rFonts w:eastAsia="Calibri"/>
                <w:szCs w:val="22"/>
              </w:rPr>
            </w:pPr>
            <w:r w:rsidRPr="00803D0A">
              <w:rPr>
                <w:rFonts w:eastAsia="Calibri"/>
                <w:szCs w:val="22"/>
              </w:rPr>
              <w:t>10AM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3EF362" w14:textId="42C17F40" w:rsidR="00E70323" w:rsidRPr="00803D0A" w:rsidRDefault="00E70323" w:rsidP="00E70323">
            <w:pPr>
              <w:rPr>
                <w:rFonts w:eastAsia="Calibri"/>
                <w:szCs w:val="22"/>
              </w:rPr>
            </w:pPr>
            <w:r w:rsidRPr="00803D0A">
              <w:rPr>
                <w:rFonts w:eastAsia="Calibri"/>
                <w:szCs w:val="22"/>
              </w:rPr>
              <w:t>S. Daukanto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0BF023" w14:textId="4A9C1FD3" w:rsidR="00E70323" w:rsidRPr="00803D0A" w:rsidRDefault="00E70323" w:rsidP="00E70323">
            <w:pPr>
              <w:jc w:val="right"/>
              <w:rPr>
                <w:rFonts w:eastAsia="Calibri"/>
                <w:szCs w:val="22"/>
                <w:lang w:eastAsia="lt-LT"/>
              </w:rPr>
            </w:pPr>
            <w:r w:rsidRPr="00803D0A">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tcPr>
          <w:p w14:paraId="16AC5A17" w14:textId="0B2472BE" w:rsidR="00E70323" w:rsidRPr="00803D0A" w:rsidRDefault="00E70323" w:rsidP="00E70323">
            <w:pPr>
              <w:spacing w:after="160" w:line="256" w:lineRule="auto"/>
              <w:jc w:val="right"/>
              <w:rPr>
                <w:rFonts w:eastAsia="Calibri"/>
                <w:szCs w:val="22"/>
              </w:rPr>
            </w:pPr>
            <w:r w:rsidRPr="00803D0A">
              <w:rPr>
                <w:rFonts w:eastAsia="Calibri"/>
                <w:szCs w:val="22"/>
              </w:rPr>
              <w:t>156</w:t>
            </w:r>
            <w:r w:rsidRPr="00803D0A">
              <w:rPr>
                <w:rFonts w:eastAsia="Calibri"/>
                <w:szCs w:val="22"/>
                <w:vertAlign w:val="superscript"/>
              </w:rPr>
              <w:footnoteReference w:id="2"/>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EF5B" w14:textId="5B001212"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36F72" w14:textId="2EB02417"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725C7" w14:textId="6864E423"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13A6E" w14:textId="34B7FCBE" w:rsidR="00E70323" w:rsidRPr="00803D0A" w:rsidRDefault="00E70323" w:rsidP="00E70323">
            <w:pPr>
              <w:jc w:val="center"/>
              <w:rPr>
                <w:rFonts w:eastAsia="Calibri"/>
                <w:szCs w:val="22"/>
              </w:rPr>
            </w:pPr>
            <w:r w:rsidRPr="00803D0A">
              <w:rPr>
                <w:rFonts w:eastAsia="Calibri"/>
                <w:szCs w:val="22"/>
              </w:rPr>
              <w:t>4400-2403-8331</w:t>
            </w:r>
          </w:p>
        </w:tc>
      </w:tr>
      <w:tr w:rsidR="00E70323" w:rsidRPr="00803D0A" w14:paraId="560F14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46018F"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B6B054" w14:textId="74584FDC" w:rsidR="00E70323" w:rsidRPr="00803D0A" w:rsidRDefault="00E70323" w:rsidP="00E70323">
            <w:pPr>
              <w:rPr>
                <w:rFonts w:eastAsia="Calibri"/>
                <w:szCs w:val="22"/>
              </w:rPr>
            </w:pPr>
            <w:r w:rsidRPr="00803D0A">
              <w:rPr>
                <w:rFonts w:eastAsia="Calibri"/>
                <w:szCs w:val="22"/>
              </w:rPr>
              <w:t>11AM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975724" w14:textId="4A5D5B06" w:rsidR="00E70323" w:rsidRPr="00803D0A" w:rsidRDefault="00E70323" w:rsidP="00E70323">
            <w:pPr>
              <w:rPr>
                <w:rFonts w:eastAsia="Calibri"/>
                <w:szCs w:val="22"/>
              </w:rPr>
            </w:pPr>
            <w:r w:rsidRPr="00803D0A">
              <w:rPr>
                <w:rFonts w:eastAsia="Calibri"/>
                <w:szCs w:val="22"/>
              </w:rPr>
              <w:t xml:space="preserve">K. Donelaičio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F6C4A3" w14:textId="2F04B91C" w:rsidR="00E70323" w:rsidRPr="00803D0A" w:rsidRDefault="00E70323" w:rsidP="00E70323">
            <w:pPr>
              <w:jc w:val="right"/>
              <w:rPr>
                <w:rFonts w:eastAsia="Calibri"/>
                <w:szCs w:val="22"/>
                <w:lang w:eastAsia="lt-LT"/>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282C5" w14:textId="63AA8048" w:rsidR="00E70323" w:rsidRPr="00803D0A" w:rsidRDefault="00E70323" w:rsidP="00E70323">
            <w:pPr>
              <w:jc w:val="right"/>
              <w:rPr>
                <w:rFonts w:eastAsia="Calibri"/>
                <w:szCs w:val="22"/>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FAC6F" w14:textId="184DE8CF"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1B9B" w14:textId="2A80AADD"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D7C3" w14:textId="7E2DC58A"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340E22" w14:textId="4A76FB6D" w:rsidR="00E70323" w:rsidRPr="00803D0A" w:rsidRDefault="00E70323" w:rsidP="00E70323">
            <w:pPr>
              <w:jc w:val="center"/>
              <w:rPr>
                <w:rFonts w:eastAsia="Calibri"/>
                <w:szCs w:val="22"/>
              </w:rPr>
            </w:pPr>
            <w:r w:rsidRPr="00803D0A">
              <w:rPr>
                <w:rFonts w:eastAsia="Calibri"/>
                <w:szCs w:val="22"/>
              </w:rPr>
              <w:t>3498-5027-2014</w:t>
            </w:r>
          </w:p>
        </w:tc>
      </w:tr>
      <w:tr w:rsidR="00E70323" w:rsidRPr="00803D0A" w14:paraId="7CBA30A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8BBC86"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CC2AA2" w14:textId="5B243A9C" w:rsidR="00E70323" w:rsidRPr="00803D0A" w:rsidRDefault="00E70323" w:rsidP="00E70323">
            <w:pPr>
              <w:rPr>
                <w:rFonts w:eastAsia="Calibri"/>
                <w:szCs w:val="22"/>
              </w:rPr>
            </w:pPr>
            <w:r w:rsidRPr="00803D0A">
              <w:rPr>
                <w:rFonts w:eastAsia="Calibri"/>
                <w:szCs w:val="22"/>
              </w:rPr>
              <w:t>12AM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8C6D67" w14:textId="70BAFAA0" w:rsidR="00E70323" w:rsidRPr="00803D0A" w:rsidRDefault="00E70323" w:rsidP="00E70323">
            <w:pPr>
              <w:rPr>
                <w:rFonts w:eastAsia="Calibri"/>
                <w:szCs w:val="22"/>
              </w:rPr>
            </w:pPr>
            <w:r w:rsidRPr="00803D0A">
              <w:rPr>
                <w:rFonts w:eastAsia="Calibri"/>
                <w:szCs w:val="22"/>
              </w:rPr>
              <w:t>Draugystės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4DFF7A" w14:textId="03CE94B0" w:rsidR="00E70323" w:rsidRPr="00803D0A" w:rsidRDefault="00E70323" w:rsidP="00E70323">
            <w:pPr>
              <w:jc w:val="right"/>
              <w:rPr>
                <w:rFonts w:eastAsia="Calibri"/>
                <w:szCs w:val="22"/>
                <w:lang w:eastAsia="lt-LT"/>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EDD36" w14:textId="33265D34" w:rsidR="00E70323" w:rsidRPr="00803D0A" w:rsidRDefault="00E70323" w:rsidP="00E70323">
            <w:pPr>
              <w:jc w:val="right"/>
              <w:rPr>
                <w:rFonts w:eastAsia="Calibri"/>
                <w:szCs w:val="22"/>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93E0D" w14:textId="611BCCDA"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E65F7" w14:textId="39C98E22" w:rsidR="00E70323" w:rsidRPr="00803D0A" w:rsidRDefault="00E70323" w:rsidP="00E70323">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AAEA3" w14:textId="39708A6B" w:rsidR="00E70323" w:rsidRPr="00803D0A" w:rsidRDefault="00E70323" w:rsidP="00E70323">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4A916F" w14:textId="5FC775F3" w:rsidR="00E70323" w:rsidRPr="00803D0A" w:rsidRDefault="00E70323" w:rsidP="00E70323">
            <w:pPr>
              <w:jc w:val="center"/>
              <w:rPr>
                <w:rFonts w:eastAsia="Calibri"/>
                <w:szCs w:val="22"/>
              </w:rPr>
            </w:pPr>
            <w:r w:rsidRPr="00803D0A">
              <w:rPr>
                <w:rFonts w:eastAsia="Calibri"/>
                <w:szCs w:val="22"/>
              </w:rPr>
              <w:t>3498-3018-3014</w:t>
            </w:r>
          </w:p>
        </w:tc>
      </w:tr>
      <w:tr w:rsidR="00E70323" w:rsidRPr="00803D0A" w14:paraId="3515EB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E97500"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A3E11" w14:textId="0C16610E" w:rsidR="00E70323" w:rsidRPr="00803D0A" w:rsidRDefault="00E70323" w:rsidP="00E70323">
            <w:pPr>
              <w:rPr>
                <w:rFonts w:eastAsia="Calibri"/>
                <w:szCs w:val="22"/>
              </w:rPr>
            </w:pPr>
            <w:r w:rsidRPr="0015758C">
              <w:rPr>
                <w:rFonts w:eastAsia="Calibri"/>
                <w:szCs w:val="22"/>
              </w:rPr>
              <w:t>13AM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BED70" w14:textId="072FDCFF" w:rsidR="00E70323" w:rsidRPr="00803D0A" w:rsidRDefault="00E70323" w:rsidP="00E70323">
            <w:pPr>
              <w:rPr>
                <w:rFonts w:eastAsia="Calibri"/>
                <w:szCs w:val="22"/>
              </w:rPr>
            </w:pPr>
            <w:r w:rsidRPr="0015758C">
              <w:rPr>
                <w:rFonts w:eastAsia="Calibri"/>
                <w:szCs w:val="22"/>
              </w:rPr>
              <w:t>Dvaro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80C4AA" w14:textId="272CA0A7" w:rsidR="00E70323" w:rsidRPr="00803D0A" w:rsidRDefault="00E70323" w:rsidP="00E70323">
            <w:pPr>
              <w:jc w:val="right"/>
              <w:rPr>
                <w:rFonts w:eastAsia="Calibri"/>
                <w:szCs w:val="22"/>
                <w:lang w:eastAsia="lt-LT"/>
              </w:rPr>
            </w:pPr>
            <w:r w:rsidRPr="0015758C">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ABEF" w14:textId="2738DBD8" w:rsidR="00E70323" w:rsidRPr="00803D0A" w:rsidRDefault="00E70323" w:rsidP="00E70323">
            <w:pPr>
              <w:jc w:val="right"/>
              <w:rPr>
                <w:rFonts w:eastAsia="Calibri"/>
                <w:szCs w:val="22"/>
              </w:rPr>
            </w:pPr>
            <w:r w:rsidRPr="009A694A">
              <w:rPr>
                <w:rFonts w:eastAsia="Calibri"/>
                <w:bCs/>
                <w:szCs w:val="22"/>
              </w:rPr>
              <w:t>251</w:t>
            </w:r>
            <w:r w:rsidRPr="009A694A">
              <w:rPr>
                <w:rStyle w:val="Puslapioinaosnuoroda"/>
                <w:rFonts w:eastAsia="Calibri"/>
                <w:bCs/>
                <w:szCs w:val="22"/>
              </w:rPr>
              <w:footnoteReference w:id="3"/>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1EB89" w14:textId="5ADA0DC6" w:rsidR="00E70323" w:rsidRPr="00803D0A" w:rsidRDefault="00E70323" w:rsidP="00E70323">
            <w:pPr>
              <w:jc w:val="right"/>
              <w:rPr>
                <w:rFonts w:eastAsia="Calibri"/>
                <w:szCs w:val="22"/>
              </w:rPr>
            </w:pPr>
            <w:r w:rsidRPr="009A694A">
              <w:rPr>
                <w:rFonts w:eastAsia="Calibri"/>
                <w:bCs/>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960D" w14:textId="50B7143E"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A3BCD" w14:textId="30A48D99"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050177" w14:textId="23A4E6EE" w:rsidR="00E70323" w:rsidRPr="00803D0A" w:rsidRDefault="00E70323" w:rsidP="00E70323">
            <w:pPr>
              <w:jc w:val="center"/>
              <w:rPr>
                <w:rFonts w:eastAsia="Calibri"/>
                <w:szCs w:val="22"/>
              </w:rPr>
            </w:pPr>
            <w:r w:rsidRPr="0015758C">
              <w:rPr>
                <w:rFonts w:eastAsia="Calibri"/>
                <w:szCs w:val="22"/>
              </w:rPr>
              <w:t>4400-5038-1876</w:t>
            </w:r>
          </w:p>
        </w:tc>
      </w:tr>
      <w:tr w:rsidR="00E70323" w:rsidRPr="00803D0A" w14:paraId="032BB6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F77878"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56291" w14:textId="011E821A" w:rsidR="00E70323" w:rsidRPr="00803D0A" w:rsidRDefault="00E70323" w:rsidP="00E70323">
            <w:pPr>
              <w:rPr>
                <w:rFonts w:eastAsia="Calibri"/>
                <w:szCs w:val="22"/>
              </w:rPr>
            </w:pPr>
            <w:r w:rsidRPr="0015758C">
              <w:rPr>
                <w:rFonts w:eastAsia="Calibri"/>
                <w:szCs w:val="22"/>
              </w:rPr>
              <w:t>14AM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333FC0" w14:textId="4987D27F" w:rsidR="00E70323" w:rsidRPr="00803D0A" w:rsidRDefault="00E70323" w:rsidP="00E70323">
            <w:pPr>
              <w:rPr>
                <w:rFonts w:eastAsia="Calibri"/>
                <w:szCs w:val="22"/>
              </w:rPr>
            </w:pPr>
            <w:proofErr w:type="spellStart"/>
            <w:r w:rsidRPr="0015758C">
              <w:rPr>
                <w:rFonts w:eastAsia="Calibri"/>
                <w:szCs w:val="22"/>
              </w:rPr>
              <w:t>Eglėkalnio</w:t>
            </w:r>
            <w:proofErr w:type="spellEnd"/>
            <w:r w:rsidRPr="0015758C">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2171E1" w14:textId="61972F0F" w:rsidR="00E70323" w:rsidRPr="00803D0A" w:rsidRDefault="00E70323" w:rsidP="00E70323">
            <w:pPr>
              <w:jc w:val="right"/>
              <w:rPr>
                <w:rFonts w:eastAsia="Calibri"/>
                <w:szCs w:val="22"/>
                <w:lang w:eastAsia="lt-LT"/>
              </w:rPr>
            </w:pPr>
            <w:r w:rsidRPr="0015758C">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AA95D" w14:textId="7BF5E173" w:rsidR="00E70323" w:rsidRPr="00803D0A" w:rsidRDefault="00E70323" w:rsidP="00E70323">
            <w:pPr>
              <w:jc w:val="right"/>
              <w:rPr>
                <w:rFonts w:eastAsia="Calibri"/>
                <w:szCs w:val="22"/>
              </w:rPr>
            </w:pPr>
            <w:r w:rsidRPr="009A694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052D1" w14:textId="28BC2DBB"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E37B" w14:textId="029D9D91"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D16E" w14:textId="219D38D1"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34A72" w14:textId="4510A284" w:rsidR="00E70323" w:rsidRPr="00803D0A" w:rsidRDefault="00E70323" w:rsidP="00E70323">
            <w:pPr>
              <w:jc w:val="center"/>
              <w:rPr>
                <w:rFonts w:eastAsia="Calibri"/>
                <w:szCs w:val="22"/>
              </w:rPr>
            </w:pPr>
            <w:r w:rsidRPr="0015758C">
              <w:rPr>
                <w:rFonts w:eastAsia="Calibri"/>
                <w:szCs w:val="22"/>
              </w:rPr>
              <w:t>3497-2028-7012</w:t>
            </w:r>
          </w:p>
        </w:tc>
      </w:tr>
      <w:tr w:rsidR="00E70323" w:rsidRPr="00803D0A" w14:paraId="73D81C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1689AE"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ACA649" w14:textId="2E4164A9" w:rsidR="00E70323" w:rsidRPr="00803D0A" w:rsidRDefault="00E70323" w:rsidP="00E70323">
            <w:pPr>
              <w:rPr>
                <w:rFonts w:eastAsia="Calibri"/>
                <w:szCs w:val="22"/>
              </w:rPr>
            </w:pPr>
            <w:r w:rsidRPr="0015758C">
              <w:rPr>
                <w:rFonts w:eastAsia="Calibri"/>
                <w:szCs w:val="22"/>
              </w:rPr>
              <w:t>15AM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7439B4" w14:textId="542D0ABB" w:rsidR="00E70323" w:rsidRPr="00803D0A" w:rsidRDefault="00E70323" w:rsidP="00E70323">
            <w:pPr>
              <w:rPr>
                <w:rFonts w:eastAsia="Calibri"/>
                <w:szCs w:val="22"/>
              </w:rPr>
            </w:pPr>
            <w:proofErr w:type="spellStart"/>
            <w:r w:rsidRPr="0015758C">
              <w:rPr>
                <w:rFonts w:eastAsia="Calibri"/>
                <w:szCs w:val="22"/>
              </w:rPr>
              <w:t>Elmos</w:t>
            </w:r>
            <w:proofErr w:type="spellEnd"/>
            <w:r w:rsidRPr="0015758C">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D6798C" w14:textId="58945253" w:rsidR="00E70323" w:rsidRPr="00803D0A" w:rsidRDefault="00E70323" w:rsidP="00E70323">
            <w:pPr>
              <w:jc w:val="right"/>
              <w:rPr>
                <w:rFonts w:eastAsia="Calibri"/>
                <w:szCs w:val="22"/>
                <w:lang w:eastAsia="lt-LT"/>
              </w:rPr>
            </w:pPr>
            <w:r w:rsidRPr="0015758C">
              <w:rPr>
                <w:rFonts w:eastAsia="Calibri"/>
                <w:szCs w:val="22"/>
              </w:rPr>
              <w:t>693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AA74" w14:textId="6FDD8171" w:rsidR="00E70323" w:rsidRPr="00803D0A" w:rsidRDefault="00E70323" w:rsidP="00E70323">
            <w:pPr>
              <w:jc w:val="right"/>
              <w:rPr>
                <w:rFonts w:eastAsia="Calibri"/>
                <w:szCs w:val="22"/>
              </w:rPr>
            </w:pPr>
            <w:r w:rsidRPr="009A694A">
              <w:rPr>
                <w:rFonts w:eastAsia="Calibri"/>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4FFA1" w14:textId="01333B67" w:rsidR="00E70323" w:rsidRPr="00803D0A" w:rsidRDefault="00E70323" w:rsidP="00E70323">
            <w:pPr>
              <w:jc w:val="right"/>
              <w:rPr>
                <w:rFonts w:eastAsia="Calibri"/>
                <w:szCs w:val="22"/>
              </w:rPr>
            </w:pPr>
            <w:r w:rsidRPr="009A694A">
              <w:rPr>
                <w:rFonts w:eastAsia="Calibri"/>
                <w:szCs w:val="22"/>
              </w:rPr>
              <w:t>666</w:t>
            </w:r>
          </w:p>
        </w:tc>
        <w:tc>
          <w:tcPr>
            <w:tcW w:w="1133" w:type="dxa"/>
            <w:tcBorders>
              <w:top w:val="single" w:sz="4" w:space="0" w:color="auto"/>
              <w:left w:val="single" w:sz="4" w:space="0" w:color="auto"/>
              <w:bottom w:val="single" w:sz="4" w:space="0" w:color="auto"/>
              <w:right w:val="single" w:sz="4" w:space="0" w:color="auto"/>
            </w:tcBorders>
            <w:vAlign w:val="center"/>
          </w:tcPr>
          <w:p w14:paraId="33FF9503" w14:textId="77777777" w:rsidR="00E70323" w:rsidRPr="00803D0A" w:rsidRDefault="00E70323" w:rsidP="00E7032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4D919E" w14:textId="77777777" w:rsidR="00E70323" w:rsidRPr="0015758C" w:rsidRDefault="00E70323" w:rsidP="00E70323">
            <w:pPr>
              <w:jc w:val="center"/>
              <w:rPr>
                <w:rFonts w:eastAsia="Calibri"/>
                <w:szCs w:val="22"/>
              </w:rPr>
            </w:pPr>
            <w:r w:rsidRPr="0015758C">
              <w:rPr>
                <w:rFonts w:eastAsia="Calibri"/>
                <w:szCs w:val="22"/>
              </w:rPr>
              <w:t>D</w:t>
            </w:r>
          </w:p>
          <w:p w14:paraId="25D840B7" w14:textId="77777777" w:rsidR="00E70323" w:rsidRPr="0015758C" w:rsidRDefault="00E70323" w:rsidP="00E70323">
            <w:pPr>
              <w:jc w:val="center"/>
              <w:rPr>
                <w:rFonts w:eastAsia="Calibri"/>
                <w:szCs w:val="22"/>
              </w:rPr>
            </w:pPr>
            <w:r w:rsidRPr="0015758C">
              <w:rPr>
                <w:rFonts w:eastAsia="Calibri"/>
                <w:szCs w:val="22"/>
              </w:rPr>
              <w:t>D</w:t>
            </w:r>
          </w:p>
          <w:p w14:paraId="3B3A27E2" w14:textId="74377442"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EA0F" w14:textId="147BDDAF" w:rsidR="00E70323" w:rsidRPr="00803D0A" w:rsidRDefault="00E70323" w:rsidP="00E70323">
            <w:pPr>
              <w:jc w:val="center"/>
              <w:rPr>
                <w:rFonts w:eastAsia="Calibri"/>
                <w:szCs w:val="22"/>
              </w:rPr>
            </w:pPr>
            <w:r w:rsidRPr="0015758C">
              <w:rPr>
                <w:rFonts w:eastAsia="Calibri"/>
                <w:szCs w:val="22"/>
              </w:rPr>
              <w:t>3400-1002-7010 4400-0162-4064 4400-5742-6741</w:t>
            </w:r>
          </w:p>
        </w:tc>
      </w:tr>
      <w:tr w:rsidR="00E70323" w:rsidRPr="00803D0A" w14:paraId="7A8A40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DAF4B6"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AB593" w14:textId="2CCF9F9B" w:rsidR="00E70323" w:rsidRPr="00803D0A" w:rsidRDefault="00E70323" w:rsidP="00E70323">
            <w:pPr>
              <w:rPr>
                <w:rFonts w:eastAsia="Calibri"/>
                <w:szCs w:val="22"/>
              </w:rPr>
            </w:pPr>
            <w:r w:rsidRPr="0015758C">
              <w:rPr>
                <w:rFonts w:eastAsia="Calibri"/>
                <w:szCs w:val="22"/>
              </w:rPr>
              <w:t>16AM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447882" w14:textId="6B169844" w:rsidR="00E70323" w:rsidRPr="00803D0A" w:rsidRDefault="00E70323" w:rsidP="00E70323">
            <w:pPr>
              <w:rPr>
                <w:rFonts w:eastAsia="Calibri"/>
                <w:szCs w:val="22"/>
              </w:rPr>
            </w:pPr>
            <w:r w:rsidRPr="0015758C">
              <w:rPr>
                <w:rFonts w:eastAsia="Calibri"/>
                <w:szCs w:val="22"/>
              </w:rPr>
              <w:t>Gedimino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CFDE3B" w14:textId="0DBA2927" w:rsidR="00E70323" w:rsidRPr="00803D0A" w:rsidRDefault="00E70323" w:rsidP="00E70323">
            <w:pPr>
              <w:jc w:val="right"/>
              <w:rPr>
                <w:rFonts w:eastAsia="Calibri"/>
                <w:szCs w:val="22"/>
                <w:lang w:eastAsia="lt-LT"/>
              </w:rPr>
            </w:pPr>
            <w:r w:rsidRPr="0015758C">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D5074" w14:textId="024C0097" w:rsidR="00E70323" w:rsidRPr="00803D0A" w:rsidRDefault="00E70323" w:rsidP="00E70323">
            <w:pPr>
              <w:jc w:val="right"/>
              <w:rPr>
                <w:rFonts w:eastAsia="Calibri"/>
                <w:szCs w:val="22"/>
              </w:rPr>
            </w:pPr>
            <w:r w:rsidRPr="009A694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455DF" w14:textId="1C69D135"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F1CC8" w14:textId="5FA78180"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01D84" w14:textId="3D09B11F"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92A58" w14:textId="294778E2" w:rsidR="00E70323" w:rsidRPr="00803D0A" w:rsidRDefault="00E70323" w:rsidP="00E70323">
            <w:pPr>
              <w:jc w:val="center"/>
              <w:rPr>
                <w:rFonts w:eastAsia="Calibri"/>
                <w:szCs w:val="22"/>
              </w:rPr>
            </w:pPr>
            <w:r w:rsidRPr="0015758C">
              <w:rPr>
                <w:rFonts w:eastAsia="Calibri"/>
                <w:szCs w:val="22"/>
              </w:rPr>
              <w:t>3497-2030-4012</w:t>
            </w:r>
          </w:p>
        </w:tc>
      </w:tr>
      <w:tr w:rsidR="00E70323" w:rsidRPr="00803D0A" w14:paraId="7F321F9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CD89EB"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30C86C" w14:textId="1B540CE7" w:rsidR="00E70323" w:rsidRPr="00803D0A" w:rsidRDefault="00E70323" w:rsidP="00E70323">
            <w:pPr>
              <w:rPr>
                <w:rFonts w:eastAsia="Calibri"/>
                <w:szCs w:val="22"/>
              </w:rPr>
            </w:pPr>
            <w:r w:rsidRPr="0015758C">
              <w:rPr>
                <w:rFonts w:eastAsia="Calibri"/>
                <w:szCs w:val="22"/>
              </w:rPr>
              <w:t>17AM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85BF15" w14:textId="79AFB064" w:rsidR="00E70323" w:rsidRPr="00803D0A" w:rsidRDefault="00E70323" w:rsidP="00E70323">
            <w:pPr>
              <w:rPr>
                <w:rFonts w:eastAsia="Calibri"/>
                <w:szCs w:val="22"/>
              </w:rPr>
            </w:pPr>
            <w:r w:rsidRPr="0015758C">
              <w:rPr>
                <w:rFonts w:eastAsia="Calibri"/>
                <w:szCs w:val="22"/>
              </w:rPr>
              <w:t>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07F8B" w14:textId="2B27CAFF" w:rsidR="00E70323" w:rsidRPr="00803D0A" w:rsidRDefault="00E70323" w:rsidP="00E70323">
            <w:pPr>
              <w:jc w:val="right"/>
              <w:rPr>
                <w:rFonts w:eastAsia="Calibri"/>
                <w:szCs w:val="22"/>
                <w:lang w:eastAsia="lt-LT"/>
              </w:rPr>
            </w:pPr>
            <w:r w:rsidRPr="0015758C">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9B52A" w14:textId="08772EFD" w:rsidR="00E70323" w:rsidRPr="00803D0A" w:rsidRDefault="00E70323" w:rsidP="00E70323">
            <w:pPr>
              <w:jc w:val="right"/>
              <w:rPr>
                <w:rFonts w:eastAsia="Calibri"/>
                <w:szCs w:val="22"/>
              </w:rPr>
            </w:pPr>
            <w:r w:rsidRPr="009A694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7D28B" w14:textId="750526BF"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4E081" w14:textId="2BB6510E"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A0BA" w14:textId="77777777" w:rsidR="00E70323" w:rsidRPr="0015758C" w:rsidRDefault="00E70323" w:rsidP="00E70323">
            <w:pPr>
              <w:jc w:val="center"/>
              <w:rPr>
                <w:rFonts w:eastAsia="Calibri"/>
                <w:szCs w:val="22"/>
              </w:rPr>
            </w:pPr>
            <w:r w:rsidRPr="0015758C">
              <w:rPr>
                <w:rFonts w:eastAsia="Calibri"/>
                <w:szCs w:val="22"/>
              </w:rPr>
              <w:t>D</w:t>
            </w:r>
          </w:p>
          <w:p w14:paraId="01357D2C" w14:textId="6F9706BD"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0FA4CC" w14:textId="3087053E" w:rsidR="00E70323" w:rsidRPr="00803D0A" w:rsidRDefault="00E70323" w:rsidP="00E70323">
            <w:pPr>
              <w:jc w:val="center"/>
              <w:rPr>
                <w:rFonts w:eastAsia="Calibri"/>
                <w:szCs w:val="22"/>
              </w:rPr>
            </w:pPr>
            <w:r w:rsidRPr="0015758C">
              <w:rPr>
                <w:rFonts w:eastAsia="Calibri"/>
                <w:szCs w:val="22"/>
              </w:rPr>
              <w:t>3498-0022-5012 4400-5043-2606</w:t>
            </w:r>
          </w:p>
        </w:tc>
      </w:tr>
      <w:tr w:rsidR="00E70323" w:rsidRPr="00803D0A" w14:paraId="60DD9D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F1F3FD"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2A038F" w14:textId="3DF8708E" w:rsidR="00E70323" w:rsidRPr="00803D0A" w:rsidRDefault="00E70323" w:rsidP="00E70323">
            <w:pPr>
              <w:rPr>
                <w:rFonts w:eastAsia="Calibri"/>
                <w:szCs w:val="22"/>
              </w:rPr>
            </w:pPr>
            <w:r w:rsidRPr="0015758C">
              <w:rPr>
                <w:rFonts w:eastAsia="Calibri"/>
                <w:szCs w:val="22"/>
              </w:rPr>
              <w:t>18AM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D745D6" w14:textId="286B8851" w:rsidR="00E70323" w:rsidRPr="00803D0A" w:rsidRDefault="00E70323" w:rsidP="00E70323">
            <w:pPr>
              <w:rPr>
                <w:rFonts w:eastAsia="Calibri"/>
                <w:szCs w:val="22"/>
              </w:rPr>
            </w:pPr>
            <w:r w:rsidRPr="0015758C">
              <w:rPr>
                <w:rFonts w:eastAsia="Calibri"/>
                <w:szCs w:val="22"/>
              </w:rPr>
              <w:t>Gėlių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9F081F" w14:textId="3E7DCB2C" w:rsidR="00E70323" w:rsidRPr="00803D0A" w:rsidRDefault="00E70323" w:rsidP="00E70323">
            <w:pPr>
              <w:jc w:val="right"/>
              <w:rPr>
                <w:rFonts w:eastAsia="Calibri"/>
                <w:szCs w:val="22"/>
                <w:lang w:eastAsia="lt-LT"/>
              </w:rPr>
            </w:pPr>
            <w:r w:rsidRPr="0015758C">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75DF5" w14:textId="373BB09F" w:rsidR="00E70323" w:rsidRPr="00803D0A" w:rsidRDefault="00E70323" w:rsidP="00E70323">
            <w:pPr>
              <w:jc w:val="right"/>
              <w:rPr>
                <w:rFonts w:eastAsia="Calibri"/>
                <w:szCs w:val="22"/>
              </w:rPr>
            </w:pPr>
            <w:r w:rsidRPr="009A694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C71E6" w14:textId="25348E2D"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A3BA1" w14:textId="4A412E22"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E565F" w14:textId="58D62F67"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744DE8" w14:textId="1A9DCFCE" w:rsidR="00E70323" w:rsidRPr="00803D0A" w:rsidRDefault="00E70323" w:rsidP="00E70323">
            <w:pPr>
              <w:jc w:val="center"/>
              <w:rPr>
                <w:rFonts w:eastAsia="Calibri"/>
                <w:szCs w:val="22"/>
              </w:rPr>
            </w:pPr>
            <w:r w:rsidRPr="0015758C">
              <w:rPr>
                <w:rFonts w:eastAsia="Calibri"/>
                <w:szCs w:val="22"/>
              </w:rPr>
              <w:t>3498-3018-2017</w:t>
            </w:r>
          </w:p>
        </w:tc>
      </w:tr>
      <w:tr w:rsidR="00E70323" w:rsidRPr="00803D0A" w14:paraId="69F0F7C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EFA6F1"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43FEB" w14:textId="4B44D4DF" w:rsidR="00E70323" w:rsidRPr="00803D0A" w:rsidRDefault="00E70323" w:rsidP="00E70323">
            <w:pPr>
              <w:rPr>
                <w:rFonts w:eastAsia="Calibri"/>
                <w:szCs w:val="22"/>
              </w:rPr>
            </w:pPr>
            <w:r w:rsidRPr="0015758C">
              <w:rPr>
                <w:rFonts w:eastAsia="Calibri"/>
                <w:szCs w:val="22"/>
              </w:rPr>
              <w:t>19AM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750870" w14:textId="6E6EE731" w:rsidR="00E70323" w:rsidRPr="00803D0A" w:rsidRDefault="00E70323" w:rsidP="00E70323">
            <w:pPr>
              <w:rPr>
                <w:rFonts w:eastAsia="Calibri"/>
                <w:szCs w:val="22"/>
              </w:rPr>
            </w:pPr>
            <w:r w:rsidRPr="0015758C">
              <w:rPr>
                <w:rFonts w:eastAsia="Calibri"/>
                <w:szCs w:val="22"/>
              </w:rPr>
              <w:t>J. Jablonskio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D1AA72" w14:textId="64AC5448" w:rsidR="00E70323" w:rsidRPr="00803D0A" w:rsidRDefault="00E70323" w:rsidP="00E70323">
            <w:pPr>
              <w:jc w:val="right"/>
              <w:rPr>
                <w:rFonts w:eastAsia="Calibri"/>
                <w:szCs w:val="22"/>
                <w:lang w:eastAsia="lt-LT"/>
              </w:rPr>
            </w:pPr>
            <w:r w:rsidRPr="0015758C">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B7B2" w14:textId="68FC3466" w:rsidR="00E70323" w:rsidRPr="00803D0A" w:rsidRDefault="00E70323" w:rsidP="00E70323">
            <w:pPr>
              <w:jc w:val="right"/>
              <w:rPr>
                <w:rFonts w:eastAsia="Calibri"/>
                <w:szCs w:val="22"/>
              </w:rPr>
            </w:pPr>
            <w:r w:rsidRPr="009A694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8113D" w14:textId="0FAB1C0C"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2861" w14:textId="198CB6B9"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F96F2" w14:textId="77777777" w:rsidR="00E70323" w:rsidRPr="0015758C" w:rsidRDefault="00E70323" w:rsidP="00E70323">
            <w:pPr>
              <w:jc w:val="center"/>
              <w:rPr>
                <w:rFonts w:eastAsia="Calibri"/>
                <w:szCs w:val="22"/>
              </w:rPr>
            </w:pPr>
            <w:r w:rsidRPr="0015758C">
              <w:rPr>
                <w:rFonts w:eastAsia="Calibri"/>
                <w:szCs w:val="22"/>
              </w:rPr>
              <w:t>D</w:t>
            </w:r>
          </w:p>
          <w:p w14:paraId="02EED5B4" w14:textId="23AE9D7A"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891B81" w14:textId="253CD7E5" w:rsidR="00E70323" w:rsidRPr="00803D0A" w:rsidRDefault="00E70323" w:rsidP="00E70323">
            <w:pPr>
              <w:jc w:val="center"/>
              <w:rPr>
                <w:rFonts w:eastAsia="Calibri"/>
                <w:szCs w:val="22"/>
              </w:rPr>
            </w:pPr>
            <w:r w:rsidRPr="0015758C">
              <w:rPr>
                <w:rFonts w:eastAsia="Calibri"/>
                <w:szCs w:val="22"/>
              </w:rPr>
              <w:t>3497-2030-3015 4400-4232-2788</w:t>
            </w:r>
          </w:p>
        </w:tc>
      </w:tr>
      <w:tr w:rsidR="00E70323" w:rsidRPr="00803D0A" w14:paraId="16F4EE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5EB548"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D6E23" w14:textId="0B9F77C1" w:rsidR="00E70323" w:rsidRPr="00803D0A" w:rsidRDefault="00E70323" w:rsidP="00E70323">
            <w:pPr>
              <w:rPr>
                <w:rFonts w:eastAsia="Calibri"/>
                <w:szCs w:val="22"/>
              </w:rPr>
            </w:pPr>
            <w:r w:rsidRPr="0015758C">
              <w:rPr>
                <w:rFonts w:eastAsia="Calibri"/>
                <w:szCs w:val="22"/>
              </w:rPr>
              <w:t>20AM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570C87" w14:textId="4C8F51A5" w:rsidR="00E70323" w:rsidRPr="00803D0A" w:rsidRDefault="00E70323" w:rsidP="00E70323">
            <w:pPr>
              <w:rPr>
                <w:rFonts w:eastAsia="Calibri"/>
                <w:szCs w:val="22"/>
              </w:rPr>
            </w:pPr>
            <w:r w:rsidRPr="0015758C">
              <w:rPr>
                <w:rFonts w:eastAsia="Calibri"/>
                <w:szCs w:val="22"/>
              </w:rPr>
              <w:t>Janydžių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8892BF" w14:textId="67B73627" w:rsidR="00E70323" w:rsidRPr="00803D0A" w:rsidRDefault="00E70323" w:rsidP="00E70323">
            <w:pPr>
              <w:jc w:val="right"/>
              <w:rPr>
                <w:rFonts w:eastAsia="Calibri"/>
                <w:szCs w:val="22"/>
                <w:lang w:eastAsia="lt-LT"/>
              </w:rPr>
            </w:pPr>
            <w:r w:rsidRPr="0015758C">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2A565" w14:textId="344E5F24" w:rsidR="00E70323" w:rsidRPr="00803D0A" w:rsidRDefault="00E70323" w:rsidP="00E70323">
            <w:pPr>
              <w:jc w:val="right"/>
              <w:rPr>
                <w:rFonts w:eastAsia="Calibri"/>
                <w:szCs w:val="22"/>
              </w:rPr>
            </w:pPr>
            <w:r w:rsidRPr="009A694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DED8" w14:textId="70BC5390"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4E56C" w14:textId="11A755E5"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26216" w14:textId="47B07A63"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9B796" w14:textId="29DEAD1F" w:rsidR="00E70323" w:rsidRPr="00803D0A" w:rsidRDefault="00E70323" w:rsidP="00E70323">
            <w:pPr>
              <w:jc w:val="center"/>
              <w:rPr>
                <w:rFonts w:eastAsia="Calibri"/>
                <w:szCs w:val="22"/>
              </w:rPr>
            </w:pPr>
            <w:r w:rsidRPr="0015758C">
              <w:rPr>
                <w:rFonts w:eastAsia="Calibri"/>
                <w:szCs w:val="22"/>
              </w:rPr>
              <w:t>3497-2028-9018</w:t>
            </w:r>
          </w:p>
        </w:tc>
      </w:tr>
      <w:tr w:rsidR="00E70323" w:rsidRPr="00803D0A" w14:paraId="07D839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65EC23"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0EC74" w14:textId="5FE9253B" w:rsidR="00E70323" w:rsidRPr="00803D0A" w:rsidRDefault="00E70323" w:rsidP="00E70323">
            <w:pPr>
              <w:rPr>
                <w:rFonts w:eastAsia="Calibri"/>
                <w:szCs w:val="22"/>
              </w:rPr>
            </w:pPr>
            <w:r w:rsidRPr="0015758C">
              <w:rPr>
                <w:rFonts w:eastAsia="Calibri"/>
                <w:szCs w:val="22"/>
              </w:rPr>
              <w:t>21AM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C1401" w14:textId="35ABB170" w:rsidR="00E70323" w:rsidRPr="00803D0A" w:rsidRDefault="00E70323" w:rsidP="00E70323">
            <w:pPr>
              <w:rPr>
                <w:rFonts w:eastAsia="Calibri"/>
                <w:szCs w:val="22"/>
              </w:rPr>
            </w:pPr>
            <w:r w:rsidRPr="0015758C">
              <w:rPr>
                <w:rFonts w:eastAsia="Calibri"/>
                <w:szCs w:val="22"/>
              </w:rPr>
              <w:t>J. Janonio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38397D" w14:textId="4B91EC13" w:rsidR="00E70323" w:rsidRPr="00803D0A" w:rsidRDefault="00E70323" w:rsidP="00E70323">
            <w:pPr>
              <w:jc w:val="right"/>
              <w:rPr>
                <w:rFonts w:eastAsia="Calibri"/>
                <w:szCs w:val="22"/>
                <w:lang w:eastAsia="lt-LT"/>
              </w:rPr>
            </w:pPr>
            <w:r w:rsidRPr="0015758C">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430F" w14:textId="6822EBB0" w:rsidR="00E70323" w:rsidRPr="00803D0A" w:rsidRDefault="00E70323" w:rsidP="00E70323">
            <w:pPr>
              <w:jc w:val="right"/>
              <w:rPr>
                <w:rFonts w:eastAsia="Calibri"/>
                <w:szCs w:val="22"/>
              </w:rPr>
            </w:pPr>
            <w:r w:rsidRPr="009A694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5756" w14:textId="2B793414"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A639F" w14:textId="3057CBDB"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37A86" w14:textId="77777777" w:rsidR="00E70323" w:rsidRPr="0015758C" w:rsidRDefault="00E70323" w:rsidP="00E70323">
            <w:pPr>
              <w:jc w:val="center"/>
              <w:rPr>
                <w:rFonts w:eastAsia="Calibri"/>
                <w:szCs w:val="22"/>
              </w:rPr>
            </w:pPr>
            <w:r w:rsidRPr="0015758C">
              <w:rPr>
                <w:rFonts w:eastAsia="Calibri"/>
                <w:szCs w:val="22"/>
              </w:rPr>
              <w:t>D</w:t>
            </w:r>
          </w:p>
          <w:p w14:paraId="6DC1E986" w14:textId="6F506D19" w:rsidR="00E70323" w:rsidRPr="00803D0A" w:rsidRDefault="00E70323" w:rsidP="00E70323">
            <w:pPr>
              <w:jc w:val="center"/>
              <w:rPr>
                <w:rFonts w:eastAsia="Calibri"/>
                <w:szCs w:val="22"/>
              </w:rPr>
            </w:pPr>
            <w:r w:rsidRPr="0015758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89B3D" w14:textId="05624310" w:rsidR="00E70323" w:rsidRPr="00803D0A" w:rsidRDefault="00E70323" w:rsidP="00E70323">
            <w:pPr>
              <w:jc w:val="center"/>
              <w:rPr>
                <w:rFonts w:eastAsia="Calibri"/>
                <w:szCs w:val="22"/>
              </w:rPr>
            </w:pPr>
            <w:r w:rsidRPr="0015758C">
              <w:rPr>
                <w:rFonts w:eastAsia="Calibri"/>
                <w:szCs w:val="22"/>
              </w:rPr>
              <w:t>3497-2028-3012 4400-3496-8654</w:t>
            </w:r>
          </w:p>
        </w:tc>
      </w:tr>
      <w:tr w:rsidR="00E70323" w:rsidRPr="00803D0A" w14:paraId="6A18DE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2EEBC8"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181DDD" w14:textId="72A4F8FF" w:rsidR="00E70323" w:rsidRPr="00803D0A" w:rsidRDefault="00E70323" w:rsidP="00E70323">
            <w:pPr>
              <w:rPr>
                <w:rFonts w:eastAsia="Calibri"/>
                <w:szCs w:val="22"/>
              </w:rPr>
            </w:pPr>
            <w:r w:rsidRPr="0015758C">
              <w:rPr>
                <w:rFonts w:eastAsia="Calibri"/>
                <w:szCs w:val="22"/>
              </w:rPr>
              <w:t>22AM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3E88B2" w14:textId="6C22AE98" w:rsidR="00E70323" w:rsidRPr="00803D0A" w:rsidRDefault="00E70323" w:rsidP="00E70323">
            <w:pPr>
              <w:rPr>
                <w:rFonts w:eastAsia="Calibri"/>
                <w:szCs w:val="22"/>
              </w:rPr>
            </w:pPr>
            <w:r w:rsidRPr="0015758C">
              <w:rPr>
                <w:rFonts w:eastAsia="Calibri"/>
                <w:szCs w:val="22"/>
              </w:rPr>
              <w:t>Jungiamoji g. (tarp Šaltupio ir Liudiškių gatvių)</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0ECD3D" w14:textId="16FB7094" w:rsidR="00E70323" w:rsidRPr="00803D0A" w:rsidRDefault="00E70323" w:rsidP="00E70323">
            <w:pPr>
              <w:jc w:val="right"/>
              <w:rPr>
                <w:rFonts w:eastAsia="Calibri"/>
                <w:szCs w:val="22"/>
                <w:lang w:eastAsia="lt-LT"/>
              </w:rPr>
            </w:pPr>
            <w:r w:rsidRPr="0015758C">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455F4" w14:textId="61E0E215" w:rsidR="00E70323" w:rsidRPr="00803D0A" w:rsidRDefault="00E70323" w:rsidP="00E70323">
            <w:pPr>
              <w:jc w:val="right"/>
              <w:rPr>
                <w:rFonts w:eastAsia="Calibri"/>
                <w:szCs w:val="22"/>
              </w:rPr>
            </w:pPr>
            <w:r w:rsidRPr="009A694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65B5" w14:textId="4EA9BCF6"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9218" w14:textId="37BA5342"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5652E" w14:textId="0F4E6044" w:rsidR="00E70323" w:rsidRPr="00803D0A" w:rsidRDefault="00E70323" w:rsidP="00E70323">
            <w:pPr>
              <w:jc w:val="center"/>
              <w:rPr>
                <w:rFonts w:eastAsia="Calibri"/>
              </w:rPr>
            </w:pPr>
            <w:r w:rsidRPr="0015758C">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A773F9" w14:textId="5AB71519" w:rsidR="00E70323" w:rsidRPr="00803D0A" w:rsidRDefault="00E70323" w:rsidP="00E70323">
            <w:pPr>
              <w:jc w:val="center"/>
              <w:rPr>
                <w:rFonts w:eastAsia="Calibri"/>
              </w:rPr>
            </w:pPr>
            <w:r w:rsidRPr="0015758C">
              <w:rPr>
                <w:rFonts w:eastAsia="Calibri"/>
              </w:rPr>
              <w:t>4400-4772-3775</w:t>
            </w:r>
          </w:p>
        </w:tc>
      </w:tr>
      <w:tr w:rsidR="00E70323" w:rsidRPr="00803D0A" w14:paraId="4217177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13A321"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660D52" w14:textId="792CC031" w:rsidR="00E70323" w:rsidRPr="00803D0A" w:rsidRDefault="00E70323" w:rsidP="00E70323">
            <w:pPr>
              <w:rPr>
                <w:rFonts w:eastAsia="Calibri"/>
                <w:szCs w:val="22"/>
              </w:rPr>
            </w:pPr>
            <w:r w:rsidRPr="0015758C">
              <w:rPr>
                <w:rFonts w:eastAsia="Calibri"/>
                <w:szCs w:val="22"/>
              </w:rPr>
              <w:t>23AM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19BE96" w14:textId="63DF760F" w:rsidR="00E70323" w:rsidRPr="00803D0A" w:rsidRDefault="00E70323" w:rsidP="00E70323">
            <w:pPr>
              <w:rPr>
                <w:rFonts w:eastAsia="Calibri"/>
                <w:szCs w:val="22"/>
              </w:rPr>
            </w:pPr>
            <w:r w:rsidRPr="0015758C">
              <w:rPr>
                <w:rFonts w:eastAsia="Calibri"/>
                <w:szCs w:val="22"/>
              </w:rPr>
              <w:t>Kalno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B13206" w14:textId="1C7F7C30" w:rsidR="00E70323" w:rsidRPr="00803D0A" w:rsidRDefault="00E70323" w:rsidP="00E70323">
            <w:pPr>
              <w:jc w:val="right"/>
              <w:rPr>
                <w:rFonts w:eastAsia="Calibri"/>
                <w:szCs w:val="22"/>
                <w:lang w:eastAsia="lt-LT"/>
              </w:rPr>
            </w:pPr>
            <w:r w:rsidRPr="0015758C">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8C620" w14:textId="671FBB9A" w:rsidR="00E70323" w:rsidRPr="00803D0A" w:rsidRDefault="00E70323" w:rsidP="00E70323">
            <w:pPr>
              <w:jc w:val="right"/>
              <w:rPr>
                <w:rFonts w:eastAsia="Calibri"/>
                <w:szCs w:val="22"/>
              </w:rPr>
            </w:pPr>
            <w:r w:rsidRPr="009A694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5B170" w14:textId="38AC222E"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4DA2D" w14:textId="5191CD18"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2A493" w14:textId="02C98AE9" w:rsidR="00E70323" w:rsidRPr="00803D0A" w:rsidRDefault="00E70323" w:rsidP="00E70323">
            <w:pPr>
              <w:jc w:val="center"/>
              <w:rPr>
                <w:rFonts w:eastAsia="Calibri"/>
              </w:rPr>
            </w:pPr>
            <w:r w:rsidRPr="0015758C">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06607" w14:textId="7F0DCA21" w:rsidR="00E70323" w:rsidRPr="00803D0A" w:rsidRDefault="00E70323" w:rsidP="00E70323">
            <w:pPr>
              <w:jc w:val="center"/>
              <w:rPr>
                <w:rFonts w:eastAsia="Calibri"/>
              </w:rPr>
            </w:pPr>
            <w:r w:rsidRPr="0015758C">
              <w:rPr>
                <w:rFonts w:eastAsia="Calibri"/>
              </w:rPr>
              <w:t>3497-2023-3016</w:t>
            </w:r>
          </w:p>
        </w:tc>
      </w:tr>
      <w:tr w:rsidR="00E70323" w:rsidRPr="00803D0A" w14:paraId="37F110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EB68D4"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13C86" w14:textId="403554A4" w:rsidR="00E70323" w:rsidRPr="00803D0A" w:rsidRDefault="00E70323" w:rsidP="00E70323">
            <w:pPr>
              <w:rPr>
                <w:rFonts w:eastAsia="Calibri"/>
                <w:szCs w:val="22"/>
              </w:rPr>
            </w:pPr>
            <w:r w:rsidRPr="0015758C">
              <w:rPr>
                <w:rFonts w:eastAsia="Calibri"/>
                <w:szCs w:val="22"/>
              </w:rPr>
              <w:t>24AM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1B9A4E" w14:textId="79031BD8" w:rsidR="00E70323" w:rsidRPr="00803D0A" w:rsidRDefault="00E70323" w:rsidP="00E70323">
            <w:pPr>
              <w:rPr>
                <w:rFonts w:eastAsia="Calibri"/>
                <w:szCs w:val="22"/>
              </w:rPr>
            </w:pPr>
            <w:r w:rsidRPr="0015758C">
              <w:rPr>
                <w:rFonts w:eastAsia="Calibri"/>
                <w:szCs w:val="22"/>
              </w:rPr>
              <w:t>Karalienės Mortos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FB4999" w14:textId="291D5ADB" w:rsidR="00E70323" w:rsidRPr="00803D0A" w:rsidRDefault="00E70323" w:rsidP="00E70323">
            <w:pPr>
              <w:jc w:val="right"/>
              <w:rPr>
                <w:rFonts w:eastAsia="Calibri"/>
                <w:szCs w:val="22"/>
                <w:lang w:eastAsia="lt-LT"/>
              </w:rPr>
            </w:pPr>
            <w:r w:rsidRPr="0015758C">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35350" w14:textId="5BD500C0"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1103" w14:textId="0512F343" w:rsidR="00E70323" w:rsidRPr="00803D0A"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9579C" w14:textId="16045749" w:rsidR="00E70323" w:rsidRPr="00803D0A" w:rsidRDefault="00E70323" w:rsidP="00E70323">
            <w:pPr>
              <w:jc w:val="right"/>
              <w:rPr>
                <w:rFonts w:eastAsia="Calibri"/>
                <w:szCs w:val="22"/>
              </w:rPr>
            </w:pPr>
            <w:r w:rsidRPr="0015758C">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2EC5E" w14:textId="5D61DA01" w:rsidR="00E70323" w:rsidRPr="00803D0A" w:rsidRDefault="00E70323" w:rsidP="00E70323">
            <w:pPr>
              <w:jc w:val="center"/>
              <w:rPr>
                <w:rFonts w:eastAsia="Calibri"/>
              </w:rPr>
            </w:pPr>
            <w:r w:rsidRPr="0015758C">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8CD1" w14:textId="1348DE6B" w:rsidR="00E70323" w:rsidRPr="00803D0A" w:rsidRDefault="00E70323" w:rsidP="00E70323">
            <w:pPr>
              <w:jc w:val="center"/>
              <w:rPr>
                <w:rFonts w:eastAsia="Calibri"/>
              </w:rPr>
            </w:pPr>
            <w:r w:rsidRPr="0015758C">
              <w:rPr>
                <w:rFonts w:eastAsia="Calibri"/>
              </w:rPr>
              <w:t>-</w:t>
            </w:r>
          </w:p>
        </w:tc>
      </w:tr>
      <w:tr w:rsidR="00E70323" w:rsidRPr="00803D0A" w14:paraId="73F059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0E4D01"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ACEB30" w14:textId="4BD39364" w:rsidR="00E70323" w:rsidRPr="00803D0A" w:rsidRDefault="00E70323" w:rsidP="00E70323">
            <w:pPr>
              <w:rPr>
                <w:rFonts w:eastAsia="Calibri"/>
                <w:szCs w:val="22"/>
              </w:rPr>
            </w:pPr>
            <w:r w:rsidRPr="0015758C">
              <w:rPr>
                <w:rFonts w:eastAsia="Calibri"/>
                <w:szCs w:val="22"/>
              </w:rPr>
              <w:t>25AM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C789BF" w14:textId="7EBEF61E" w:rsidR="00E70323" w:rsidRPr="00803D0A" w:rsidRDefault="00E70323" w:rsidP="00E70323">
            <w:pPr>
              <w:rPr>
                <w:rFonts w:eastAsia="Calibri"/>
                <w:szCs w:val="22"/>
              </w:rPr>
            </w:pPr>
            <w:r w:rsidRPr="0015758C">
              <w:rPr>
                <w:rFonts w:eastAsia="Calibri"/>
                <w:szCs w:val="22"/>
              </w:rPr>
              <w:t>B. Karazijos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FC4125" w14:textId="13B3361C" w:rsidR="00E70323" w:rsidRPr="00803D0A" w:rsidRDefault="00E70323" w:rsidP="00E70323">
            <w:pPr>
              <w:jc w:val="right"/>
              <w:rPr>
                <w:rFonts w:eastAsia="Calibri"/>
                <w:szCs w:val="22"/>
                <w:lang w:eastAsia="lt-LT"/>
              </w:rPr>
            </w:pPr>
            <w:r w:rsidRPr="0015758C">
              <w:rPr>
                <w:rFonts w:eastAsia="Calibri"/>
                <w:szCs w:val="22"/>
              </w:rPr>
              <w:t xml:space="preserve"> 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C23B3" w14:textId="01A996B0" w:rsidR="00E70323" w:rsidRPr="00803D0A" w:rsidRDefault="00E70323" w:rsidP="00E70323">
            <w:pPr>
              <w:jc w:val="right"/>
              <w:rPr>
                <w:rFonts w:eastAsia="Calibri"/>
                <w:szCs w:val="22"/>
              </w:rPr>
            </w:pPr>
            <w:r w:rsidRPr="009A694A">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25C38" w14:textId="332D485A" w:rsidR="00E70323" w:rsidRPr="00803D0A" w:rsidRDefault="00E70323" w:rsidP="00E70323">
            <w:pPr>
              <w:jc w:val="right"/>
              <w:rPr>
                <w:rFonts w:eastAsia="Calibri"/>
                <w:szCs w:val="22"/>
              </w:rPr>
            </w:pPr>
            <w:r w:rsidRPr="009A694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028DA83" w14:textId="6B3D7192" w:rsidR="00E70323" w:rsidRPr="00803D0A"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3AB55" w14:textId="7F297C6D" w:rsidR="00E70323" w:rsidRPr="00803D0A" w:rsidRDefault="00E70323" w:rsidP="00E70323">
            <w:pPr>
              <w:jc w:val="center"/>
              <w:rPr>
                <w:rFonts w:eastAsia="Calibri"/>
              </w:rPr>
            </w:pPr>
            <w:r w:rsidRPr="0015758C">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E0AA42" w14:textId="4CA69A99" w:rsidR="00E70323" w:rsidRPr="00803D0A" w:rsidRDefault="00E70323" w:rsidP="00E70323">
            <w:pPr>
              <w:jc w:val="center"/>
              <w:rPr>
                <w:rFonts w:eastAsia="Calibri"/>
              </w:rPr>
            </w:pPr>
            <w:r w:rsidRPr="0015758C">
              <w:rPr>
                <w:rFonts w:eastAsia="Calibri"/>
              </w:rPr>
              <w:t>4400-5319-4802</w:t>
            </w:r>
          </w:p>
        </w:tc>
      </w:tr>
      <w:tr w:rsidR="00E70323" w:rsidRPr="00803D0A" w14:paraId="59505454" w14:textId="77777777" w:rsidTr="00E70323">
        <w:trPr>
          <w:trHeight w:val="274"/>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9EC912" w14:textId="77777777" w:rsidR="00E70323" w:rsidRPr="00803D0A" w:rsidRDefault="00E70323" w:rsidP="00E70323">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4992B" w14:textId="5E6E9024" w:rsidR="00E70323" w:rsidRPr="008305C6" w:rsidRDefault="00E70323" w:rsidP="00E70323">
            <w:pPr>
              <w:rPr>
                <w:rFonts w:eastAsia="Calibri"/>
                <w:szCs w:val="22"/>
              </w:rPr>
            </w:pPr>
            <w:r w:rsidRPr="0015758C">
              <w:rPr>
                <w:rFonts w:eastAsia="Calibri"/>
                <w:szCs w:val="22"/>
              </w:rPr>
              <w:t>26AM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C4FA77" w14:textId="5EB5B5EA" w:rsidR="00E70323" w:rsidRPr="008305C6" w:rsidRDefault="00E70323" w:rsidP="00E70323">
            <w:pPr>
              <w:rPr>
                <w:rFonts w:eastAsia="Calibri"/>
                <w:szCs w:val="22"/>
              </w:rPr>
            </w:pPr>
            <w:r w:rsidRPr="0015758C">
              <w:rPr>
                <w:rFonts w:eastAsia="Calibri"/>
                <w:szCs w:val="22"/>
              </w:rPr>
              <w:t>Kęstučio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C953D0" w14:textId="2B603EAC" w:rsidR="00E70323" w:rsidRPr="008305C6" w:rsidRDefault="00E70323" w:rsidP="00E70323">
            <w:pPr>
              <w:jc w:val="right"/>
              <w:rPr>
                <w:rFonts w:eastAsia="Calibri"/>
                <w:strike/>
                <w:szCs w:val="22"/>
                <w:lang w:eastAsia="lt-LT"/>
              </w:rPr>
            </w:pPr>
            <w:r w:rsidRPr="0015758C">
              <w:rPr>
                <w:rFonts w:eastAsia="Calibri"/>
                <w:szCs w:val="22"/>
              </w:rPr>
              <w:t xml:space="preserve"> 2172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2F52" w14:textId="0F07B48E" w:rsidR="00E70323" w:rsidRPr="008305C6" w:rsidRDefault="00E70323" w:rsidP="00E70323">
            <w:pPr>
              <w:jc w:val="right"/>
              <w:rPr>
                <w:rFonts w:eastAsia="Calibri"/>
                <w:strike/>
                <w:szCs w:val="22"/>
              </w:rPr>
            </w:pPr>
            <w:r w:rsidRPr="009A694A">
              <w:rPr>
                <w:rFonts w:eastAsia="Calibri"/>
                <w:szCs w:val="22"/>
              </w:rPr>
              <w:t xml:space="preserve"> 2172</w:t>
            </w:r>
            <w:r w:rsidRPr="009A694A">
              <w:rPr>
                <w:rStyle w:val="Puslapioinaosnuoroda"/>
                <w:rFonts w:eastAsia="Calibri"/>
                <w:szCs w:val="22"/>
              </w:rPr>
              <w:footnoteReference w:id="4"/>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1580D" w14:textId="707110AA" w:rsidR="00E70323" w:rsidRPr="008305C6" w:rsidRDefault="00E70323" w:rsidP="00E70323">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B967B" w14:textId="5AFD0AA2" w:rsidR="00E70323" w:rsidRPr="008305C6" w:rsidRDefault="00E70323" w:rsidP="00E70323">
            <w:pPr>
              <w:jc w:val="right"/>
              <w:rPr>
                <w:rFonts w:eastAsia="Calibri"/>
                <w:szCs w:val="22"/>
              </w:rPr>
            </w:pPr>
            <w:r w:rsidRPr="0015758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2CBD3" w14:textId="77777777" w:rsidR="00E70323" w:rsidRPr="0015758C" w:rsidRDefault="00E70323" w:rsidP="00E70323">
            <w:pPr>
              <w:jc w:val="center"/>
              <w:rPr>
                <w:rFonts w:eastAsia="Calibri"/>
              </w:rPr>
            </w:pPr>
            <w:r w:rsidRPr="0015758C">
              <w:rPr>
                <w:rFonts w:eastAsia="Calibri"/>
              </w:rPr>
              <w:t>D</w:t>
            </w:r>
          </w:p>
          <w:p w14:paraId="30121C98" w14:textId="77777777" w:rsidR="00E70323" w:rsidRPr="0015758C" w:rsidRDefault="00E70323" w:rsidP="00E70323">
            <w:pPr>
              <w:jc w:val="center"/>
              <w:rPr>
                <w:rFonts w:eastAsia="Calibri"/>
              </w:rPr>
            </w:pPr>
            <w:r w:rsidRPr="0015758C">
              <w:rPr>
                <w:rFonts w:eastAsia="Calibri"/>
              </w:rPr>
              <w:t>D</w:t>
            </w:r>
          </w:p>
          <w:p w14:paraId="41DFBCE0" w14:textId="77777777" w:rsidR="00E70323" w:rsidRPr="0015758C" w:rsidRDefault="00E70323" w:rsidP="00E70323">
            <w:pPr>
              <w:jc w:val="center"/>
              <w:rPr>
                <w:rFonts w:eastAsia="Calibri"/>
              </w:rPr>
            </w:pPr>
            <w:r w:rsidRPr="0015758C">
              <w:rPr>
                <w:rFonts w:eastAsia="Calibri"/>
              </w:rPr>
              <w:t>D</w:t>
            </w:r>
          </w:p>
          <w:p w14:paraId="3F5DA60E" w14:textId="77777777" w:rsidR="00E70323" w:rsidRPr="0015758C" w:rsidRDefault="00E70323" w:rsidP="00E70323">
            <w:pPr>
              <w:jc w:val="center"/>
              <w:rPr>
                <w:rFonts w:eastAsia="Calibri"/>
              </w:rPr>
            </w:pPr>
            <w:r w:rsidRPr="0015758C">
              <w:rPr>
                <w:rFonts w:eastAsia="Calibri"/>
              </w:rPr>
              <w:t>D</w:t>
            </w:r>
          </w:p>
          <w:p w14:paraId="06B84846" w14:textId="77777777" w:rsidR="00E70323" w:rsidRPr="0015758C" w:rsidRDefault="00E70323" w:rsidP="00E70323">
            <w:pPr>
              <w:jc w:val="center"/>
              <w:rPr>
                <w:rFonts w:eastAsia="Calibri"/>
              </w:rPr>
            </w:pPr>
            <w:r w:rsidRPr="0015758C">
              <w:rPr>
                <w:rFonts w:eastAsia="Calibri"/>
              </w:rPr>
              <w:t>D</w:t>
            </w:r>
          </w:p>
          <w:p w14:paraId="66B94918" w14:textId="77777777" w:rsidR="00E70323" w:rsidRPr="0015758C" w:rsidRDefault="00E70323" w:rsidP="00E70323">
            <w:pPr>
              <w:jc w:val="center"/>
              <w:rPr>
                <w:rFonts w:eastAsia="Calibri"/>
              </w:rPr>
            </w:pPr>
            <w:r w:rsidRPr="0015758C">
              <w:rPr>
                <w:rFonts w:eastAsia="Calibri"/>
              </w:rPr>
              <w:t>D</w:t>
            </w:r>
          </w:p>
          <w:p w14:paraId="0BA7CF2F" w14:textId="6D36093D" w:rsidR="00E70323" w:rsidRPr="008305C6" w:rsidRDefault="00E70323" w:rsidP="00E70323">
            <w:pPr>
              <w:jc w:val="center"/>
              <w:rPr>
                <w:rFonts w:eastAsia="Calibri"/>
              </w:rPr>
            </w:pPr>
            <w:r w:rsidRPr="0015758C">
              <w:rPr>
                <w:rFonts w:eastAsia="Calibri"/>
              </w:rPr>
              <w:lastRenderedPageBreak/>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931D80" w14:textId="77777777" w:rsidR="00E70323" w:rsidRPr="0015758C" w:rsidRDefault="00E70323" w:rsidP="00E70323">
            <w:pPr>
              <w:jc w:val="center"/>
              <w:rPr>
                <w:rFonts w:eastAsia="Calibri"/>
              </w:rPr>
            </w:pPr>
            <w:r w:rsidRPr="0015758C">
              <w:rPr>
                <w:rFonts w:eastAsia="Calibri"/>
              </w:rPr>
              <w:lastRenderedPageBreak/>
              <w:t>3495-6012-8014 4400-4772-3864</w:t>
            </w:r>
          </w:p>
          <w:p w14:paraId="6ADF78FC" w14:textId="77777777" w:rsidR="00E70323" w:rsidRPr="0015758C" w:rsidRDefault="00E70323" w:rsidP="00E70323">
            <w:pPr>
              <w:jc w:val="center"/>
              <w:rPr>
                <w:rFonts w:eastAsia="Calibri"/>
              </w:rPr>
            </w:pPr>
            <w:r w:rsidRPr="0015758C">
              <w:rPr>
                <w:rFonts w:eastAsia="Calibri"/>
              </w:rPr>
              <w:t>4400-6122-5380</w:t>
            </w:r>
          </w:p>
          <w:p w14:paraId="1A315250" w14:textId="77777777" w:rsidR="00E70323" w:rsidRPr="0015758C" w:rsidRDefault="00E70323" w:rsidP="00E70323">
            <w:pPr>
              <w:jc w:val="center"/>
              <w:rPr>
                <w:rFonts w:eastAsia="Calibri"/>
              </w:rPr>
            </w:pPr>
            <w:r w:rsidRPr="0015758C">
              <w:rPr>
                <w:rFonts w:eastAsia="Calibri"/>
              </w:rPr>
              <w:t>4400-6122-5369</w:t>
            </w:r>
          </w:p>
          <w:p w14:paraId="712F76CA" w14:textId="77777777" w:rsidR="00E70323" w:rsidRPr="0015758C" w:rsidRDefault="00E70323" w:rsidP="00E70323">
            <w:pPr>
              <w:jc w:val="center"/>
              <w:rPr>
                <w:rFonts w:eastAsia="Calibri"/>
              </w:rPr>
            </w:pPr>
            <w:r w:rsidRPr="0015758C">
              <w:rPr>
                <w:rFonts w:eastAsia="Calibri"/>
              </w:rPr>
              <w:t>4400-6122-5378</w:t>
            </w:r>
          </w:p>
          <w:p w14:paraId="44ED1845" w14:textId="77777777" w:rsidR="00E70323" w:rsidRPr="0015758C" w:rsidRDefault="00E70323" w:rsidP="00E70323">
            <w:pPr>
              <w:jc w:val="center"/>
              <w:rPr>
                <w:rFonts w:eastAsia="Calibri"/>
              </w:rPr>
            </w:pPr>
            <w:r w:rsidRPr="0015758C">
              <w:rPr>
                <w:rFonts w:eastAsia="Calibri"/>
              </w:rPr>
              <w:t>4400-6122-5403</w:t>
            </w:r>
          </w:p>
          <w:p w14:paraId="3FC3E5B6" w14:textId="56C8F6B1" w:rsidR="00E70323" w:rsidRPr="008305C6" w:rsidRDefault="00E70323" w:rsidP="00E70323">
            <w:pPr>
              <w:jc w:val="center"/>
              <w:rPr>
                <w:rFonts w:eastAsia="Calibri"/>
              </w:rPr>
            </w:pPr>
            <w:r w:rsidRPr="0015758C">
              <w:rPr>
                <w:rFonts w:eastAsia="Calibri"/>
              </w:rPr>
              <w:lastRenderedPageBreak/>
              <w:t>4400-6435-1191</w:t>
            </w:r>
          </w:p>
        </w:tc>
      </w:tr>
      <w:tr w:rsidR="00156438" w:rsidRPr="00803D0A" w14:paraId="6A10CD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BFF2DA"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D49B51" w14:textId="693EB91F" w:rsidR="00156438" w:rsidRPr="008305C6" w:rsidRDefault="00156438" w:rsidP="00156438">
            <w:pPr>
              <w:rPr>
                <w:rFonts w:eastAsia="Calibri"/>
                <w:szCs w:val="22"/>
              </w:rPr>
            </w:pPr>
            <w:r w:rsidRPr="008305C6">
              <w:rPr>
                <w:rFonts w:eastAsia="Calibri"/>
                <w:szCs w:val="22"/>
              </w:rPr>
              <w:t>27AM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5751A9" w14:textId="04AF11DE" w:rsidR="00156438" w:rsidRPr="008305C6" w:rsidRDefault="00156438" w:rsidP="00156438">
            <w:pPr>
              <w:rPr>
                <w:rFonts w:eastAsia="Calibri"/>
                <w:szCs w:val="22"/>
              </w:rPr>
            </w:pPr>
            <w:r w:rsidRPr="008305C6">
              <w:rPr>
                <w:rFonts w:eastAsia="Calibri"/>
                <w:szCs w:val="22"/>
              </w:rPr>
              <w:t>Stepono Kairio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E49511" w14:textId="67FB00CA" w:rsidR="00156438" w:rsidRPr="008305C6" w:rsidRDefault="00156438" w:rsidP="00156438">
            <w:pPr>
              <w:jc w:val="right"/>
              <w:rPr>
                <w:rFonts w:eastAsia="Calibri"/>
                <w:szCs w:val="22"/>
                <w:lang w:eastAsia="lt-LT"/>
              </w:rPr>
            </w:pPr>
            <w:r w:rsidRPr="008305C6">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6A64" w14:textId="556F283B" w:rsidR="00156438" w:rsidRPr="008305C6" w:rsidRDefault="00156438" w:rsidP="00156438">
            <w:pPr>
              <w:jc w:val="right"/>
              <w:rPr>
                <w:rFonts w:eastAsia="Calibri"/>
                <w:szCs w:val="22"/>
                <w:lang w:eastAsia="lt-LT"/>
              </w:rPr>
            </w:pPr>
            <w:r w:rsidRPr="008305C6">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96788" w14:textId="25AB7403"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580C7" w14:textId="17F78108"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513A" w14:textId="496D3D51" w:rsidR="00156438" w:rsidRPr="008305C6" w:rsidRDefault="00156438" w:rsidP="00156438">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7AC627" w14:textId="798C649A" w:rsidR="00156438" w:rsidRPr="008305C6" w:rsidRDefault="00156438" w:rsidP="00156438">
            <w:pPr>
              <w:jc w:val="center"/>
              <w:rPr>
                <w:rFonts w:eastAsia="Calibri"/>
              </w:rPr>
            </w:pPr>
            <w:r w:rsidRPr="008305C6">
              <w:rPr>
                <w:rFonts w:eastAsia="Calibri"/>
              </w:rPr>
              <w:t>4400-4275-9797</w:t>
            </w:r>
          </w:p>
        </w:tc>
      </w:tr>
      <w:tr w:rsidR="00156438" w:rsidRPr="00803D0A" w14:paraId="2851C8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9C9091"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62D442" w14:textId="04707D54" w:rsidR="00156438" w:rsidRPr="008305C6" w:rsidRDefault="00156438" w:rsidP="00156438">
            <w:pPr>
              <w:rPr>
                <w:rFonts w:eastAsia="Calibri"/>
                <w:szCs w:val="22"/>
              </w:rPr>
            </w:pPr>
            <w:r w:rsidRPr="008305C6">
              <w:rPr>
                <w:rFonts w:eastAsia="Calibri"/>
                <w:szCs w:val="22"/>
              </w:rPr>
              <w:t>28AM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75A9B1" w14:textId="01DBD48B" w:rsidR="00156438" w:rsidRPr="008305C6" w:rsidRDefault="00156438" w:rsidP="00156438">
            <w:pPr>
              <w:rPr>
                <w:rFonts w:eastAsia="Calibri"/>
                <w:szCs w:val="22"/>
              </w:rPr>
            </w:pPr>
            <w:r w:rsidRPr="008305C6">
              <w:rPr>
                <w:rFonts w:eastAsia="Calibri"/>
                <w:szCs w:val="22"/>
              </w:rPr>
              <w:t>Kosmonautų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FBAA3E" w14:textId="5AE9DF43" w:rsidR="00156438" w:rsidRPr="008305C6" w:rsidRDefault="00156438" w:rsidP="00156438">
            <w:pPr>
              <w:jc w:val="right"/>
              <w:rPr>
                <w:rFonts w:eastAsia="Calibri"/>
                <w:szCs w:val="22"/>
                <w:lang w:eastAsia="lt-LT"/>
              </w:rPr>
            </w:pPr>
            <w:r w:rsidRPr="008305C6">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ED62E" w14:textId="480BF884" w:rsidR="00156438" w:rsidRPr="008305C6" w:rsidRDefault="00156438" w:rsidP="00156438">
            <w:pPr>
              <w:jc w:val="right"/>
              <w:rPr>
                <w:rFonts w:eastAsia="Calibri"/>
                <w:szCs w:val="22"/>
                <w:lang w:eastAsia="lt-LT"/>
              </w:rPr>
            </w:pPr>
            <w:r w:rsidRPr="008305C6">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B76DB" w14:textId="3DA8AF93"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B88B9" w14:textId="25A45907"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900E3" w14:textId="47D1C9E1" w:rsidR="00156438" w:rsidRPr="008305C6" w:rsidRDefault="00156438" w:rsidP="00156438">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402F2" w14:textId="222AEC5E" w:rsidR="00156438" w:rsidRPr="008305C6" w:rsidRDefault="00156438" w:rsidP="00156438">
            <w:pPr>
              <w:jc w:val="center"/>
              <w:rPr>
                <w:rFonts w:eastAsia="Calibri"/>
              </w:rPr>
            </w:pPr>
            <w:r w:rsidRPr="008305C6">
              <w:rPr>
                <w:rFonts w:eastAsia="Calibri"/>
              </w:rPr>
              <w:t>3496-0037-0018</w:t>
            </w:r>
          </w:p>
        </w:tc>
      </w:tr>
      <w:tr w:rsidR="00156438" w:rsidRPr="0006003D" w14:paraId="4C996F7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8FF2A6"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5CB648" w14:textId="0A4B2742" w:rsidR="00156438" w:rsidRPr="008305C6" w:rsidRDefault="00156438" w:rsidP="00156438">
            <w:pPr>
              <w:rPr>
                <w:rFonts w:eastAsia="Calibri"/>
                <w:szCs w:val="22"/>
              </w:rPr>
            </w:pPr>
            <w:r w:rsidRPr="008305C6">
              <w:rPr>
                <w:rFonts w:eastAsia="Calibri"/>
                <w:szCs w:val="22"/>
              </w:rPr>
              <w:t>29AM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C991D1" w14:textId="79808BAB" w:rsidR="00156438" w:rsidRPr="008305C6" w:rsidRDefault="00156438" w:rsidP="00156438">
            <w:pPr>
              <w:rPr>
                <w:rFonts w:eastAsia="Calibri"/>
                <w:szCs w:val="22"/>
              </w:rPr>
            </w:pPr>
            <w:r w:rsidRPr="008305C6">
              <w:rPr>
                <w:rFonts w:eastAsia="Calibri"/>
                <w:szCs w:val="22"/>
              </w:rPr>
              <w:t>Kranto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EBD878" w14:textId="334B6BDC" w:rsidR="00156438" w:rsidRPr="008305C6" w:rsidRDefault="00156438" w:rsidP="00156438">
            <w:pPr>
              <w:jc w:val="right"/>
              <w:rPr>
                <w:rFonts w:eastAsia="Calibri"/>
                <w:szCs w:val="22"/>
                <w:lang w:eastAsia="lt-LT"/>
              </w:rPr>
            </w:pPr>
            <w:r w:rsidRPr="008305C6">
              <w:rPr>
                <w:rFonts w:eastAsia="Calibri"/>
                <w:szCs w:val="22"/>
              </w:rPr>
              <w:t xml:space="preserve"> 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C34DB" w14:textId="0DE8FE99" w:rsidR="00156438" w:rsidRPr="008305C6" w:rsidRDefault="00156438" w:rsidP="00156438">
            <w:pPr>
              <w:jc w:val="right"/>
              <w:rPr>
                <w:rFonts w:eastAsia="Calibri"/>
                <w:szCs w:val="22"/>
                <w:lang w:eastAsia="lt-LT"/>
              </w:rPr>
            </w:pPr>
            <w:r w:rsidRPr="008305C6">
              <w:rPr>
                <w:rFonts w:eastAsia="Calibri"/>
                <w:szCs w:val="22"/>
              </w:rPr>
              <w:t> 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976A" w14:textId="32227EB5"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19FE3" w14:textId="3E8332D7"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FB443" w14:textId="66F4A7C3" w:rsidR="00156438" w:rsidRPr="008305C6" w:rsidRDefault="00156438" w:rsidP="00156438">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A33E49" w14:textId="47AE402D" w:rsidR="00156438" w:rsidRPr="008305C6" w:rsidRDefault="00156438" w:rsidP="00156438">
            <w:pPr>
              <w:jc w:val="center"/>
              <w:rPr>
                <w:rFonts w:eastAsia="Calibri"/>
              </w:rPr>
            </w:pPr>
            <w:r w:rsidRPr="008305C6">
              <w:rPr>
                <w:rFonts w:eastAsia="Calibri"/>
              </w:rPr>
              <w:t>4400-1015-5390</w:t>
            </w:r>
          </w:p>
        </w:tc>
      </w:tr>
      <w:tr w:rsidR="00156438" w:rsidRPr="00803D0A" w14:paraId="240259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559593"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7F97A" w14:textId="0488157F" w:rsidR="00156438" w:rsidRPr="008305C6" w:rsidRDefault="00156438" w:rsidP="00156438">
            <w:pPr>
              <w:rPr>
                <w:rFonts w:eastAsia="Calibri"/>
                <w:szCs w:val="22"/>
              </w:rPr>
            </w:pPr>
            <w:r w:rsidRPr="008305C6">
              <w:rPr>
                <w:rFonts w:eastAsia="Calibri"/>
                <w:szCs w:val="22"/>
              </w:rPr>
              <w:t>30AM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0A8553" w14:textId="5C37222A" w:rsidR="00156438" w:rsidRPr="008305C6" w:rsidRDefault="00156438" w:rsidP="00156438">
            <w:pPr>
              <w:rPr>
                <w:rFonts w:eastAsia="Calibri"/>
                <w:szCs w:val="22"/>
              </w:rPr>
            </w:pPr>
            <w:r w:rsidRPr="008305C6">
              <w:rPr>
                <w:rFonts w:eastAsia="Calibri"/>
                <w:szCs w:val="22"/>
              </w:rPr>
              <w:t>Vinco Kudirkos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A9B058" w14:textId="461403A5" w:rsidR="00156438" w:rsidRPr="008305C6" w:rsidRDefault="00156438" w:rsidP="00156438">
            <w:pPr>
              <w:jc w:val="right"/>
              <w:rPr>
                <w:rFonts w:eastAsia="Calibri"/>
                <w:szCs w:val="22"/>
                <w:lang w:eastAsia="lt-LT"/>
              </w:rPr>
            </w:pPr>
            <w:r w:rsidRPr="008305C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F0F16" w14:textId="14B8CA85" w:rsidR="00156438" w:rsidRPr="008305C6" w:rsidRDefault="00156438" w:rsidP="00156438">
            <w:pPr>
              <w:jc w:val="right"/>
              <w:rPr>
                <w:rFonts w:eastAsia="Calibri"/>
                <w:szCs w:val="22"/>
                <w:lang w:eastAsia="lt-LT"/>
              </w:rPr>
            </w:pPr>
            <w:r w:rsidRPr="008305C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2A737" w14:textId="38ED3459"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5DC39" w14:textId="709898D9" w:rsidR="00156438" w:rsidRPr="008305C6" w:rsidRDefault="00156438" w:rsidP="00156438">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381F" w14:textId="33995CD0" w:rsidR="00156438" w:rsidRPr="008305C6" w:rsidRDefault="00156438" w:rsidP="00156438">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FBC6B2" w14:textId="602810E0" w:rsidR="00156438" w:rsidRPr="008305C6" w:rsidRDefault="00156438" w:rsidP="00156438">
            <w:pPr>
              <w:jc w:val="center"/>
              <w:rPr>
                <w:rFonts w:eastAsia="Calibri"/>
              </w:rPr>
            </w:pPr>
            <w:r w:rsidRPr="008305C6">
              <w:rPr>
                <w:rFonts w:eastAsia="Calibri"/>
              </w:rPr>
              <w:t>3400-2003-7011</w:t>
            </w:r>
          </w:p>
        </w:tc>
      </w:tr>
      <w:tr w:rsidR="00156438" w:rsidRPr="0006003D" w14:paraId="356EC7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414863"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82A0EC" w14:textId="672EA411" w:rsidR="00156438" w:rsidRPr="008305C6" w:rsidRDefault="00156438" w:rsidP="00156438">
            <w:pPr>
              <w:rPr>
                <w:rFonts w:eastAsia="Calibri"/>
                <w:szCs w:val="22"/>
              </w:rPr>
            </w:pPr>
            <w:r w:rsidRPr="009A694A">
              <w:rPr>
                <w:rFonts w:eastAsia="Calibri"/>
                <w:szCs w:val="22"/>
              </w:rPr>
              <w:t>31AM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643A3D" w14:textId="095F2767" w:rsidR="00156438" w:rsidRPr="008305C6" w:rsidRDefault="00156438" w:rsidP="00156438">
            <w:pPr>
              <w:rPr>
                <w:rFonts w:eastAsia="Calibri"/>
                <w:szCs w:val="22"/>
              </w:rPr>
            </w:pPr>
            <w:r w:rsidRPr="009A694A">
              <w:rPr>
                <w:rFonts w:eastAsia="Calibri"/>
                <w:szCs w:val="22"/>
              </w:rPr>
              <w:t>Kurklių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1B16B5" w14:textId="559DDFBE" w:rsidR="00156438" w:rsidRPr="008305C6" w:rsidRDefault="00156438" w:rsidP="00156438">
            <w:pPr>
              <w:jc w:val="right"/>
              <w:rPr>
                <w:rFonts w:eastAsia="Calibri"/>
                <w:szCs w:val="22"/>
                <w:lang w:eastAsia="lt-LT"/>
              </w:rPr>
            </w:pPr>
            <w:r w:rsidRPr="009A694A">
              <w:rPr>
                <w:rFonts w:eastAsia="Calibri"/>
                <w:szCs w:val="22"/>
              </w:rPr>
              <w:t xml:space="preserve">  </w:t>
            </w:r>
            <w:r w:rsidRPr="009A694A">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2E623" w14:textId="442A42FD" w:rsidR="00156438" w:rsidRPr="008305C6" w:rsidRDefault="00156438" w:rsidP="00156438">
            <w:pPr>
              <w:jc w:val="right"/>
              <w:rPr>
                <w:rFonts w:eastAsia="Calibri"/>
                <w:szCs w:val="22"/>
                <w:lang w:eastAsia="lt-LT"/>
              </w:rPr>
            </w:pPr>
            <w:r w:rsidRPr="009A694A">
              <w:rPr>
                <w:rFonts w:eastAsia="Calibri"/>
                <w:szCs w:val="22"/>
              </w:rPr>
              <w:t xml:space="preserve">  </w:t>
            </w:r>
            <w:r w:rsidRPr="009A694A">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39207" w14:textId="7DAD66D0"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5CAB1" w14:textId="526CF892"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AD781" w14:textId="77777777" w:rsidR="00156438" w:rsidRPr="009A694A" w:rsidRDefault="00156438" w:rsidP="00156438">
            <w:pPr>
              <w:jc w:val="center"/>
              <w:rPr>
                <w:rFonts w:eastAsia="Calibri"/>
              </w:rPr>
            </w:pPr>
            <w:r w:rsidRPr="009A694A">
              <w:rPr>
                <w:rFonts w:eastAsia="Calibri"/>
              </w:rPr>
              <w:t>D</w:t>
            </w:r>
          </w:p>
          <w:p w14:paraId="4ABDD253" w14:textId="1EEA65F4" w:rsidR="00156438" w:rsidRPr="008305C6"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03FFB" w14:textId="77777777" w:rsidR="00156438" w:rsidRPr="009A694A" w:rsidRDefault="00156438" w:rsidP="00156438">
            <w:pPr>
              <w:jc w:val="center"/>
              <w:rPr>
                <w:rFonts w:eastAsia="Calibri"/>
              </w:rPr>
            </w:pPr>
            <w:r w:rsidRPr="009A694A">
              <w:rPr>
                <w:rFonts w:eastAsia="Calibri"/>
              </w:rPr>
              <w:t>4400-6435-1170</w:t>
            </w:r>
          </w:p>
          <w:p w14:paraId="6F3A94E3" w14:textId="05136890" w:rsidR="00156438" w:rsidRPr="008305C6" w:rsidRDefault="00156438" w:rsidP="00156438">
            <w:pPr>
              <w:jc w:val="center"/>
              <w:rPr>
                <w:rFonts w:eastAsia="Calibri"/>
              </w:rPr>
            </w:pPr>
            <w:r w:rsidRPr="009A694A">
              <w:rPr>
                <w:rFonts w:eastAsia="Calibri"/>
              </w:rPr>
              <w:t>4400-0731-7602</w:t>
            </w:r>
          </w:p>
        </w:tc>
      </w:tr>
      <w:tr w:rsidR="00156438" w:rsidRPr="00803D0A" w14:paraId="265079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E43C23"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E411BC" w14:textId="7555C83E" w:rsidR="00156438" w:rsidRPr="008305C6" w:rsidRDefault="00156438" w:rsidP="00156438">
            <w:pPr>
              <w:rPr>
                <w:rFonts w:eastAsia="Calibri"/>
                <w:szCs w:val="22"/>
              </w:rPr>
            </w:pPr>
            <w:r w:rsidRPr="009A694A">
              <w:rPr>
                <w:rFonts w:eastAsia="Calibri"/>
                <w:szCs w:val="22"/>
              </w:rPr>
              <w:t>32AM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893F6C" w14:textId="6B48BD75" w:rsidR="00156438" w:rsidRPr="008305C6" w:rsidRDefault="00156438" w:rsidP="00156438">
            <w:pPr>
              <w:rPr>
                <w:rFonts w:eastAsia="Calibri"/>
                <w:szCs w:val="22"/>
              </w:rPr>
            </w:pPr>
            <w:r w:rsidRPr="009A694A">
              <w:rPr>
                <w:rFonts w:eastAsia="Calibri"/>
                <w:szCs w:val="22"/>
              </w:rPr>
              <w:t>Kvarco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53022D" w14:textId="6D62DD89" w:rsidR="00156438" w:rsidRPr="008305C6" w:rsidRDefault="00156438" w:rsidP="00156438">
            <w:pPr>
              <w:jc w:val="right"/>
              <w:rPr>
                <w:rFonts w:eastAsia="Calibri"/>
                <w:szCs w:val="22"/>
                <w:lang w:eastAsia="lt-LT"/>
              </w:rPr>
            </w:pPr>
            <w:r w:rsidRPr="009A694A">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6093" w14:textId="32EAD583" w:rsidR="00156438" w:rsidRPr="008305C6" w:rsidRDefault="00156438" w:rsidP="00156438">
            <w:pPr>
              <w:jc w:val="right"/>
              <w:rPr>
                <w:rFonts w:eastAsia="Calibri"/>
                <w:szCs w:val="22"/>
                <w:lang w:eastAsia="lt-LT"/>
              </w:rPr>
            </w:pPr>
            <w:r w:rsidRPr="009A694A">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0B447" w14:textId="0D04D72E"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EF93" w14:textId="0DFF4D7A"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37D79" w14:textId="79B91643" w:rsidR="00156438" w:rsidRPr="008305C6"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813EBC" w14:textId="7FA94CF2" w:rsidR="00156438" w:rsidRPr="008305C6" w:rsidRDefault="00156438" w:rsidP="00156438">
            <w:pPr>
              <w:jc w:val="center"/>
              <w:rPr>
                <w:rFonts w:eastAsia="Calibri"/>
              </w:rPr>
            </w:pPr>
            <w:r w:rsidRPr="009A694A">
              <w:rPr>
                <w:rFonts w:eastAsia="Calibri"/>
              </w:rPr>
              <w:t>3498-3018-5010</w:t>
            </w:r>
          </w:p>
        </w:tc>
      </w:tr>
      <w:tr w:rsidR="00156438" w:rsidRPr="000B74DA" w14:paraId="3254F1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512C96"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86C94" w14:textId="39A48A3C" w:rsidR="00156438" w:rsidRPr="008305C6" w:rsidRDefault="00156438" w:rsidP="00156438">
            <w:pPr>
              <w:rPr>
                <w:rFonts w:eastAsia="Calibri"/>
                <w:szCs w:val="22"/>
              </w:rPr>
            </w:pPr>
            <w:r w:rsidRPr="009A694A">
              <w:rPr>
                <w:rFonts w:eastAsia="Calibri"/>
                <w:szCs w:val="22"/>
              </w:rPr>
              <w:t>33AM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DA4DCB" w14:textId="607B661F" w:rsidR="00156438" w:rsidRPr="008305C6" w:rsidRDefault="00156438" w:rsidP="00156438">
            <w:pPr>
              <w:rPr>
                <w:rFonts w:eastAsia="Calibri"/>
                <w:szCs w:val="22"/>
              </w:rPr>
            </w:pPr>
            <w:r w:rsidRPr="009A694A">
              <w:rPr>
                <w:rFonts w:eastAsia="Calibri"/>
                <w:szCs w:val="22"/>
              </w:rPr>
              <w:t>K. Ladigos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E75165" w14:textId="7F402710" w:rsidR="00156438" w:rsidRPr="008305C6" w:rsidRDefault="00156438" w:rsidP="00156438">
            <w:pPr>
              <w:jc w:val="right"/>
              <w:rPr>
                <w:rFonts w:eastAsia="Calibri"/>
                <w:szCs w:val="22"/>
                <w:lang w:eastAsia="lt-LT"/>
              </w:rPr>
            </w:pPr>
            <w:r w:rsidRPr="009A694A">
              <w:rPr>
                <w:rFonts w:eastAsia="Calibri"/>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A51DB" w14:textId="14E53B61" w:rsidR="00156438" w:rsidRPr="008305C6" w:rsidRDefault="00156438" w:rsidP="00156438">
            <w:pPr>
              <w:jc w:val="right"/>
              <w:rPr>
                <w:rFonts w:eastAsia="Calibri"/>
                <w:szCs w:val="22"/>
              </w:rPr>
            </w:pPr>
            <w:r w:rsidRPr="009A694A">
              <w:rPr>
                <w:rFonts w:eastAsia="Calibri"/>
                <w:szCs w:val="22"/>
              </w:rPr>
              <w:t xml:space="preserve"> 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300F2" w14:textId="2ABB636B"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81B34" w14:textId="7E2DE685"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F33BF" w14:textId="77777777" w:rsidR="00156438" w:rsidRPr="009A694A" w:rsidRDefault="00156438" w:rsidP="00156438">
            <w:pPr>
              <w:jc w:val="center"/>
              <w:rPr>
                <w:rFonts w:eastAsia="Calibri"/>
              </w:rPr>
            </w:pPr>
            <w:r w:rsidRPr="009A694A">
              <w:rPr>
                <w:rFonts w:eastAsia="Calibri"/>
              </w:rPr>
              <w:t>D</w:t>
            </w:r>
          </w:p>
          <w:p w14:paraId="6151259D" w14:textId="77777777" w:rsidR="00156438" w:rsidRPr="009A694A" w:rsidRDefault="00156438" w:rsidP="00156438">
            <w:pPr>
              <w:jc w:val="center"/>
              <w:rPr>
                <w:rFonts w:eastAsia="Calibri"/>
              </w:rPr>
            </w:pPr>
            <w:r w:rsidRPr="009A694A">
              <w:rPr>
                <w:rFonts w:eastAsia="Calibri"/>
              </w:rPr>
              <w:t>D</w:t>
            </w:r>
          </w:p>
          <w:p w14:paraId="46588B2F" w14:textId="011CE236" w:rsidR="00156438" w:rsidRPr="008305C6"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7DE1EA" w14:textId="77777777" w:rsidR="00156438" w:rsidRPr="009A694A" w:rsidRDefault="00156438" w:rsidP="00156438">
            <w:pPr>
              <w:jc w:val="center"/>
              <w:rPr>
                <w:rFonts w:eastAsia="Calibri"/>
              </w:rPr>
            </w:pPr>
            <w:r w:rsidRPr="009A694A">
              <w:rPr>
                <w:rFonts w:eastAsia="Calibri"/>
              </w:rPr>
              <w:t>3498-4023-6013</w:t>
            </w:r>
          </w:p>
          <w:p w14:paraId="2A50ACA5" w14:textId="77777777" w:rsidR="00156438" w:rsidRPr="009A694A" w:rsidRDefault="00156438" w:rsidP="00156438">
            <w:pPr>
              <w:jc w:val="center"/>
              <w:rPr>
                <w:rFonts w:eastAsia="Calibri"/>
              </w:rPr>
            </w:pPr>
            <w:r w:rsidRPr="009A694A">
              <w:rPr>
                <w:rFonts w:eastAsia="Calibri"/>
              </w:rPr>
              <w:t>4400-0650-8787</w:t>
            </w:r>
          </w:p>
          <w:p w14:paraId="4DE05620" w14:textId="73FBF939" w:rsidR="00156438" w:rsidRPr="008305C6" w:rsidRDefault="00156438" w:rsidP="00156438">
            <w:pPr>
              <w:jc w:val="center"/>
              <w:rPr>
                <w:rFonts w:eastAsia="Calibri"/>
              </w:rPr>
            </w:pPr>
            <w:r w:rsidRPr="009A694A">
              <w:rPr>
                <w:rFonts w:eastAsia="Calibri"/>
              </w:rPr>
              <w:t>4400-6122-7730</w:t>
            </w:r>
          </w:p>
        </w:tc>
      </w:tr>
      <w:tr w:rsidR="00156438" w:rsidRPr="00803D0A" w14:paraId="1C2AAC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C0A5B7"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259DD" w14:textId="03D117E5" w:rsidR="00156438" w:rsidRPr="008305C6" w:rsidRDefault="00156438" w:rsidP="00156438">
            <w:pPr>
              <w:rPr>
                <w:rFonts w:eastAsia="Calibri"/>
                <w:szCs w:val="22"/>
              </w:rPr>
            </w:pPr>
            <w:r w:rsidRPr="009A694A">
              <w:rPr>
                <w:rFonts w:eastAsia="Calibri"/>
                <w:szCs w:val="22"/>
              </w:rPr>
              <w:t>34AM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E3AD8" w14:textId="7B9FD8CC" w:rsidR="00156438" w:rsidRPr="008305C6" w:rsidRDefault="00156438" w:rsidP="00156438">
            <w:pPr>
              <w:rPr>
                <w:rFonts w:eastAsia="Calibri"/>
                <w:szCs w:val="22"/>
              </w:rPr>
            </w:pPr>
            <w:proofErr w:type="spellStart"/>
            <w:r w:rsidRPr="009A694A">
              <w:rPr>
                <w:rFonts w:eastAsia="Calibri"/>
                <w:szCs w:val="22"/>
              </w:rPr>
              <w:t>Lagedžių</w:t>
            </w:r>
            <w:proofErr w:type="spellEnd"/>
            <w:r w:rsidRPr="009A694A">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0435DB" w14:textId="2E65FBCE" w:rsidR="00156438" w:rsidRPr="008305C6" w:rsidRDefault="00156438" w:rsidP="00156438">
            <w:pPr>
              <w:jc w:val="right"/>
              <w:rPr>
                <w:rFonts w:eastAsia="Calibri"/>
                <w:szCs w:val="22"/>
                <w:lang w:eastAsia="lt-LT"/>
              </w:rPr>
            </w:pPr>
            <w:r w:rsidRPr="009A694A">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CDAE" w14:textId="73D0D3FE"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94BBF" w14:textId="16FF898F" w:rsidR="00156438" w:rsidRPr="008305C6"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BDFCA" w14:textId="759550BD" w:rsidR="00156438" w:rsidRPr="008305C6" w:rsidRDefault="00156438" w:rsidP="00156438">
            <w:pPr>
              <w:jc w:val="right"/>
              <w:rPr>
                <w:rFonts w:eastAsia="Calibri"/>
                <w:szCs w:val="22"/>
              </w:rPr>
            </w:pPr>
            <w:r w:rsidRPr="009A694A">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52212" w14:textId="5AF8DAD3" w:rsidR="00156438" w:rsidRPr="008305C6"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8F6A3" w14:textId="62D95982" w:rsidR="00156438" w:rsidRPr="008305C6" w:rsidRDefault="00156438" w:rsidP="00156438">
            <w:pPr>
              <w:jc w:val="center"/>
              <w:rPr>
                <w:rFonts w:eastAsia="Calibri"/>
              </w:rPr>
            </w:pPr>
            <w:r w:rsidRPr="009A694A">
              <w:rPr>
                <w:rFonts w:eastAsia="Calibri"/>
              </w:rPr>
              <w:t>-</w:t>
            </w:r>
          </w:p>
        </w:tc>
      </w:tr>
      <w:tr w:rsidR="00156438" w:rsidRPr="00803D0A" w14:paraId="3DC7F2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35CE4F" w14:textId="77777777" w:rsidR="00156438" w:rsidRPr="008305C6"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387F7F" w14:textId="414BABDC" w:rsidR="00156438" w:rsidRPr="00803D0A" w:rsidRDefault="00156438" w:rsidP="00156438">
            <w:pPr>
              <w:rPr>
                <w:rFonts w:eastAsia="Calibri"/>
                <w:szCs w:val="22"/>
              </w:rPr>
            </w:pPr>
            <w:r w:rsidRPr="009A694A">
              <w:rPr>
                <w:rFonts w:eastAsia="Calibri"/>
                <w:szCs w:val="22"/>
              </w:rPr>
              <w:t>35AM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7FF9F6" w14:textId="7D5DC771" w:rsidR="00156438" w:rsidRPr="00803D0A" w:rsidRDefault="00156438" w:rsidP="00156438">
            <w:pPr>
              <w:rPr>
                <w:rFonts w:eastAsia="Calibri"/>
                <w:szCs w:val="22"/>
              </w:rPr>
            </w:pPr>
            <w:r w:rsidRPr="009A694A">
              <w:rPr>
                <w:rFonts w:eastAsia="Calibri"/>
                <w:szCs w:val="22"/>
              </w:rPr>
              <w:t xml:space="preserve">Lakštingalų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A52F80" w14:textId="086FF336" w:rsidR="00156438" w:rsidRPr="00803D0A" w:rsidRDefault="00156438" w:rsidP="00156438">
            <w:pPr>
              <w:jc w:val="right"/>
              <w:rPr>
                <w:rFonts w:eastAsia="Calibri"/>
                <w:szCs w:val="22"/>
                <w:lang w:eastAsia="lt-LT"/>
              </w:rPr>
            </w:pPr>
            <w:r w:rsidRPr="009A694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C393C" w14:textId="1B0454C8" w:rsidR="00156438" w:rsidRPr="00803D0A" w:rsidRDefault="00156438" w:rsidP="00156438">
            <w:pPr>
              <w:jc w:val="right"/>
              <w:rPr>
                <w:rFonts w:eastAsia="Calibri"/>
                <w:szCs w:val="22"/>
              </w:rPr>
            </w:pPr>
            <w:r w:rsidRPr="009A694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6D3" w14:textId="654D6575"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3094D" w14:textId="053D8C82"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89122" w14:textId="3E920A9B"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F4AE1A" w14:textId="39E404F8" w:rsidR="00156438" w:rsidRPr="00803D0A" w:rsidRDefault="00156438" w:rsidP="00156438">
            <w:pPr>
              <w:jc w:val="center"/>
              <w:rPr>
                <w:rFonts w:eastAsia="Calibri"/>
              </w:rPr>
            </w:pPr>
            <w:r w:rsidRPr="009A694A">
              <w:rPr>
                <w:rFonts w:eastAsia="Calibri"/>
              </w:rPr>
              <w:t>4400-1988-6556</w:t>
            </w:r>
          </w:p>
        </w:tc>
      </w:tr>
      <w:tr w:rsidR="00156438" w:rsidRPr="00803D0A" w14:paraId="62BDF8D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BDC755"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4CBB1" w14:textId="2F2504DE" w:rsidR="00156438" w:rsidRPr="00803D0A" w:rsidRDefault="00156438" w:rsidP="00156438">
            <w:pPr>
              <w:rPr>
                <w:rFonts w:eastAsia="Calibri"/>
                <w:szCs w:val="22"/>
              </w:rPr>
            </w:pPr>
            <w:r w:rsidRPr="009A694A">
              <w:rPr>
                <w:rFonts w:eastAsia="Calibri"/>
                <w:szCs w:val="22"/>
              </w:rPr>
              <w:t>36AM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570789" w14:textId="27FF4F95" w:rsidR="00156438" w:rsidRPr="00803D0A" w:rsidRDefault="00156438" w:rsidP="00156438">
            <w:pPr>
              <w:rPr>
                <w:rFonts w:eastAsia="Calibri"/>
                <w:szCs w:val="22"/>
              </w:rPr>
            </w:pPr>
            <w:r w:rsidRPr="009A694A">
              <w:rPr>
                <w:rFonts w:eastAsia="Calibri"/>
                <w:szCs w:val="22"/>
              </w:rPr>
              <w:t>Leliūnų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C9027D" w14:textId="040AEBCE" w:rsidR="00156438" w:rsidRPr="00803D0A" w:rsidRDefault="00156438" w:rsidP="00156438">
            <w:pPr>
              <w:jc w:val="right"/>
              <w:rPr>
                <w:rFonts w:eastAsia="Calibri"/>
                <w:szCs w:val="22"/>
                <w:lang w:eastAsia="lt-LT"/>
              </w:rPr>
            </w:pPr>
            <w:r w:rsidRPr="009A694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148A8" w14:textId="0470874E" w:rsidR="00156438" w:rsidRPr="00803D0A" w:rsidRDefault="00156438" w:rsidP="00156438">
            <w:pPr>
              <w:jc w:val="right"/>
              <w:rPr>
                <w:rFonts w:eastAsia="Calibri"/>
                <w:szCs w:val="22"/>
              </w:rPr>
            </w:pPr>
            <w:r w:rsidRPr="009A694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274D" w14:textId="5AD5F233"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99FC0" w14:textId="50A92707"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50339" w14:textId="77777777" w:rsidR="00156438" w:rsidRPr="009A694A" w:rsidRDefault="00156438" w:rsidP="00156438">
            <w:pPr>
              <w:jc w:val="center"/>
              <w:rPr>
                <w:rFonts w:eastAsia="Calibri"/>
              </w:rPr>
            </w:pPr>
            <w:r w:rsidRPr="009A694A">
              <w:rPr>
                <w:rFonts w:eastAsia="Calibri"/>
              </w:rPr>
              <w:t>D</w:t>
            </w:r>
          </w:p>
          <w:p w14:paraId="5F6EB97A" w14:textId="3A298A88"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13A3EE" w14:textId="77777777" w:rsidR="00156438" w:rsidRPr="009A694A" w:rsidRDefault="00156438" w:rsidP="00156438">
            <w:pPr>
              <w:jc w:val="center"/>
              <w:rPr>
                <w:rFonts w:eastAsia="Calibri"/>
              </w:rPr>
            </w:pPr>
            <w:r w:rsidRPr="009A694A">
              <w:rPr>
                <w:rFonts w:eastAsia="Calibri"/>
              </w:rPr>
              <w:t>4400-4772-8372</w:t>
            </w:r>
          </w:p>
          <w:p w14:paraId="4AD83033" w14:textId="5984ADE3" w:rsidR="00156438" w:rsidRPr="00803D0A" w:rsidRDefault="00156438" w:rsidP="00156438">
            <w:pPr>
              <w:jc w:val="center"/>
              <w:rPr>
                <w:rFonts w:eastAsia="Calibri"/>
              </w:rPr>
            </w:pPr>
            <w:r w:rsidRPr="009A694A">
              <w:rPr>
                <w:rFonts w:eastAsia="Calibri"/>
              </w:rPr>
              <w:t>3497-2029-8017</w:t>
            </w:r>
          </w:p>
        </w:tc>
      </w:tr>
      <w:tr w:rsidR="00156438" w:rsidRPr="00803D0A" w14:paraId="4FB1F6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00CBB7"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940360" w14:textId="418A6AE7" w:rsidR="00156438" w:rsidRPr="00803D0A" w:rsidRDefault="00156438" w:rsidP="00156438">
            <w:pPr>
              <w:rPr>
                <w:rFonts w:eastAsia="Calibri"/>
                <w:szCs w:val="22"/>
              </w:rPr>
            </w:pPr>
            <w:r w:rsidRPr="009A694A">
              <w:rPr>
                <w:rFonts w:eastAsia="Calibri"/>
                <w:szCs w:val="22"/>
              </w:rPr>
              <w:t>37AM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522FD3" w14:textId="42B69C83" w:rsidR="00156438" w:rsidRPr="00803D0A" w:rsidRDefault="00156438" w:rsidP="00156438">
            <w:pPr>
              <w:rPr>
                <w:rFonts w:eastAsia="Calibri"/>
                <w:szCs w:val="22"/>
              </w:rPr>
            </w:pPr>
            <w:r w:rsidRPr="009A694A">
              <w:rPr>
                <w:rFonts w:eastAsia="Calibri"/>
                <w:szCs w:val="22"/>
              </w:rPr>
              <w:t>Malūno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01831A" w14:textId="5D76871E" w:rsidR="00156438" w:rsidRPr="00803D0A" w:rsidRDefault="00156438" w:rsidP="00156438">
            <w:pPr>
              <w:jc w:val="right"/>
              <w:rPr>
                <w:rFonts w:eastAsia="Calibri"/>
                <w:szCs w:val="22"/>
                <w:lang w:eastAsia="lt-LT"/>
              </w:rPr>
            </w:pPr>
            <w:r w:rsidRPr="009A694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F40EE" w14:textId="206399C8"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C50D" w14:textId="704798B9" w:rsidR="00156438" w:rsidRPr="00803D0A" w:rsidRDefault="00156438" w:rsidP="00156438">
            <w:pPr>
              <w:jc w:val="right"/>
              <w:rPr>
                <w:rFonts w:eastAsia="Calibri"/>
                <w:szCs w:val="22"/>
              </w:rPr>
            </w:pPr>
            <w:r w:rsidRPr="009A694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64E5A" w14:textId="6D1A39ED"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A93C" w14:textId="3BB43407"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215B22" w14:textId="366380D1" w:rsidR="00156438" w:rsidRPr="00803D0A" w:rsidRDefault="00156438" w:rsidP="00156438">
            <w:pPr>
              <w:jc w:val="center"/>
              <w:rPr>
                <w:rFonts w:eastAsia="Calibri"/>
              </w:rPr>
            </w:pPr>
            <w:r w:rsidRPr="009A694A">
              <w:rPr>
                <w:rFonts w:eastAsia="Calibri"/>
              </w:rPr>
              <w:t>3497-2023-5014</w:t>
            </w:r>
          </w:p>
        </w:tc>
      </w:tr>
      <w:tr w:rsidR="00156438" w:rsidRPr="00803D0A" w14:paraId="2FABF4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40D95A"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F454F" w14:textId="31E9B35E" w:rsidR="00156438" w:rsidRPr="00803D0A" w:rsidRDefault="00156438" w:rsidP="00156438">
            <w:pPr>
              <w:rPr>
                <w:rFonts w:eastAsia="Calibri"/>
                <w:szCs w:val="22"/>
              </w:rPr>
            </w:pPr>
            <w:r w:rsidRPr="009A694A">
              <w:rPr>
                <w:rFonts w:eastAsia="Calibri"/>
                <w:szCs w:val="22"/>
              </w:rPr>
              <w:t>38AM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72CC07" w14:textId="397640F4" w:rsidR="00156438" w:rsidRPr="00803D0A" w:rsidRDefault="00156438" w:rsidP="00156438">
            <w:pPr>
              <w:rPr>
                <w:rFonts w:eastAsia="Calibri"/>
                <w:szCs w:val="22"/>
              </w:rPr>
            </w:pPr>
            <w:r w:rsidRPr="009A694A">
              <w:rPr>
                <w:rFonts w:eastAsia="Calibri"/>
                <w:szCs w:val="22"/>
              </w:rPr>
              <w:t xml:space="preserve">Marčiupio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0A0AB3" w14:textId="7D8DBADA" w:rsidR="00156438" w:rsidRPr="00803D0A" w:rsidRDefault="00156438" w:rsidP="00156438">
            <w:pPr>
              <w:jc w:val="right"/>
              <w:rPr>
                <w:rFonts w:eastAsia="Calibri"/>
                <w:szCs w:val="22"/>
                <w:lang w:eastAsia="lt-LT"/>
              </w:rPr>
            </w:pPr>
            <w:r w:rsidRPr="009A694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94CEB" w14:textId="3D49D3D7" w:rsidR="00156438" w:rsidRPr="00803D0A" w:rsidRDefault="00156438" w:rsidP="00156438">
            <w:pPr>
              <w:jc w:val="right"/>
              <w:rPr>
                <w:rFonts w:eastAsia="Calibri"/>
                <w:szCs w:val="22"/>
              </w:rPr>
            </w:pPr>
            <w:r w:rsidRPr="009A694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8AFB0" w14:textId="34E5AF57"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89E05" w14:textId="76E62367"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310A9" w14:textId="0A22AE9E"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53247F" w14:textId="3E366DFB" w:rsidR="00156438" w:rsidRPr="00803D0A" w:rsidRDefault="00156438" w:rsidP="00156438">
            <w:pPr>
              <w:jc w:val="center"/>
              <w:rPr>
                <w:rFonts w:eastAsia="Calibri"/>
              </w:rPr>
            </w:pPr>
            <w:r w:rsidRPr="009A694A">
              <w:rPr>
                <w:rFonts w:eastAsia="Calibri"/>
              </w:rPr>
              <w:t>3497-2023-1014</w:t>
            </w:r>
          </w:p>
        </w:tc>
      </w:tr>
      <w:tr w:rsidR="00156438" w:rsidRPr="00803D0A" w14:paraId="459270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DA4B8F"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91A1EA" w14:textId="52BA9970" w:rsidR="00156438" w:rsidRPr="00803D0A" w:rsidRDefault="00156438" w:rsidP="00156438">
            <w:pPr>
              <w:rPr>
                <w:rFonts w:eastAsia="Calibri"/>
                <w:szCs w:val="22"/>
              </w:rPr>
            </w:pPr>
            <w:r w:rsidRPr="009A694A">
              <w:rPr>
                <w:rFonts w:eastAsia="Calibri"/>
                <w:szCs w:val="22"/>
              </w:rPr>
              <w:t>39AM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FD5650" w14:textId="3CD7A024" w:rsidR="00156438" w:rsidRPr="00803D0A" w:rsidRDefault="00156438" w:rsidP="00156438">
            <w:pPr>
              <w:rPr>
                <w:rFonts w:eastAsia="Calibri"/>
                <w:szCs w:val="22"/>
              </w:rPr>
            </w:pPr>
            <w:r w:rsidRPr="009A694A">
              <w:rPr>
                <w:rFonts w:eastAsia="Calibri"/>
                <w:szCs w:val="22"/>
              </w:rPr>
              <w:t>Maumedžių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E51FC3" w14:textId="7D1DA748" w:rsidR="00156438" w:rsidRPr="00803D0A" w:rsidRDefault="00156438" w:rsidP="00156438">
            <w:pPr>
              <w:jc w:val="right"/>
              <w:rPr>
                <w:rFonts w:eastAsia="Calibri"/>
                <w:szCs w:val="22"/>
                <w:lang w:eastAsia="lt-LT"/>
              </w:rPr>
            </w:pPr>
            <w:r w:rsidRPr="009A694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080D6" w14:textId="31AD7A6F" w:rsidR="00156438" w:rsidRPr="00803D0A" w:rsidRDefault="00156438" w:rsidP="00156438">
            <w:pPr>
              <w:jc w:val="right"/>
              <w:rPr>
                <w:rFonts w:eastAsia="Calibri"/>
                <w:szCs w:val="22"/>
              </w:rPr>
            </w:pPr>
            <w:r w:rsidRPr="009A694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7B77" w14:textId="6B7E60B5"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C6963" w14:textId="408F2AB7"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3B6AE" w14:textId="2D518EE6"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042880" w14:textId="3DA9C571" w:rsidR="00156438" w:rsidRPr="00803D0A" w:rsidRDefault="00156438" w:rsidP="00156438">
            <w:pPr>
              <w:jc w:val="center"/>
              <w:rPr>
                <w:rFonts w:eastAsia="Calibri"/>
              </w:rPr>
            </w:pPr>
            <w:r w:rsidRPr="009A694A">
              <w:rPr>
                <w:rFonts w:eastAsia="Calibri"/>
              </w:rPr>
              <w:t>4400-5340-6254</w:t>
            </w:r>
          </w:p>
        </w:tc>
      </w:tr>
      <w:tr w:rsidR="00156438" w:rsidRPr="00803D0A" w14:paraId="7FD221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F5621D"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C1BA8A" w14:textId="1CA3EF0C" w:rsidR="00156438" w:rsidRPr="00803D0A" w:rsidRDefault="00156438" w:rsidP="00156438">
            <w:pPr>
              <w:rPr>
                <w:rFonts w:eastAsia="Calibri"/>
                <w:szCs w:val="22"/>
              </w:rPr>
            </w:pPr>
            <w:r w:rsidRPr="009A694A">
              <w:rPr>
                <w:rFonts w:eastAsia="Calibri"/>
                <w:szCs w:val="22"/>
              </w:rPr>
              <w:t>40AM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1E2F54" w14:textId="6B2710E7" w:rsidR="00156438" w:rsidRPr="00803D0A" w:rsidRDefault="00156438" w:rsidP="00156438">
            <w:pPr>
              <w:rPr>
                <w:rFonts w:eastAsia="Calibri"/>
                <w:szCs w:val="22"/>
              </w:rPr>
            </w:pPr>
            <w:r w:rsidRPr="009A694A">
              <w:rPr>
                <w:rFonts w:eastAsia="Calibri"/>
                <w:szCs w:val="22"/>
              </w:rPr>
              <w:t>Mažoji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0A7245" w14:textId="74A99474" w:rsidR="00156438" w:rsidRPr="00803D0A" w:rsidRDefault="00156438" w:rsidP="00156438">
            <w:pPr>
              <w:jc w:val="right"/>
              <w:rPr>
                <w:rFonts w:eastAsia="Calibri"/>
                <w:szCs w:val="22"/>
                <w:lang w:eastAsia="lt-LT"/>
              </w:rPr>
            </w:pPr>
            <w:r w:rsidRPr="009A694A">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EA938" w14:textId="2C139295" w:rsidR="00156438" w:rsidRPr="00803D0A" w:rsidRDefault="00156438" w:rsidP="00156438">
            <w:pPr>
              <w:jc w:val="right"/>
              <w:rPr>
                <w:rFonts w:eastAsia="Calibri"/>
                <w:szCs w:val="22"/>
              </w:rPr>
            </w:pPr>
            <w:r w:rsidRPr="009A694A">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E8F42" w14:textId="277C488F"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7626" w14:textId="03227562"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358DD" w14:textId="35FE469F"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4E496" w14:textId="4160B5A7" w:rsidR="00156438" w:rsidRPr="00803D0A" w:rsidRDefault="00156438" w:rsidP="00156438">
            <w:pPr>
              <w:jc w:val="center"/>
              <w:rPr>
                <w:rFonts w:eastAsia="Calibri"/>
              </w:rPr>
            </w:pPr>
            <w:r w:rsidRPr="009A694A">
              <w:rPr>
                <w:rFonts w:eastAsia="Calibri"/>
              </w:rPr>
              <w:t>4400-5340-6270</w:t>
            </w:r>
          </w:p>
        </w:tc>
      </w:tr>
      <w:tr w:rsidR="00156438" w:rsidRPr="00803D0A" w14:paraId="647236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5102D6"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E6AD13" w14:textId="5BD753BA" w:rsidR="00156438" w:rsidRPr="00803D0A" w:rsidRDefault="00156438" w:rsidP="00156438">
            <w:pPr>
              <w:rPr>
                <w:rFonts w:eastAsia="Calibri"/>
                <w:szCs w:val="22"/>
              </w:rPr>
            </w:pPr>
            <w:r w:rsidRPr="009A694A">
              <w:rPr>
                <w:rFonts w:eastAsia="Calibri"/>
                <w:szCs w:val="22"/>
              </w:rPr>
              <w:t>41AM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8A89DF" w14:textId="069523BC" w:rsidR="00156438" w:rsidRPr="00803D0A" w:rsidRDefault="00156438" w:rsidP="00156438">
            <w:pPr>
              <w:rPr>
                <w:rFonts w:eastAsia="Calibri"/>
                <w:szCs w:val="22"/>
              </w:rPr>
            </w:pPr>
            <w:r w:rsidRPr="009A694A">
              <w:rPr>
                <w:rFonts w:eastAsia="Calibri"/>
                <w:szCs w:val="22"/>
              </w:rPr>
              <w:t>Medžiotojų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D7ECEE" w14:textId="6ACE1577" w:rsidR="00156438" w:rsidRPr="00803D0A" w:rsidRDefault="00156438" w:rsidP="00156438">
            <w:pPr>
              <w:jc w:val="right"/>
              <w:rPr>
                <w:rFonts w:eastAsia="Calibri"/>
                <w:szCs w:val="22"/>
                <w:lang w:eastAsia="lt-LT"/>
              </w:rPr>
            </w:pPr>
            <w:r w:rsidRPr="009A694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933CA" w14:textId="323634FD" w:rsidR="00156438" w:rsidRPr="00803D0A" w:rsidRDefault="00156438" w:rsidP="00156438">
            <w:pPr>
              <w:jc w:val="right"/>
              <w:rPr>
                <w:rFonts w:eastAsia="Calibri"/>
                <w:szCs w:val="22"/>
              </w:rPr>
            </w:pPr>
            <w:r w:rsidRPr="009A694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913D" w14:textId="4381F6C8"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4CE97" w14:textId="5459B499"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65364" w14:textId="09208714"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9A09AE" w14:textId="2D949BA4" w:rsidR="00156438" w:rsidRPr="00803D0A" w:rsidRDefault="00156438" w:rsidP="00156438">
            <w:pPr>
              <w:jc w:val="center"/>
              <w:rPr>
                <w:rFonts w:eastAsia="Calibri"/>
              </w:rPr>
            </w:pPr>
            <w:r w:rsidRPr="009A694A">
              <w:rPr>
                <w:rFonts w:eastAsia="Calibri"/>
              </w:rPr>
              <w:t>3498-3018-1018</w:t>
            </w:r>
          </w:p>
        </w:tc>
      </w:tr>
      <w:tr w:rsidR="00156438" w:rsidRPr="00803D0A" w14:paraId="35F17CA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A92661"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2174D" w14:textId="2B0BA607" w:rsidR="00156438" w:rsidRPr="00803D0A" w:rsidRDefault="00156438" w:rsidP="00156438">
            <w:pPr>
              <w:rPr>
                <w:rFonts w:eastAsia="Calibri"/>
                <w:szCs w:val="22"/>
              </w:rPr>
            </w:pPr>
            <w:r w:rsidRPr="009A694A">
              <w:rPr>
                <w:rFonts w:eastAsia="Calibri"/>
                <w:szCs w:val="22"/>
              </w:rPr>
              <w:t>42AM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B4CA6D" w14:textId="3C75C280" w:rsidR="00156438" w:rsidRPr="00803D0A" w:rsidRDefault="00156438" w:rsidP="00156438">
            <w:pPr>
              <w:rPr>
                <w:rFonts w:eastAsia="Calibri"/>
                <w:szCs w:val="22"/>
              </w:rPr>
            </w:pPr>
            <w:r w:rsidRPr="009A694A">
              <w:rPr>
                <w:rFonts w:eastAsia="Calibri"/>
                <w:szCs w:val="22"/>
              </w:rPr>
              <w:t>Miško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C68F31" w14:textId="5F2303B0" w:rsidR="00156438" w:rsidRPr="00803D0A" w:rsidRDefault="00156438" w:rsidP="00156438">
            <w:pPr>
              <w:jc w:val="right"/>
              <w:rPr>
                <w:rFonts w:eastAsia="Calibri"/>
                <w:szCs w:val="22"/>
                <w:lang w:eastAsia="lt-LT"/>
              </w:rPr>
            </w:pPr>
            <w:r w:rsidRPr="009A694A">
              <w:rPr>
                <w:rFonts w:eastAsia="Calibri"/>
                <w:szCs w:val="22"/>
              </w:rPr>
              <w:t xml:space="preserve">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00B3E" w14:textId="15C25AE1" w:rsidR="00156438" w:rsidRPr="00803D0A" w:rsidRDefault="00156438" w:rsidP="00156438">
            <w:pPr>
              <w:jc w:val="right"/>
              <w:rPr>
                <w:rFonts w:eastAsia="Calibri"/>
                <w:szCs w:val="22"/>
                <w:lang w:eastAsia="lt-LT"/>
              </w:rPr>
            </w:pPr>
            <w:r w:rsidRPr="009A694A">
              <w:rPr>
                <w:rFonts w:eastAsia="Calibri"/>
                <w:szCs w:val="22"/>
              </w:rPr>
              <w:t>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C0517" w14:textId="17B90ED4"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C2CB5" w14:textId="44B69516"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A41D0" w14:textId="77777777" w:rsidR="00156438" w:rsidRPr="009A694A" w:rsidRDefault="00156438" w:rsidP="00156438">
            <w:pPr>
              <w:jc w:val="center"/>
              <w:rPr>
                <w:rFonts w:eastAsia="Calibri"/>
              </w:rPr>
            </w:pPr>
            <w:r w:rsidRPr="009A694A">
              <w:rPr>
                <w:rFonts w:eastAsia="Calibri"/>
              </w:rPr>
              <w:t>D</w:t>
            </w:r>
          </w:p>
          <w:p w14:paraId="5EEB9E5B" w14:textId="77777777" w:rsidR="00156438" w:rsidRPr="009A694A" w:rsidRDefault="00156438" w:rsidP="00156438">
            <w:pPr>
              <w:jc w:val="center"/>
              <w:rPr>
                <w:rFonts w:eastAsia="Calibri"/>
              </w:rPr>
            </w:pPr>
            <w:r w:rsidRPr="009A694A">
              <w:rPr>
                <w:rFonts w:eastAsia="Calibri"/>
              </w:rPr>
              <w:t>D</w:t>
            </w:r>
          </w:p>
          <w:p w14:paraId="4C28C23D" w14:textId="1026E214"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73F4AA" w14:textId="77777777" w:rsidR="00156438" w:rsidRPr="009A694A" w:rsidRDefault="00156438" w:rsidP="00156438">
            <w:pPr>
              <w:jc w:val="center"/>
              <w:rPr>
                <w:rFonts w:eastAsia="Calibri"/>
              </w:rPr>
            </w:pPr>
            <w:r w:rsidRPr="009A694A">
              <w:rPr>
                <w:rFonts w:eastAsia="Calibri"/>
              </w:rPr>
              <w:t>3497-2024-0013</w:t>
            </w:r>
          </w:p>
          <w:p w14:paraId="2F7DE7DD" w14:textId="77777777" w:rsidR="00156438" w:rsidRPr="009A694A" w:rsidRDefault="00156438" w:rsidP="00156438">
            <w:pPr>
              <w:jc w:val="center"/>
              <w:rPr>
                <w:rFonts w:eastAsia="Calibri"/>
              </w:rPr>
            </w:pPr>
            <w:r w:rsidRPr="009A694A">
              <w:rPr>
                <w:rFonts w:eastAsia="Calibri"/>
              </w:rPr>
              <w:t>4400-4104-2859</w:t>
            </w:r>
          </w:p>
          <w:p w14:paraId="59DE084E" w14:textId="0C34D56A" w:rsidR="00156438" w:rsidRPr="00803D0A" w:rsidRDefault="00156438" w:rsidP="00156438">
            <w:pPr>
              <w:jc w:val="center"/>
              <w:rPr>
                <w:rFonts w:eastAsia="Calibri"/>
              </w:rPr>
            </w:pPr>
            <w:r w:rsidRPr="009A694A">
              <w:rPr>
                <w:rFonts w:eastAsia="Calibri"/>
              </w:rPr>
              <w:t>4400-6121-0000</w:t>
            </w:r>
          </w:p>
        </w:tc>
      </w:tr>
      <w:tr w:rsidR="00156438" w:rsidRPr="00803D0A" w14:paraId="1A9124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4867EB"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753E6" w14:textId="3793CF02" w:rsidR="00156438" w:rsidRPr="00803D0A" w:rsidRDefault="00156438" w:rsidP="00156438">
            <w:pPr>
              <w:rPr>
                <w:rFonts w:eastAsia="Calibri"/>
                <w:szCs w:val="22"/>
              </w:rPr>
            </w:pPr>
            <w:r w:rsidRPr="009A694A">
              <w:rPr>
                <w:rFonts w:eastAsia="Calibri"/>
                <w:szCs w:val="22"/>
              </w:rPr>
              <w:t>43AM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EA7ADF" w14:textId="15E9A74D" w:rsidR="00156438" w:rsidRPr="00803D0A" w:rsidRDefault="00156438" w:rsidP="00156438">
            <w:pPr>
              <w:rPr>
                <w:rFonts w:eastAsia="Calibri"/>
                <w:szCs w:val="22"/>
              </w:rPr>
            </w:pPr>
            <w:r w:rsidRPr="009A694A">
              <w:rPr>
                <w:rFonts w:eastAsia="Calibri"/>
                <w:szCs w:val="22"/>
              </w:rPr>
              <w:t>Muziejaus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786819" w14:textId="5951DA1B" w:rsidR="00156438" w:rsidRPr="00803D0A" w:rsidRDefault="00156438" w:rsidP="00156438">
            <w:pPr>
              <w:jc w:val="right"/>
              <w:rPr>
                <w:rFonts w:eastAsia="Calibri"/>
                <w:szCs w:val="22"/>
                <w:lang w:eastAsia="lt-LT"/>
              </w:rPr>
            </w:pPr>
            <w:r w:rsidRPr="009A694A">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E4B91" w14:textId="26A8568C" w:rsidR="00156438" w:rsidRPr="00803D0A" w:rsidRDefault="00156438" w:rsidP="00156438">
            <w:pPr>
              <w:jc w:val="right"/>
              <w:rPr>
                <w:rFonts w:eastAsia="Calibri"/>
                <w:szCs w:val="22"/>
                <w:lang w:eastAsia="lt-LT"/>
              </w:rPr>
            </w:pPr>
            <w:r w:rsidRPr="009A694A">
              <w:rPr>
                <w:rFonts w:eastAsia="Calibri"/>
                <w:szCs w:val="22"/>
              </w:rPr>
              <w:t>506</w:t>
            </w:r>
            <w:r w:rsidRPr="009A694A">
              <w:rPr>
                <w:rFonts w:eastAsia="Calibri"/>
                <w:szCs w:val="22"/>
                <w:vertAlign w:val="superscript"/>
              </w:rPr>
              <w:footnoteReference w:id="5"/>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5D444" w14:textId="2BA625EB"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CFF55" w14:textId="244BAC07"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246C9" w14:textId="77777777" w:rsidR="00156438" w:rsidRPr="009A694A" w:rsidRDefault="00156438" w:rsidP="00156438">
            <w:pPr>
              <w:jc w:val="center"/>
              <w:rPr>
                <w:rFonts w:eastAsia="Calibri"/>
              </w:rPr>
            </w:pPr>
            <w:r w:rsidRPr="009A694A">
              <w:rPr>
                <w:rFonts w:eastAsia="Calibri"/>
              </w:rPr>
              <w:t>D</w:t>
            </w:r>
          </w:p>
          <w:p w14:paraId="6552558C" w14:textId="77777777" w:rsidR="00156438" w:rsidRPr="009A694A" w:rsidRDefault="00156438" w:rsidP="00156438">
            <w:pPr>
              <w:jc w:val="center"/>
              <w:rPr>
                <w:rFonts w:eastAsia="Calibri"/>
              </w:rPr>
            </w:pPr>
            <w:r w:rsidRPr="009A694A">
              <w:rPr>
                <w:rFonts w:eastAsia="Calibri"/>
              </w:rPr>
              <w:t>D</w:t>
            </w:r>
          </w:p>
          <w:p w14:paraId="11D88328" w14:textId="22A8D578"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9CBF0F" w14:textId="77777777" w:rsidR="00156438" w:rsidRPr="009A694A" w:rsidRDefault="00156438" w:rsidP="00156438">
            <w:pPr>
              <w:jc w:val="center"/>
              <w:rPr>
                <w:rFonts w:eastAsia="Calibri"/>
              </w:rPr>
            </w:pPr>
            <w:r w:rsidRPr="009A694A">
              <w:rPr>
                <w:rFonts w:eastAsia="Calibri"/>
              </w:rPr>
              <w:t>3400-2002-8012</w:t>
            </w:r>
          </w:p>
          <w:p w14:paraId="6E5A7611" w14:textId="77777777" w:rsidR="00156438" w:rsidRPr="009A694A" w:rsidRDefault="00156438" w:rsidP="00156438">
            <w:pPr>
              <w:jc w:val="center"/>
              <w:rPr>
                <w:rFonts w:eastAsia="Calibri"/>
              </w:rPr>
            </w:pPr>
            <w:r w:rsidRPr="009A694A">
              <w:rPr>
                <w:rFonts w:eastAsia="Calibri"/>
              </w:rPr>
              <w:t>4400-2080-9803</w:t>
            </w:r>
          </w:p>
          <w:p w14:paraId="3AAD0477" w14:textId="1F705F4B" w:rsidR="00156438" w:rsidRPr="00803D0A" w:rsidRDefault="00156438" w:rsidP="00156438">
            <w:pPr>
              <w:jc w:val="center"/>
              <w:rPr>
                <w:rFonts w:eastAsia="Calibri"/>
              </w:rPr>
            </w:pPr>
            <w:r w:rsidRPr="009A694A">
              <w:rPr>
                <w:rFonts w:eastAsia="Calibri"/>
              </w:rPr>
              <w:t>4400-4104-2748</w:t>
            </w:r>
          </w:p>
        </w:tc>
      </w:tr>
      <w:tr w:rsidR="00156438" w:rsidRPr="00803D0A" w14:paraId="47CE14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2EF8E2"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0ED20A" w14:textId="064E5817" w:rsidR="00156438" w:rsidRPr="00803D0A" w:rsidRDefault="00156438" w:rsidP="00156438">
            <w:pPr>
              <w:rPr>
                <w:rFonts w:eastAsia="Calibri"/>
                <w:szCs w:val="22"/>
              </w:rPr>
            </w:pPr>
            <w:r w:rsidRPr="009A694A">
              <w:rPr>
                <w:rFonts w:eastAsia="Calibri"/>
                <w:szCs w:val="22"/>
              </w:rPr>
              <w:t>44AM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9C9E9A" w14:textId="48D7FC7B" w:rsidR="00156438" w:rsidRPr="00803D0A" w:rsidRDefault="00156438" w:rsidP="00156438">
            <w:pPr>
              <w:rPr>
                <w:rFonts w:eastAsia="Calibri"/>
                <w:szCs w:val="22"/>
              </w:rPr>
            </w:pPr>
            <w:r w:rsidRPr="009A694A">
              <w:rPr>
                <w:rFonts w:eastAsia="Calibri"/>
                <w:szCs w:val="22"/>
              </w:rPr>
              <w:t>S. Nėries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7D5309" w14:textId="450867C4" w:rsidR="00156438" w:rsidRPr="00803D0A" w:rsidRDefault="00156438" w:rsidP="00156438">
            <w:pPr>
              <w:jc w:val="right"/>
              <w:rPr>
                <w:rFonts w:eastAsia="Calibri"/>
                <w:szCs w:val="22"/>
                <w:lang w:eastAsia="lt-LT"/>
              </w:rPr>
            </w:pPr>
            <w:r w:rsidRPr="009A694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758FD" w14:textId="7D935645" w:rsidR="00156438" w:rsidRPr="00803D0A" w:rsidRDefault="00156438" w:rsidP="00156438">
            <w:pPr>
              <w:jc w:val="right"/>
              <w:rPr>
                <w:rFonts w:eastAsia="Calibri"/>
                <w:szCs w:val="22"/>
                <w:lang w:eastAsia="lt-LT"/>
              </w:rPr>
            </w:pPr>
            <w:r w:rsidRPr="009A694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97C8" w14:textId="717D5743"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4C481" w14:textId="67D7E2E6"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D2EA3" w14:textId="77777777" w:rsidR="00156438" w:rsidRPr="009A694A" w:rsidRDefault="00156438" w:rsidP="00156438">
            <w:pPr>
              <w:jc w:val="center"/>
              <w:rPr>
                <w:rFonts w:eastAsia="Calibri"/>
              </w:rPr>
            </w:pPr>
            <w:r w:rsidRPr="009A694A">
              <w:rPr>
                <w:rFonts w:eastAsia="Calibri"/>
              </w:rPr>
              <w:t>D</w:t>
            </w:r>
          </w:p>
          <w:p w14:paraId="2A898506" w14:textId="1C52E920" w:rsidR="00156438" w:rsidRPr="00803D0A" w:rsidRDefault="00156438" w:rsidP="00156438">
            <w:pPr>
              <w:jc w:val="center"/>
              <w:rPr>
                <w:rFonts w:eastAsia="Calibri"/>
              </w:rPr>
            </w:pPr>
            <w:r w:rsidRPr="009A694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188BF3" w14:textId="77777777" w:rsidR="00156438" w:rsidRPr="009A694A" w:rsidRDefault="00156438" w:rsidP="00156438">
            <w:pPr>
              <w:jc w:val="center"/>
              <w:rPr>
                <w:rFonts w:eastAsia="Calibri"/>
              </w:rPr>
            </w:pPr>
            <w:r w:rsidRPr="009A694A">
              <w:rPr>
                <w:rFonts w:eastAsia="Calibri"/>
              </w:rPr>
              <w:t>3498-3018-4011</w:t>
            </w:r>
          </w:p>
          <w:p w14:paraId="1FF652AA" w14:textId="06BDC6F1" w:rsidR="00156438" w:rsidRPr="00803D0A" w:rsidRDefault="00156438" w:rsidP="00156438">
            <w:pPr>
              <w:jc w:val="center"/>
              <w:rPr>
                <w:rFonts w:eastAsia="Calibri"/>
              </w:rPr>
            </w:pPr>
            <w:r w:rsidRPr="009A694A">
              <w:rPr>
                <w:rFonts w:eastAsia="Calibri"/>
              </w:rPr>
              <w:t>4400-0447-1409</w:t>
            </w:r>
          </w:p>
        </w:tc>
      </w:tr>
      <w:tr w:rsidR="00156438" w:rsidRPr="00803D0A" w14:paraId="51BD79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E258CF"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5CCFF" w14:textId="5B48FDDA" w:rsidR="00156438" w:rsidRPr="00803D0A" w:rsidRDefault="00156438" w:rsidP="00156438">
            <w:pPr>
              <w:rPr>
                <w:rFonts w:eastAsia="Calibri"/>
                <w:szCs w:val="22"/>
              </w:rPr>
            </w:pPr>
            <w:r w:rsidRPr="009A694A">
              <w:rPr>
                <w:rFonts w:eastAsia="Calibri"/>
                <w:szCs w:val="22"/>
              </w:rPr>
              <w:t>45AM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463DA3" w14:textId="0F8C9403" w:rsidR="00156438" w:rsidRPr="00803D0A" w:rsidRDefault="00156438" w:rsidP="00156438">
            <w:pPr>
              <w:rPr>
                <w:rFonts w:eastAsia="Calibri"/>
                <w:szCs w:val="22"/>
              </w:rPr>
            </w:pPr>
            <w:r w:rsidRPr="009A694A">
              <w:rPr>
                <w:rFonts w:eastAsia="Calibri"/>
                <w:szCs w:val="22"/>
              </w:rPr>
              <w:t>Obelų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B75861" w14:textId="4E9BBE0D" w:rsidR="00156438" w:rsidRPr="00803D0A" w:rsidRDefault="00156438" w:rsidP="00156438">
            <w:pPr>
              <w:jc w:val="right"/>
              <w:rPr>
                <w:rFonts w:eastAsia="Calibri"/>
                <w:szCs w:val="22"/>
                <w:lang w:eastAsia="lt-LT"/>
              </w:rPr>
            </w:pPr>
            <w:r w:rsidRPr="009A694A">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6439F" w14:textId="19F391FC" w:rsidR="00156438" w:rsidRPr="00803D0A" w:rsidRDefault="00156438" w:rsidP="00156438">
            <w:pPr>
              <w:jc w:val="right"/>
              <w:rPr>
                <w:rFonts w:eastAsia="Calibri"/>
                <w:szCs w:val="22"/>
                <w:lang w:eastAsia="lt-LT"/>
              </w:rPr>
            </w:pPr>
            <w:r w:rsidRPr="009A694A">
              <w:rPr>
                <w:rFonts w:eastAsia="Calibri"/>
                <w:szCs w:val="22"/>
              </w:rPr>
              <w:t>236</w:t>
            </w:r>
            <w:r w:rsidRPr="009A694A">
              <w:rPr>
                <w:rFonts w:eastAsia="Calibri"/>
                <w:szCs w:val="22"/>
                <w:vertAlign w:val="superscript"/>
              </w:rPr>
              <w:footnoteReference w:id="6"/>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D286A" w14:textId="513153DE"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45BE0" w14:textId="6A80BC24"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57366" w14:textId="1611D1F5"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8CD6C" w14:textId="3CF35187" w:rsidR="00156438" w:rsidRPr="00803D0A" w:rsidRDefault="00156438" w:rsidP="00156438">
            <w:pPr>
              <w:jc w:val="center"/>
              <w:rPr>
                <w:rFonts w:eastAsia="Calibri"/>
              </w:rPr>
            </w:pPr>
            <w:r w:rsidRPr="009A694A">
              <w:rPr>
                <w:rFonts w:eastAsia="Calibri"/>
              </w:rPr>
              <w:t>4400-5097-0199</w:t>
            </w:r>
          </w:p>
        </w:tc>
      </w:tr>
      <w:tr w:rsidR="00156438" w:rsidRPr="00803D0A" w14:paraId="0ED89BE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D81438"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CA806" w14:textId="4AFFD86A" w:rsidR="00156438" w:rsidRPr="00803D0A" w:rsidRDefault="00156438" w:rsidP="00156438">
            <w:pPr>
              <w:rPr>
                <w:rFonts w:eastAsia="Calibri"/>
                <w:szCs w:val="22"/>
              </w:rPr>
            </w:pPr>
            <w:r w:rsidRPr="009A694A">
              <w:rPr>
                <w:rFonts w:eastAsia="Calibri"/>
                <w:szCs w:val="22"/>
              </w:rPr>
              <w:t>46AM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6B571" w14:textId="44E15A98" w:rsidR="00156438" w:rsidRPr="00803D0A" w:rsidRDefault="00156438" w:rsidP="00156438">
            <w:pPr>
              <w:rPr>
                <w:rFonts w:eastAsia="Calibri"/>
                <w:szCs w:val="22"/>
              </w:rPr>
            </w:pPr>
            <w:proofErr w:type="spellStart"/>
            <w:r w:rsidRPr="009A694A">
              <w:rPr>
                <w:rFonts w:eastAsia="Calibri"/>
                <w:szCs w:val="22"/>
              </w:rPr>
              <w:t>Paelmio</w:t>
            </w:r>
            <w:proofErr w:type="spellEnd"/>
            <w:r w:rsidRPr="009A694A">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3B5991" w14:textId="208DA5A7" w:rsidR="00156438" w:rsidRPr="00803D0A" w:rsidRDefault="00156438" w:rsidP="00156438">
            <w:pPr>
              <w:jc w:val="right"/>
              <w:rPr>
                <w:rFonts w:eastAsia="Calibri"/>
                <w:szCs w:val="22"/>
                <w:lang w:eastAsia="lt-LT"/>
              </w:rPr>
            </w:pPr>
            <w:r w:rsidRPr="009A694A">
              <w:rPr>
                <w:rFonts w:eastAsia="Calibri"/>
                <w:szCs w:val="22"/>
              </w:rPr>
              <w:t xml:space="preserve"> </w:t>
            </w:r>
            <w:r w:rsidRPr="009A694A">
              <w:rPr>
                <w:rFonts w:eastAsia="Calibri"/>
                <w:bCs/>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7B4EA" w14:textId="52F3C7DD" w:rsidR="00156438" w:rsidRPr="00803D0A" w:rsidRDefault="00156438" w:rsidP="00156438">
            <w:pPr>
              <w:jc w:val="right"/>
              <w:rPr>
                <w:rFonts w:eastAsia="Calibri"/>
                <w:szCs w:val="22"/>
              </w:rPr>
            </w:pPr>
            <w:r w:rsidRPr="009A694A">
              <w:rPr>
                <w:rFonts w:eastAsia="Calibri"/>
                <w:bCs/>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4596A" w14:textId="6D4759E6" w:rsidR="00156438" w:rsidRPr="00803D0A" w:rsidRDefault="00156438" w:rsidP="00156438">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B6FA45" w14:textId="67D49FE8"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BFCD6" w14:textId="33108FC8"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F7A6F" w14:textId="53D87410" w:rsidR="00156438" w:rsidRPr="00803D0A" w:rsidRDefault="00156438" w:rsidP="00156438">
            <w:pPr>
              <w:jc w:val="center"/>
              <w:rPr>
                <w:rFonts w:eastAsia="Calibri"/>
              </w:rPr>
            </w:pPr>
            <w:r w:rsidRPr="009A694A">
              <w:rPr>
                <w:rFonts w:eastAsia="Calibri"/>
              </w:rPr>
              <w:t>4400-5319-4846</w:t>
            </w:r>
          </w:p>
        </w:tc>
      </w:tr>
      <w:tr w:rsidR="00156438" w:rsidRPr="00803D0A" w14:paraId="6C3F16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E129B6" w14:textId="77777777" w:rsidR="00156438" w:rsidRPr="00803D0A" w:rsidRDefault="00156438" w:rsidP="00156438">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09E138" w14:textId="63195E65" w:rsidR="00156438" w:rsidRPr="00803D0A" w:rsidRDefault="00156438" w:rsidP="00156438">
            <w:pPr>
              <w:rPr>
                <w:rFonts w:eastAsia="Calibri"/>
                <w:szCs w:val="22"/>
              </w:rPr>
            </w:pPr>
            <w:r w:rsidRPr="009A694A">
              <w:rPr>
                <w:rFonts w:eastAsia="Calibri"/>
                <w:szCs w:val="22"/>
              </w:rPr>
              <w:t>47AM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11DA5D" w14:textId="4C48B06D" w:rsidR="00156438" w:rsidRPr="00803D0A" w:rsidRDefault="00156438" w:rsidP="00156438">
            <w:pPr>
              <w:rPr>
                <w:rFonts w:eastAsia="Calibri"/>
                <w:szCs w:val="22"/>
              </w:rPr>
            </w:pPr>
            <w:r w:rsidRPr="009A694A">
              <w:rPr>
                <w:rFonts w:eastAsia="Calibri"/>
                <w:szCs w:val="22"/>
              </w:rPr>
              <w:t>Pakrantės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F30464" w14:textId="2672175B" w:rsidR="00156438" w:rsidRPr="00803D0A" w:rsidRDefault="00156438" w:rsidP="00156438">
            <w:pPr>
              <w:jc w:val="right"/>
              <w:rPr>
                <w:rFonts w:eastAsia="Calibri"/>
                <w:szCs w:val="22"/>
                <w:lang w:eastAsia="lt-LT"/>
              </w:rPr>
            </w:pPr>
            <w:r w:rsidRPr="009A694A">
              <w:rPr>
                <w:rFonts w:eastAsia="Calibri"/>
                <w:szCs w:val="22"/>
              </w:rPr>
              <w:t>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C4BAA" w14:textId="735B6007" w:rsidR="00156438" w:rsidRPr="00803D0A" w:rsidRDefault="00156438" w:rsidP="00156438">
            <w:pPr>
              <w:jc w:val="right"/>
              <w:rPr>
                <w:rFonts w:eastAsia="Calibri"/>
                <w:szCs w:val="22"/>
              </w:rPr>
            </w:pPr>
            <w:r w:rsidRPr="009A694A">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FA2B5" w14:textId="2E25DE94"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1CD74" w14:textId="7897F25F" w:rsidR="00156438" w:rsidRPr="00803D0A" w:rsidRDefault="00156438" w:rsidP="00156438">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A066" w14:textId="77777777" w:rsidR="00156438" w:rsidRPr="009A694A" w:rsidRDefault="00156438" w:rsidP="00156438">
            <w:pPr>
              <w:jc w:val="center"/>
              <w:rPr>
                <w:rFonts w:eastAsia="Calibri"/>
              </w:rPr>
            </w:pPr>
            <w:r w:rsidRPr="009A694A">
              <w:rPr>
                <w:rFonts w:eastAsia="Calibri"/>
              </w:rPr>
              <w:t>D</w:t>
            </w:r>
          </w:p>
          <w:p w14:paraId="0094FC30" w14:textId="6CB5668F" w:rsidR="00156438" w:rsidRPr="00803D0A" w:rsidRDefault="00156438" w:rsidP="00156438">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5107C7" w14:textId="77777777" w:rsidR="00156438" w:rsidRPr="009A694A" w:rsidRDefault="00156438" w:rsidP="00156438">
            <w:pPr>
              <w:jc w:val="center"/>
              <w:rPr>
                <w:rFonts w:eastAsia="Calibri"/>
              </w:rPr>
            </w:pPr>
            <w:r w:rsidRPr="009A694A">
              <w:rPr>
                <w:rFonts w:eastAsia="Calibri"/>
              </w:rPr>
              <w:t>4400-3104-8316</w:t>
            </w:r>
          </w:p>
          <w:p w14:paraId="5BAF3989" w14:textId="12A45256" w:rsidR="00156438" w:rsidRPr="00803D0A" w:rsidRDefault="00156438" w:rsidP="00156438">
            <w:pPr>
              <w:jc w:val="center"/>
              <w:rPr>
                <w:rFonts w:eastAsia="Calibri"/>
              </w:rPr>
            </w:pPr>
            <w:r w:rsidRPr="009A694A">
              <w:rPr>
                <w:rFonts w:eastAsia="Calibri"/>
              </w:rPr>
              <w:t>4400-3121-0229</w:t>
            </w:r>
          </w:p>
        </w:tc>
      </w:tr>
      <w:tr w:rsidR="004A22DD" w:rsidRPr="00803D0A" w14:paraId="0CB8A8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3C3161"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F2A62" w14:textId="3501218C" w:rsidR="004A22DD" w:rsidRPr="00803D0A" w:rsidRDefault="004A22DD" w:rsidP="004A22DD">
            <w:pPr>
              <w:rPr>
                <w:rFonts w:eastAsia="Calibri"/>
                <w:szCs w:val="22"/>
              </w:rPr>
            </w:pPr>
            <w:r w:rsidRPr="00803D0A">
              <w:rPr>
                <w:rFonts w:eastAsia="Calibri"/>
                <w:szCs w:val="22"/>
              </w:rPr>
              <w:t>48AM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49CAC5" w14:textId="0A91BB16" w:rsidR="004A22DD" w:rsidRPr="00803D0A" w:rsidRDefault="004A22DD" w:rsidP="004A22DD">
            <w:pPr>
              <w:rPr>
                <w:rFonts w:eastAsia="Calibri"/>
                <w:szCs w:val="22"/>
              </w:rPr>
            </w:pPr>
            <w:r w:rsidRPr="00803D0A">
              <w:rPr>
                <w:rFonts w:eastAsia="Calibri"/>
                <w:szCs w:val="22"/>
              </w:rPr>
              <w:t>Panevėžio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F4A0E3" w14:textId="3A59EB36" w:rsidR="004A22DD" w:rsidRPr="00803D0A" w:rsidRDefault="004A22DD" w:rsidP="004A22DD">
            <w:pPr>
              <w:jc w:val="right"/>
              <w:rPr>
                <w:rFonts w:eastAsia="Calibri"/>
                <w:szCs w:val="22"/>
                <w:lang w:eastAsia="lt-LT"/>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CFC95" w14:textId="15A3E9A9" w:rsidR="004A22DD" w:rsidRPr="00803D0A" w:rsidRDefault="004A22DD" w:rsidP="004A22DD">
            <w:pPr>
              <w:jc w:val="right"/>
              <w:rPr>
                <w:rFonts w:eastAsia="Calibri"/>
                <w:szCs w:val="22"/>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2AAFB" w14:textId="77CF76B1"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64AA2" w14:textId="1DE86906"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EE76" w14:textId="5F07DF75"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4DF4E5" w14:textId="45D12F05" w:rsidR="004A22DD" w:rsidRPr="00803D0A" w:rsidRDefault="004A22DD" w:rsidP="004A22DD">
            <w:pPr>
              <w:jc w:val="center"/>
              <w:rPr>
                <w:rFonts w:eastAsia="Calibri"/>
              </w:rPr>
            </w:pPr>
            <w:r w:rsidRPr="00803D0A">
              <w:rPr>
                <w:rFonts w:eastAsia="Calibri"/>
              </w:rPr>
              <w:t>3495-5013-5014</w:t>
            </w:r>
          </w:p>
        </w:tc>
      </w:tr>
      <w:tr w:rsidR="004A22DD" w:rsidRPr="00A21682" w14:paraId="223845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1FFA50"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D29293" w14:textId="45A0BBFF" w:rsidR="004A22DD" w:rsidRPr="00A21682" w:rsidRDefault="004A22DD" w:rsidP="004A22DD">
            <w:pPr>
              <w:rPr>
                <w:rFonts w:eastAsia="Calibri"/>
                <w:szCs w:val="22"/>
              </w:rPr>
            </w:pPr>
            <w:r w:rsidRPr="00A21682">
              <w:rPr>
                <w:rFonts w:eastAsia="Calibri"/>
                <w:szCs w:val="22"/>
              </w:rPr>
              <w:t>49AM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4DDE21" w14:textId="6BA9B8DA" w:rsidR="004A22DD" w:rsidRPr="00A21682" w:rsidRDefault="004A22DD" w:rsidP="004A22DD">
            <w:pPr>
              <w:rPr>
                <w:rFonts w:eastAsia="Calibri"/>
                <w:szCs w:val="22"/>
              </w:rPr>
            </w:pPr>
            <w:r w:rsidRPr="00A21682">
              <w:rPr>
                <w:rFonts w:eastAsia="Calibri"/>
                <w:szCs w:val="22"/>
              </w:rPr>
              <w:t>Parko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4F71D4" w14:textId="5C998F8C" w:rsidR="004A22DD" w:rsidRPr="00A21682" w:rsidRDefault="004A22DD" w:rsidP="004A22DD">
            <w:pPr>
              <w:jc w:val="right"/>
              <w:rPr>
                <w:rFonts w:eastAsia="Calibri"/>
                <w:szCs w:val="22"/>
                <w:lang w:eastAsia="lt-LT"/>
              </w:rPr>
            </w:pPr>
            <w:r w:rsidRPr="00A21682">
              <w:rPr>
                <w:rFonts w:eastAsia="Calibri"/>
                <w:szCs w:val="22"/>
              </w:rPr>
              <w:t xml:space="preserve"> 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EA3B0" w14:textId="3F58D7D9" w:rsidR="004A22DD" w:rsidRPr="00A21682" w:rsidRDefault="004A22DD" w:rsidP="004A22DD">
            <w:pPr>
              <w:jc w:val="right"/>
              <w:rPr>
                <w:rFonts w:eastAsia="Calibri"/>
                <w:szCs w:val="22"/>
              </w:rPr>
            </w:pPr>
            <w:r w:rsidRPr="00A21682">
              <w:rPr>
                <w:rFonts w:eastAsia="Calibri"/>
                <w:szCs w:val="22"/>
              </w:rPr>
              <w:t>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A7053" w14:textId="71AA3D52"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414BD" w14:textId="218FD29E"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88C7" w14:textId="14393DF0"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80658" w14:textId="5B7FCD20" w:rsidR="004A22DD" w:rsidRPr="00A21682" w:rsidRDefault="004A22DD" w:rsidP="004A22DD">
            <w:pPr>
              <w:jc w:val="center"/>
              <w:rPr>
                <w:rFonts w:eastAsia="Calibri"/>
              </w:rPr>
            </w:pPr>
            <w:r w:rsidRPr="00A21682">
              <w:rPr>
                <w:rFonts w:eastAsia="Calibri"/>
              </w:rPr>
              <w:t>4400-6435-9448</w:t>
            </w:r>
          </w:p>
        </w:tc>
      </w:tr>
      <w:tr w:rsidR="004A22DD" w:rsidRPr="00A21682" w14:paraId="7C2A70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DB59AF"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C8AF4" w14:textId="3714E61B" w:rsidR="004A22DD" w:rsidRPr="00A21682" w:rsidRDefault="004A22DD" w:rsidP="004A22DD">
            <w:pPr>
              <w:rPr>
                <w:rFonts w:eastAsia="Calibri"/>
                <w:szCs w:val="22"/>
              </w:rPr>
            </w:pPr>
            <w:r w:rsidRPr="00A21682">
              <w:rPr>
                <w:rFonts w:eastAsia="Calibri"/>
                <w:szCs w:val="22"/>
              </w:rPr>
              <w:t>50AM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3BA090" w14:textId="381EC8C1" w:rsidR="004A22DD" w:rsidRPr="00A21682" w:rsidRDefault="004A22DD" w:rsidP="004A22DD">
            <w:pPr>
              <w:rPr>
                <w:rFonts w:eastAsia="Calibri"/>
                <w:szCs w:val="22"/>
              </w:rPr>
            </w:pPr>
            <w:r w:rsidRPr="00A21682">
              <w:rPr>
                <w:rFonts w:eastAsia="Calibri"/>
                <w:szCs w:val="22"/>
              </w:rPr>
              <w:t>Pašventupio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8B79C5" w14:textId="2EF8F51B" w:rsidR="004A22DD" w:rsidRPr="00A21682" w:rsidRDefault="004A22DD" w:rsidP="004A22DD">
            <w:pPr>
              <w:jc w:val="right"/>
              <w:rPr>
                <w:rFonts w:eastAsia="Calibri"/>
                <w:szCs w:val="22"/>
                <w:lang w:eastAsia="lt-LT"/>
              </w:rPr>
            </w:pPr>
            <w:r w:rsidRPr="00A21682">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B6304" w14:textId="6AA90B19" w:rsidR="004A22DD" w:rsidRPr="00A21682" w:rsidRDefault="004A22DD" w:rsidP="004A22DD">
            <w:pPr>
              <w:jc w:val="right"/>
              <w:rPr>
                <w:rFonts w:eastAsia="Calibri"/>
                <w:szCs w:val="22"/>
              </w:rPr>
            </w:pPr>
            <w:r w:rsidRPr="00A21682">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2723B" w14:textId="28ED7B68"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54335" w14:textId="6585AA78"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0392C" w14:textId="47CFDC0B"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CE1C90" w14:textId="0FFC58A9" w:rsidR="004A22DD" w:rsidRPr="00A21682" w:rsidRDefault="004A22DD" w:rsidP="004A22DD">
            <w:pPr>
              <w:jc w:val="center"/>
              <w:rPr>
                <w:rFonts w:eastAsia="Calibri"/>
              </w:rPr>
            </w:pPr>
            <w:r w:rsidRPr="00A21682">
              <w:rPr>
                <w:rFonts w:eastAsia="Calibri"/>
              </w:rPr>
              <w:t>4400-3104-8327</w:t>
            </w:r>
          </w:p>
        </w:tc>
      </w:tr>
      <w:tr w:rsidR="004A22DD" w:rsidRPr="00A21682" w14:paraId="28D553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192486"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AE9F0" w14:textId="21A7A3E8" w:rsidR="004A22DD" w:rsidRPr="00A21682" w:rsidRDefault="004A22DD" w:rsidP="004A22DD">
            <w:pPr>
              <w:rPr>
                <w:rFonts w:eastAsia="Calibri"/>
                <w:szCs w:val="22"/>
              </w:rPr>
            </w:pPr>
            <w:r w:rsidRPr="00A21682">
              <w:rPr>
                <w:rFonts w:eastAsia="Calibri"/>
                <w:szCs w:val="22"/>
              </w:rPr>
              <w:t>51AM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0DA469" w14:textId="5674FE37" w:rsidR="004A22DD" w:rsidRPr="00A21682" w:rsidRDefault="004A22DD" w:rsidP="004A22DD">
            <w:pPr>
              <w:rPr>
                <w:rFonts w:eastAsia="Calibri"/>
                <w:szCs w:val="22"/>
              </w:rPr>
            </w:pPr>
            <w:r w:rsidRPr="00A21682">
              <w:rPr>
                <w:rFonts w:eastAsia="Calibri"/>
                <w:szCs w:val="22"/>
              </w:rPr>
              <w:t>Paupio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69233E" w14:textId="5564E130" w:rsidR="004A22DD" w:rsidRPr="00A21682" w:rsidRDefault="004A22DD" w:rsidP="004A22DD">
            <w:pPr>
              <w:jc w:val="right"/>
              <w:rPr>
                <w:rFonts w:eastAsia="Calibri"/>
                <w:szCs w:val="22"/>
                <w:lang w:eastAsia="lt-LT"/>
              </w:rPr>
            </w:pPr>
            <w:r w:rsidRPr="00A21682">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C5DB" w14:textId="4F33AA66" w:rsidR="004A22DD" w:rsidRPr="00A21682" w:rsidRDefault="004A22DD" w:rsidP="004A22DD">
            <w:pPr>
              <w:jc w:val="right"/>
              <w:rPr>
                <w:rFonts w:eastAsia="Calibri"/>
                <w:szCs w:val="22"/>
              </w:rPr>
            </w:pPr>
            <w:r w:rsidRPr="00A21682">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85594" w14:textId="49F948B6"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BB46" w14:textId="432C6017"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84239" w14:textId="7DBFB7A8"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E15DB8" w14:textId="72970848" w:rsidR="004A22DD" w:rsidRPr="00A21682" w:rsidRDefault="004A22DD" w:rsidP="004A22DD">
            <w:pPr>
              <w:jc w:val="center"/>
              <w:rPr>
                <w:rFonts w:eastAsia="Calibri"/>
              </w:rPr>
            </w:pPr>
            <w:r w:rsidRPr="00A21682">
              <w:rPr>
                <w:rFonts w:eastAsia="Calibri"/>
              </w:rPr>
              <w:t>4400-3081-0483</w:t>
            </w:r>
          </w:p>
        </w:tc>
      </w:tr>
      <w:tr w:rsidR="004A22DD" w:rsidRPr="00A21682" w14:paraId="458E9D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029800"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E021B" w14:textId="694FC696" w:rsidR="004A22DD" w:rsidRPr="00A21682" w:rsidRDefault="004A22DD" w:rsidP="004A22DD">
            <w:pPr>
              <w:rPr>
                <w:rFonts w:eastAsia="Calibri"/>
                <w:szCs w:val="22"/>
              </w:rPr>
            </w:pPr>
            <w:r w:rsidRPr="00A21682">
              <w:rPr>
                <w:rFonts w:eastAsia="Calibri"/>
                <w:szCs w:val="22"/>
              </w:rPr>
              <w:t>52AM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F391EF" w14:textId="08E072E2" w:rsidR="004A22DD" w:rsidRPr="00A21682" w:rsidRDefault="004A22DD" w:rsidP="004A22DD">
            <w:pPr>
              <w:rPr>
                <w:rFonts w:eastAsia="Calibri"/>
                <w:szCs w:val="22"/>
              </w:rPr>
            </w:pPr>
            <w:proofErr w:type="spellStart"/>
            <w:r w:rsidRPr="00A21682">
              <w:rPr>
                <w:rFonts w:eastAsia="Calibri"/>
                <w:szCs w:val="22"/>
              </w:rPr>
              <w:t>Pavarių</w:t>
            </w:r>
            <w:proofErr w:type="spellEnd"/>
            <w:r w:rsidRPr="00A21682">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326CA5" w14:textId="214FF369" w:rsidR="004A22DD" w:rsidRPr="00A21682" w:rsidRDefault="004A22DD" w:rsidP="004A22DD">
            <w:pPr>
              <w:jc w:val="right"/>
              <w:rPr>
                <w:rFonts w:eastAsia="Calibri"/>
                <w:szCs w:val="22"/>
                <w:lang w:eastAsia="lt-LT"/>
              </w:rPr>
            </w:pPr>
            <w:r w:rsidRPr="00A21682">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EC237" w14:textId="2B363FDF"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DB4BC" w14:textId="51012C77" w:rsidR="004A22DD" w:rsidRPr="00A21682" w:rsidRDefault="004A22DD" w:rsidP="004A22DD">
            <w:pPr>
              <w:jc w:val="right"/>
              <w:rPr>
                <w:rFonts w:eastAsia="Calibri"/>
                <w:szCs w:val="22"/>
              </w:rPr>
            </w:pPr>
            <w:r w:rsidRPr="00A21682">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B7AC5" w14:textId="50D2A979"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1B5C0" w14:textId="255DFB4E"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066CF4" w14:textId="11EC8F0E" w:rsidR="004A22DD" w:rsidRPr="00A21682" w:rsidRDefault="004A22DD" w:rsidP="004A22DD">
            <w:pPr>
              <w:jc w:val="center"/>
              <w:rPr>
                <w:rFonts w:eastAsia="Calibri"/>
              </w:rPr>
            </w:pPr>
            <w:r w:rsidRPr="00A21682">
              <w:rPr>
                <w:rFonts w:eastAsia="Calibri"/>
              </w:rPr>
              <w:t>4400-5325-8545</w:t>
            </w:r>
          </w:p>
        </w:tc>
      </w:tr>
      <w:tr w:rsidR="004A22DD" w:rsidRPr="00A21682" w14:paraId="155537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311E65"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67C801" w14:textId="0A872F95" w:rsidR="004A22DD" w:rsidRPr="00A21682" w:rsidRDefault="004A22DD" w:rsidP="004A22DD">
            <w:pPr>
              <w:rPr>
                <w:rFonts w:eastAsia="Calibri"/>
                <w:szCs w:val="22"/>
              </w:rPr>
            </w:pPr>
            <w:r w:rsidRPr="00A21682">
              <w:rPr>
                <w:rFonts w:eastAsia="Calibri"/>
                <w:szCs w:val="22"/>
              </w:rPr>
              <w:t>53AM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70BADD" w14:textId="4F6D7F12" w:rsidR="004A22DD" w:rsidRPr="00A21682" w:rsidRDefault="004A22DD" w:rsidP="004A22DD">
            <w:pPr>
              <w:rPr>
                <w:rFonts w:eastAsia="Calibri"/>
                <w:szCs w:val="22"/>
              </w:rPr>
            </w:pPr>
            <w:proofErr w:type="spellStart"/>
            <w:r w:rsidRPr="00A21682">
              <w:rPr>
                <w:rFonts w:eastAsia="Calibri"/>
                <w:szCs w:val="22"/>
              </w:rPr>
              <w:t>Piestupio</w:t>
            </w:r>
            <w:proofErr w:type="spellEnd"/>
            <w:r w:rsidRPr="00A21682">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BD645D" w14:textId="351698F6" w:rsidR="004A22DD" w:rsidRPr="00A21682" w:rsidRDefault="004A22DD" w:rsidP="004A22DD">
            <w:pPr>
              <w:jc w:val="right"/>
              <w:rPr>
                <w:rFonts w:eastAsia="Calibri"/>
                <w:szCs w:val="22"/>
                <w:lang w:eastAsia="lt-LT"/>
              </w:rPr>
            </w:pPr>
            <w:r w:rsidRPr="00A21682">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0007A" w14:textId="1FE23158" w:rsidR="004A22DD" w:rsidRPr="00A21682" w:rsidRDefault="004A22DD" w:rsidP="004A22DD">
            <w:pPr>
              <w:jc w:val="right"/>
              <w:rPr>
                <w:rFonts w:eastAsia="Calibri"/>
                <w:szCs w:val="22"/>
              </w:rPr>
            </w:pPr>
            <w:r w:rsidRPr="00A21682">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F271B" w14:textId="655DE4A6"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C0808" w14:textId="15F8ECE9"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F0DA" w14:textId="2687F40F"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B09BC8" w14:textId="54BA44C4" w:rsidR="004A22DD" w:rsidRPr="00A21682" w:rsidRDefault="004A22DD" w:rsidP="004A22DD">
            <w:pPr>
              <w:jc w:val="center"/>
              <w:rPr>
                <w:rFonts w:eastAsia="Calibri"/>
              </w:rPr>
            </w:pPr>
            <w:r w:rsidRPr="00A21682">
              <w:rPr>
                <w:rFonts w:eastAsia="Calibri"/>
              </w:rPr>
              <w:t>3497-2030-0012</w:t>
            </w:r>
          </w:p>
        </w:tc>
      </w:tr>
      <w:tr w:rsidR="004A22DD" w:rsidRPr="00A21682" w14:paraId="460E18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4007CB"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77B0BE" w14:textId="0756ADC1" w:rsidR="004A22DD" w:rsidRPr="00A21682" w:rsidRDefault="004A22DD" w:rsidP="004A22DD">
            <w:pPr>
              <w:rPr>
                <w:rFonts w:eastAsia="Calibri"/>
                <w:szCs w:val="22"/>
              </w:rPr>
            </w:pPr>
            <w:r w:rsidRPr="00A21682">
              <w:rPr>
                <w:rFonts w:eastAsia="Calibri"/>
                <w:szCs w:val="22"/>
              </w:rPr>
              <w:t>54AM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C43321" w14:textId="7A8C0B8F" w:rsidR="004A22DD" w:rsidRPr="00A21682" w:rsidRDefault="004A22DD" w:rsidP="004A22DD">
            <w:pPr>
              <w:rPr>
                <w:rFonts w:eastAsia="Calibri"/>
                <w:szCs w:val="22"/>
              </w:rPr>
            </w:pPr>
            <w:r w:rsidRPr="00A21682">
              <w:rPr>
                <w:rFonts w:eastAsia="Calibri"/>
                <w:szCs w:val="22"/>
              </w:rPr>
              <w:t>Piliakalnio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A509E" w14:textId="631C0D00" w:rsidR="004A22DD" w:rsidRPr="00A21682" w:rsidRDefault="004A22DD" w:rsidP="004A22DD">
            <w:pPr>
              <w:jc w:val="right"/>
              <w:rPr>
                <w:rFonts w:eastAsia="Calibri"/>
                <w:szCs w:val="22"/>
                <w:lang w:eastAsia="lt-LT"/>
              </w:rPr>
            </w:pPr>
            <w:r w:rsidRPr="00A21682">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39477" w14:textId="13D4CF71"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759E" w14:textId="79B81AC6" w:rsidR="004A22DD" w:rsidRPr="00A21682" w:rsidRDefault="004A22DD" w:rsidP="004A22DD">
            <w:pPr>
              <w:jc w:val="right"/>
              <w:rPr>
                <w:rFonts w:eastAsia="Calibri"/>
                <w:szCs w:val="22"/>
              </w:rPr>
            </w:pPr>
            <w:r w:rsidRPr="00A21682">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406D0" w14:textId="30EA3AC2"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64049" w14:textId="4C88616F"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1D31D8" w14:textId="7C55213E" w:rsidR="004A22DD" w:rsidRPr="00A21682" w:rsidRDefault="004A22DD" w:rsidP="004A22DD">
            <w:pPr>
              <w:jc w:val="center"/>
              <w:rPr>
                <w:rFonts w:eastAsia="Calibri"/>
              </w:rPr>
            </w:pPr>
            <w:r w:rsidRPr="00A21682">
              <w:rPr>
                <w:rFonts w:eastAsia="Calibri"/>
              </w:rPr>
              <w:t>4400-5319-4868</w:t>
            </w:r>
          </w:p>
        </w:tc>
      </w:tr>
      <w:tr w:rsidR="004A22DD" w:rsidRPr="00A21682" w14:paraId="25E28C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DF977D"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C36A42" w14:textId="593213BA" w:rsidR="004A22DD" w:rsidRPr="00A21682" w:rsidRDefault="004A22DD" w:rsidP="004A22DD">
            <w:pPr>
              <w:rPr>
                <w:rFonts w:eastAsia="Calibri"/>
                <w:szCs w:val="22"/>
              </w:rPr>
            </w:pPr>
            <w:r w:rsidRPr="00A21682">
              <w:rPr>
                <w:rFonts w:eastAsia="Calibri"/>
                <w:szCs w:val="22"/>
              </w:rPr>
              <w:t>55AM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D02345" w14:textId="3298C39A" w:rsidR="004A22DD" w:rsidRPr="00A21682" w:rsidRDefault="004A22DD" w:rsidP="004A22DD">
            <w:pPr>
              <w:rPr>
                <w:rFonts w:eastAsia="Calibri"/>
                <w:szCs w:val="22"/>
              </w:rPr>
            </w:pPr>
            <w:r w:rsidRPr="00A21682">
              <w:rPr>
                <w:rFonts w:eastAsia="Calibri"/>
                <w:szCs w:val="22"/>
              </w:rPr>
              <w:t>Pilies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E5D7DE" w14:textId="4874058A" w:rsidR="004A22DD" w:rsidRPr="00A21682" w:rsidRDefault="004A22DD" w:rsidP="004A22DD">
            <w:pPr>
              <w:jc w:val="right"/>
              <w:rPr>
                <w:rFonts w:eastAsia="Calibri"/>
                <w:szCs w:val="22"/>
                <w:lang w:eastAsia="lt-LT"/>
              </w:rPr>
            </w:pPr>
            <w:r w:rsidRPr="00A21682">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5CA1" w14:textId="37C58806" w:rsidR="004A22DD" w:rsidRPr="00A21682" w:rsidRDefault="004A22DD" w:rsidP="004A22DD">
            <w:pPr>
              <w:jc w:val="right"/>
              <w:rPr>
                <w:rFonts w:eastAsia="Calibri"/>
                <w:szCs w:val="22"/>
              </w:rPr>
            </w:pPr>
            <w:r w:rsidRPr="00A21682">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9656E" w14:textId="10C15CDB" w:rsidR="004A22DD" w:rsidRPr="00A21682" w:rsidRDefault="004A22DD" w:rsidP="004A22DD">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4F7BE" w14:textId="47D0C66D"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0F224" w14:textId="08E7E212"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B618CF" w14:textId="063570D2" w:rsidR="004A22DD" w:rsidRPr="00A21682" w:rsidRDefault="004A22DD" w:rsidP="004A22DD">
            <w:pPr>
              <w:jc w:val="center"/>
              <w:rPr>
                <w:rFonts w:eastAsia="Calibri"/>
              </w:rPr>
            </w:pPr>
            <w:r w:rsidRPr="00A21682">
              <w:rPr>
                <w:rFonts w:eastAsia="Calibri"/>
              </w:rPr>
              <w:t>3400-1002-6013</w:t>
            </w:r>
          </w:p>
        </w:tc>
      </w:tr>
      <w:tr w:rsidR="004A22DD" w:rsidRPr="00A21682" w14:paraId="7852AB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423DE4"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D4499" w14:textId="6A9912C1" w:rsidR="004A22DD" w:rsidRPr="00A21682" w:rsidRDefault="004A22DD" w:rsidP="004A22DD">
            <w:pPr>
              <w:rPr>
                <w:rFonts w:eastAsia="Calibri"/>
                <w:szCs w:val="22"/>
              </w:rPr>
            </w:pPr>
            <w:r w:rsidRPr="00A21682">
              <w:rPr>
                <w:rFonts w:eastAsia="Calibri"/>
                <w:szCs w:val="22"/>
              </w:rPr>
              <w:t>56AM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4D634B" w14:textId="52F1E8D3" w:rsidR="004A22DD" w:rsidRPr="00A21682" w:rsidRDefault="004A22DD" w:rsidP="004A22DD">
            <w:pPr>
              <w:rPr>
                <w:rFonts w:eastAsia="Calibri"/>
                <w:szCs w:val="22"/>
              </w:rPr>
            </w:pPr>
            <w:r w:rsidRPr="00A21682">
              <w:rPr>
                <w:rFonts w:eastAsia="Calibri"/>
                <w:szCs w:val="22"/>
              </w:rPr>
              <w:t xml:space="preserve">Puntuko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E7198E" w14:textId="6482311E" w:rsidR="004A22DD" w:rsidRPr="00A21682" w:rsidRDefault="004A22DD" w:rsidP="004A22DD">
            <w:pPr>
              <w:jc w:val="right"/>
              <w:rPr>
                <w:rFonts w:eastAsia="Calibri"/>
                <w:szCs w:val="22"/>
                <w:lang w:eastAsia="lt-LT"/>
              </w:rPr>
            </w:pPr>
            <w:r w:rsidRPr="00A21682">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BFFE2" w14:textId="1B3C11B7" w:rsidR="004A22DD" w:rsidRPr="00A21682" w:rsidRDefault="004A22DD" w:rsidP="004A22DD">
            <w:pPr>
              <w:jc w:val="right"/>
              <w:rPr>
                <w:rFonts w:eastAsia="Calibri"/>
                <w:szCs w:val="22"/>
              </w:rPr>
            </w:pPr>
            <w:r w:rsidRPr="00A21682">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4236C" w14:textId="56FE25B6"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FA10F" w14:textId="765AA2C3" w:rsidR="004A22DD" w:rsidRPr="00A21682" w:rsidRDefault="004A22DD" w:rsidP="004A22DD">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2771D" w14:textId="6EFB08A4" w:rsidR="004A22DD" w:rsidRPr="00A21682" w:rsidRDefault="004A22DD" w:rsidP="004A22DD">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204062" w14:textId="7B7F1B28" w:rsidR="004A22DD" w:rsidRPr="00A21682" w:rsidRDefault="004A22DD" w:rsidP="004A22DD">
            <w:pPr>
              <w:jc w:val="center"/>
              <w:rPr>
                <w:rFonts w:eastAsia="Calibri"/>
              </w:rPr>
            </w:pPr>
            <w:r w:rsidRPr="00A21682">
              <w:rPr>
                <w:rFonts w:eastAsia="Calibri"/>
              </w:rPr>
              <w:t>4400-0711-6703</w:t>
            </w:r>
          </w:p>
        </w:tc>
      </w:tr>
      <w:tr w:rsidR="004A22DD" w:rsidRPr="00A21682" w14:paraId="557C49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7EF569"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997904" w14:textId="340BA7CD" w:rsidR="004A22DD" w:rsidRPr="00A21682" w:rsidRDefault="004A22DD" w:rsidP="004A22DD">
            <w:pPr>
              <w:rPr>
                <w:rFonts w:eastAsia="Calibri"/>
                <w:szCs w:val="22"/>
              </w:rPr>
            </w:pPr>
            <w:r w:rsidRPr="009A694A">
              <w:rPr>
                <w:rFonts w:eastAsia="Calibri"/>
                <w:szCs w:val="22"/>
              </w:rPr>
              <w:t>57AM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C446F3" w14:textId="033D89E7" w:rsidR="004A22DD" w:rsidRPr="00A21682" w:rsidRDefault="004A22DD" w:rsidP="004A22DD">
            <w:pPr>
              <w:rPr>
                <w:rFonts w:eastAsia="Calibri"/>
                <w:szCs w:val="22"/>
              </w:rPr>
            </w:pPr>
            <w:r w:rsidRPr="009A694A">
              <w:rPr>
                <w:rFonts w:eastAsia="Calibri"/>
                <w:szCs w:val="22"/>
              </w:rPr>
              <w:t>Pušyno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2B078" w14:textId="2EDF73DD" w:rsidR="004A22DD" w:rsidRPr="00A21682" w:rsidRDefault="004A22DD" w:rsidP="004A22DD">
            <w:pPr>
              <w:jc w:val="right"/>
              <w:rPr>
                <w:rFonts w:eastAsia="Calibri"/>
                <w:szCs w:val="22"/>
                <w:lang w:eastAsia="lt-LT"/>
              </w:rPr>
            </w:pPr>
            <w:r w:rsidRPr="009A694A">
              <w:rPr>
                <w:rFonts w:eastAsia="Calibri"/>
                <w:szCs w:val="22"/>
              </w:rPr>
              <w:t xml:space="preserve"> </w:t>
            </w:r>
            <w:r w:rsidRPr="009A694A">
              <w:rPr>
                <w:rFonts w:eastAsia="Calibri"/>
                <w:bCs/>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8BD6B" w14:textId="5C88E75A" w:rsidR="004A22DD" w:rsidRPr="00A21682" w:rsidRDefault="004A22DD" w:rsidP="004A22DD">
            <w:pPr>
              <w:jc w:val="right"/>
              <w:rPr>
                <w:rFonts w:eastAsia="Calibri"/>
                <w:szCs w:val="22"/>
              </w:rPr>
            </w:pPr>
            <w:r w:rsidRPr="009A694A">
              <w:rPr>
                <w:rFonts w:eastAsia="Calibri"/>
                <w:szCs w:val="22"/>
              </w:rPr>
              <w:t xml:space="preserve"> </w:t>
            </w:r>
            <w:r w:rsidRPr="009A694A">
              <w:rPr>
                <w:rFonts w:eastAsia="Calibri"/>
                <w:bCs/>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772D5" w14:textId="71F759FD"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D41B9" w14:textId="068177F7"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F2625" w14:textId="77777777" w:rsidR="004A22DD" w:rsidRPr="009A694A" w:rsidRDefault="004A22DD" w:rsidP="004A22DD">
            <w:pPr>
              <w:jc w:val="center"/>
              <w:rPr>
                <w:rFonts w:eastAsia="Calibri"/>
              </w:rPr>
            </w:pPr>
            <w:r w:rsidRPr="009A694A">
              <w:rPr>
                <w:rFonts w:eastAsia="Calibri"/>
              </w:rPr>
              <w:t>D</w:t>
            </w:r>
          </w:p>
          <w:p w14:paraId="7CFF4912" w14:textId="788730CE" w:rsidR="004A22DD" w:rsidRPr="00A21682"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A322D6" w14:textId="3C7C5217" w:rsidR="004A22DD" w:rsidRPr="00A21682" w:rsidRDefault="004A22DD" w:rsidP="004A22DD">
            <w:pPr>
              <w:jc w:val="center"/>
              <w:rPr>
                <w:rFonts w:eastAsia="Calibri"/>
              </w:rPr>
            </w:pPr>
            <w:r w:rsidRPr="009A694A">
              <w:rPr>
                <w:rFonts w:eastAsia="Calibri"/>
                <w:bCs/>
              </w:rPr>
              <w:t>4400-6113-1215 4400-6113-1204</w:t>
            </w:r>
          </w:p>
        </w:tc>
      </w:tr>
      <w:tr w:rsidR="004A22DD" w:rsidRPr="00A21682" w14:paraId="495BBC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272F90"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5859BE" w14:textId="4CE4AB10" w:rsidR="004A22DD" w:rsidRPr="00A21682" w:rsidRDefault="004A22DD" w:rsidP="004A22DD">
            <w:pPr>
              <w:rPr>
                <w:rFonts w:eastAsia="Calibri"/>
                <w:szCs w:val="22"/>
              </w:rPr>
            </w:pPr>
            <w:r w:rsidRPr="009A694A">
              <w:rPr>
                <w:rFonts w:eastAsia="Calibri"/>
                <w:szCs w:val="22"/>
              </w:rPr>
              <w:t>58AM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778ADE" w14:textId="7B59ECC0" w:rsidR="004A22DD" w:rsidRPr="00A21682" w:rsidRDefault="004A22DD" w:rsidP="004A22DD">
            <w:pPr>
              <w:rPr>
                <w:rFonts w:eastAsia="Calibri"/>
                <w:szCs w:val="22"/>
              </w:rPr>
            </w:pPr>
            <w:r w:rsidRPr="009A694A">
              <w:rPr>
                <w:rFonts w:eastAsia="Calibri"/>
                <w:szCs w:val="22"/>
              </w:rPr>
              <w:t>Ramybės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172D01" w14:textId="79E5E840" w:rsidR="004A22DD" w:rsidRPr="00A21682" w:rsidRDefault="004A22DD" w:rsidP="004A22DD">
            <w:pPr>
              <w:jc w:val="right"/>
              <w:rPr>
                <w:rFonts w:eastAsia="Calibri"/>
                <w:szCs w:val="22"/>
                <w:lang w:eastAsia="lt-LT"/>
              </w:rPr>
            </w:pPr>
            <w:r w:rsidRPr="009A694A">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6EB5" w14:textId="5731CF55" w:rsidR="004A22DD" w:rsidRPr="00A21682" w:rsidRDefault="004A22DD" w:rsidP="004A22DD">
            <w:pPr>
              <w:jc w:val="right"/>
              <w:rPr>
                <w:rFonts w:eastAsia="Calibri"/>
                <w:szCs w:val="22"/>
              </w:rPr>
            </w:pPr>
            <w:r w:rsidRPr="009A694A">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EC72" w14:textId="6CBA889C"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8B152" w14:textId="661E1D9C"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783D0" w14:textId="69A4A8B1" w:rsidR="004A22DD" w:rsidRPr="00A21682"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8810D" w14:textId="2DF53BF6" w:rsidR="004A22DD" w:rsidRPr="00A21682" w:rsidRDefault="004A22DD" w:rsidP="004A22DD">
            <w:pPr>
              <w:jc w:val="center"/>
              <w:rPr>
                <w:rFonts w:eastAsia="Calibri"/>
              </w:rPr>
            </w:pPr>
            <w:r w:rsidRPr="009A694A">
              <w:rPr>
                <w:rFonts w:eastAsia="Calibri"/>
              </w:rPr>
              <w:t>3498-3017-8015</w:t>
            </w:r>
          </w:p>
        </w:tc>
      </w:tr>
      <w:tr w:rsidR="004A22DD" w:rsidRPr="00A21682" w14:paraId="5AD472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536AA7"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F679B" w14:textId="04F28AB9" w:rsidR="004A22DD" w:rsidRPr="00A21682" w:rsidRDefault="004A22DD" w:rsidP="004A22DD">
            <w:pPr>
              <w:rPr>
                <w:rFonts w:eastAsia="Calibri"/>
                <w:szCs w:val="22"/>
              </w:rPr>
            </w:pPr>
            <w:r w:rsidRPr="009A694A">
              <w:rPr>
                <w:rFonts w:eastAsia="Calibri"/>
                <w:szCs w:val="22"/>
              </w:rPr>
              <w:t>59AM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A65E1B" w14:textId="60376C5E" w:rsidR="004A22DD" w:rsidRPr="00A21682" w:rsidRDefault="004A22DD" w:rsidP="004A22DD">
            <w:pPr>
              <w:rPr>
                <w:rFonts w:eastAsia="Calibri"/>
                <w:szCs w:val="22"/>
              </w:rPr>
            </w:pPr>
            <w:r w:rsidRPr="009A694A">
              <w:rPr>
                <w:rFonts w:eastAsia="Calibri"/>
                <w:szCs w:val="22"/>
              </w:rPr>
              <w:t>Rašytojų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74FF82" w14:textId="7F02CB94" w:rsidR="004A22DD" w:rsidRPr="00A21682" w:rsidRDefault="004A22DD" w:rsidP="004A22DD">
            <w:pPr>
              <w:jc w:val="right"/>
              <w:rPr>
                <w:rFonts w:eastAsia="Calibri"/>
                <w:szCs w:val="22"/>
                <w:lang w:eastAsia="lt-LT"/>
              </w:rPr>
            </w:pPr>
            <w:r w:rsidRPr="009A694A">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B05EE" w14:textId="6B001723" w:rsidR="004A22DD" w:rsidRPr="00A21682" w:rsidRDefault="004A22DD" w:rsidP="004A22DD">
            <w:pPr>
              <w:jc w:val="right"/>
              <w:rPr>
                <w:rFonts w:eastAsia="Calibri"/>
                <w:szCs w:val="22"/>
              </w:rPr>
            </w:pPr>
            <w:r w:rsidRPr="009A694A">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F3DEC" w14:textId="5E463543"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764FE" w14:textId="426DEE7B"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5172" w14:textId="7B9BBEB6" w:rsidR="004A22DD" w:rsidRPr="00A21682"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34ED7" w14:textId="3F112780" w:rsidR="004A22DD" w:rsidRPr="00A21682" w:rsidRDefault="004A22DD" w:rsidP="004A22DD">
            <w:pPr>
              <w:jc w:val="center"/>
              <w:rPr>
                <w:rFonts w:eastAsia="Calibri"/>
              </w:rPr>
            </w:pPr>
            <w:r w:rsidRPr="009A694A">
              <w:rPr>
                <w:rFonts w:eastAsia="Calibri"/>
              </w:rPr>
              <w:t>3497-2029-5014</w:t>
            </w:r>
          </w:p>
        </w:tc>
      </w:tr>
      <w:tr w:rsidR="004A22DD" w:rsidRPr="00A21682" w14:paraId="060D1C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36EE8F"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A9C73" w14:textId="7D520C3B" w:rsidR="004A22DD" w:rsidRPr="00A21682" w:rsidRDefault="004A22DD" w:rsidP="004A22DD">
            <w:pPr>
              <w:rPr>
                <w:rFonts w:eastAsia="Calibri"/>
                <w:szCs w:val="22"/>
              </w:rPr>
            </w:pPr>
            <w:r w:rsidRPr="009A694A">
              <w:rPr>
                <w:rFonts w:eastAsia="Calibri"/>
                <w:szCs w:val="22"/>
              </w:rPr>
              <w:t>60AM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00999B" w14:textId="1DC414B0" w:rsidR="004A22DD" w:rsidRPr="00A21682" w:rsidRDefault="004A22DD" w:rsidP="004A22DD">
            <w:pPr>
              <w:rPr>
                <w:rFonts w:eastAsia="Calibri"/>
                <w:szCs w:val="22"/>
              </w:rPr>
            </w:pPr>
            <w:r w:rsidRPr="009A694A">
              <w:rPr>
                <w:rFonts w:eastAsia="Calibri"/>
                <w:szCs w:val="22"/>
              </w:rPr>
              <w:t>P. Rimšos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11A122" w14:textId="56E040C0" w:rsidR="004A22DD" w:rsidRPr="00A21682" w:rsidRDefault="004A22DD" w:rsidP="004A22DD">
            <w:pPr>
              <w:jc w:val="right"/>
              <w:rPr>
                <w:rFonts w:eastAsia="Calibri"/>
                <w:szCs w:val="22"/>
                <w:lang w:eastAsia="lt-LT"/>
              </w:rPr>
            </w:pPr>
            <w:r w:rsidRPr="009A694A">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F5651" w14:textId="2E9E3977" w:rsidR="004A22DD" w:rsidRPr="00A21682" w:rsidRDefault="004A22DD" w:rsidP="004A22DD">
            <w:pPr>
              <w:jc w:val="right"/>
              <w:rPr>
                <w:rFonts w:eastAsia="Calibri"/>
                <w:szCs w:val="22"/>
              </w:rPr>
            </w:pPr>
            <w:r w:rsidRPr="009A694A">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F2769" w14:textId="72A76D6B"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B3A6" w14:textId="359ADEC6"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3AC3D" w14:textId="57185EE7" w:rsidR="004A22DD" w:rsidRPr="00A21682"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37E32" w14:textId="09AB00DE" w:rsidR="004A22DD" w:rsidRPr="00A21682" w:rsidRDefault="004A22DD" w:rsidP="004A22DD">
            <w:pPr>
              <w:jc w:val="center"/>
              <w:rPr>
                <w:rFonts w:eastAsia="Calibri"/>
              </w:rPr>
            </w:pPr>
            <w:r w:rsidRPr="009A694A">
              <w:rPr>
                <w:rFonts w:eastAsia="Calibri"/>
              </w:rPr>
              <w:t>3498-4023-5016</w:t>
            </w:r>
          </w:p>
        </w:tc>
      </w:tr>
      <w:tr w:rsidR="004A22DD" w:rsidRPr="00A21682" w14:paraId="34A70A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0880C0"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28F5" w14:textId="2298A3A7" w:rsidR="004A22DD" w:rsidRPr="00A21682" w:rsidRDefault="004A22DD" w:rsidP="004A22DD">
            <w:pPr>
              <w:rPr>
                <w:rFonts w:eastAsia="Calibri"/>
                <w:szCs w:val="22"/>
              </w:rPr>
            </w:pPr>
            <w:r w:rsidRPr="009A694A">
              <w:rPr>
                <w:rFonts w:eastAsia="Calibri"/>
                <w:szCs w:val="22"/>
              </w:rPr>
              <w:t>61AM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70055D" w14:textId="0DD05C1C" w:rsidR="004A22DD" w:rsidRPr="00A21682" w:rsidRDefault="004A22DD" w:rsidP="004A22DD">
            <w:pPr>
              <w:rPr>
                <w:rFonts w:eastAsia="Calibri"/>
                <w:szCs w:val="22"/>
              </w:rPr>
            </w:pPr>
            <w:r w:rsidRPr="009A694A">
              <w:rPr>
                <w:rFonts w:eastAsia="Calibri"/>
                <w:szCs w:val="22"/>
              </w:rPr>
              <w:t>Sinagogos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8A89C4" w14:textId="410D9306" w:rsidR="004A22DD" w:rsidRPr="00A21682" w:rsidRDefault="004A22DD" w:rsidP="004A22DD">
            <w:pPr>
              <w:jc w:val="right"/>
              <w:rPr>
                <w:rFonts w:eastAsia="Calibri"/>
                <w:szCs w:val="22"/>
                <w:lang w:eastAsia="lt-LT"/>
              </w:rPr>
            </w:pPr>
            <w:r w:rsidRPr="009A694A">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3FAE5" w14:textId="3DA7F46A" w:rsidR="004A22DD" w:rsidRPr="00A21682" w:rsidRDefault="004A22DD" w:rsidP="004A22DD">
            <w:pPr>
              <w:jc w:val="right"/>
              <w:rPr>
                <w:rFonts w:eastAsia="Calibri"/>
                <w:szCs w:val="22"/>
              </w:rPr>
            </w:pPr>
            <w:r w:rsidRPr="009A694A">
              <w:rPr>
                <w:rFonts w:eastAsia="Calibri"/>
                <w:szCs w:val="22"/>
              </w:rPr>
              <w:t>154</w:t>
            </w:r>
            <w:r w:rsidRPr="009A694A">
              <w:rPr>
                <w:rFonts w:eastAsia="Calibri"/>
                <w:szCs w:val="22"/>
                <w:vertAlign w:val="superscript"/>
              </w:rPr>
              <w:footnoteReference w:id="7"/>
            </w:r>
            <w:r w:rsidRPr="009A694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D031A" w14:textId="0B398998"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CC31A" w14:textId="3D89750D"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94D57" w14:textId="77777777" w:rsidR="004A22DD" w:rsidRPr="009A694A" w:rsidRDefault="004A22DD" w:rsidP="004A22DD">
            <w:pPr>
              <w:jc w:val="center"/>
              <w:rPr>
                <w:rFonts w:eastAsia="Calibri"/>
              </w:rPr>
            </w:pPr>
            <w:r w:rsidRPr="009A694A">
              <w:rPr>
                <w:rFonts w:eastAsia="Calibri"/>
              </w:rPr>
              <w:t>D</w:t>
            </w:r>
          </w:p>
          <w:p w14:paraId="7F19CD2D" w14:textId="2678D913" w:rsidR="004A22DD" w:rsidRPr="00A21682"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272F4E" w14:textId="77777777" w:rsidR="004A22DD" w:rsidRPr="009A694A" w:rsidRDefault="004A22DD" w:rsidP="004A22DD">
            <w:pPr>
              <w:jc w:val="center"/>
              <w:rPr>
                <w:rFonts w:eastAsia="Calibri"/>
              </w:rPr>
            </w:pPr>
            <w:r w:rsidRPr="009A694A">
              <w:rPr>
                <w:rFonts w:eastAsia="Calibri"/>
              </w:rPr>
              <w:t>3495-5013-7010</w:t>
            </w:r>
          </w:p>
          <w:p w14:paraId="2B3F40D6" w14:textId="784E80B3" w:rsidR="004A22DD" w:rsidRPr="00A21682" w:rsidRDefault="004A22DD" w:rsidP="004A22DD">
            <w:pPr>
              <w:jc w:val="center"/>
              <w:rPr>
                <w:rFonts w:eastAsia="Calibri"/>
              </w:rPr>
            </w:pPr>
            <w:r w:rsidRPr="009A694A">
              <w:rPr>
                <w:rFonts w:eastAsia="Calibri"/>
              </w:rPr>
              <w:t>4400-2395-4287</w:t>
            </w:r>
          </w:p>
        </w:tc>
      </w:tr>
      <w:tr w:rsidR="004A22DD" w:rsidRPr="00A21682" w14:paraId="6DDCB0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4C1DD6" w14:textId="77777777" w:rsidR="004A22DD" w:rsidRPr="00A21682"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5C15" w14:textId="4AA5FFE7" w:rsidR="004A22DD" w:rsidRPr="00A21682" w:rsidRDefault="004A22DD" w:rsidP="004A22DD">
            <w:pPr>
              <w:rPr>
                <w:rFonts w:eastAsia="Calibri"/>
                <w:szCs w:val="22"/>
              </w:rPr>
            </w:pPr>
            <w:r w:rsidRPr="009A694A">
              <w:rPr>
                <w:rFonts w:eastAsia="Calibri"/>
                <w:szCs w:val="22"/>
              </w:rPr>
              <w:t>62AM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D65417" w14:textId="73AFBEDE" w:rsidR="004A22DD" w:rsidRPr="00A21682" w:rsidRDefault="004A22DD" w:rsidP="004A22DD">
            <w:pPr>
              <w:rPr>
                <w:rFonts w:eastAsia="Calibri"/>
                <w:szCs w:val="22"/>
              </w:rPr>
            </w:pPr>
            <w:r w:rsidRPr="009A694A">
              <w:rPr>
                <w:rFonts w:eastAsia="Calibri"/>
                <w:szCs w:val="22"/>
              </w:rPr>
              <w:t>Konstantino Sirvydo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64D49E" w14:textId="2D56B5F7" w:rsidR="004A22DD" w:rsidRPr="00A21682" w:rsidRDefault="004A22DD" w:rsidP="004A22DD">
            <w:pPr>
              <w:jc w:val="right"/>
              <w:rPr>
                <w:rFonts w:eastAsia="Calibri"/>
                <w:szCs w:val="22"/>
                <w:lang w:eastAsia="lt-LT"/>
              </w:rPr>
            </w:pPr>
            <w:r w:rsidRPr="009A694A">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D7835" w14:textId="06AFA7A9" w:rsidR="004A22DD" w:rsidRPr="00A21682" w:rsidRDefault="004A22DD" w:rsidP="004A22DD">
            <w:pPr>
              <w:jc w:val="right"/>
              <w:rPr>
                <w:rFonts w:eastAsia="Calibri"/>
                <w:szCs w:val="22"/>
              </w:rPr>
            </w:pPr>
            <w:r w:rsidRPr="009A694A">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955AD" w14:textId="24008AB8"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8D88B" w14:textId="184C6B56" w:rsidR="004A22DD" w:rsidRPr="00A21682"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8085D" w14:textId="15D34D35" w:rsidR="004A22DD" w:rsidRPr="00A21682"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25B6A6" w14:textId="16902E51" w:rsidR="004A22DD" w:rsidRPr="00A21682" w:rsidRDefault="004A22DD" w:rsidP="004A22DD">
            <w:pPr>
              <w:jc w:val="center"/>
              <w:rPr>
                <w:rFonts w:eastAsia="Calibri"/>
              </w:rPr>
            </w:pPr>
            <w:r w:rsidRPr="009A694A">
              <w:rPr>
                <w:rFonts w:eastAsia="Calibri"/>
              </w:rPr>
              <w:t>4400-6470-0944</w:t>
            </w:r>
          </w:p>
        </w:tc>
      </w:tr>
      <w:tr w:rsidR="004A22DD" w:rsidRPr="00803D0A" w14:paraId="114247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5DDA2C"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7B150" w14:textId="204B32C3" w:rsidR="004A22DD" w:rsidRPr="00803D0A" w:rsidRDefault="004A22DD" w:rsidP="004A22DD">
            <w:pPr>
              <w:rPr>
                <w:rFonts w:eastAsia="Calibri"/>
                <w:szCs w:val="22"/>
              </w:rPr>
            </w:pPr>
            <w:r w:rsidRPr="009A694A">
              <w:rPr>
                <w:rFonts w:eastAsia="Calibri"/>
                <w:szCs w:val="22"/>
              </w:rPr>
              <w:t>63AM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AA100D" w14:textId="61669B0B" w:rsidR="004A22DD" w:rsidRPr="00803D0A" w:rsidRDefault="004A22DD" w:rsidP="004A22DD">
            <w:pPr>
              <w:rPr>
                <w:rFonts w:eastAsia="Calibri"/>
                <w:szCs w:val="22"/>
              </w:rPr>
            </w:pPr>
            <w:r w:rsidRPr="009A694A">
              <w:rPr>
                <w:rFonts w:eastAsia="Calibri"/>
                <w:szCs w:val="22"/>
              </w:rPr>
              <w:t>Skardžio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3668DC" w14:textId="755538E5" w:rsidR="004A22DD" w:rsidRPr="00803D0A" w:rsidRDefault="004A22DD" w:rsidP="004A22DD">
            <w:pPr>
              <w:jc w:val="right"/>
              <w:rPr>
                <w:rFonts w:eastAsia="Calibri"/>
                <w:szCs w:val="22"/>
                <w:lang w:eastAsia="lt-LT"/>
              </w:rPr>
            </w:pPr>
            <w:r w:rsidRPr="009A694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1AB39" w14:textId="5109B6AA" w:rsidR="004A22DD" w:rsidRPr="00803D0A" w:rsidRDefault="004A22DD" w:rsidP="004A22DD">
            <w:pPr>
              <w:jc w:val="right"/>
              <w:rPr>
                <w:rFonts w:eastAsia="Calibri"/>
                <w:szCs w:val="22"/>
              </w:rPr>
            </w:pPr>
            <w:r w:rsidRPr="009A694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26161" w14:textId="40F20EA3"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E9E80" w14:textId="26C599E5"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393A8" w14:textId="72D2A56D" w:rsidR="004A22DD" w:rsidRPr="00803D0A"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2450F3" w14:textId="1178A855" w:rsidR="004A22DD" w:rsidRPr="00803D0A" w:rsidRDefault="004A22DD" w:rsidP="004A22DD">
            <w:pPr>
              <w:jc w:val="center"/>
              <w:rPr>
                <w:rFonts w:eastAsia="Calibri"/>
              </w:rPr>
            </w:pPr>
            <w:r w:rsidRPr="009A694A">
              <w:rPr>
                <w:rFonts w:eastAsia="Calibri"/>
              </w:rPr>
              <w:t>4400-1038-8806</w:t>
            </w:r>
          </w:p>
        </w:tc>
      </w:tr>
      <w:tr w:rsidR="004A22DD" w:rsidRPr="00803D0A" w14:paraId="3EA20C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C1CA2B"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75AAB0" w14:textId="5E7CA410" w:rsidR="004A22DD" w:rsidRPr="00803D0A" w:rsidRDefault="004A22DD" w:rsidP="004A22DD">
            <w:pPr>
              <w:rPr>
                <w:rFonts w:eastAsia="Calibri"/>
                <w:szCs w:val="22"/>
              </w:rPr>
            </w:pPr>
            <w:r w:rsidRPr="009A694A">
              <w:rPr>
                <w:rFonts w:eastAsia="Calibri"/>
                <w:szCs w:val="22"/>
              </w:rPr>
              <w:t>64AM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21FE54" w14:textId="4886AAF6" w:rsidR="004A22DD" w:rsidRPr="00803D0A" w:rsidRDefault="004A22DD" w:rsidP="004A22DD">
            <w:pPr>
              <w:rPr>
                <w:rFonts w:eastAsia="Calibri"/>
                <w:szCs w:val="22"/>
              </w:rPr>
            </w:pPr>
            <w:r w:rsidRPr="009A694A">
              <w:rPr>
                <w:rFonts w:eastAsia="Calibri"/>
                <w:szCs w:val="22"/>
              </w:rPr>
              <w:t>Slėnio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268E91" w14:textId="135497DB" w:rsidR="004A22DD" w:rsidRPr="00803D0A" w:rsidRDefault="004A22DD" w:rsidP="004A22DD">
            <w:pPr>
              <w:jc w:val="right"/>
              <w:rPr>
                <w:rFonts w:eastAsia="Calibri"/>
                <w:szCs w:val="22"/>
                <w:lang w:eastAsia="lt-LT"/>
              </w:rPr>
            </w:pPr>
            <w:r w:rsidRPr="009A694A">
              <w:rPr>
                <w:rFonts w:eastAsia="Calibri"/>
                <w:szCs w:val="22"/>
              </w:rPr>
              <w:t xml:space="preserve"> </w:t>
            </w:r>
            <w:r w:rsidRPr="009A694A">
              <w:rPr>
                <w:rFonts w:eastAsia="Calibri"/>
                <w:bCs/>
                <w:szCs w:val="22"/>
              </w:rPr>
              <w:t>528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83768" w14:textId="084073AB" w:rsidR="004A22DD" w:rsidRPr="00803D0A" w:rsidRDefault="004A22DD" w:rsidP="004A22DD">
            <w:pPr>
              <w:jc w:val="right"/>
              <w:rPr>
                <w:rFonts w:eastAsia="Calibri"/>
                <w:szCs w:val="22"/>
              </w:rPr>
            </w:pPr>
            <w:r w:rsidRPr="009A694A">
              <w:rPr>
                <w:rFonts w:eastAsia="Calibri"/>
                <w:bCs/>
                <w:szCs w:val="22"/>
              </w:rPr>
              <w:t>528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24576" w14:textId="02E38847"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F6795" w14:textId="222A8480"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57CF2" w14:textId="674FC378" w:rsidR="004A22DD" w:rsidRPr="00803D0A"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272421" w14:textId="08DBD51A" w:rsidR="004A22DD" w:rsidRPr="00803D0A" w:rsidRDefault="004A22DD" w:rsidP="004A22DD">
            <w:pPr>
              <w:jc w:val="center"/>
              <w:rPr>
                <w:rFonts w:eastAsia="Calibri"/>
              </w:rPr>
            </w:pPr>
            <w:r w:rsidRPr="009A694A">
              <w:rPr>
                <w:rFonts w:eastAsia="Calibri"/>
              </w:rPr>
              <w:t>4400-0081-8504</w:t>
            </w:r>
          </w:p>
        </w:tc>
      </w:tr>
      <w:tr w:rsidR="004A22DD" w:rsidRPr="00803D0A" w14:paraId="0DC558E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C5CCAF"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A3508" w14:textId="109D3BB0" w:rsidR="004A22DD" w:rsidRPr="00803D0A" w:rsidRDefault="004A22DD" w:rsidP="004A22DD">
            <w:pPr>
              <w:rPr>
                <w:rFonts w:eastAsia="Calibri"/>
                <w:szCs w:val="22"/>
              </w:rPr>
            </w:pPr>
            <w:r w:rsidRPr="009A694A">
              <w:rPr>
                <w:rFonts w:eastAsia="Calibri"/>
                <w:szCs w:val="22"/>
              </w:rPr>
              <w:t>65AM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E15D7C" w14:textId="6C05D873" w:rsidR="004A22DD" w:rsidRPr="00803D0A" w:rsidRDefault="004A22DD" w:rsidP="004A22DD">
            <w:pPr>
              <w:rPr>
                <w:rFonts w:eastAsia="Calibri"/>
                <w:szCs w:val="22"/>
              </w:rPr>
            </w:pPr>
            <w:r w:rsidRPr="009A694A">
              <w:rPr>
                <w:rFonts w:eastAsia="Calibri"/>
                <w:szCs w:val="22"/>
              </w:rPr>
              <w:t>Smėlio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CC0EE7" w14:textId="3AADF98D" w:rsidR="004A22DD" w:rsidRPr="00803D0A" w:rsidRDefault="004A22DD" w:rsidP="004A22DD">
            <w:pPr>
              <w:jc w:val="right"/>
              <w:rPr>
                <w:rFonts w:eastAsia="Calibri"/>
                <w:szCs w:val="22"/>
                <w:lang w:eastAsia="lt-LT"/>
              </w:rPr>
            </w:pPr>
            <w:r w:rsidRPr="009A694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477E1" w14:textId="4D1C7BB7" w:rsidR="004A22DD" w:rsidRPr="00803D0A" w:rsidRDefault="004A22DD" w:rsidP="004A22DD">
            <w:pPr>
              <w:jc w:val="right"/>
              <w:rPr>
                <w:rFonts w:eastAsia="Calibri"/>
                <w:szCs w:val="22"/>
              </w:rPr>
            </w:pPr>
            <w:r w:rsidRPr="009A694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C2E9" w14:textId="4B836E5D"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D4C20" w14:textId="53B83C4D"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E152E" w14:textId="1947C6B9" w:rsidR="004A22DD" w:rsidRPr="00803D0A"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3F7056" w14:textId="0C4F3BC1" w:rsidR="004A22DD" w:rsidRPr="00803D0A" w:rsidRDefault="004A22DD" w:rsidP="004A22DD">
            <w:pPr>
              <w:jc w:val="center"/>
              <w:rPr>
                <w:rFonts w:eastAsia="Calibri"/>
              </w:rPr>
            </w:pPr>
            <w:r w:rsidRPr="009A694A">
              <w:rPr>
                <w:rFonts w:eastAsia="Calibri"/>
              </w:rPr>
              <w:t>3497-2023-9014</w:t>
            </w:r>
          </w:p>
        </w:tc>
      </w:tr>
      <w:tr w:rsidR="004A22DD" w:rsidRPr="00803D0A" w14:paraId="77E1E2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F15316"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0D6EC6" w14:textId="5597BD67" w:rsidR="004A22DD" w:rsidRPr="00803D0A" w:rsidRDefault="004A22DD" w:rsidP="004A22DD">
            <w:pPr>
              <w:rPr>
                <w:rFonts w:eastAsia="Calibri"/>
                <w:szCs w:val="22"/>
              </w:rPr>
            </w:pPr>
            <w:r w:rsidRPr="009A694A">
              <w:rPr>
                <w:rFonts w:eastAsia="Calibri"/>
                <w:szCs w:val="22"/>
              </w:rPr>
              <w:t>66AM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5F7E77" w14:textId="692F6DFC" w:rsidR="004A22DD" w:rsidRPr="00803D0A" w:rsidRDefault="004A22DD" w:rsidP="004A22DD">
            <w:pPr>
              <w:rPr>
                <w:rFonts w:eastAsia="Calibri"/>
                <w:szCs w:val="22"/>
              </w:rPr>
            </w:pPr>
            <w:r w:rsidRPr="009A694A">
              <w:rPr>
                <w:rFonts w:eastAsia="Calibri"/>
                <w:szCs w:val="22"/>
              </w:rPr>
              <w:t>Sodų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838194" w14:textId="70C0D4C0" w:rsidR="004A22DD" w:rsidRPr="00803D0A" w:rsidRDefault="004A22DD" w:rsidP="004A22DD">
            <w:pPr>
              <w:jc w:val="right"/>
              <w:rPr>
                <w:rFonts w:eastAsia="Calibri"/>
                <w:szCs w:val="22"/>
                <w:lang w:eastAsia="lt-LT"/>
              </w:rPr>
            </w:pPr>
            <w:r w:rsidRPr="009A694A">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F0F9C" w14:textId="38FA1041" w:rsidR="004A22DD" w:rsidRPr="00803D0A" w:rsidRDefault="004A22DD" w:rsidP="004A22DD">
            <w:pPr>
              <w:jc w:val="right"/>
              <w:rPr>
                <w:rFonts w:eastAsia="Calibri"/>
                <w:szCs w:val="22"/>
              </w:rPr>
            </w:pPr>
            <w:r w:rsidRPr="009A694A">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6D5D2" w14:textId="178D372F"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C6C2" w14:textId="2BBD3CB4"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E8D9" w14:textId="2DA0A714" w:rsidR="004A22DD" w:rsidRPr="00803D0A" w:rsidRDefault="004A22DD" w:rsidP="004A22DD">
            <w:pPr>
              <w:jc w:val="center"/>
              <w:rPr>
                <w:rFonts w:eastAsia="Calibri"/>
              </w:rPr>
            </w:pPr>
            <w:r w:rsidRPr="009A694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8FCE16" w14:textId="514E934A" w:rsidR="004A22DD" w:rsidRPr="00803D0A" w:rsidRDefault="004A22DD" w:rsidP="004A22DD">
            <w:pPr>
              <w:jc w:val="center"/>
              <w:rPr>
                <w:rFonts w:eastAsia="Calibri"/>
              </w:rPr>
            </w:pPr>
            <w:r w:rsidRPr="009A694A">
              <w:rPr>
                <w:rFonts w:eastAsia="Calibri"/>
              </w:rPr>
              <w:t>4400-1305-3282</w:t>
            </w:r>
          </w:p>
        </w:tc>
      </w:tr>
      <w:tr w:rsidR="004A22DD" w:rsidRPr="00803D0A" w14:paraId="753DDC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AFD848"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091182" w14:textId="0987854B" w:rsidR="004A22DD" w:rsidRPr="00803D0A" w:rsidRDefault="004A22DD" w:rsidP="004A22DD">
            <w:pPr>
              <w:rPr>
                <w:rFonts w:eastAsia="Calibri"/>
                <w:szCs w:val="22"/>
              </w:rPr>
            </w:pPr>
            <w:r w:rsidRPr="009A694A">
              <w:rPr>
                <w:rFonts w:eastAsia="Calibri"/>
                <w:szCs w:val="22"/>
              </w:rPr>
              <w:t>67AM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F1696A" w14:textId="439A6D50" w:rsidR="004A22DD" w:rsidRPr="00803D0A" w:rsidRDefault="004A22DD" w:rsidP="004A22DD">
            <w:pPr>
              <w:rPr>
                <w:rFonts w:eastAsia="Calibri"/>
                <w:szCs w:val="22"/>
              </w:rPr>
            </w:pPr>
            <w:r w:rsidRPr="009A694A">
              <w:rPr>
                <w:rFonts w:eastAsia="Calibri"/>
                <w:szCs w:val="22"/>
              </w:rPr>
              <w:t>Spartako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5E265" w14:textId="09D1E3B3" w:rsidR="004A22DD" w:rsidRPr="00803D0A" w:rsidRDefault="004A22DD" w:rsidP="004A22DD">
            <w:pPr>
              <w:jc w:val="right"/>
              <w:rPr>
                <w:rFonts w:eastAsia="Calibri"/>
                <w:szCs w:val="22"/>
                <w:lang w:eastAsia="lt-LT"/>
              </w:rPr>
            </w:pPr>
            <w:r w:rsidRPr="009A694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B2331" w14:textId="6090AF34" w:rsidR="004A22DD" w:rsidRPr="00803D0A" w:rsidRDefault="004A22DD" w:rsidP="004A22DD">
            <w:pPr>
              <w:jc w:val="right"/>
              <w:rPr>
                <w:rFonts w:eastAsia="Calibri"/>
                <w:szCs w:val="22"/>
              </w:rPr>
            </w:pPr>
            <w:r w:rsidRPr="009A694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1FB39" w14:textId="369049D0"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8D2E" w14:textId="5534B80A"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6A6C4" w14:textId="77777777" w:rsidR="004A22DD" w:rsidRDefault="004A22DD" w:rsidP="004A22DD">
            <w:pPr>
              <w:jc w:val="center"/>
              <w:rPr>
                <w:rFonts w:eastAsia="Calibri"/>
              </w:rPr>
            </w:pPr>
            <w:r w:rsidRPr="009A694A">
              <w:rPr>
                <w:rFonts w:eastAsia="Calibri"/>
              </w:rPr>
              <w:t>D</w:t>
            </w:r>
          </w:p>
          <w:p w14:paraId="4B97DE86" w14:textId="73387402" w:rsidR="004A22DD" w:rsidRPr="00803D0A" w:rsidRDefault="004A22DD" w:rsidP="004A22DD">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41A349" w14:textId="77777777" w:rsidR="004A22DD" w:rsidRPr="009A694A" w:rsidRDefault="004A22DD" w:rsidP="004A22DD">
            <w:pPr>
              <w:jc w:val="center"/>
              <w:rPr>
                <w:rFonts w:eastAsia="Calibri"/>
              </w:rPr>
            </w:pPr>
            <w:r w:rsidRPr="009A694A">
              <w:rPr>
                <w:rFonts w:eastAsia="Calibri"/>
              </w:rPr>
              <w:t>4400-2199-6656</w:t>
            </w:r>
          </w:p>
          <w:p w14:paraId="1C409918" w14:textId="4C21E350" w:rsidR="004A22DD" w:rsidRPr="00803D0A" w:rsidRDefault="004A22DD" w:rsidP="004A22DD">
            <w:pPr>
              <w:jc w:val="center"/>
              <w:rPr>
                <w:rFonts w:eastAsia="Calibri"/>
              </w:rPr>
            </w:pPr>
            <w:r w:rsidRPr="009A694A">
              <w:rPr>
                <w:rFonts w:eastAsia="Calibri"/>
              </w:rPr>
              <w:t>4400-6122-0528</w:t>
            </w:r>
          </w:p>
        </w:tc>
      </w:tr>
      <w:tr w:rsidR="004A22DD" w:rsidRPr="00803D0A" w14:paraId="48B0F50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3195A1"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626B7" w14:textId="4AE0ABF4" w:rsidR="004A22DD" w:rsidRPr="00803D0A" w:rsidRDefault="004A22DD" w:rsidP="004A22DD">
            <w:pPr>
              <w:rPr>
                <w:rFonts w:eastAsia="Calibri"/>
                <w:szCs w:val="22"/>
              </w:rPr>
            </w:pPr>
            <w:r w:rsidRPr="009A694A">
              <w:rPr>
                <w:rFonts w:eastAsia="Calibri"/>
                <w:szCs w:val="22"/>
              </w:rPr>
              <w:t>68AM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482389" w14:textId="0E3213D8" w:rsidR="004A22DD" w:rsidRPr="00803D0A" w:rsidRDefault="004A22DD" w:rsidP="004A22DD">
            <w:pPr>
              <w:rPr>
                <w:rFonts w:eastAsia="Calibri"/>
                <w:szCs w:val="22"/>
              </w:rPr>
            </w:pPr>
            <w:r w:rsidRPr="009A694A">
              <w:rPr>
                <w:rFonts w:eastAsia="Calibri"/>
                <w:szCs w:val="22"/>
              </w:rPr>
              <w:t xml:space="preserve">Sportininkų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87E535" w14:textId="758AEC4A" w:rsidR="004A22DD" w:rsidRPr="00803D0A" w:rsidRDefault="004A22DD" w:rsidP="004A22DD">
            <w:pPr>
              <w:jc w:val="right"/>
              <w:rPr>
                <w:rFonts w:eastAsia="Calibri"/>
                <w:szCs w:val="22"/>
                <w:lang w:eastAsia="lt-LT"/>
              </w:rPr>
            </w:pPr>
            <w:r w:rsidRPr="009A694A">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1030F" w14:textId="740B4A6D" w:rsidR="004A22DD" w:rsidRPr="00803D0A" w:rsidRDefault="004A22DD" w:rsidP="004A22DD">
            <w:pPr>
              <w:jc w:val="right"/>
              <w:rPr>
                <w:rFonts w:eastAsia="Calibri"/>
                <w:szCs w:val="22"/>
              </w:rPr>
            </w:pPr>
            <w:r w:rsidRPr="009A694A">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A5E" w14:textId="775B0BF1" w:rsidR="004A22DD" w:rsidRPr="00803D0A" w:rsidRDefault="004A22DD" w:rsidP="004A22DD">
            <w:pPr>
              <w:jc w:val="right"/>
              <w:rPr>
                <w:rFonts w:eastAsia="Calibri"/>
                <w:szCs w:val="22"/>
              </w:rPr>
            </w:pPr>
            <w:r w:rsidRPr="009A694A">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4AB8D" w14:textId="678579E5" w:rsidR="004A22DD" w:rsidRPr="00803D0A" w:rsidRDefault="004A22DD" w:rsidP="004A22DD">
            <w:pPr>
              <w:jc w:val="right"/>
              <w:rPr>
                <w:rFonts w:eastAsia="Calibri"/>
                <w:szCs w:val="22"/>
              </w:rPr>
            </w:pPr>
            <w:r w:rsidRPr="009A694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03FE" w14:textId="77777777" w:rsidR="004A22DD" w:rsidRDefault="004A22DD" w:rsidP="004A22DD">
            <w:pPr>
              <w:jc w:val="center"/>
              <w:rPr>
                <w:rFonts w:eastAsia="Calibri"/>
              </w:rPr>
            </w:pPr>
            <w:r w:rsidRPr="009A694A">
              <w:rPr>
                <w:rFonts w:eastAsia="Calibri"/>
              </w:rPr>
              <w:t>D</w:t>
            </w:r>
          </w:p>
          <w:p w14:paraId="35D60AED" w14:textId="580DD79A" w:rsidR="004A22DD" w:rsidRPr="00803D0A" w:rsidRDefault="004A22DD" w:rsidP="004A22DD">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E7AE38" w14:textId="77777777" w:rsidR="004A22DD" w:rsidRPr="009A694A" w:rsidRDefault="004A22DD" w:rsidP="004A22DD">
            <w:pPr>
              <w:jc w:val="center"/>
              <w:rPr>
                <w:rFonts w:eastAsia="Calibri"/>
              </w:rPr>
            </w:pPr>
            <w:r w:rsidRPr="009A694A">
              <w:rPr>
                <w:rFonts w:eastAsia="Calibri"/>
              </w:rPr>
              <w:t>3497-2029-4017</w:t>
            </w:r>
          </w:p>
          <w:p w14:paraId="6A8D4585" w14:textId="231358D6" w:rsidR="004A22DD" w:rsidRPr="00803D0A" w:rsidRDefault="004A22DD" w:rsidP="004A22DD">
            <w:pPr>
              <w:jc w:val="center"/>
              <w:rPr>
                <w:rFonts w:eastAsia="Calibri"/>
              </w:rPr>
            </w:pPr>
            <w:r w:rsidRPr="009A694A">
              <w:rPr>
                <w:rFonts w:eastAsia="Calibri"/>
              </w:rPr>
              <w:t>4400-5681-5396</w:t>
            </w:r>
          </w:p>
        </w:tc>
      </w:tr>
      <w:tr w:rsidR="004A22DD" w:rsidRPr="00803D0A" w14:paraId="0EB1A6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B4F518"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B749C" w14:textId="1C8D7EB0" w:rsidR="004A22DD" w:rsidRPr="00803D0A" w:rsidRDefault="004A22DD" w:rsidP="004A22DD">
            <w:pPr>
              <w:rPr>
                <w:rFonts w:eastAsia="Calibri"/>
                <w:szCs w:val="22"/>
              </w:rPr>
            </w:pPr>
            <w:r w:rsidRPr="00803D0A">
              <w:rPr>
                <w:rFonts w:eastAsia="Calibri"/>
                <w:szCs w:val="22"/>
              </w:rPr>
              <w:t>69AM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2544D0" w14:textId="29020063" w:rsidR="004A22DD" w:rsidRPr="00803D0A" w:rsidRDefault="004A22DD" w:rsidP="004A22DD">
            <w:pPr>
              <w:rPr>
                <w:rFonts w:eastAsia="Calibri"/>
                <w:szCs w:val="22"/>
              </w:rPr>
            </w:pPr>
            <w:r w:rsidRPr="00803D0A">
              <w:rPr>
                <w:rFonts w:eastAsia="Calibri"/>
                <w:szCs w:val="22"/>
              </w:rPr>
              <w:t>Stadiono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CDA59F" w14:textId="3AFA5833" w:rsidR="004A22DD" w:rsidRPr="00803D0A" w:rsidRDefault="004A22DD" w:rsidP="004A22DD">
            <w:pPr>
              <w:jc w:val="right"/>
              <w:rPr>
                <w:rFonts w:eastAsia="Calibri"/>
                <w:szCs w:val="22"/>
                <w:lang w:eastAsia="lt-LT"/>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7983A" w14:textId="46CA7A2E" w:rsidR="004A22DD" w:rsidRPr="00803D0A" w:rsidRDefault="004A22DD" w:rsidP="004A22DD">
            <w:pPr>
              <w:jc w:val="right"/>
              <w:rPr>
                <w:rFonts w:eastAsia="Calibri"/>
                <w:szCs w:val="22"/>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7F69D" w14:textId="78652DAF"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C9D27" w14:textId="13EC17B0"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5E33F" w14:textId="5E181A16"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CBB37D" w14:textId="68CEAABA" w:rsidR="004A22DD" w:rsidRPr="00803D0A" w:rsidRDefault="004A22DD" w:rsidP="004A22DD">
            <w:pPr>
              <w:jc w:val="center"/>
              <w:rPr>
                <w:rFonts w:eastAsia="Calibri"/>
              </w:rPr>
            </w:pPr>
            <w:r w:rsidRPr="00803D0A">
              <w:rPr>
                <w:rFonts w:eastAsia="Calibri"/>
              </w:rPr>
              <w:t>3497-2024-3016</w:t>
            </w:r>
          </w:p>
        </w:tc>
      </w:tr>
      <w:tr w:rsidR="004A22DD" w:rsidRPr="00803D0A" w14:paraId="181526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5962B0"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2BCDB6" w14:textId="3D72DFA5" w:rsidR="004A22DD" w:rsidRPr="00803D0A" w:rsidRDefault="004A22DD" w:rsidP="004A22DD">
            <w:pPr>
              <w:rPr>
                <w:rFonts w:eastAsia="Calibri"/>
                <w:szCs w:val="22"/>
              </w:rPr>
            </w:pPr>
            <w:r w:rsidRPr="00803D0A">
              <w:rPr>
                <w:rFonts w:eastAsia="Calibri"/>
                <w:szCs w:val="22"/>
              </w:rPr>
              <w:t>70AM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7F7570" w14:textId="7B7CDC8E" w:rsidR="004A22DD" w:rsidRPr="00803D0A" w:rsidRDefault="004A22DD" w:rsidP="004A22DD">
            <w:pPr>
              <w:rPr>
                <w:rFonts w:eastAsia="Calibri"/>
                <w:szCs w:val="22"/>
              </w:rPr>
            </w:pPr>
            <w:r w:rsidRPr="00803D0A">
              <w:rPr>
                <w:rFonts w:eastAsia="Calibri"/>
                <w:szCs w:val="22"/>
              </w:rPr>
              <w:t>Statybininkų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C93DF9" w14:textId="55D9CFE7" w:rsidR="004A22DD" w:rsidRPr="00803D0A" w:rsidRDefault="004A22DD" w:rsidP="004A22DD">
            <w:pPr>
              <w:jc w:val="right"/>
              <w:rPr>
                <w:rFonts w:eastAsia="Calibri"/>
                <w:szCs w:val="22"/>
                <w:lang w:eastAsia="lt-LT"/>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7610" w14:textId="2FF0FD21" w:rsidR="004A22DD" w:rsidRPr="00803D0A" w:rsidRDefault="004A22DD" w:rsidP="004A22DD">
            <w:pPr>
              <w:jc w:val="right"/>
              <w:rPr>
                <w:rFonts w:eastAsia="Calibri"/>
                <w:szCs w:val="22"/>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D2046" w14:textId="636F4118"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BFCD1" w14:textId="1A805786"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E9A2C" w14:textId="4B126E0F" w:rsidR="004A22DD" w:rsidRPr="00803D0A" w:rsidRDefault="004A22DD" w:rsidP="004A22DD">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D3EF6" w14:textId="4A23D0A2" w:rsidR="004A22DD" w:rsidRPr="00803D0A" w:rsidRDefault="004A22DD" w:rsidP="004A22DD">
            <w:pPr>
              <w:jc w:val="center"/>
              <w:rPr>
                <w:rFonts w:eastAsia="Calibri"/>
              </w:rPr>
            </w:pPr>
            <w:r w:rsidRPr="00803D0A">
              <w:rPr>
                <w:rFonts w:eastAsia="Calibri"/>
              </w:rPr>
              <w:t>3497-8018-2014</w:t>
            </w:r>
          </w:p>
        </w:tc>
      </w:tr>
      <w:tr w:rsidR="004A22DD" w:rsidRPr="00803D0A" w14:paraId="1C7929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843255"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8BE2F6" w14:textId="53EF46FE" w:rsidR="004A22DD" w:rsidRPr="00803D0A" w:rsidRDefault="004A22DD" w:rsidP="004A22DD">
            <w:pPr>
              <w:rPr>
                <w:rFonts w:eastAsia="Calibri"/>
                <w:szCs w:val="22"/>
              </w:rPr>
            </w:pPr>
            <w:r w:rsidRPr="00803D0A">
              <w:rPr>
                <w:rFonts w:eastAsia="Calibri"/>
                <w:szCs w:val="22"/>
              </w:rPr>
              <w:t>71AM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8EC96B" w14:textId="5644DAC3" w:rsidR="004A22DD" w:rsidRPr="00803D0A" w:rsidRDefault="004A22DD" w:rsidP="004A22DD">
            <w:pPr>
              <w:rPr>
                <w:rFonts w:eastAsia="Calibri"/>
                <w:szCs w:val="22"/>
              </w:rPr>
            </w:pPr>
            <w:r w:rsidRPr="00803D0A">
              <w:rPr>
                <w:rFonts w:eastAsia="Calibri"/>
                <w:szCs w:val="22"/>
              </w:rPr>
              <w:t>Storių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D1BD60" w14:textId="70672A02" w:rsidR="004A22DD" w:rsidRPr="00803D0A" w:rsidRDefault="004A22DD" w:rsidP="004A22DD">
            <w:pPr>
              <w:jc w:val="right"/>
              <w:rPr>
                <w:rFonts w:eastAsia="Calibri"/>
                <w:szCs w:val="22"/>
                <w:lang w:eastAsia="lt-LT"/>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AEBDC" w14:textId="27358A52" w:rsidR="004A22DD" w:rsidRPr="00803D0A" w:rsidRDefault="004A22DD" w:rsidP="004A22DD">
            <w:pPr>
              <w:jc w:val="right"/>
              <w:rPr>
                <w:rFonts w:eastAsia="Calibri"/>
                <w:szCs w:val="22"/>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73004" w14:textId="6F146054"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9BBCE" w14:textId="206F2FD7"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6AA12" w14:textId="43A5E82E"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776562" w14:textId="10F06231" w:rsidR="004A22DD" w:rsidRPr="00803D0A" w:rsidRDefault="004A22DD" w:rsidP="004A22DD">
            <w:pPr>
              <w:jc w:val="center"/>
              <w:rPr>
                <w:rFonts w:eastAsia="Calibri"/>
              </w:rPr>
            </w:pPr>
            <w:r w:rsidRPr="00803D0A">
              <w:rPr>
                <w:rFonts w:eastAsia="Calibri"/>
              </w:rPr>
              <w:t>4400-5092-2988</w:t>
            </w:r>
          </w:p>
        </w:tc>
      </w:tr>
      <w:tr w:rsidR="004A22DD" w:rsidRPr="00803D0A" w14:paraId="24EFFB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2EB077"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4B9BE" w14:textId="731862E3" w:rsidR="004A22DD" w:rsidRPr="00803D0A" w:rsidRDefault="004A22DD" w:rsidP="004A22DD">
            <w:pPr>
              <w:rPr>
                <w:rFonts w:eastAsia="Calibri"/>
                <w:szCs w:val="22"/>
              </w:rPr>
            </w:pPr>
            <w:r w:rsidRPr="00803D0A">
              <w:rPr>
                <w:rFonts w:eastAsia="Calibri"/>
                <w:szCs w:val="22"/>
              </w:rPr>
              <w:t>72AM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C69940" w14:textId="71F01C43" w:rsidR="004A22DD" w:rsidRPr="00803D0A" w:rsidRDefault="004A22DD" w:rsidP="004A22DD">
            <w:pPr>
              <w:rPr>
                <w:rFonts w:eastAsia="Calibri"/>
                <w:szCs w:val="22"/>
              </w:rPr>
            </w:pPr>
            <w:r w:rsidRPr="00803D0A">
              <w:rPr>
                <w:rFonts w:eastAsia="Calibri"/>
                <w:szCs w:val="22"/>
              </w:rPr>
              <w:t>Stoties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F1DD07" w14:textId="7B28AFEF" w:rsidR="004A22DD" w:rsidRPr="00803D0A" w:rsidRDefault="004A22DD" w:rsidP="004A22DD">
            <w:pPr>
              <w:jc w:val="right"/>
              <w:rPr>
                <w:rFonts w:eastAsia="Calibri"/>
                <w:szCs w:val="22"/>
                <w:lang w:eastAsia="lt-LT"/>
              </w:rPr>
            </w:pPr>
            <w:r w:rsidRPr="00803D0A">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38E7" w14:textId="06986204" w:rsidR="004A22DD" w:rsidRPr="00803D0A" w:rsidRDefault="004A22DD" w:rsidP="004A22DD">
            <w:pPr>
              <w:jc w:val="right"/>
              <w:rPr>
                <w:rFonts w:eastAsia="Calibri"/>
                <w:szCs w:val="22"/>
              </w:rPr>
            </w:pPr>
            <w:r w:rsidRPr="00803D0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8A3DA" w14:textId="364E92FC"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2A2F0" w14:textId="11E5C28C"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18245" w14:textId="62F42F76"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9F4392" w14:textId="0B8CCA5F" w:rsidR="004A22DD" w:rsidRPr="00803D0A" w:rsidRDefault="004A22DD" w:rsidP="004A22DD">
            <w:pPr>
              <w:jc w:val="center"/>
              <w:rPr>
                <w:rFonts w:eastAsia="Calibri"/>
              </w:rPr>
            </w:pPr>
            <w:r w:rsidRPr="00803D0A">
              <w:rPr>
                <w:rFonts w:eastAsia="Calibri"/>
              </w:rPr>
              <w:t>3498-3017-6012</w:t>
            </w:r>
          </w:p>
        </w:tc>
      </w:tr>
      <w:tr w:rsidR="004A22DD" w:rsidRPr="00803D0A" w14:paraId="56FF4B8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9D9C6F"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8717AE" w14:textId="2CA0A2E5" w:rsidR="004A22DD" w:rsidRPr="00803D0A" w:rsidRDefault="004A22DD" w:rsidP="004A22DD">
            <w:pPr>
              <w:rPr>
                <w:rFonts w:eastAsia="Calibri"/>
                <w:szCs w:val="22"/>
              </w:rPr>
            </w:pPr>
            <w:r w:rsidRPr="00803D0A">
              <w:rPr>
                <w:rFonts w:eastAsia="Calibri"/>
                <w:szCs w:val="22"/>
              </w:rPr>
              <w:t>73AM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A44162" w14:textId="770D4676" w:rsidR="004A22DD" w:rsidRPr="00803D0A" w:rsidRDefault="004A22DD" w:rsidP="004A22DD">
            <w:pPr>
              <w:rPr>
                <w:rFonts w:eastAsia="Calibri"/>
                <w:szCs w:val="22"/>
              </w:rPr>
            </w:pPr>
            <w:r w:rsidRPr="00803D0A">
              <w:rPr>
                <w:rFonts w:eastAsia="Calibri"/>
                <w:szCs w:val="22"/>
              </w:rPr>
              <w:t>Strazdų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6D17E9" w14:textId="00F32831" w:rsidR="004A22DD" w:rsidRPr="00803D0A" w:rsidRDefault="004A22DD" w:rsidP="004A22DD">
            <w:pPr>
              <w:jc w:val="right"/>
              <w:rPr>
                <w:rFonts w:eastAsia="Calibri"/>
                <w:szCs w:val="22"/>
                <w:lang w:eastAsia="lt-LT"/>
              </w:rPr>
            </w:pPr>
            <w:r w:rsidRPr="00803D0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AE7CF" w14:textId="03A81CAC" w:rsidR="004A22DD" w:rsidRPr="00803D0A" w:rsidRDefault="004A22DD" w:rsidP="004A22DD">
            <w:pPr>
              <w:jc w:val="right"/>
              <w:rPr>
                <w:rFonts w:eastAsia="Calibri"/>
                <w:szCs w:val="22"/>
              </w:rPr>
            </w:pPr>
            <w:r w:rsidRPr="00803D0A">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BE9D0" w14:textId="0E00CDA6" w:rsidR="004A22DD" w:rsidRPr="00803D0A" w:rsidRDefault="004A22DD" w:rsidP="004A22DD">
            <w:pPr>
              <w:jc w:val="right"/>
              <w:rPr>
                <w:rFonts w:eastAsia="Calibri"/>
                <w:szCs w:val="22"/>
              </w:rPr>
            </w:pPr>
            <w:r w:rsidRPr="00803D0A">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tcPr>
          <w:p w14:paraId="3CA57C8C" w14:textId="77777777" w:rsidR="004A22DD" w:rsidRPr="00803D0A" w:rsidRDefault="004A22DD" w:rsidP="004A22D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3A7D23D" w14:textId="177FE518"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393DA9" w14:textId="17F43F9F" w:rsidR="004A22DD" w:rsidRPr="00803D0A" w:rsidRDefault="004A22DD" w:rsidP="004A22DD">
            <w:pPr>
              <w:jc w:val="center"/>
              <w:rPr>
                <w:rFonts w:eastAsia="Calibri"/>
              </w:rPr>
            </w:pPr>
            <w:r w:rsidRPr="00803D0A">
              <w:rPr>
                <w:rFonts w:eastAsia="Calibri"/>
              </w:rPr>
              <w:t>4400-5325-8501</w:t>
            </w:r>
          </w:p>
        </w:tc>
      </w:tr>
      <w:tr w:rsidR="004A22DD" w:rsidRPr="00803D0A" w14:paraId="0A704F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00FFF7"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8679F" w14:textId="05E9D51F" w:rsidR="004A22DD" w:rsidRPr="00803D0A" w:rsidRDefault="004A22DD" w:rsidP="004A22DD">
            <w:pPr>
              <w:rPr>
                <w:rFonts w:eastAsia="Calibri"/>
                <w:szCs w:val="22"/>
              </w:rPr>
            </w:pPr>
            <w:r w:rsidRPr="00803D0A">
              <w:rPr>
                <w:rFonts w:eastAsia="Calibri"/>
                <w:szCs w:val="22"/>
              </w:rPr>
              <w:t>74AM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5BFDC8" w14:textId="33D58B0D" w:rsidR="004A22DD" w:rsidRPr="00803D0A" w:rsidRDefault="004A22DD" w:rsidP="004A22DD">
            <w:pPr>
              <w:rPr>
                <w:rFonts w:eastAsia="Calibri"/>
                <w:szCs w:val="22"/>
              </w:rPr>
            </w:pPr>
            <w:r w:rsidRPr="00803D0A">
              <w:rPr>
                <w:rFonts w:eastAsia="Calibri"/>
                <w:szCs w:val="22"/>
              </w:rPr>
              <w:t>Šaltinio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238BEB" w14:textId="2F647862" w:rsidR="004A22DD" w:rsidRPr="00803D0A" w:rsidRDefault="004A22DD" w:rsidP="004A22DD">
            <w:pPr>
              <w:jc w:val="right"/>
              <w:rPr>
                <w:rFonts w:eastAsia="Calibri"/>
                <w:szCs w:val="22"/>
                <w:lang w:eastAsia="lt-LT"/>
              </w:rPr>
            </w:pPr>
            <w:r w:rsidRPr="00803D0A">
              <w:rPr>
                <w:rFonts w:eastAsia="Calibri"/>
                <w:szCs w:val="22"/>
              </w:rPr>
              <w:t xml:space="preserve"> 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B7AEE" w14:textId="758436FF" w:rsidR="004A22DD" w:rsidRPr="00803D0A" w:rsidRDefault="004A22DD" w:rsidP="004A22DD">
            <w:pPr>
              <w:jc w:val="right"/>
              <w:rPr>
                <w:rFonts w:eastAsia="Calibri"/>
                <w:szCs w:val="22"/>
              </w:rPr>
            </w:pPr>
            <w:r w:rsidRPr="00803D0A">
              <w:rPr>
                <w:rFonts w:eastAsia="Calibri"/>
                <w:szCs w:val="22"/>
                <w:vertAlign w:val="superscript"/>
              </w:rPr>
              <w:t xml:space="preserve"> </w:t>
            </w:r>
            <w:r w:rsidRPr="00803D0A">
              <w:rPr>
                <w:rFonts w:eastAsia="Calibri"/>
                <w:szCs w:val="22"/>
              </w:rPr>
              <w:t>323</w:t>
            </w:r>
            <w:r w:rsidRPr="00803D0A">
              <w:rPr>
                <w:rStyle w:val="Puslapioinaosnuoroda"/>
                <w:rFonts w:eastAsia="Calibri"/>
                <w:szCs w:val="22"/>
              </w:rPr>
              <w:footnoteReference w:id="8"/>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7DE04" w14:textId="658DB215"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D2C54" w14:textId="7AF3DE67"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0EC67" w14:textId="77777777" w:rsidR="004A22DD" w:rsidRDefault="004A22DD" w:rsidP="004A22DD">
            <w:pPr>
              <w:jc w:val="center"/>
              <w:rPr>
                <w:rFonts w:eastAsia="Calibri"/>
              </w:rPr>
            </w:pPr>
            <w:r>
              <w:rPr>
                <w:rFonts w:eastAsia="Calibri"/>
              </w:rPr>
              <w:t>D</w:t>
            </w:r>
          </w:p>
          <w:p w14:paraId="385A4325" w14:textId="040A0C74"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3A1D32" w14:textId="77777777" w:rsidR="004A22DD" w:rsidRPr="00803D0A" w:rsidRDefault="004A22DD" w:rsidP="004A22DD">
            <w:pPr>
              <w:jc w:val="center"/>
              <w:rPr>
                <w:rFonts w:eastAsia="Calibri"/>
              </w:rPr>
            </w:pPr>
            <w:r w:rsidRPr="00803D0A">
              <w:rPr>
                <w:rFonts w:eastAsia="Calibri"/>
              </w:rPr>
              <w:t>3497-2028-8010</w:t>
            </w:r>
          </w:p>
          <w:p w14:paraId="79CEB7DB" w14:textId="687EF95A" w:rsidR="004A22DD" w:rsidRPr="00803D0A" w:rsidRDefault="004A22DD" w:rsidP="004A22DD">
            <w:pPr>
              <w:jc w:val="center"/>
              <w:rPr>
                <w:rFonts w:eastAsia="Calibri"/>
              </w:rPr>
            </w:pPr>
            <w:r w:rsidRPr="00803D0A">
              <w:rPr>
                <w:rFonts w:eastAsia="Calibri"/>
              </w:rPr>
              <w:t>4400-6120-5654</w:t>
            </w:r>
          </w:p>
        </w:tc>
      </w:tr>
      <w:tr w:rsidR="004A22DD" w:rsidRPr="00803D0A" w14:paraId="129F4A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A521EF"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38CEB" w14:textId="71B4621F" w:rsidR="004A22DD" w:rsidRPr="00803D0A" w:rsidRDefault="004A22DD" w:rsidP="004A22DD">
            <w:pPr>
              <w:rPr>
                <w:rFonts w:eastAsia="Calibri"/>
                <w:szCs w:val="22"/>
              </w:rPr>
            </w:pPr>
            <w:r w:rsidRPr="00803D0A">
              <w:rPr>
                <w:rFonts w:eastAsia="Calibri"/>
                <w:szCs w:val="22"/>
              </w:rPr>
              <w:t>75AM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11C49A" w14:textId="1F42D284" w:rsidR="004A22DD" w:rsidRPr="00803D0A" w:rsidRDefault="004A22DD" w:rsidP="004A22DD">
            <w:pPr>
              <w:rPr>
                <w:rFonts w:eastAsia="Calibri"/>
                <w:szCs w:val="22"/>
              </w:rPr>
            </w:pPr>
            <w:r w:rsidRPr="00803D0A">
              <w:rPr>
                <w:rFonts w:eastAsia="Calibri"/>
                <w:szCs w:val="22"/>
              </w:rPr>
              <w:t>Šaltupio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B00863" w14:textId="582B2D6E" w:rsidR="004A22DD" w:rsidRPr="00803D0A" w:rsidRDefault="004A22DD" w:rsidP="004A22DD">
            <w:pPr>
              <w:jc w:val="right"/>
              <w:rPr>
                <w:rFonts w:eastAsia="Calibri"/>
                <w:szCs w:val="22"/>
                <w:lang w:eastAsia="lt-LT"/>
              </w:rPr>
            </w:pPr>
            <w:r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E7988" w14:textId="0098B1B9" w:rsidR="004A22DD" w:rsidRPr="00803D0A" w:rsidRDefault="004A22DD" w:rsidP="004A22DD">
            <w:pPr>
              <w:jc w:val="right"/>
              <w:rPr>
                <w:rFonts w:eastAsia="Calibri"/>
                <w:szCs w:val="22"/>
              </w:rPr>
            </w:pPr>
            <w:r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3FC1" w14:textId="371E4666"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FB7CB" w14:textId="7BC9B427"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1D61F" w14:textId="77777777" w:rsidR="004A22DD" w:rsidRPr="00803D0A" w:rsidRDefault="004A22DD" w:rsidP="004A22DD">
            <w:pPr>
              <w:jc w:val="center"/>
              <w:rPr>
                <w:rFonts w:eastAsia="Calibri"/>
              </w:rPr>
            </w:pPr>
            <w:r w:rsidRPr="00803D0A">
              <w:rPr>
                <w:rFonts w:eastAsia="Calibri"/>
              </w:rPr>
              <w:t>C</w:t>
            </w:r>
          </w:p>
          <w:p w14:paraId="6FA032D5" w14:textId="77777777" w:rsidR="004A22DD" w:rsidRPr="00803D0A" w:rsidRDefault="004A22DD" w:rsidP="004A22DD">
            <w:pPr>
              <w:jc w:val="center"/>
              <w:rPr>
                <w:rFonts w:eastAsia="Calibri"/>
              </w:rPr>
            </w:pPr>
            <w:r w:rsidRPr="00803D0A">
              <w:rPr>
                <w:rFonts w:eastAsia="Calibri"/>
              </w:rPr>
              <w:t>D</w:t>
            </w:r>
          </w:p>
          <w:p w14:paraId="616E3ECE" w14:textId="6FCB11D5"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A4B147" w14:textId="77777777" w:rsidR="004A22DD" w:rsidRPr="00803D0A" w:rsidRDefault="004A22DD" w:rsidP="004A22DD">
            <w:pPr>
              <w:jc w:val="center"/>
              <w:rPr>
                <w:rFonts w:eastAsia="Calibri"/>
              </w:rPr>
            </w:pPr>
            <w:r w:rsidRPr="00803D0A">
              <w:rPr>
                <w:rFonts w:eastAsia="Calibri"/>
              </w:rPr>
              <w:t>4400-4104-2780</w:t>
            </w:r>
          </w:p>
          <w:p w14:paraId="3D31AF22" w14:textId="77777777" w:rsidR="004A22DD" w:rsidRPr="00803D0A" w:rsidRDefault="004A22DD" w:rsidP="004A22DD">
            <w:pPr>
              <w:jc w:val="center"/>
              <w:rPr>
                <w:rFonts w:eastAsia="Calibri"/>
              </w:rPr>
            </w:pPr>
            <w:r w:rsidRPr="00803D0A">
              <w:rPr>
                <w:rFonts w:eastAsia="Calibri"/>
              </w:rPr>
              <w:t>4400-5108-4543</w:t>
            </w:r>
          </w:p>
          <w:p w14:paraId="1E007543" w14:textId="361889FD" w:rsidR="004A22DD" w:rsidRPr="00803D0A" w:rsidRDefault="004A22DD" w:rsidP="004A22DD">
            <w:pPr>
              <w:jc w:val="center"/>
              <w:rPr>
                <w:rFonts w:eastAsia="Calibri"/>
              </w:rPr>
            </w:pPr>
            <w:r w:rsidRPr="00803D0A">
              <w:rPr>
                <w:rFonts w:eastAsia="Calibri"/>
              </w:rPr>
              <w:t>4400-5912-4556</w:t>
            </w:r>
          </w:p>
        </w:tc>
      </w:tr>
      <w:tr w:rsidR="004A22DD" w:rsidRPr="00803D0A" w14:paraId="5BC412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0594E9"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E5A7A" w14:textId="4F93C659" w:rsidR="004A22DD" w:rsidRPr="00803D0A" w:rsidRDefault="004A22DD" w:rsidP="004A22DD">
            <w:pPr>
              <w:rPr>
                <w:rFonts w:eastAsia="Calibri"/>
                <w:szCs w:val="22"/>
              </w:rPr>
            </w:pPr>
            <w:r w:rsidRPr="00803D0A">
              <w:rPr>
                <w:rFonts w:eastAsia="Calibri"/>
                <w:szCs w:val="22"/>
              </w:rPr>
              <w:t>77AM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51DE20" w14:textId="26C59A52" w:rsidR="004A22DD" w:rsidRPr="00803D0A" w:rsidRDefault="004A22DD" w:rsidP="004A22DD">
            <w:pPr>
              <w:rPr>
                <w:rFonts w:eastAsia="Calibri"/>
                <w:szCs w:val="22"/>
              </w:rPr>
            </w:pPr>
            <w:proofErr w:type="spellStart"/>
            <w:r w:rsidRPr="00803D0A">
              <w:rPr>
                <w:rFonts w:eastAsia="Calibri"/>
                <w:szCs w:val="22"/>
              </w:rPr>
              <w:t>Šepetiškių</w:t>
            </w:r>
            <w:proofErr w:type="spellEnd"/>
            <w:r w:rsidRPr="00803D0A">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C3495D" w14:textId="6417C3C9" w:rsidR="004A22DD" w:rsidRPr="00803D0A" w:rsidRDefault="004A22DD" w:rsidP="004A22DD">
            <w:pPr>
              <w:jc w:val="right"/>
              <w:rPr>
                <w:rFonts w:eastAsia="Calibri"/>
                <w:szCs w:val="22"/>
                <w:lang w:eastAsia="lt-LT"/>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26987" w14:textId="7B66A380" w:rsidR="004A22DD" w:rsidRPr="00803D0A" w:rsidRDefault="004A22DD" w:rsidP="004A22DD">
            <w:pPr>
              <w:jc w:val="right"/>
              <w:rPr>
                <w:rFonts w:eastAsia="Calibri"/>
                <w:szCs w:val="22"/>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7135E" w14:textId="0473F250"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EE73F" w14:textId="43F5116B"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A3D84" w14:textId="3440E0C7"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46E4CC" w14:textId="571A77AF" w:rsidR="004A22DD" w:rsidRPr="00803D0A" w:rsidRDefault="004A22DD" w:rsidP="004A22DD">
            <w:pPr>
              <w:jc w:val="center"/>
              <w:rPr>
                <w:rFonts w:eastAsia="Calibri"/>
              </w:rPr>
            </w:pPr>
            <w:r w:rsidRPr="00803D0A">
              <w:rPr>
                <w:rFonts w:eastAsia="Calibri"/>
              </w:rPr>
              <w:t>4400-1038-8906</w:t>
            </w:r>
          </w:p>
        </w:tc>
      </w:tr>
      <w:tr w:rsidR="004A22DD" w:rsidRPr="00803D0A" w14:paraId="2A907C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082D53"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BF7FED" w14:textId="7D21BA66" w:rsidR="004A22DD" w:rsidRPr="00803D0A" w:rsidRDefault="004A22DD" w:rsidP="004A22DD">
            <w:pPr>
              <w:rPr>
                <w:rFonts w:eastAsia="Calibri"/>
                <w:szCs w:val="22"/>
              </w:rPr>
            </w:pPr>
            <w:r w:rsidRPr="00803D0A">
              <w:rPr>
                <w:rFonts w:eastAsia="Calibri"/>
                <w:szCs w:val="22"/>
              </w:rPr>
              <w:t>78AM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9B7878" w14:textId="1253CC7C" w:rsidR="004A22DD" w:rsidRPr="00803D0A" w:rsidRDefault="004A22DD" w:rsidP="004A22DD">
            <w:pPr>
              <w:rPr>
                <w:rFonts w:eastAsia="Calibri"/>
                <w:szCs w:val="22"/>
              </w:rPr>
            </w:pPr>
            <w:r w:rsidRPr="00803D0A">
              <w:rPr>
                <w:rFonts w:eastAsia="Calibri"/>
                <w:szCs w:val="22"/>
              </w:rPr>
              <w:t>Šilelio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69777A" w14:textId="131EB19E" w:rsidR="004A22DD" w:rsidRPr="00803D0A" w:rsidRDefault="004A22DD" w:rsidP="004A22DD">
            <w:pPr>
              <w:jc w:val="right"/>
              <w:rPr>
                <w:rFonts w:eastAsia="Calibri"/>
                <w:szCs w:val="22"/>
                <w:lang w:eastAsia="lt-LT"/>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93BAB" w14:textId="19489217" w:rsidR="004A22DD" w:rsidRPr="00803D0A" w:rsidRDefault="004A22DD" w:rsidP="004A22DD">
            <w:pPr>
              <w:jc w:val="right"/>
              <w:rPr>
                <w:rFonts w:eastAsia="Calibri"/>
                <w:szCs w:val="22"/>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2D961" w14:textId="356BC097"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A11F1" w14:textId="76FF8D2C"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F0AC4" w14:textId="262DAAF1"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4CCE3A" w14:textId="417421FB" w:rsidR="004A22DD" w:rsidRPr="00803D0A" w:rsidRDefault="004A22DD" w:rsidP="004A22DD">
            <w:pPr>
              <w:jc w:val="center"/>
              <w:rPr>
                <w:rFonts w:eastAsia="Calibri"/>
              </w:rPr>
            </w:pPr>
            <w:r w:rsidRPr="00803D0A">
              <w:rPr>
                <w:rFonts w:eastAsia="Calibri"/>
              </w:rPr>
              <w:t>3495-6013-1019</w:t>
            </w:r>
          </w:p>
        </w:tc>
      </w:tr>
      <w:tr w:rsidR="004A22DD" w:rsidRPr="00803D0A" w14:paraId="55245B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0FEC49"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86803" w14:textId="3B5567CE" w:rsidR="004A22DD" w:rsidRPr="00803D0A" w:rsidRDefault="004A22DD" w:rsidP="004A22DD">
            <w:pPr>
              <w:rPr>
                <w:rFonts w:eastAsia="Calibri"/>
                <w:szCs w:val="22"/>
              </w:rPr>
            </w:pPr>
            <w:r w:rsidRPr="00803D0A">
              <w:rPr>
                <w:rFonts w:eastAsia="Calibri"/>
                <w:szCs w:val="22"/>
              </w:rPr>
              <w:t>79AM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EB1D78" w14:textId="7562BF25" w:rsidR="004A22DD" w:rsidRPr="00803D0A" w:rsidRDefault="004A22DD" w:rsidP="004A22DD">
            <w:pPr>
              <w:rPr>
                <w:rFonts w:eastAsia="Calibri"/>
                <w:szCs w:val="22"/>
              </w:rPr>
            </w:pPr>
            <w:r w:rsidRPr="00803D0A">
              <w:rPr>
                <w:rFonts w:eastAsia="Calibri"/>
                <w:szCs w:val="22"/>
              </w:rPr>
              <w:t>Šilo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D67178" w14:textId="40A24935" w:rsidR="004A22DD" w:rsidRPr="00803D0A" w:rsidRDefault="004A22DD" w:rsidP="004A22DD">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BB93A" w14:textId="0EBA12C4" w:rsidR="004A22DD" w:rsidRPr="00803D0A" w:rsidRDefault="004A22DD" w:rsidP="004A22DD">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D9520" w14:textId="137B0809"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EC92A" w14:textId="1ECC26B5"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81040" w14:textId="2298E1B6"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B41F5E" w14:textId="50B320A5" w:rsidR="004A22DD" w:rsidRPr="00803D0A" w:rsidRDefault="004A22DD" w:rsidP="004A22DD">
            <w:pPr>
              <w:jc w:val="center"/>
              <w:rPr>
                <w:rFonts w:eastAsia="Calibri"/>
              </w:rPr>
            </w:pPr>
            <w:r w:rsidRPr="00803D0A">
              <w:rPr>
                <w:rFonts w:eastAsia="Calibri"/>
              </w:rPr>
              <w:t>4400-0656-2705</w:t>
            </w:r>
          </w:p>
        </w:tc>
      </w:tr>
      <w:tr w:rsidR="004A22DD" w:rsidRPr="00803D0A" w14:paraId="16EF69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CC8022"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C7DCE" w14:textId="09D86F73" w:rsidR="004A22DD" w:rsidRPr="00803D0A" w:rsidRDefault="004A22DD" w:rsidP="004A22DD">
            <w:pPr>
              <w:rPr>
                <w:rFonts w:eastAsia="Calibri"/>
                <w:szCs w:val="22"/>
              </w:rPr>
            </w:pPr>
            <w:r w:rsidRPr="00803D0A">
              <w:rPr>
                <w:rFonts w:eastAsia="Calibri"/>
                <w:szCs w:val="22"/>
              </w:rPr>
              <w:t>80AM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531F94" w14:textId="3B6CAAA0" w:rsidR="004A22DD" w:rsidRPr="00803D0A" w:rsidRDefault="004A22DD" w:rsidP="004A22DD">
            <w:pPr>
              <w:rPr>
                <w:rFonts w:eastAsia="Calibri"/>
                <w:szCs w:val="22"/>
              </w:rPr>
            </w:pPr>
            <w:r w:rsidRPr="00803D0A">
              <w:rPr>
                <w:rFonts w:eastAsia="Calibri"/>
                <w:szCs w:val="22"/>
              </w:rPr>
              <w:t xml:space="preserve">Šilo skg.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EF3F24" w14:textId="266A59E5" w:rsidR="004A22DD" w:rsidRPr="00803D0A" w:rsidRDefault="004A22DD" w:rsidP="004A22DD">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621C4" w14:textId="0F23ABF4" w:rsidR="004A22DD" w:rsidRPr="00803D0A" w:rsidRDefault="004A22DD" w:rsidP="004A22DD">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464D" w14:textId="19F32034"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7D99C" w14:textId="39FE76BF"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3DCCA" w14:textId="0D92A573"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E9DDD1" w14:textId="6D36F15A" w:rsidR="004A22DD" w:rsidRPr="00803D0A" w:rsidRDefault="004A22DD" w:rsidP="004A22DD">
            <w:pPr>
              <w:jc w:val="center"/>
              <w:rPr>
                <w:rFonts w:eastAsia="Calibri"/>
              </w:rPr>
            </w:pPr>
            <w:r w:rsidRPr="00803D0A">
              <w:rPr>
                <w:rFonts w:eastAsia="Calibri"/>
              </w:rPr>
              <w:t>4400-0656-2656</w:t>
            </w:r>
          </w:p>
        </w:tc>
      </w:tr>
      <w:tr w:rsidR="004A22DD" w:rsidRPr="00803D0A" w14:paraId="14B379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B8C7E2"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0D6" w14:textId="7F9761B2" w:rsidR="004A22DD" w:rsidRPr="00803D0A" w:rsidRDefault="004A22DD" w:rsidP="004A22DD">
            <w:pPr>
              <w:rPr>
                <w:rFonts w:eastAsia="Calibri"/>
                <w:szCs w:val="22"/>
              </w:rPr>
            </w:pPr>
            <w:r w:rsidRPr="00803D0A">
              <w:rPr>
                <w:rFonts w:eastAsia="Calibri"/>
                <w:szCs w:val="22"/>
              </w:rPr>
              <w:t>81AM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CD95C5" w14:textId="2D3B6884" w:rsidR="004A22DD" w:rsidRPr="00803D0A" w:rsidRDefault="004A22DD" w:rsidP="004A22DD">
            <w:pPr>
              <w:rPr>
                <w:rFonts w:eastAsia="Calibri"/>
                <w:szCs w:val="22"/>
              </w:rPr>
            </w:pPr>
            <w:proofErr w:type="spellStart"/>
            <w:r w:rsidRPr="00803D0A">
              <w:rPr>
                <w:rFonts w:eastAsia="Calibri"/>
                <w:szCs w:val="22"/>
              </w:rPr>
              <w:t>Šlavės</w:t>
            </w:r>
            <w:proofErr w:type="spellEnd"/>
            <w:r w:rsidRPr="00803D0A">
              <w:rPr>
                <w:rFonts w:eastAsia="Calibri"/>
                <w:szCs w:val="22"/>
              </w:rPr>
              <w:t xml:space="preserve">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F79336" w14:textId="4267444D" w:rsidR="004A22DD" w:rsidRPr="00803D0A" w:rsidRDefault="004A22DD" w:rsidP="004A22DD">
            <w:pPr>
              <w:jc w:val="right"/>
              <w:rPr>
                <w:rFonts w:eastAsia="Calibri"/>
                <w:szCs w:val="22"/>
                <w:lang w:eastAsia="lt-LT"/>
              </w:rPr>
            </w:pPr>
            <w:r w:rsidRPr="00803D0A">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766FE" w14:textId="2EC5CF71" w:rsidR="004A22DD" w:rsidRPr="00803D0A" w:rsidRDefault="004A22DD" w:rsidP="004A22DD">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6F917" w14:textId="13018074"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A086" w14:textId="761C8634"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12539" w14:textId="4A394050"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BDCECE" w14:textId="70CA2F74" w:rsidR="004A22DD" w:rsidRPr="00803D0A" w:rsidRDefault="004A22DD" w:rsidP="004A22DD">
            <w:pPr>
              <w:jc w:val="center"/>
              <w:rPr>
                <w:rFonts w:eastAsia="Calibri"/>
              </w:rPr>
            </w:pPr>
            <w:r w:rsidRPr="00803D0A">
              <w:rPr>
                <w:rFonts w:eastAsia="Calibri"/>
              </w:rPr>
              <w:t>3497-2029-2011</w:t>
            </w:r>
          </w:p>
        </w:tc>
      </w:tr>
      <w:tr w:rsidR="004A22DD" w:rsidRPr="00803D0A" w14:paraId="39DE3E0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3C59A3"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479516" w14:textId="5BE52581" w:rsidR="004A22DD" w:rsidRPr="00803D0A" w:rsidRDefault="004A22DD" w:rsidP="004A22DD">
            <w:pPr>
              <w:rPr>
                <w:rFonts w:eastAsia="Calibri"/>
                <w:szCs w:val="22"/>
              </w:rPr>
            </w:pPr>
            <w:r w:rsidRPr="00803D0A">
              <w:rPr>
                <w:rFonts w:eastAsia="Calibri"/>
                <w:szCs w:val="22"/>
              </w:rPr>
              <w:t>82AM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2F42CA" w14:textId="2E6585D8" w:rsidR="004A22DD" w:rsidRPr="00803D0A" w:rsidRDefault="004A22DD" w:rsidP="004A22DD">
            <w:pPr>
              <w:rPr>
                <w:rFonts w:eastAsia="Calibri"/>
                <w:szCs w:val="22"/>
              </w:rPr>
            </w:pPr>
            <w:r w:rsidRPr="00803D0A">
              <w:rPr>
                <w:rFonts w:eastAsia="Calibri"/>
                <w:szCs w:val="22"/>
              </w:rPr>
              <w:t>Šventosios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21F209" w14:textId="4A5274AD" w:rsidR="004A22DD" w:rsidRPr="00803D0A" w:rsidRDefault="004A22DD" w:rsidP="004A22DD">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1505" w14:textId="02AFC4BB" w:rsidR="004A22DD" w:rsidRPr="00803D0A" w:rsidRDefault="004A22DD" w:rsidP="004A22DD">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61AD0" w14:textId="21AAD475"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67AA" w14:textId="2D7FDBBE"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E262E" w14:textId="77777777" w:rsidR="004A22DD" w:rsidRDefault="004A22DD" w:rsidP="004A22DD">
            <w:pPr>
              <w:jc w:val="center"/>
              <w:rPr>
                <w:rFonts w:eastAsia="Calibri"/>
              </w:rPr>
            </w:pPr>
            <w:r w:rsidRPr="00803D0A">
              <w:rPr>
                <w:rFonts w:eastAsia="Calibri"/>
              </w:rPr>
              <w:t>D</w:t>
            </w:r>
          </w:p>
          <w:p w14:paraId="174B63B8" w14:textId="77777777" w:rsidR="004A22DD" w:rsidRDefault="004A22DD" w:rsidP="004A22DD">
            <w:pPr>
              <w:jc w:val="center"/>
              <w:rPr>
                <w:rFonts w:eastAsia="Calibri"/>
              </w:rPr>
            </w:pPr>
            <w:r>
              <w:rPr>
                <w:rFonts w:eastAsia="Calibri"/>
              </w:rPr>
              <w:t>D</w:t>
            </w:r>
          </w:p>
          <w:p w14:paraId="423D3561" w14:textId="77777777" w:rsidR="004A22DD" w:rsidRDefault="004A22DD" w:rsidP="004A22DD">
            <w:pPr>
              <w:jc w:val="center"/>
              <w:rPr>
                <w:rFonts w:eastAsia="Calibri"/>
              </w:rPr>
            </w:pPr>
            <w:r>
              <w:rPr>
                <w:rFonts w:eastAsia="Calibri"/>
              </w:rPr>
              <w:t>D</w:t>
            </w:r>
          </w:p>
          <w:p w14:paraId="4135922B" w14:textId="77777777" w:rsidR="004A22DD" w:rsidRDefault="004A22DD" w:rsidP="004A22DD">
            <w:pPr>
              <w:jc w:val="center"/>
              <w:rPr>
                <w:rFonts w:eastAsia="Calibri"/>
              </w:rPr>
            </w:pPr>
            <w:r>
              <w:rPr>
                <w:rFonts w:eastAsia="Calibri"/>
              </w:rPr>
              <w:t>D</w:t>
            </w:r>
          </w:p>
          <w:p w14:paraId="3058D740" w14:textId="3F3563D9" w:rsidR="004A22DD" w:rsidRPr="00803D0A" w:rsidRDefault="004A22DD" w:rsidP="004A22DD">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67AB4" w14:textId="1CA62F88" w:rsidR="004A22DD" w:rsidRPr="00803D0A" w:rsidRDefault="004A22DD" w:rsidP="004A22DD">
            <w:pPr>
              <w:jc w:val="center"/>
              <w:rPr>
                <w:rFonts w:eastAsia="Calibri"/>
              </w:rPr>
            </w:pPr>
            <w:r w:rsidRPr="00803D0A">
              <w:rPr>
                <w:rFonts w:eastAsia="Calibri"/>
              </w:rPr>
              <w:t>4400-5910-7081 4400-5910-7092 4400-1315-3393 4400-0731-7668 4400-5910-7105</w:t>
            </w:r>
          </w:p>
        </w:tc>
      </w:tr>
      <w:tr w:rsidR="004A22DD" w:rsidRPr="00803D0A" w14:paraId="6D83A6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FE8F4D"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CC4102" w14:textId="22A5F4C1" w:rsidR="004A22DD" w:rsidRPr="00803D0A" w:rsidRDefault="004A22DD" w:rsidP="004A22DD">
            <w:pPr>
              <w:rPr>
                <w:rFonts w:eastAsia="Calibri"/>
                <w:szCs w:val="22"/>
              </w:rPr>
            </w:pPr>
            <w:r w:rsidRPr="00803D0A">
              <w:rPr>
                <w:rFonts w:eastAsia="Calibri"/>
                <w:szCs w:val="22"/>
              </w:rPr>
              <w:t>83AM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E6C0DE" w14:textId="6EA2AEA0" w:rsidR="004A22DD" w:rsidRPr="00803D0A" w:rsidRDefault="004A22DD" w:rsidP="004A22DD">
            <w:pPr>
              <w:rPr>
                <w:rFonts w:eastAsia="Calibri"/>
                <w:szCs w:val="22"/>
              </w:rPr>
            </w:pPr>
            <w:r w:rsidRPr="00803D0A">
              <w:rPr>
                <w:rFonts w:eastAsia="Calibri"/>
                <w:szCs w:val="22"/>
              </w:rPr>
              <w:t>Šviesos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81E801" w14:textId="3CC9AFCD" w:rsidR="004A22DD" w:rsidRPr="00803D0A" w:rsidRDefault="004A22DD" w:rsidP="004A22DD">
            <w:pPr>
              <w:jc w:val="right"/>
              <w:rPr>
                <w:rFonts w:eastAsia="Calibri"/>
                <w:szCs w:val="22"/>
                <w:lang w:eastAsia="lt-LT"/>
              </w:rPr>
            </w:pPr>
            <w:r w:rsidRPr="00803D0A">
              <w:rPr>
                <w:rFonts w:eastAsia="Calibri"/>
                <w:szCs w:val="22"/>
              </w:rPr>
              <w:t xml:space="preserve"> 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42A8" w14:textId="218E121A" w:rsidR="004A22DD" w:rsidRPr="00803D0A" w:rsidRDefault="004A22DD" w:rsidP="004A22DD">
            <w:pPr>
              <w:jc w:val="right"/>
              <w:rPr>
                <w:rFonts w:eastAsia="Calibri"/>
                <w:szCs w:val="22"/>
                <w:lang w:eastAsia="lt-LT"/>
              </w:rPr>
            </w:pPr>
            <w:r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00E22" w14:textId="1201F95F"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B05CB" w14:textId="56AE235A"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A159C" w14:textId="197701E4"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ABEBD8" w14:textId="0AA460FA" w:rsidR="004A22DD" w:rsidRPr="00803D0A" w:rsidRDefault="004A22DD" w:rsidP="004A22DD">
            <w:pPr>
              <w:jc w:val="center"/>
              <w:rPr>
                <w:rFonts w:eastAsia="Calibri"/>
              </w:rPr>
            </w:pPr>
            <w:r w:rsidRPr="00803D0A">
              <w:rPr>
                <w:rFonts w:eastAsia="Calibri"/>
              </w:rPr>
              <w:t>3498-4023-4019</w:t>
            </w:r>
          </w:p>
        </w:tc>
      </w:tr>
      <w:tr w:rsidR="004A22DD" w:rsidRPr="00803D0A" w14:paraId="18018F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86C9E4"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FC2970" w14:textId="42942D44" w:rsidR="004A22DD" w:rsidRPr="00803D0A" w:rsidRDefault="004A22DD" w:rsidP="004A22DD">
            <w:pPr>
              <w:rPr>
                <w:rFonts w:eastAsia="Calibri"/>
                <w:szCs w:val="22"/>
              </w:rPr>
            </w:pPr>
            <w:r w:rsidRPr="00803D0A">
              <w:rPr>
                <w:rFonts w:eastAsia="Calibri"/>
                <w:szCs w:val="22"/>
              </w:rPr>
              <w:t>84AM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CE8009" w14:textId="1DFC8C9E" w:rsidR="004A22DD" w:rsidRPr="00803D0A" w:rsidRDefault="004A22DD" w:rsidP="004A22DD">
            <w:pPr>
              <w:rPr>
                <w:rFonts w:eastAsia="Calibri"/>
                <w:szCs w:val="22"/>
              </w:rPr>
            </w:pPr>
            <w:r w:rsidRPr="00803D0A">
              <w:rPr>
                <w:rFonts w:eastAsia="Calibri"/>
                <w:szCs w:val="22"/>
              </w:rPr>
              <w:t>Švyturio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12A4A5" w14:textId="51A9DF45" w:rsidR="004A22DD" w:rsidRPr="00803D0A" w:rsidRDefault="004A22DD" w:rsidP="004A22DD">
            <w:pPr>
              <w:jc w:val="right"/>
              <w:rPr>
                <w:rFonts w:eastAsia="Calibri"/>
                <w:szCs w:val="22"/>
                <w:lang w:eastAsia="lt-LT"/>
              </w:rPr>
            </w:pPr>
            <w:r w:rsidRPr="00803D0A">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343CD" w14:textId="4C12A4B6" w:rsidR="004A22DD" w:rsidRPr="00803D0A" w:rsidRDefault="004A22DD" w:rsidP="004A22DD">
            <w:pPr>
              <w:jc w:val="right"/>
              <w:rPr>
                <w:rFonts w:eastAsia="Calibri"/>
                <w:szCs w:val="22"/>
                <w:lang w:eastAsia="lt-LT"/>
              </w:rPr>
            </w:pPr>
            <w:r w:rsidRPr="00803D0A">
              <w:rPr>
                <w:rFonts w:eastAsia="Calibri"/>
                <w:szCs w:val="22"/>
              </w:rPr>
              <w:t xml:space="preserve"> 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D050A" w14:textId="499972B5"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703F5" w14:textId="07D66BD0"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FB81A" w14:textId="457D024C"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B69F14" w14:textId="644A208F" w:rsidR="004A22DD" w:rsidRPr="00803D0A" w:rsidRDefault="004A22DD" w:rsidP="004A22DD">
            <w:pPr>
              <w:jc w:val="center"/>
              <w:rPr>
                <w:rFonts w:eastAsia="Calibri"/>
              </w:rPr>
            </w:pPr>
            <w:r w:rsidRPr="00803D0A">
              <w:rPr>
                <w:rFonts w:eastAsia="Calibri"/>
              </w:rPr>
              <w:t>4400-2250-8141</w:t>
            </w:r>
          </w:p>
        </w:tc>
      </w:tr>
      <w:tr w:rsidR="004A22DD" w:rsidRPr="00803D0A" w14:paraId="58A48E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F71EB1"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13701" w14:textId="677D0537" w:rsidR="004A22DD" w:rsidRPr="00803D0A" w:rsidRDefault="004A22DD" w:rsidP="004A22DD">
            <w:pPr>
              <w:rPr>
                <w:rFonts w:eastAsia="Calibri"/>
                <w:szCs w:val="22"/>
              </w:rPr>
            </w:pPr>
            <w:r w:rsidRPr="00803D0A">
              <w:rPr>
                <w:rFonts w:eastAsia="Calibri"/>
                <w:szCs w:val="22"/>
              </w:rPr>
              <w:t>85AM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87FEDF" w14:textId="5C4A6FC3" w:rsidR="004A22DD" w:rsidRPr="00803D0A" w:rsidRDefault="004A22DD" w:rsidP="004A22DD">
            <w:pPr>
              <w:rPr>
                <w:rFonts w:eastAsia="Calibri"/>
                <w:szCs w:val="22"/>
              </w:rPr>
            </w:pPr>
            <w:r w:rsidRPr="00803D0A">
              <w:rPr>
                <w:rFonts w:eastAsia="Calibri"/>
                <w:szCs w:val="22"/>
              </w:rPr>
              <w:t>Taikos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49A53A" w14:textId="746E2B25" w:rsidR="004A22DD" w:rsidRPr="00803D0A" w:rsidRDefault="004A22DD" w:rsidP="004A22DD">
            <w:pPr>
              <w:jc w:val="right"/>
              <w:rPr>
                <w:rFonts w:eastAsia="Calibri"/>
                <w:strike/>
                <w:szCs w:val="22"/>
                <w:lang w:eastAsia="lt-LT"/>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7158" w14:textId="072D28D5" w:rsidR="004A22DD" w:rsidRPr="00803D0A" w:rsidRDefault="004A22DD" w:rsidP="004A22DD">
            <w:pPr>
              <w:jc w:val="right"/>
              <w:rPr>
                <w:rFonts w:eastAsia="Calibri"/>
                <w:strike/>
                <w:szCs w:val="22"/>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1D8E" w14:textId="6AE79053"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893C" w14:textId="0AB4474D"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2961A" w14:textId="77777777" w:rsidR="004A22DD" w:rsidRPr="00803D0A" w:rsidRDefault="004A22DD" w:rsidP="004A22DD">
            <w:pPr>
              <w:jc w:val="center"/>
              <w:rPr>
                <w:rFonts w:eastAsia="Calibri"/>
              </w:rPr>
            </w:pPr>
            <w:r w:rsidRPr="00803D0A">
              <w:rPr>
                <w:rFonts w:eastAsia="Calibri"/>
              </w:rPr>
              <w:t>D</w:t>
            </w:r>
          </w:p>
          <w:p w14:paraId="03A504B8" w14:textId="77777777" w:rsidR="004A22DD" w:rsidRPr="00803D0A" w:rsidRDefault="004A22DD" w:rsidP="004A22DD">
            <w:pPr>
              <w:jc w:val="center"/>
              <w:rPr>
                <w:rFonts w:eastAsia="Calibri"/>
              </w:rPr>
            </w:pPr>
            <w:r w:rsidRPr="00803D0A">
              <w:rPr>
                <w:rFonts w:eastAsia="Calibri"/>
              </w:rPr>
              <w:t>D</w:t>
            </w:r>
          </w:p>
          <w:p w14:paraId="1C9CEDE8" w14:textId="6CB2ACD4"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62ED17" w14:textId="77777777" w:rsidR="004A22DD" w:rsidRPr="00803D0A" w:rsidRDefault="004A22DD" w:rsidP="004A22DD">
            <w:pPr>
              <w:jc w:val="center"/>
              <w:rPr>
                <w:rFonts w:eastAsia="Calibri"/>
              </w:rPr>
            </w:pPr>
            <w:r w:rsidRPr="00803D0A">
              <w:rPr>
                <w:rFonts w:eastAsia="Calibri"/>
              </w:rPr>
              <w:t>3498-3017-3018</w:t>
            </w:r>
          </w:p>
          <w:p w14:paraId="2F2E4A72" w14:textId="77777777" w:rsidR="004A22DD" w:rsidRPr="00803D0A" w:rsidRDefault="004A22DD" w:rsidP="004A22DD">
            <w:pPr>
              <w:jc w:val="center"/>
              <w:rPr>
                <w:rFonts w:eastAsia="Calibri"/>
              </w:rPr>
            </w:pPr>
            <w:r w:rsidRPr="00803D0A">
              <w:rPr>
                <w:rFonts w:eastAsia="Calibri"/>
              </w:rPr>
              <w:t>4400-2708-8651</w:t>
            </w:r>
          </w:p>
          <w:p w14:paraId="448FB877" w14:textId="1DEACF02" w:rsidR="004A22DD" w:rsidRPr="00803D0A" w:rsidRDefault="004A22DD" w:rsidP="004A22DD">
            <w:pPr>
              <w:jc w:val="center"/>
              <w:rPr>
                <w:rFonts w:eastAsia="Calibri"/>
              </w:rPr>
            </w:pPr>
            <w:r w:rsidRPr="00803D0A">
              <w:rPr>
                <w:rFonts w:eastAsia="Calibri"/>
              </w:rPr>
              <w:t>4400-4081-9516</w:t>
            </w:r>
          </w:p>
        </w:tc>
      </w:tr>
      <w:tr w:rsidR="004A22DD" w:rsidRPr="00803D0A" w14:paraId="76ACD9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F8428A"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1D6D4B" w14:textId="27EE6D31" w:rsidR="004A22DD" w:rsidRPr="00803D0A" w:rsidRDefault="004A22DD" w:rsidP="004A22DD">
            <w:pPr>
              <w:rPr>
                <w:rFonts w:eastAsia="Calibri"/>
                <w:szCs w:val="22"/>
              </w:rPr>
            </w:pPr>
            <w:r w:rsidRPr="00803D0A">
              <w:rPr>
                <w:rFonts w:eastAsia="Calibri"/>
                <w:szCs w:val="22"/>
              </w:rPr>
              <w:t>86AM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F6A2D4" w14:textId="21010EB2" w:rsidR="004A22DD" w:rsidRPr="00803D0A" w:rsidRDefault="004A22DD" w:rsidP="004A22DD">
            <w:pPr>
              <w:rPr>
                <w:rFonts w:eastAsia="Calibri"/>
                <w:szCs w:val="22"/>
              </w:rPr>
            </w:pPr>
            <w:r w:rsidRPr="00803D0A">
              <w:rPr>
                <w:rFonts w:eastAsia="Calibri"/>
                <w:szCs w:val="22"/>
              </w:rPr>
              <w:t>Tako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D1448E" w14:textId="781CCE75" w:rsidR="004A22DD" w:rsidRPr="00803D0A" w:rsidRDefault="004A22DD" w:rsidP="004A22DD">
            <w:pPr>
              <w:jc w:val="right"/>
              <w:rPr>
                <w:rFonts w:eastAsia="Calibri"/>
                <w:szCs w:val="22"/>
                <w:lang w:eastAsia="lt-LT"/>
              </w:rPr>
            </w:pPr>
            <w:r w:rsidRPr="00803D0A">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FD580" w14:textId="423736AC" w:rsidR="004A22DD" w:rsidRPr="00803D0A" w:rsidRDefault="004A22DD" w:rsidP="004A22DD">
            <w:pPr>
              <w:jc w:val="right"/>
              <w:rPr>
                <w:rFonts w:eastAsia="Calibri"/>
                <w:szCs w:val="22"/>
              </w:rPr>
            </w:pPr>
            <w:r w:rsidRPr="00803D0A">
              <w:rPr>
                <w:rFonts w:eastAsia="Calibri"/>
                <w:szCs w:val="22"/>
              </w:rPr>
              <w:t>116</w:t>
            </w:r>
            <w:r w:rsidRPr="00803D0A">
              <w:rPr>
                <w:rFonts w:eastAsia="Calibri"/>
                <w:szCs w:val="22"/>
                <w:vertAlign w:val="superscript"/>
              </w:rPr>
              <w:footnoteReference w:id="9"/>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824" w14:textId="0953F776"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E025A" w14:textId="0F371ED2"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CDEEE" w14:textId="0C946E6F"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13F0D" w14:textId="55B09A79" w:rsidR="004A22DD" w:rsidRPr="00803D0A" w:rsidRDefault="004A22DD" w:rsidP="004A22DD">
            <w:pPr>
              <w:jc w:val="center"/>
              <w:rPr>
                <w:rFonts w:eastAsia="Calibri"/>
              </w:rPr>
            </w:pPr>
            <w:r w:rsidRPr="00803D0A">
              <w:rPr>
                <w:rFonts w:eastAsia="Calibri"/>
              </w:rPr>
              <w:t>4400-2856-1582</w:t>
            </w:r>
          </w:p>
        </w:tc>
      </w:tr>
      <w:tr w:rsidR="004A22DD" w:rsidRPr="00803D0A" w14:paraId="2C8880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2D301E"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9BDF37" w14:textId="203CE370" w:rsidR="004A22DD" w:rsidRPr="00803D0A" w:rsidRDefault="004A22DD" w:rsidP="004A22DD">
            <w:pPr>
              <w:rPr>
                <w:rFonts w:eastAsia="Calibri"/>
                <w:szCs w:val="22"/>
              </w:rPr>
            </w:pPr>
            <w:r w:rsidRPr="00803D0A">
              <w:rPr>
                <w:rFonts w:eastAsia="Calibri"/>
                <w:szCs w:val="22"/>
              </w:rPr>
              <w:t>87AM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CF2589" w14:textId="753A6811" w:rsidR="004A22DD" w:rsidRPr="00803D0A" w:rsidRDefault="004A22DD" w:rsidP="004A22DD">
            <w:pPr>
              <w:rPr>
                <w:rFonts w:eastAsia="Calibri"/>
                <w:szCs w:val="22"/>
              </w:rPr>
            </w:pPr>
            <w:r w:rsidRPr="00803D0A">
              <w:rPr>
                <w:rFonts w:eastAsia="Calibri"/>
                <w:szCs w:val="22"/>
              </w:rPr>
              <w:t>Tilto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DFC978" w14:textId="7CDFC501" w:rsidR="004A22DD" w:rsidRPr="00803D0A" w:rsidRDefault="004A22DD" w:rsidP="004A22DD">
            <w:pPr>
              <w:jc w:val="right"/>
              <w:rPr>
                <w:rFonts w:eastAsia="Calibri"/>
                <w:szCs w:val="22"/>
                <w:lang w:eastAsia="lt-LT"/>
              </w:rPr>
            </w:pPr>
            <w:r w:rsidRPr="00803D0A">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0CC1E" w14:textId="1C42F7C6" w:rsidR="004A22DD" w:rsidRPr="00803D0A" w:rsidRDefault="004A22DD" w:rsidP="004A22DD">
            <w:pPr>
              <w:jc w:val="right"/>
              <w:rPr>
                <w:rFonts w:eastAsia="Calibri"/>
                <w:szCs w:val="22"/>
              </w:rPr>
            </w:pPr>
            <w:r w:rsidRPr="00803D0A">
              <w:rPr>
                <w:rFonts w:eastAsia="Calibri"/>
                <w:szCs w:val="22"/>
              </w:rPr>
              <w:t>397</w:t>
            </w:r>
            <w:r w:rsidRPr="00803D0A">
              <w:rPr>
                <w:rFonts w:eastAsia="Calibri"/>
                <w:szCs w:val="22"/>
                <w:vertAlign w:val="superscript"/>
              </w:rPr>
              <w:footnoteReference w:id="10"/>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9EB2" w14:textId="3F3FAB37"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BFFFC" w14:textId="51A171CA"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840FD" w14:textId="78688E4A"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1E69A" w14:textId="30E9109B" w:rsidR="004A22DD" w:rsidRPr="00803D0A" w:rsidRDefault="004A22DD" w:rsidP="004A22DD">
            <w:pPr>
              <w:jc w:val="center"/>
              <w:rPr>
                <w:rFonts w:eastAsia="Calibri"/>
              </w:rPr>
            </w:pPr>
            <w:r w:rsidRPr="00803D0A">
              <w:rPr>
                <w:rFonts w:eastAsia="Calibri"/>
              </w:rPr>
              <w:t>3497-8018-4014</w:t>
            </w:r>
          </w:p>
        </w:tc>
      </w:tr>
      <w:tr w:rsidR="004A22DD" w:rsidRPr="00803D0A" w14:paraId="77B2CD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BF5729"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F6F79" w14:textId="37F68E5E" w:rsidR="004A22DD" w:rsidRPr="00803D0A" w:rsidRDefault="004A22DD" w:rsidP="004A22DD">
            <w:pPr>
              <w:rPr>
                <w:rFonts w:eastAsia="Calibri"/>
                <w:szCs w:val="22"/>
              </w:rPr>
            </w:pPr>
            <w:r w:rsidRPr="00803D0A">
              <w:rPr>
                <w:rFonts w:eastAsia="Calibri"/>
                <w:szCs w:val="22"/>
              </w:rPr>
              <w:t>88AM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E45BE9" w14:textId="5CE6CC52" w:rsidR="004A22DD" w:rsidRPr="00803D0A" w:rsidRDefault="004A22DD" w:rsidP="004A22DD">
            <w:pPr>
              <w:rPr>
                <w:rFonts w:eastAsia="Calibri"/>
                <w:szCs w:val="22"/>
              </w:rPr>
            </w:pPr>
            <w:r w:rsidRPr="00803D0A">
              <w:rPr>
                <w:rFonts w:eastAsia="Calibri"/>
                <w:szCs w:val="22"/>
              </w:rPr>
              <w:t>J. Tumo-Vaižganto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A6C326" w14:textId="3CBD21F3" w:rsidR="004A22DD" w:rsidRPr="00803D0A" w:rsidRDefault="004A22DD" w:rsidP="004A22DD">
            <w:pPr>
              <w:jc w:val="right"/>
              <w:rPr>
                <w:rFonts w:eastAsia="Calibri"/>
                <w:szCs w:val="22"/>
                <w:lang w:eastAsia="lt-LT"/>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969EA" w14:textId="39C0520A" w:rsidR="004A22DD" w:rsidRPr="00803D0A" w:rsidRDefault="004A22DD" w:rsidP="004A22DD">
            <w:pPr>
              <w:jc w:val="right"/>
              <w:rPr>
                <w:rFonts w:eastAsia="Calibri"/>
                <w:szCs w:val="22"/>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0F912" w14:textId="14B39802"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FF0D2" w14:textId="2004922A"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6747E" w14:textId="36854A8D"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4FD533" w14:textId="6F2EB242" w:rsidR="004A22DD" w:rsidRPr="00803D0A" w:rsidRDefault="004A22DD" w:rsidP="004A22DD">
            <w:pPr>
              <w:jc w:val="center"/>
              <w:rPr>
                <w:rFonts w:eastAsia="Calibri"/>
              </w:rPr>
            </w:pPr>
            <w:r w:rsidRPr="00803D0A">
              <w:rPr>
                <w:rFonts w:eastAsia="Calibri"/>
              </w:rPr>
              <w:t>4400-2199-6623</w:t>
            </w:r>
          </w:p>
        </w:tc>
      </w:tr>
      <w:tr w:rsidR="004A22DD" w:rsidRPr="00803D0A" w14:paraId="5CABDC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898958"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66B5A2" w14:textId="668D834A" w:rsidR="004A22DD" w:rsidRPr="00803D0A" w:rsidRDefault="004A22DD" w:rsidP="004A22DD">
            <w:pPr>
              <w:rPr>
                <w:rFonts w:eastAsia="Calibri"/>
                <w:szCs w:val="22"/>
              </w:rPr>
            </w:pPr>
            <w:r w:rsidRPr="00803D0A">
              <w:rPr>
                <w:rFonts w:eastAsia="Calibri"/>
                <w:szCs w:val="22"/>
              </w:rPr>
              <w:t>89AM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52D853" w14:textId="406F664A" w:rsidR="004A22DD" w:rsidRPr="00803D0A" w:rsidRDefault="004A22DD" w:rsidP="004A22DD">
            <w:pPr>
              <w:rPr>
                <w:rFonts w:eastAsia="Calibri"/>
                <w:szCs w:val="22"/>
              </w:rPr>
            </w:pPr>
            <w:r w:rsidRPr="00803D0A">
              <w:rPr>
                <w:rFonts w:eastAsia="Calibri"/>
                <w:szCs w:val="22"/>
              </w:rPr>
              <w:t>Ukmergės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41C523" w14:textId="6D20B4D4" w:rsidR="004A22DD" w:rsidRPr="00803D0A" w:rsidRDefault="004A22DD" w:rsidP="004A22DD">
            <w:pPr>
              <w:jc w:val="right"/>
              <w:rPr>
                <w:rFonts w:eastAsia="Calibri"/>
                <w:szCs w:val="22"/>
                <w:lang w:eastAsia="lt-LT"/>
              </w:rPr>
            </w:pPr>
            <w:r w:rsidRPr="00803D0A">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4B985" w14:textId="3E4DA4EB" w:rsidR="004A22DD" w:rsidRPr="00803D0A" w:rsidRDefault="004A22DD" w:rsidP="004A22DD">
            <w:pPr>
              <w:jc w:val="right"/>
              <w:rPr>
                <w:rFonts w:eastAsia="Calibri"/>
                <w:szCs w:val="22"/>
              </w:rPr>
            </w:pPr>
            <w:r w:rsidRPr="00803D0A">
              <w:rPr>
                <w:rFonts w:eastAsia="Calibri"/>
                <w:szCs w:val="22"/>
              </w:rPr>
              <w:t xml:space="preserve"> 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DC2B6" w14:textId="3906642D"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39E14" w14:textId="716A3853"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44D91" w14:textId="79574125"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908785" w14:textId="606ABA9E" w:rsidR="004A22DD" w:rsidRPr="00803D0A" w:rsidRDefault="004A22DD" w:rsidP="004A22DD">
            <w:pPr>
              <w:jc w:val="center"/>
              <w:rPr>
                <w:rFonts w:eastAsia="Calibri"/>
              </w:rPr>
            </w:pPr>
            <w:r w:rsidRPr="00803D0A">
              <w:rPr>
                <w:rFonts w:eastAsia="Calibri"/>
              </w:rPr>
              <w:t>4400-2199-6634</w:t>
            </w:r>
          </w:p>
        </w:tc>
      </w:tr>
      <w:tr w:rsidR="004A22DD" w:rsidRPr="00803D0A" w14:paraId="35906CE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490669"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7CEB3" w14:textId="28C527DC" w:rsidR="004A22DD" w:rsidRPr="00803D0A" w:rsidRDefault="004A22DD" w:rsidP="004A22DD">
            <w:pPr>
              <w:rPr>
                <w:rFonts w:eastAsia="Calibri"/>
                <w:szCs w:val="22"/>
              </w:rPr>
            </w:pPr>
            <w:r w:rsidRPr="00803D0A">
              <w:rPr>
                <w:rFonts w:eastAsia="Calibri"/>
                <w:szCs w:val="22"/>
              </w:rPr>
              <w:t>90AM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1179B9" w14:textId="6EA87653" w:rsidR="004A22DD" w:rsidRPr="00803D0A" w:rsidRDefault="004A22DD" w:rsidP="004A22DD">
            <w:pPr>
              <w:rPr>
                <w:rFonts w:eastAsia="Calibri"/>
                <w:szCs w:val="22"/>
              </w:rPr>
            </w:pPr>
            <w:r w:rsidRPr="00803D0A">
              <w:rPr>
                <w:rFonts w:eastAsia="Calibri"/>
                <w:szCs w:val="22"/>
              </w:rPr>
              <w:t>Vairuotojų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7A01A" w14:textId="01FC719B" w:rsidR="004A22DD" w:rsidRPr="00803D0A" w:rsidRDefault="004A22DD" w:rsidP="004A22DD">
            <w:pPr>
              <w:jc w:val="right"/>
              <w:rPr>
                <w:rFonts w:eastAsia="Calibri"/>
                <w:szCs w:val="22"/>
                <w:lang w:eastAsia="lt-LT"/>
              </w:rPr>
            </w:pPr>
            <w:r w:rsidRPr="00803D0A">
              <w:rPr>
                <w:rFonts w:eastAsia="Calibri"/>
                <w:szCs w:val="22"/>
              </w:rPr>
              <w:t xml:space="preserve"> 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5BC85" w14:textId="0C4F4872" w:rsidR="004A22DD" w:rsidRPr="00803D0A" w:rsidRDefault="004A22DD" w:rsidP="004A22DD">
            <w:pPr>
              <w:jc w:val="right"/>
              <w:rPr>
                <w:rFonts w:eastAsia="Calibri"/>
                <w:szCs w:val="22"/>
              </w:rPr>
            </w:pPr>
            <w:r w:rsidRPr="00803D0A">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E0132" w14:textId="49D63AFC"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D4EC" w14:textId="67EEF957"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54204" w14:textId="1FEF2290"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7CF3" w14:textId="0E20A4BA" w:rsidR="004A22DD" w:rsidRPr="00803D0A" w:rsidRDefault="004A22DD" w:rsidP="004A22DD">
            <w:pPr>
              <w:jc w:val="center"/>
              <w:rPr>
                <w:rFonts w:eastAsia="Calibri"/>
              </w:rPr>
            </w:pPr>
            <w:r w:rsidRPr="00803D0A">
              <w:rPr>
                <w:rFonts w:eastAsia="Calibri"/>
              </w:rPr>
              <w:t>3498-4023-2013</w:t>
            </w:r>
          </w:p>
        </w:tc>
      </w:tr>
      <w:tr w:rsidR="004A22DD" w:rsidRPr="00803D0A" w14:paraId="59A039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AE2EEA"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4A7072" w14:textId="096FDEC3" w:rsidR="004A22DD" w:rsidRPr="00803D0A" w:rsidRDefault="004A22DD" w:rsidP="004A22DD">
            <w:pPr>
              <w:rPr>
                <w:rFonts w:eastAsia="Calibri"/>
                <w:szCs w:val="22"/>
              </w:rPr>
            </w:pPr>
            <w:r w:rsidRPr="00803D0A">
              <w:rPr>
                <w:rFonts w:eastAsia="Calibri"/>
                <w:szCs w:val="22"/>
              </w:rPr>
              <w:t>91AM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C88A0E" w14:textId="544ABCC5" w:rsidR="004A22DD" w:rsidRPr="00803D0A" w:rsidRDefault="004A22DD" w:rsidP="004A22DD">
            <w:pPr>
              <w:rPr>
                <w:rFonts w:eastAsia="Calibri"/>
                <w:szCs w:val="22"/>
              </w:rPr>
            </w:pPr>
            <w:r w:rsidRPr="00803D0A">
              <w:rPr>
                <w:rFonts w:eastAsia="Calibri"/>
                <w:szCs w:val="22"/>
              </w:rPr>
              <w:t>M. Valančiaus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4E263" w14:textId="636502D5" w:rsidR="004A22DD" w:rsidRPr="00803D0A" w:rsidRDefault="004A22DD" w:rsidP="004A22DD">
            <w:pPr>
              <w:jc w:val="right"/>
              <w:rPr>
                <w:rFonts w:eastAsia="Calibri"/>
                <w:szCs w:val="22"/>
                <w:lang w:eastAsia="lt-LT"/>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DC101" w14:textId="3A429A4F" w:rsidR="004A22DD" w:rsidRPr="00803D0A" w:rsidRDefault="004A22DD" w:rsidP="004A22DD">
            <w:pPr>
              <w:jc w:val="right"/>
              <w:rPr>
                <w:rFonts w:eastAsia="Calibri"/>
                <w:szCs w:val="22"/>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F4AA" w14:textId="6D9255AA"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40B86" w14:textId="27323EDC"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B17EE" w14:textId="67588DA8"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51CFDE" w14:textId="58DA8DA2" w:rsidR="004A22DD" w:rsidRPr="00803D0A" w:rsidRDefault="004A22DD" w:rsidP="004A22DD">
            <w:pPr>
              <w:jc w:val="center"/>
              <w:rPr>
                <w:rFonts w:eastAsia="Calibri"/>
              </w:rPr>
            </w:pPr>
            <w:r w:rsidRPr="00803D0A">
              <w:rPr>
                <w:rFonts w:eastAsia="Calibri"/>
              </w:rPr>
              <w:t>3497-2030-1012</w:t>
            </w:r>
          </w:p>
        </w:tc>
      </w:tr>
      <w:tr w:rsidR="004A22DD" w:rsidRPr="00803D0A" w14:paraId="2A4C6A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C283DA"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93656" w14:textId="4125D585" w:rsidR="004A22DD" w:rsidRPr="00803D0A" w:rsidRDefault="004A22DD" w:rsidP="004A22DD">
            <w:pPr>
              <w:rPr>
                <w:rFonts w:eastAsia="Calibri"/>
                <w:szCs w:val="22"/>
              </w:rPr>
            </w:pPr>
            <w:r w:rsidRPr="00803D0A">
              <w:rPr>
                <w:rFonts w:eastAsia="Calibri"/>
                <w:szCs w:val="22"/>
              </w:rPr>
              <w:t>92AM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B649B3" w14:textId="540B106B" w:rsidR="004A22DD" w:rsidRPr="00803D0A" w:rsidRDefault="004A22DD" w:rsidP="004A22DD">
            <w:pPr>
              <w:rPr>
                <w:rFonts w:eastAsia="Calibri"/>
                <w:szCs w:val="22"/>
              </w:rPr>
            </w:pPr>
            <w:r w:rsidRPr="00803D0A">
              <w:rPr>
                <w:rFonts w:eastAsia="Calibri"/>
                <w:szCs w:val="22"/>
              </w:rPr>
              <w:t>Valaukio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36244F" w14:textId="55C5E0E2" w:rsidR="004A22DD" w:rsidRPr="00803D0A" w:rsidRDefault="004A22DD" w:rsidP="004A22DD">
            <w:pPr>
              <w:jc w:val="right"/>
              <w:rPr>
                <w:rFonts w:eastAsia="Calibri"/>
                <w:szCs w:val="22"/>
                <w:lang w:eastAsia="lt-LT"/>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9ABB" w14:textId="7A6C1A92" w:rsidR="004A22DD" w:rsidRPr="00803D0A" w:rsidRDefault="004A22DD" w:rsidP="004A22DD">
            <w:pPr>
              <w:jc w:val="right"/>
              <w:rPr>
                <w:rFonts w:eastAsia="Calibri"/>
                <w:szCs w:val="22"/>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BBBF8" w14:textId="782BE3FD"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6F03C" w14:textId="28B48EBB"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B1127" w14:textId="3BB1C164"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BDD976" w14:textId="2E57F1ED" w:rsidR="004A22DD" w:rsidRPr="00803D0A" w:rsidRDefault="004A22DD" w:rsidP="004A22DD">
            <w:pPr>
              <w:jc w:val="center"/>
              <w:rPr>
                <w:rFonts w:eastAsia="Calibri"/>
              </w:rPr>
            </w:pPr>
            <w:r w:rsidRPr="00803D0A">
              <w:rPr>
                <w:rFonts w:eastAsia="Calibri"/>
              </w:rPr>
              <w:t>4400-5346-8865</w:t>
            </w:r>
          </w:p>
        </w:tc>
      </w:tr>
      <w:tr w:rsidR="004A22DD" w:rsidRPr="00EA616C" w14:paraId="4C7D02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B08389" w14:textId="77777777" w:rsidR="004A22DD" w:rsidRPr="00A04896"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2F7A3" w14:textId="44AA177A" w:rsidR="004A22DD" w:rsidRPr="00A04896" w:rsidRDefault="004A22DD" w:rsidP="004A22DD">
            <w:pPr>
              <w:rPr>
                <w:rFonts w:eastAsia="Calibri"/>
                <w:szCs w:val="22"/>
              </w:rPr>
            </w:pPr>
            <w:r w:rsidRPr="00A04896">
              <w:rPr>
                <w:rFonts w:eastAsia="Calibri"/>
                <w:szCs w:val="22"/>
              </w:rPr>
              <w:t>93AM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D2EC06" w14:textId="3A401C34" w:rsidR="004A22DD" w:rsidRPr="00A04896" w:rsidRDefault="004A22DD" w:rsidP="004A22DD">
            <w:pPr>
              <w:rPr>
                <w:rFonts w:eastAsia="Calibri"/>
                <w:szCs w:val="22"/>
              </w:rPr>
            </w:pPr>
            <w:r w:rsidRPr="00A04896">
              <w:rPr>
                <w:rFonts w:eastAsia="Calibri"/>
                <w:szCs w:val="22"/>
              </w:rPr>
              <w:t>Versmės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B58AC9" w14:textId="7821DAAB" w:rsidR="004A22DD" w:rsidRPr="00A04896" w:rsidRDefault="004A22DD" w:rsidP="004A22DD">
            <w:pPr>
              <w:jc w:val="right"/>
              <w:rPr>
                <w:rFonts w:eastAsia="Calibri"/>
                <w:szCs w:val="22"/>
                <w:lang w:eastAsia="lt-LT"/>
              </w:rPr>
            </w:pPr>
            <w:r w:rsidRPr="00A04896">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E403" w14:textId="2BD1BB9B" w:rsidR="004A22DD" w:rsidRPr="00A04896" w:rsidRDefault="004A22DD" w:rsidP="004A22DD">
            <w:pPr>
              <w:jc w:val="right"/>
              <w:rPr>
                <w:rFonts w:eastAsia="Calibri"/>
                <w:szCs w:val="22"/>
                <w:lang w:eastAsia="lt-LT"/>
              </w:rPr>
            </w:pPr>
            <w:r w:rsidRPr="00A04896">
              <w:rPr>
                <w:rFonts w:eastAsia="Calibri"/>
                <w:szCs w:val="22"/>
                <w:lang w:eastAsia="lt-LT"/>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D1A43" w14:textId="13C712AA" w:rsidR="004A22DD" w:rsidRPr="00A04896" w:rsidRDefault="004A22DD" w:rsidP="004A22DD">
            <w:pPr>
              <w:jc w:val="right"/>
              <w:rPr>
                <w:rFonts w:eastAsia="Calibri"/>
                <w:szCs w:val="22"/>
              </w:rPr>
            </w:pPr>
            <w:r w:rsidRPr="00A048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5531C" w14:textId="10A9656E" w:rsidR="004A22DD" w:rsidRPr="00A04896" w:rsidRDefault="004A22DD" w:rsidP="004A22DD">
            <w:pPr>
              <w:jc w:val="right"/>
              <w:rPr>
                <w:rFonts w:eastAsia="Calibri"/>
                <w:szCs w:val="22"/>
              </w:rPr>
            </w:pPr>
            <w:r w:rsidRPr="00A048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219AF" w14:textId="481AE7AE" w:rsidR="004A22DD" w:rsidRPr="00A04896" w:rsidRDefault="004A22DD" w:rsidP="004A22DD">
            <w:pPr>
              <w:jc w:val="center"/>
              <w:rPr>
                <w:rFonts w:eastAsia="Calibri"/>
              </w:rPr>
            </w:pPr>
            <w:r w:rsidRPr="00A0489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A03778" w14:textId="1258D8E8" w:rsidR="004A22DD" w:rsidRPr="00A04896" w:rsidRDefault="004A22DD" w:rsidP="004A22DD">
            <w:pPr>
              <w:jc w:val="center"/>
              <w:rPr>
                <w:rFonts w:eastAsia="Calibri"/>
              </w:rPr>
            </w:pPr>
            <w:r w:rsidRPr="00A04896">
              <w:rPr>
                <w:rFonts w:eastAsia="Calibri"/>
              </w:rPr>
              <w:t>4400-6435-9391</w:t>
            </w:r>
          </w:p>
        </w:tc>
      </w:tr>
      <w:tr w:rsidR="004A22DD" w:rsidRPr="00803D0A" w14:paraId="7676EE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C9AE32"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CAE4C" w14:textId="2ECD1155" w:rsidR="004A22DD" w:rsidRPr="00803D0A" w:rsidRDefault="004A22DD" w:rsidP="004A22DD">
            <w:pPr>
              <w:rPr>
                <w:rFonts w:eastAsia="Calibri"/>
                <w:szCs w:val="22"/>
              </w:rPr>
            </w:pPr>
            <w:r w:rsidRPr="00803D0A">
              <w:rPr>
                <w:rFonts w:eastAsia="Calibri"/>
                <w:szCs w:val="22"/>
              </w:rPr>
              <w:t>94AM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277672" w14:textId="0E6D7363" w:rsidR="004A22DD" w:rsidRPr="00803D0A" w:rsidRDefault="004A22DD" w:rsidP="004A22DD">
            <w:pPr>
              <w:rPr>
                <w:rFonts w:eastAsia="Calibri"/>
                <w:szCs w:val="22"/>
              </w:rPr>
            </w:pPr>
            <w:r w:rsidRPr="00803D0A">
              <w:rPr>
                <w:rFonts w:eastAsia="Calibri"/>
                <w:szCs w:val="22"/>
              </w:rPr>
              <w:t>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F7CF47" w14:textId="7B8F7698" w:rsidR="004A22DD" w:rsidRPr="00803D0A" w:rsidRDefault="004A22DD" w:rsidP="004A22DD">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A4CB" w14:textId="40115ED7" w:rsidR="004A22DD" w:rsidRPr="00803D0A" w:rsidRDefault="004A22DD" w:rsidP="004A22DD">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9DCF5" w14:textId="6EAE9E9B"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E7B58" w14:textId="0BFBCF76"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A8622" w14:textId="77777777" w:rsidR="004A22DD" w:rsidRPr="00803D0A" w:rsidRDefault="004A22DD" w:rsidP="004A22DD">
            <w:pPr>
              <w:jc w:val="center"/>
              <w:rPr>
                <w:rFonts w:eastAsia="Calibri"/>
              </w:rPr>
            </w:pPr>
            <w:r w:rsidRPr="00803D0A">
              <w:rPr>
                <w:rFonts w:eastAsia="Calibri"/>
              </w:rPr>
              <w:t>C</w:t>
            </w:r>
          </w:p>
          <w:p w14:paraId="3277C4A8" w14:textId="18289BEC" w:rsidR="004A22DD" w:rsidRPr="00803D0A" w:rsidRDefault="004A22DD" w:rsidP="004A22DD">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DFEC94" w14:textId="77777777" w:rsidR="004A22DD" w:rsidRPr="00803D0A" w:rsidRDefault="004A22DD" w:rsidP="004A22DD">
            <w:pPr>
              <w:jc w:val="center"/>
              <w:rPr>
                <w:rFonts w:eastAsia="Calibri"/>
              </w:rPr>
            </w:pPr>
            <w:r w:rsidRPr="00803D0A">
              <w:rPr>
                <w:rFonts w:eastAsia="Calibri"/>
              </w:rPr>
              <w:t>4400-3207-8643</w:t>
            </w:r>
          </w:p>
          <w:p w14:paraId="61C24FA9" w14:textId="2483C900" w:rsidR="004A22DD" w:rsidRPr="00803D0A" w:rsidRDefault="004A22DD" w:rsidP="004A22DD">
            <w:pPr>
              <w:jc w:val="center"/>
              <w:rPr>
                <w:rFonts w:eastAsia="Calibri"/>
              </w:rPr>
            </w:pPr>
            <w:r w:rsidRPr="00803D0A">
              <w:rPr>
                <w:rFonts w:eastAsia="Calibri"/>
              </w:rPr>
              <w:t>4400-2075-1477</w:t>
            </w:r>
          </w:p>
        </w:tc>
      </w:tr>
      <w:tr w:rsidR="004A22DD" w:rsidRPr="00A04896" w14:paraId="539C780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B5B640" w14:textId="77777777" w:rsidR="004A22DD" w:rsidRPr="00A04896"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1D90BE" w14:textId="442558B3" w:rsidR="004A22DD" w:rsidRPr="00A04896" w:rsidRDefault="004A22DD" w:rsidP="004A22DD">
            <w:pPr>
              <w:rPr>
                <w:rFonts w:eastAsia="Calibri"/>
                <w:szCs w:val="22"/>
              </w:rPr>
            </w:pPr>
            <w:r w:rsidRPr="00A04896">
              <w:rPr>
                <w:rFonts w:eastAsia="Calibri"/>
                <w:szCs w:val="22"/>
              </w:rPr>
              <w:t>95AM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46742F" w14:textId="19B9CFAF" w:rsidR="004A22DD" w:rsidRPr="00A04896" w:rsidRDefault="004A22DD" w:rsidP="004A22DD">
            <w:pPr>
              <w:rPr>
                <w:rFonts w:eastAsia="Calibri"/>
                <w:szCs w:val="22"/>
              </w:rPr>
            </w:pPr>
            <w:r w:rsidRPr="00A04896">
              <w:rPr>
                <w:rFonts w:eastAsia="Calibri"/>
                <w:szCs w:val="22"/>
              </w:rPr>
              <w:t>Vilties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E3FA86" w14:textId="10486DB6" w:rsidR="004A22DD" w:rsidRPr="00A04896" w:rsidRDefault="004A22DD" w:rsidP="004A22DD">
            <w:pPr>
              <w:jc w:val="right"/>
              <w:rPr>
                <w:rFonts w:eastAsia="Calibri"/>
                <w:szCs w:val="22"/>
                <w:lang w:eastAsia="lt-LT"/>
              </w:rPr>
            </w:pPr>
            <w:r w:rsidRPr="00A04896">
              <w:rPr>
                <w:rFonts w:eastAsia="Calibri"/>
                <w:szCs w:val="22"/>
              </w:rPr>
              <w:t xml:space="preserve"> 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EE383" w14:textId="7A5D7540" w:rsidR="004A22DD" w:rsidRPr="00A04896" w:rsidRDefault="004A22DD" w:rsidP="004A22DD">
            <w:pPr>
              <w:jc w:val="right"/>
              <w:rPr>
                <w:rFonts w:eastAsia="Calibri"/>
                <w:szCs w:val="22"/>
                <w:lang w:eastAsia="lt-LT"/>
              </w:rPr>
            </w:pPr>
            <w:r w:rsidRPr="00A04896">
              <w:rPr>
                <w:rFonts w:eastAsia="Calibri"/>
                <w:szCs w:val="22"/>
              </w:rPr>
              <w:t xml:space="preserve"> 534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AE3BE" w14:textId="2BE35BDA" w:rsidR="004A22DD" w:rsidRPr="00A04896" w:rsidRDefault="004A22DD" w:rsidP="004A22DD">
            <w:pPr>
              <w:jc w:val="right"/>
              <w:rPr>
                <w:rFonts w:eastAsia="Calibri"/>
                <w:szCs w:val="22"/>
              </w:rPr>
            </w:pPr>
            <w:r w:rsidRPr="00A048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FD0FA" w14:textId="702C78C4" w:rsidR="004A22DD" w:rsidRPr="00A04896" w:rsidRDefault="004A22DD" w:rsidP="004A22DD">
            <w:pPr>
              <w:jc w:val="right"/>
              <w:rPr>
                <w:rFonts w:eastAsia="Calibri"/>
                <w:szCs w:val="22"/>
              </w:rPr>
            </w:pPr>
            <w:r w:rsidRPr="00A048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D5871" w14:textId="77777777" w:rsidR="004A22DD" w:rsidRPr="00A04896" w:rsidRDefault="004A22DD" w:rsidP="004A22DD">
            <w:pPr>
              <w:jc w:val="center"/>
              <w:rPr>
                <w:rFonts w:eastAsia="Calibri"/>
              </w:rPr>
            </w:pPr>
            <w:r w:rsidRPr="00A04896">
              <w:rPr>
                <w:rFonts w:eastAsia="Calibri"/>
              </w:rPr>
              <w:t>D</w:t>
            </w:r>
          </w:p>
          <w:p w14:paraId="5B4108AB" w14:textId="1936B8F3" w:rsidR="004A22DD" w:rsidRPr="00A04896" w:rsidRDefault="004A22DD" w:rsidP="004A22DD">
            <w:pPr>
              <w:jc w:val="center"/>
              <w:rPr>
                <w:rFonts w:eastAsia="Calibri"/>
              </w:rPr>
            </w:pPr>
            <w:r w:rsidRPr="00A0489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E7B7B" w14:textId="77777777" w:rsidR="004A22DD" w:rsidRPr="00A04896" w:rsidRDefault="004A22DD" w:rsidP="004A22DD">
            <w:pPr>
              <w:jc w:val="center"/>
              <w:rPr>
                <w:rFonts w:eastAsia="Calibri"/>
              </w:rPr>
            </w:pPr>
            <w:r w:rsidRPr="00A04896">
              <w:rPr>
                <w:rFonts w:eastAsia="Calibri"/>
              </w:rPr>
              <w:t>3495-6012-9011</w:t>
            </w:r>
          </w:p>
          <w:p w14:paraId="68F68014" w14:textId="6943EA8F" w:rsidR="004A22DD" w:rsidRPr="00A04896" w:rsidRDefault="004A22DD" w:rsidP="004A22DD">
            <w:pPr>
              <w:jc w:val="center"/>
              <w:rPr>
                <w:rFonts w:eastAsia="Calibri"/>
              </w:rPr>
            </w:pPr>
            <w:r w:rsidRPr="00A04896">
              <w:rPr>
                <w:rFonts w:eastAsia="Calibri"/>
              </w:rPr>
              <w:t>4400-6435-9468</w:t>
            </w:r>
          </w:p>
        </w:tc>
      </w:tr>
      <w:tr w:rsidR="004A22DD" w:rsidRPr="00803D0A" w14:paraId="03370F8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B65D12"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1D46EB" w14:textId="6F5443FF" w:rsidR="004A22DD" w:rsidRPr="00803D0A" w:rsidRDefault="004A22DD" w:rsidP="004A22DD">
            <w:pPr>
              <w:rPr>
                <w:rFonts w:eastAsia="Calibri"/>
                <w:szCs w:val="22"/>
              </w:rPr>
            </w:pPr>
            <w:r w:rsidRPr="00803D0A">
              <w:rPr>
                <w:rFonts w:eastAsia="Calibri"/>
                <w:szCs w:val="22"/>
              </w:rPr>
              <w:t>96AM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3674DF" w14:textId="3276C256" w:rsidR="004A22DD" w:rsidRPr="00803D0A" w:rsidRDefault="004A22DD" w:rsidP="004A22DD">
            <w:pPr>
              <w:rPr>
                <w:rFonts w:eastAsia="Calibri"/>
                <w:szCs w:val="22"/>
              </w:rPr>
            </w:pPr>
            <w:r w:rsidRPr="00803D0A">
              <w:rPr>
                <w:rFonts w:eastAsia="Calibri"/>
                <w:szCs w:val="22"/>
              </w:rPr>
              <w:t>Vytauto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2E5E23" w14:textId="4E71A380" w:rsidR="004A22DD" w:rsidRPr="00803D0A" w:rsidRDefault="004A22DD" w:rsidP="004A22DD">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375C" w14:textId="52120C0B" w:rsidR="004A22DD" w:rsidRPr="00803D0A" w:rsidRDefault="004A22DD" w:rsidP="004A22DD">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ABAC" w14:textId="4C6C7CC2"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CADC" w14:textId="526DA68F"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BB99C" w14:textId="77777777" w:rsidR="004A22DD" w:rsidRDefault="004A22DD" w:rsidP="004A22DD">
            <w:pPr>
              <w:jc w:val="center"/>
              <w:rPr>
                <w:rFonts w:eastAsia="Calibri"/>
              </w:rPr>
            </w:pPr>
            <w:r w:rsidRPr="00803D0A">
              <w:rPr>
                <w:rFonts w:eastAsia="Calibri"/>
              </w:rPr>
              <w:t>D</w:t>
            </w:r>
          </w:p>
          <w:p w14:paraId="60FC53C9" w14:textId="77777777" w:rsidR="004A22DD" w:rsidRDefault="004A22DD" w:rsidP="004A22DD">
            <w:pPr>
              <w:jc w:val="center"/>
              <w:rPr>
                <w:rFonts w:eastAsia="Calibri"/>
              </w:rPr>
            </w:pPr>
            <w:r>
              <w:rPr>
                <w:rFonts w:eastAsia="Calibri"/>
              </w:rPr>
              <w:t>D</w:t>
            </w:r>
          </w:p>
          <w:p w14:paraId="7BCF50E8" w14:textId="4B27361D" w:rsidR="004A22DD" w:rsidRPr="00803D0A" w:rsidRDefault="004A22DD" w:rsidP="004A22DD">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E6D623" w14:textId="77777777" w:rsidR="004A22DD" w:rsidRPr="00803D0A" w:rsidRDefault="004A22DD" w:rsidP="004A22DD">
            <w:pPr>
              <w:jc w:val="center"/>
              <w:rPr>
                <w:rFonts w:eastAsia="Calibri"/>
              </w:rPr>
            </w:pPr>
            <w:r w:rsidRPr="00803D0A">
              <w:rPr>
                <w:rFonts w:eastAsia="Calibri"/>
              </w:rPr>
              <w:t>4400-6078-7868</w:t>
            </w:r>
          </w:p>
          <w:p w14:paraId="44B1C71E" w14:textId="77777777" w:rsidR="004A22DD" w:rsidRPr="00803D0A" w:rsidRDefault="004A22DD" w:rsidP="004A22DD">
            <w:pPr>
              <w:jc w:val="center"/>
              <w:rPr>
                <w:rFonts w:eastAsia="Calibri"/>
              </w:rPr>
            </w:pPr>
            <w:r w:rsidRPr="00803D0A">
              <w:rPr>
                <w:rFonts w:eastAsia="Calibri"/>
              </w:rPr>
              <w:t>4400-6078-7880</w:t>
            </w:r>
          </w:p>
          <w:p w14:paraId="5B5FBF34" w14:textId="7330B1E5" w:rsidR="004A22DD" w:rsidRPr="00803D0A" w:rsidRDefault="004A22DD" w:rsidP="004A22DD">
            <w:pPr>
              <w:jc w:val="center"/>
              <w:rPr>
                <w:rFonts w:eastAsia="Calibri"/>
                <w:strike/>
              </w:rPr>
            </w:pPr>
            <w:r w:rsidRPr="00803D0A">
              <w:rPr>
                <w:rFonts w:eastAsia="Calibri"/>
              </w:rPr>
              <w:t>4400-6078-7879</w:t>
            </w:r>
          </w:p>
        </w:tc>
      </w:tr>
      <w:tr w:rsidR="004A22DD" w:rsidRPr="00803D0A" w14:paraId="25DD56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5B5527"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DEB255" w14:textId="74E6D2AD" w:rsidR="004A22DD" w:rsidRPr="00803D0A" w:rsidRDefault="004A22DD" w:rsidP="004A22DD">
            <w:pPr>
              <w:rPr>
                <w:rFonts w:eastAsia="Calibri"/>
                <w:szCs w:val="22"/>
              </w:rPr>
            </w:pPr>
            <w:r w:rsidRPr="00803D0A">
              <w:rPr>
                <w:rFonts w:eastAsia="Calibri"/>
                <w:szCs w:val="22"/>
              </w:rPr>
              <w:t>97AM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6C2657" w14:textId="1E1071C8" w:rsidR="004A22DD" w:rsidRPr="00803D0A" w:rsidRDefault="004A22DD" w:rsidP="004A22DD">
            <w:pPr>
              <w:rPr>
                <w:rFonts w:eastAsia="Calibri"/>
                <w:szCs w:val="22"/>
              </w:rPr>
            </w:pPr>
            <w:proofErr w:type="spellStart"/>
            <w:r w:rsidRPr="00803D0A">
              <w:rPr>
                <w:rFonts w:eastAsia="Calibri"/>
                <w:szCs w:val="22"/>
              </w:rPr>
              <w:t>Volupio</w:t>
            </w:r>
            <w:proofErr w:type="spellEnd"/>
            <w:r w:rsidRPr="00803D0A">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07D209" w14:textId="5F4D1E0B" w:rsidR="004A22DD" w:rsidRPr="00803D0A" w:rsidRDefault="004A22DD" w:rsidP="004A22DD">
            <w:pPr>
              <w:jc w:val="right"/>
              <w:rPr>
                <w:rFonts w:eastAsia="Calibri"/>
                <w:szCs w:val="22"/>
                <w:lang w:eastAsia="lt-LT"/>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19BD5" w14:textId="3E6D2CD7" w:rsidR="004A22DD" w:rsidRPr="00803D0A" w:rsidRDefault="004A22DD" w:rsidP="004A22DD">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F7E5" w14:textId="1CF646D4" w:rsidR="004A22DD" w:rsidRPr="00803D0A" w:rsidRDefault="004A22DD" w:rsidP="004A22DD">
            <w:pPr>
              <w:jc w:val="right"/>
              <w:rPr>
                <w:rFonts w:eastAsia="Calibri"/>
                <w:szCs w:val="22"/>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9EAE6" w14:textId="60471D3B"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56A2C" w14:textId="6AB8E4D5"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6F40C" w14:textId="0C6E0D76" w:rsidR="004A22DD" w:rsidRPr="00803D0A" w:rsidRDefault="004A22DD" w:rsidP="004A22DD">
            <w:pPr>
              <w:jc w:val="center"/>
              <w:rPr>
                <w:rFonts w:eastAsia="Calibri"/>
              </w:rPr>
            </w:pPr>
            <w:r w:rsidRPr="00803D0A">
              <w:rPr>
                <w:rFonts w:eastAsia="Calibri"/>
              </w:rPr>
              <w:t>4400-5325-8512</w:t>
            </w:r>
          </w:p>
        </w:tc>
      </w:tr>
      <w:tr w:rsidR="004A22DD" w:rsidRPr="00803D0A" w14:paraId="7D363D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5D0237"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2AC755" w14:textId="2BDC1A36" w:rsidR="004A22DD" w:rsidRPr="00803D0A" w:rsidRDefault="004A22DD" w:rsidP="004A22DD">
            <w:pPr>
              <w:rPr>
                <w:rFonts w:eastAsia="Calibri"/>
                <w:szCs w:val="22"/>
              </w:rPr>
            </w:pPr>
            <w:r w:rsidRPr="00803D0A">
              <w:rPr>
                <w:rFonts w:eastAsia="Calibri"/>
                <w:szCs w:val="22"/>
              </w:rPr>
              <w:t>98AM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2DC911" w14:textId="62265550" w:rsidR="004A22DD" w:rsidRPr="00803D0A" w:rsidRDefault="004A22DD" w:rsidP="004A22DD">
            <w:pPr>
              <w:rPr>
                <w:rFonts w:eastAsia="Calibri"/>
                <w:szCs w:val="22"/>
              </w:rPr>
            </w:pPr>
            <w:r w:rsidRPr="00803D0A">
              <w:rPr>
                <w:rFonts w:eastAsia="Calibri"/>
                <w:szCs w:val="22"/>
              </w:rPr>
              <w:t>Vorutos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876C11" w14:textId="6D458E65" w:rsidR="004A22DD" w:rsidRPr="00803D0A" w:rsidRDefault="004A22DD" w:rsidP="004A22DD">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98850" w14:textId="366D9764" w:rsidR="004A22DD" w:rsidRPr="00803D0A" w:rsidRDefault="004A22DD" w:rsidP="004A22DD">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F517D" w14:textId="62583D5A"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5D584" w14:textId="4098A4F6"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D1022" w14:textId="21B10823"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A0A067" w14:textId="3A4111E7" w:rsidR="004A22DD" w:rsidRPr="00803D0A" w:rsidRDefault="004A22DD" w:rsidP="004A22DD">
            <w:pPr>
              <w:jc w:val="center"/>
              <w:rPr>
                <w:rFonts w:eastAsia="Calibri"/>
              </w:rPr>
            </w:pPr>
            <w:r w:rsidRPr="00803D0A">
              <w:rPr>
                <w:rFonts w:eastAsia="Calibri"/>
              </w:rPr>
              <w:t>3498-2020-5018</w:t>
            </w:r>
          </w:p>
        </w:tc>
      </w:tr>
      <w:tr w:rsidR="004A22DD" w:rsidRPr="00803D0A" w14:paraId="6B7240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EDA5A9"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90342" w14:textId="7CEEF58F" w:rsidR="004A22DD" w:rsidRPr="00803D0A" w:rsidRDefault="004A22DD" w:rsidP="004A22DD">
            <w:pPr>
              <w:rPr>
                <w:rFonts w:eastAsia="Calibri"/>
                <w:szCs w:val="22"/>
              </w:rPr>
            </w:pPr>
            <w:r w:rsidRPr="00803D0A">
              <w:rPr>
                <w:rFonts w:eastAsia="Calibri"/>
                <w:szCs w:val="22"/>
              </w:rPr>
              <w:t>99AM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FEE407" w14:textId="5F820742" w:rsidR="004A22DD" w:rsidRPr="00803D0A" w:rsidRDefault="004A22DD" w:rsidP="004A22DD">
            <w:pPr>
              <w:rPr>
                <w:rFonts w:eastAsia="Calibri"/>
                <w:szCs w:val="22"/>
              </w:rPr>
            </w:pPr>
            <w:r w:rsidRPr="00803D0A">
              <w:rPr>
                <w:rFonts w:eastAsia="Calibri"/>
                <w:szCs w:val="22"/>
              </w:rPr>
              <w:t>Žemuogių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7EAD59" w14:textId="0C2618E8" w:rsidR="004A22DD" w:rsidRPr="00803D0A" w:rsidRDefault="004A22DD" w:rsidP="004A22DD">
            <w:pPr>
              <w:jc w:val="right"/>
              <w:rPr>
                <w:rFonts w:eastAsia="Calibri"/>
                <w:szCs w:val="22"/>
                <w:lang w:eastAsia="lt-LT"/>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CE9C8" w14:textId="1800BF2B" w:rsidR="004A22DD" w:rsidRPr="00803D0A" w:rsidRDefault="004A22DD" w:rsidP="004A22DD">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44D9" w14:textId="32D64DD2"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AEC3C" w14:textId="1E962F27" w:rsidR="004A22DD" w:rsidRPr="00803D0A" w:rsidRDefault="004A22DD" w:rsidP="004A22DD">
            <w:pPr>
              <w:jc w:val="right"/>
              <w:rPr>
                <w:rFonts w:eastAsia="Calibri"/>
                <w:szCs w:val="22"/>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5847F" w14:textId="26CBB57F"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90003" w14:textId="1235EDBF" w:rsidR="004A22DD" w:rsidRPr="00803D0A" w:rsidRDefault="004A22DD" w:rsidP="004A22DD">
            <w:pPr>
              <w:jc w:val="center"/>
              <w:rPr>
                <w:rFonts w:eastAsia="Calibri"/>
              </w:rPr>
            </w:pPr>
            <w:r w:rsidRPr="00803D0A">
              <w:rPr>
                <w:rFonts w:eastAsia="Calibri"/>
              </w:rPr>
              <w:t>-</w:t>
            </w:r>
          </w:p>
        </w:tc>
      </w:tr>
      <w:tr w:rsidR="004A22DD" w:rsidRPr="00803D0A" w14:paraId="6D7CED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322CD4"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E7B63" w14:textId="0B8D04E0" w:rsidR="004A22DD" w:rsidRPr="00803D0A" w:rsidRDefault="004A22DD" w:rsidP="004A22DD">
            <w:pPr>
              <w:rPr>
                <w:rFonts w:eastAsia="Calibri"/>
                <w:szCs w:val="22"/>
              </w:rPr>
            </w:pPr>
            <w:r w:rsidRPr="00803D0A">
              <w:rPr>
                <w:rFonts w:eastAsia="Calibri"/>
                <w:szCs w:val="22"/>
              </w:rPr>
              <w:t>100AM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004B8C" w14:textId="00816EBD" w:rsidR="004A22DD" w:rsidRPr="00803D0A" w:rsidRDefault="004A22DD" w:rsidP="004A22DD">
            <w:pPr>
              <w:rPr>
                <w:rFonts w:eastAsia="Calibri"/>
                <w:szCs w:val="22"/>
              </w:rPr>
            </w:pPr>
            <w:r w:rsidRPr="00803D0A">
              <w:rPr>
                <w:rFonts w:eastAsia="Calibri"/>
                <w:szCs w:val="22"/>
              </w:rPr>
              <w:t>Žiburio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5F17BE" w14:textId="12AA7F4F" w:rsidR="004A22DD" w:rsidRPr="00803D0A" w:rsidRDefault="004A22DD" w:rsidP="004A22DD">
            <w:pPr>
              <w:jc w:val="right"/>
              <w:rPr>
                <w:rFonts w:eastAsia="Calibri"/>
                <w:szCs w:val="22"/>
                <w:lang w:eastAsia="lt-LT"/>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EC4B7" w14:textId="61C80EAE" w:rsidR="004A22DD" w:rsidRPr="00803D0A" w:rsidRDefault="004A22DD" w:rsidP="004A22DD">
            <w:pPr>
              <w:jc w:val="right"/>
              <w:rPr>
                <w:rFonts w:eastAsia="Calibri"/>
                <w:szCs w:val="22"/>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D8183" w14:textId="2D9C9F53"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E610C" w14:textId="42ABEAF3"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D6C3" w14:textId="28F3A5BE"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14C2AB" w14:textId="3AD1311E" w:rsidR="004A22DD" w:rsidRPr="00803D0A" w:rsidRDefault="004A22DD" w:rsidP="004A22DD">
            <w:pPr>
              <w:jc w:val="center"/>
              <w:rPr>
                <w:rFonts w:eastAsia="Calibri"/>
              </w:rPr>
            </w:pPr>
            <w:r w:rsidRPr="00803D0A">
              <w:rPr>
                <w:rFonts w:eastAsia="Calibri"/>
              </w:rPr>
              <w:t>4400-3207-8598</w:t>
            </w:r>
          </w:p>
        </w:tc>
      </w:tr>
      <w:tr w:rsidR="004A22DD" w:rsidRPr="00803D0A" w14:paraId="6821C29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9F81EF" w14:textId="77777777" w:rsidR="004A22DD" w:rsidRPr="00803D0A"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8A93B" w14:textId="31FE14D1" w:rsidR="004A22DD" w:rsidRPr="00803D0A" w:rsidRDefault="004A22DD" w:rsidP="004A22DD">
            <w:pPr>
              <w:rPr>
                <w:rFonts w:eastAsia="Calibri"/>
                <w:szCs w:val="22"/>
              </w:rPr>
            </w:pPr>
            <w:r w:rsidRPr="00803D0A">
              <w:rPr>
                <w:rFonts w:eastAsia="Calibri"/>
                <w:szCs w:val="22"/>
              </w:rPr>
              <w:t>101AM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911C92" w14:textId="474FE11A" w:rsidR="004A22DD" w:rsidRPr="00803D0A" w:rsidRDefault="004A22DD" w:rsidP="004A22DD">
            <w:pPr>
              <w:rPr>
                <w:rFonts w:eastAsia="Calibri"/>
                <w:szCs w:val="22"/>
              </w:rPr>
            </w:pPr>
            <w:r w:rsidRPr="00803D0A">
              <w:rPr>
                <w:rFonts w:eastAsia="Calibri"/>
                <w:szCs w:val="22"/>
              </w:rPr>
              <w:t>Žvejų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01C23D" w14:textId="43E2BC9A" w:rsidR="004A22DD" w:rsidRPr="00803D0A" w:rsidRDefault="004A22DD" w:rsidP="004A22DD">
            <w:pPr>
              <w:jc w:val="right"/>
              <w:rPr>
                <w:rFonts w:eastAsia="Calibri"/>
                <w:szCs w:val="22"/>
                <w:lang w:eastAsia="lt-LT"/>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576A7" w14:textId="44654C9A" w:rsidR="004A22DD" w:rsidRPr="00803D0A" w:rsidRDefault="004A22DD" w:rsidP="004A22DD">
            <w:pPr>
              <w:jc w:val="right"/>
              <w:rPr>
                <w:rFonts w:eastAsia="Calibri"/>
                <w:szCs w:val="22"/>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5ABFF" w14:textId="7DE52BDC"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52D7" w14:textId="6B4583C0" w:rsidR="004A22DD" w:rsidRPr="00803D0A" w:rsidRDefault="004A22DD" w:rsidP="004A22DD">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AF006" w14:textId="72BC076B" w:rsidR="004A22DD" w:rsidRPr="00803D0A" w:rsidRDefault="004A22DD" w:rsidP="004A22DD">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4701ED" w14:textId="643A0929" w:rsidR="004A22DD" w:rsidRPr="00803D0A" w:rsidRDefault="004A22DD" w:rsidP="004A22DD">
            <w:pPr>
              <w:jc w:val="center"/>
              <w:rPr>
                <w:rFonts w:eastAsia="Calibri"/>
              </w:rPr>
            </w:pPr>
            <w:r w:rsidRPr="00803D0A">
              <w:rPr>
                <w:rFonts w:eastAsia="Calibri"/>
              </w:rPr>
              <w:t>3498-5025-8016</w:t>
            </w:r>
          </w:p>
        </w:tc>
      </w:tr>
      <w:tr w:rsidR="004A22DD" w:rsidRPr="004B1509" w14:paraId="0EEFEA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328DAA" w14:textId="77777777" w:rsidR="004A22DD" w:rsidRPr="004B1509" w:rsidRDefault="004A22DD" w:rsidP="004A22DD">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71B429" w14:textId="082F447A" w:rsidR="004A22DD" w:rsidRPr="004B1509" w:rsidRDefault="004A22DD" w:rsidP="004A22DD">
            <w:pPr>
              <w:rPr>
                <w:rFonts w:eastAsia="Calibri"/>
                <w:szCs w:val="22"/>
              </w:rPr>
            </w:pPr>
            <w:r w:rsidRPr="004B1509">
              <w:rPr>
                <w:rFonts w:eastAsia="Calibri"/>
                <w:szCs w:val="22"/>
              </w:rPr>
              <w:t>102AM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19570B" w14:textId="1B4CEA50" w:rsidR="004A22DD" w:rsidRPr="004B1509" w:rsidRDefault="004A22DD" w:rsidP="004A22DD">
            <w:pPr>
              <w:rPr>
                <w:rFonts w:eastAsia="Calibri"/>
                <w:szCs w:val="22"/>
              </w:rPr>
            </w:pPr>
            <w:r w:rsidRPr="004B1509">
              <w:rPr>
                <w:rFonts w:eastAsia="Calibri"/>
                <w:szCs w:val="22"/>
              </w:rPr>
              <w:t>Pirties gatvės fragmentas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2D2C25" w14:textId="6C92BBF7" w:rsidR="004A22DD" w:rsidRPr="004B1509" w:rsidRDefault="004A22DD" w:rsidP="004A22DD">
            <w:pPr>
              <w:jc w:val="right"/>
              <w:rPr>
                <w:rFonts w:eastAsia="Calibri"/>
                <w:szCs w:val="22"/>
                <w:lang w:eastAsia="lt-LT"/>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578A" w14:textId="7E2BEDEF" w:rsidR="004A22DD" w:rsidRPr="004B1509" w:rsidRDefault="004A22DD" w:rsidP="004A22DD">
            <w:pPr>
              <w:jc w:val="right"/>
              <w:rPr>
                <w:rFonts w:eastAsia="Calibri"/>
                <w:szCs w:val="22"/>
              </w:rPr>
            </w:pPr>
            <w:r w:rsidRPr="004B1509">
              <w:rPr>
                <w:rFonts w:eastAsia="Calibri"/>
                <w:szCs w:val="22"/>
              </w:rPr>
              <w:t>40</w:t>
            </w:r>
            <w:r w:rsidRPr="004B1509">
              <w:rPr>
                <w:rFonts w:eastAsia="Calibri"/>
                <w:szCs w:val="22"/>
                <w:vertAlign w:val="superscript"/>
              </w:rPr>
              <w:footnoteReference w:id="11"/>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29A4" w14:textId="057D0FE6" w:rsidR="004A22DD" w:rsidRPr="004B1509" w:rsidRDefault="004A22DD" w:rsidP="004A22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4509F" w14:textId="5193F688" w:rsidR="004A22DD" w:rsidRPr="004B1509" w:rsidRDefault="004A22DD" w:rsidP="004A22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5A7A5" w14:textId="3AA62130" w:rsidR="004A22DD" w:rsidRPr="004B1509" w:rsidRDefault="004A22DD" w:rsidP="004A22DD">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8D5482" w14:textId="3961A4E9" w:rsidR="004A22DD" w:rsidRPr="004B1509" w:rsidRDefault="004A22DD" w:rsidP="004A22DD">
            <w:pPr>
              <w:jc w:val="center"/>
              <w:rPr>
                <w:rFonts w:eastAsia="Calibri"/>
              </w:rPr>
            </w:pPr>
            <w:r w:rsidRPr="004B1509">
              <w:rPr>
                <w:rFonts w:eastAsia="Calibri"/>
              </w:rPr>
              <w:t>4400-3116-7429</w:t>
            </w:r>
          </w:p>
        </w:tc>
      </w:tr>
      <w:tr w:rsidR="004A22DD" w:rsidRPr="004B1509" w14:paraId="02B3AB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135425" w14:textId="77777777" w:rsidR="004A22DD" w:rsidRPr="004B1509" w:rsidRDefault="004A22DD" w:rsidP="004A22DD">
            <w:pPr>
              <w:numPr>
                <w:ilvl w:val="0"/>
                <w:numId w:val="1"/>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18FDA11" w14:textId="77777777" w:rsidR="004A22DD" w:rsidRPr="004B1509" w:rsidRDefault="004A22DD" w:rsidP="004A22DD">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36ADBB15" w14:textId="71CC1B80" w:rsidR="004A22DD" w:rsidRPr="004B1509" w:rsidRDefault="004A22DD" w:rsidP="004A22DD">
            <w:pPr>
              <w:jc w:val="right"/>
              <w:rPr>
                <w:rFonts w:eastAsia="Calibri"/>
                <w:bCs/>
                <w:i/>
                <w:iCs/>
                <w:szCs w:val="22"/>
                <w:lang w:eastAsia="lt-LT"/>
              </w:rPr>
            </w:pPr>
            <w:r>
              <w:rPr>
                <w:rFonts w:eastAsia="Calibri"/>
                <w:bCs/>
                <w:i/>
                <w:iCs/>
                <w:szCs w:val="22"/>
                <w:lang w:eastAsia="lt-LT"/>
              </w:rPr>
              <w:t>8 093</w:t>
            </w:r>
          </w:p>
        </w:tc>
        <w:tc>
          <w:tcPr>
            <w:tcW w:w="1133" w:type="dxa"/>
            <w:tcBorders>
              <w:top w:val="single" w:sz="4" w:space="0" w:color="auto"/>
              <w:left w:val="single" w:sz="4" w:space="0" w:color="auto"/>
              <w:bottom w:val="single" w:sz="4" w:space="0" w:color="auto"/>
              <w:right w:val="single" w:sz="4" w:space="0" w:color="auto"/>
            </w:tcBorders>
            <w:vAlign w:val="center"/>
          </w:tcPr>
          <w:p w14:paraId="41EEE6AD" w14:textId="6BA02B57" w:rsidR="004A22DD" w:rsidRPr="004B1509" w:rsidRDefault="004A22DD" w:rsidP="004A22DD">
            <w:pPr>
              <w:jc w:val="right"/>
              <w:rPr>
                <w:rFonts w:eastAsia="Calibri"/>
                <w:bCs/>
                <w:i/>
                <w:iCs/>
                <w:szCs w:val="22"/>
              </w:rPr>
            </w:pPr>
            <w:r>
              <w:rPr>
                <w:rFonts w:eastAsia="Calibri"/>
                <w:bCs/>
                <w:i/>
                <w:iCs/>
                <w:szCs w:val="22"/>
              </w:rPr>
              <w:t>3 643</w:t>
            </w:r>
          </w:p>
        </w:tc>
        <w:tc>
          <w:tcPr>
            <w:tcW w:w="1133" w:type="dxa"/>
            <w:tcBorders>
              <w:top w:val="single" w:sz="4" w:space="0" w:color="auto"/>
              <w:left w:val="single" w:sz="4" w:space="0" w:color="auto"/>
              <w:bottom w:val="single" w:sz="4" w:space="0" w:color="auto"/>
              <w:right w:val="single" w:sz="4" w:space="0" w:color="auto"/>
            </w:tcBorders>
            <w:vAlign w:val="center"/>
          </w:tcPr>
          <w:p w14:paraId="051450B8" w14:textId="25B187F2" w:rsidR="004A22DD" w:rsidRPr="004B1509" w:rsidRDefault="004A22DD" w:rsidP="004A22DD">
            <w:pPr>
              <w:jc w:val="right"/>
              <w:rPr>
                <w:rFonts w:eastAsia="Calibri"/>
                <w:bCs/>
                <w:i/>
                <w:iCs/>
                <w:szCs w:val="22"/>
              </w:rPr>
            </w:pPr>
            <w:r>
              <w:rPr>
                <w:rFonts w:eastAsia="Calibri"/>
                <w:bCs/>
                <w:i/>
                <w:iCs/>
                <w:szCs w:val="22"/>
              </w:rPr>
              <w:t>4 311</w:t>
            </w:r>
          </w:p>
        </w:tc>
        <w:tc>
          <w:tcPr>
            <w:tcW w:w="1133" w:type="dxa"/>
            <w:tcBorders>
              <w:top w:val="single" w:sz="4" w:space="0" w:color="auto"/>
              <w:left w:val="single" w:sz="4" w:space="0" w:color="auto"/>
              <w:bottom w:val="single" w:sz="4" w:space="0" w:color="auto"/>
              <w:right w:val="single" w:sz="4" w:space="0" w:color="auto"/>
            </w:tcBorders>
            <w:vAlign w:val="center"/>
          </w:tcPr>
          <w:p w14:paraId="77695C76" w14:textId="2704554E" w:rsidR="004A22DD" w:rsidRPr="004B1509" w:rsidRDefault="004A22DD" w:rsidP="004A22DD">
            <w:pPr>
              <w:jc w:val="right"/>
              <w:rPr>
                <w:rFonts w:eastAsia="Calibri"/>
                <w:bCs/>
                <w:i/>
                <w:iCs/>
                <w:szCs w:val="22"/>
              </w:rPr>
            </w:pPr>
            <w:r>
              <w:rPr>
                <w:rFonts w:eastAsia="Calibri"/>
                <w:bCs/>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00D0EDC" w14:textId="77777777" w:rsidR="004A22DD" w:rsidRPr="004B1509" w:rsidRDefault="004A22DD" w:rsidP="004A22D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FFFC84B" w14:textId="77777777" w:rsidR="004A22DD" w:rsidRPr="004B1509" w:rsidRDefault="004A22DD" w:rsidP="004A22DD">
            <w:pPr>
              <w:jc w:val="center"/>
              <w:rPr>
                <w:rFonts w:eastAsia="Calibri"/>
                <w:i/>
                <w:iCs/>
                <w:szCs w:val="22"/>
              </w:rPr>
            </w:pPr>
          </w:p>
        </w:tc>
      </w:tr>
      <w:tr w:rsidR="004A22DD" w:rsidRPr="00D81376" w14:paraId="5DD4010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D3C1E7"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C2853F" w14:textId="5B798A33" w:rsidR="004A22DD" w:rsidRPr="00D81376" w:rsidRDefault="004A22DD" w:rsidP="004A22DD">
            <w:pPr>
              <w:rPr>
                <w:rFonts w:eastAsia="Calibri"/>
                <w:szCs w:val="22"/>
              </w:rPr>
            </w:pPr>
            <w:r w:rsidRPr="00D81376">
              <w:rPr>
                <w:rFonts w:eastAsia="Calibri"/>
                <w:szCs w:val="22"/>
              </w:rPr>
              <w:t>AMK101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7EB9ED" w14:textId="042A92CD" w:rsidR="004A22DD" w:rsidRPr="00D81376" w:rsidRDefault="004A22DD" w:rsidP="004A22DD">
            <w:pPr>
              <w:rPr>
                <w:rFonts w:eastAsia="Calibri"/>
                <w:szCs w:val="22"/>
              </w:rPr>
            </w:pPr>
            <w:r w:rsidRPr="00D81376">
              <w:rPr>
                <w:rFonts w:eastAsia="Calibri"/>
                <w:szCs w:val="22"/>
              </w:rPr>
              <w:t xml:space="preserve">Pravažiuojamasis kelias nuo V. Kudirkos g. iki Rašytojų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AF6C47" w14:textId="0CBF4093" w:rsidR="004A22DD" w:rsidRPr="00D81376" w:rsidRDefault="004A22DD" w:rsidP="004A22DD">
            <w:pPr>
              <w:jc w:val="right"/>
              <w:rPr>
                <w:rFonts w:eastAsia="Calibri"/>
                <w:szCs w:val="22"/>
                <w:lang w:eastAsia="lt-LT"/>
              </w:rPr>
            </w:pPr>
            <w:r w:rsidRPr="00D81376">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99597" w14:textId="12D15B6A" w:rsidR="004A22DD" w:rsidRPr="00D81376" w:rsidRDefault="004A22DD" w:rsidP="004A22DD">
            <w:pPr>
              <w:jc w:val="right"/>
              <w:rPr>
                <w:rFonts w:eastAsia="Calibri"/>
                <w:color w:val="000000"/>
              </w:rPr>
            </w:pPr>
            <w:r w:rsidRPr="00D81376">
              <w:rPr>
                <w:rFonts w:eastAsia="Calibri"/>
                <w:color w:val="000000"/>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CABBC" w14:textId="6E30E9FE"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4FD20" w14:textId="065B7362"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F8672" w14:textId="55829AC1" w:rsidR="004A22DD" w:rsidRPr="00D81376" w:rsidRDefault="004A22DD" w:rsidP="004A22DD">
            <w:pPr>
              <w:jc w:val="center"/>
              <w:rPr>
                <w:rFonts w:eastAsia="Calibri"/>
                <w:szCs w:val="22"/>
              </w:rPr>
            </w:pPr>
            <w:proofErr w:type="spellStart"/>
            <w:r w:rsidRPr="00D8137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E5AABE" w14:textId="214923C8" w:rsidR="004A22DD" w:rsidRPr="00D81376" w:rsidRDefault="004A22DD" w:rsidP="004A22DD">
            <w:pPr>
              <w:jc w:val="center"/>
              <w:rPr>
                <w:rFonts w:eastAsia="Calibri"/>
                <w:szCs w:val="22"/>
              </w:rPr>
            </w:pPr>
            <w:r w:rsidRPr="00D81376">
              <w:rPr>
                <w:rFonts w:eastAsia="Calibri"/>
                <w:szCs w:val="22"/>
              </w:rPr>
              <w:t>4400-5889-8774</w:t>
            </w:r>
          </w:p>
        </w:tc>
      </w:tr>
      <w:tr w:rsidR="004A22DD" w:rsidRPr="00D81376" w14:paraId="09EEBA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37763B"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F7A5E" w14:textId="0F6EC93B" w:rsidR="004A22DD" w:rsidRPr="00D81376" w:rsidRDefault="004A22DD" w:rsidP="004A22DD">
            <w:pPr>
              <w:rPr>
                <w:rFonts w:eastAsia="Calibri"/>
                <w:szCs w:val="22"/>
              </w:rPr>
            </w:pPr>
            <w:r w:rsidRPr="00D81376">
              <w:rPr>
                <w:rFonts w:eastAsia="Calibri"/>
                <w:szCs w:val="22"/>
              </w:rPr>
              <w:t>AMK123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C6462E" w14:textId="05276094" w:rsidR="004A22DD" w:rsidRPr="00D81376" w:rsidRDefault="004A22DD" w:rsidP="004A22DD">
            <w:pPr>
              <w:rPr>
                <w:rFonts w:eastAsia="Calibri"/>
                <w:szCs w:val="22"/>
              </w:rPr>
            </w:pPr>
            <w:r w:rsidRPr="00D81376">
              <w:rPr>
                <w:rFonts w:eastAsia="Calibri"/>
                <w:szCs w:val="22"/>
              </w:rPr>
              <w:t>Privažiuojamasis kelias prie SPA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7F5156" w14:textId="6076CA44" w:rsidR="004A22DD" w:rsidRPr="00D81376" w:rsidRDefault="004A22DD" w:rsidP="004A22DD">
            <w:pPr>
              <w:jc w:val="right"/>
              <w:rPr>
                <w:rFonts w:eastAsia="Calibri"/>
                <w:szCs w:val="22"/>
                <w:lang w:eastAsia="lt-LT"/>
              </w:rPr>
            </w:pPr>
            <w:r w:rsidRPr="00D81376">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04F8B" w14:textId="055A170D" w:rsidR="004A22DD" w:rsidRPr="00D81376" w:rsidRDefault="004A22DD" w:rsidP="004A22DD">
            <w:pPr>
              <w:jc w:val="right"/>
              <w:rPr>
                <w:rFonts w:eastAsia="Calibri"/>
              </w:rPr>
            </w:pPr>
            <w:r w:rsidRPr="00D81376">
              <w:rPr>
                <w:rFonts w:eastAsia="Calibri"/>
                <w:szCs w:val="22"/>
              </w:rPr>
              <w:t> 200</w:t>
            </w:r>
            <w:r w:rsidRPr="00D81376">
              <w:rPr>
                <w:rFonts w:eastAsia="Calibri"/>
                <w:szCs w:val="22"/>
                <w:vertAlign w:val="superscript"/>
              </w:rPr>
              <w:footnoteReference w:id="12"/>
            </w:r>
            <w:r w:rsidRPr="00D813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78B7" w14:textId="329B3310"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BC990" w14:textId="0F77D2C2" w:rsidR="004A22DD" w:rsidRPr="00D81376" w:rsidRDefault="004A22DD" w:rsidP="004A22DD">
            <w:pPr>
              <w:jc w:val="right"/>
              <w:rPr>
                <w:rFonts w:eastAsia="Calibri"/>
                <w:szCs w:val="22"/>
              </w:rPr>
            </w:pPr>
            <w:r w:rsidRPr="00D81376">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08549" w14:textId="77748165" w:rsidR="004A22DD" w:rsidRPr="00D81376" w:rsidRDefault="004A22DD" w:rsidP="004A22DD">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56119F" w14:textId="2AF98199" w:rsidR="004A22DD" w:rsidRPr="00D81376" w:rsidRDefault="004A22DD" w:rsidP="004A22DD">
            <w:pPr>
              <w:jc w:val="center"/>
              <w:rPr>
                <w:rFonts w:eastAsia="Calibri"/>
                <w:szCs w:val="22"/>
              </w:rPr>
            </w:pPr>
            <w:r w:rsidRPr="00D81376">
              <w:rPr>
                <w:rFonts w:eastAsia="Calibri"/>
                <w:szCs w:val="22"/>
              </w:rPr>
              <w:t>-</w:t>
            </w:r>
          </w:p>
        </w:tc>
      </w:tr>
      <w:tr w:rsidR="004A22DD" w:rsidRPr="00D81376" w14:paraId="4B53E7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852E53"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4EEA09" w14:textId="738825EB" w:rsidR="004A22DD" w:rsidRPr="00D81376" w:rsidRDefault="004A22DD" w:rsidP="004A22DD">
            <w:pPr>
              <w:rPr>
                <w:rFonts w:eastAsia="Calibri"/>
                <w:szCs w:val="22"/>
              </w:rPr>
            </w:pPr>
            <w:r w:rsidRPr="00D81376">
              <w:rPr>
                <w:rFonts w:eastAsia="Calibri"/>
                <w:szCs w:val="22"/>
              </w:rPr>
              <w:t>AMK146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754AD7" w14:textId="764F1502" w:rsidR="004A22DD" w:rsidRPr="00D81376" w:rsidRDefault="004A22DD" w:rsidP="004A22DD">
            <w:pPr>
              <w:rPr>
                <w:rFonts w:eastAsia="Calibri"/>
                <w:szCs w:val="22"/>
              </w:rPr>
            </w:pPr>
            <w:r w:rsidRPr="00D81376">
              <w:rPr>
                <w:rFonts w:eastAsia="Calibri"/>
                <w:szCs w:val="22"/>
              </w:rPr>
              <w:t xml:space="preserve">Privažiuojamasis kelias prie Miškų ūkio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C4DF56" w14:textId="58AC4361" w:rsidR="004A22DD" w:rsidRPr="00D81376" w:rsidRDefault="004A22DD" w:rsidP="004A22DD">
            <w:pPr>
              <w:jc w:val="right"/>
              <w:rPr>
                <w:rFonts w:eastAsia="Calibri"/>
                <w:szCs w:val="22"/>
                <w:lang w:eastAsia="lt-LT"/>
              </w:rPr>
            </w:pPr>
            <w:r w:rsidRPr="00D81376">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8E028" w14:textId="4EC57EEE" w:rsidR="004A22DD" w:rsidRPr="00D81376" w:rsidRDefault="004A22DD" w:rsidP="004A22DD">
            <w:pPr>
              <w:jc w:val="right"/>
              <w:rPr>
                <w:rFonts w:eastAsia="Calibri"/>
                <w:color w:val="000000"/>
              </w:rPr>
            </w:pPr>
            <w:r w:rsidRPr="00D81376">
              <w:rPr>
                <w:rFonts w:eastAsia="Calibri"/>
                <w:color w:val="000000"/>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0007" w14:textId="566F3447"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9C770" w14:textId="30B6039F"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4B0" w14:textId="4386A4AA" w:rsidR="004A22DD" w:rsidRPr="00D81376" w:rsidRDefault="004A22DD" w:rsidP="004A22DD">
            <w:pPr>
              <w:jc w:val="center"/>
              <w:rPr>
                <w:rFonts w:eastAsia="Calibri"/>
                <w:szCs w:val="22"/>
              </w:rPr>
            </w:pPr>
            <w:proofErr w:type="spellStart"/>
            <w:r w:rsidRPr="00D8137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C5F4FA" w14:textId="727CCF9C" w:rsidR="004A22DD" w:rsidRPr="00D81376" w:rsidRDefault="004A22DD" w:rsidP="004A22DD">
            <w:pPr>
              <w:jc w:val="center"/>
              <w:rPr>
                <w:rFonts w:eastAsia="Calibri"/>
                <w:szCs w:val="22"/>
              </w:rPr>
            </w:pPr>
            <w:r w:rsidRPr="00D81376">
              <w:rPr>
                <w:rFonts w:eastAsia="Calibri"/>
                <w:szCs w:val="22"/>
              </w:rPr>
              <w:t>4400-5897-0255</w:t>
            </w:r>
          </w:p>
        </w:tc>
      </w:tr>
      <w:tr w:rsidR="004A22DD" w:rsidRPr="00D81376" w14:paraId="7B36EF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EF5F4F"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8455F" w14:textId="56A7D36F" w:rsidR="004A22DD" w:rsidRPr="00D81376" w:rsidRDefault="004A22DD" w:rsidP="004A22DD">
            <w:pPr>
              <w:rPr>
                <w:rFonts w:eastAsia="Calibri"/>
                <w:szCs w:val="22"/>
              </w:rPr>
            </w:pPr>
            <w:r w:rsidRPr="00D81376">
              <w:rPr>
                <w:rFonts w:eastAsia="Calibri"/>
                <w:szCs w:val="22"/>
              </w:rPr>
              <w:t>AMK149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FA281A" w14:textId="322FFA45" w:rsidR="004A22DD" w:rsidRPr="00D81376" w:rsidRDefault="004A22DD" w:rsidP="004A22DD">
            <w:pPr>
              <w:rPr>
                <w:rFonts w:eastAsia="Calibri"/>
                <w:szCs w:val="22"/>
              </w:rPr>
            </w:pPr>
            <w:r w:rsidRPr="00D81376">
              <w:rPr>
                <w:rFonts w:eastAsia="Calibri"/>
                <w:szCs w:val="22"/>
              </w:rPr>
              <w:t xml:space="preserve">Privažiuojamasis kelias prie </w:t>
            </w:r>
            <w:proofErr w:type="spellStart"/>
            <w:r w:rsidRPr="00D81376">
              <w:rPr>
                <w:rFonts w:eastAsia="Calibri"/>
                <w:szCs w:val="22"/>
              </w:rPr>
              <w:t>Dainuvos</w:t>
            </w:r>
            <w:proofErr w:type="spellEnd"/>
            <w:r w:rsidRPr="00D81376">
              <w:rPr>
                <w:rFonts w:eastAsia="Calibri"/>
                <w:szCs w:val="22"/>
              </w:rPr>
              <w:t xml:space="preserve"> slėnio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E13813" w14:textId="38AF415B" w:rsidR="004A22DD" w:rsidRPr="00D81376" w:rsidRDefault="004A22DD" w:rsidP="004A22DD">
            <w:pPr>
              <w:jc w:val="right"/>
              <w:rPr>
                <w:rFonts w:eastAsia="Calibri"/>
                <w:szCs w:val="22"/>
                <w:lang w:eastAsia="lt-LT"/>
              </w:rPr>
            </w:pPr>
            <w:r w:rsidRPr="00D81376">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10772" w14:textId="45EFDCAD" w:rsidR="004A22DD" w:rsidRPr="00D81376" w:rsidRDefault="004A22DD" w:rsidP="004A22DD">
            <w:pPr>
              <w:jc w:val="right"/>
              <w:rPr>
                <w:rFonts w:eastAsia="Calibri"/>
                <w:color w:val="000000"/>
              </w:rPr>
            </w:pPr>
            <w:r w:rsidRPr="00D81376">
              <w:rPr>
                <w:rFonts w:eastAsia="Calibri"/>
                <w:color w:val="000000"/>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77262" w14:textId="5AA62F86"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C0EDD" w14:textId="4AA6F9D0"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31864" w14:textId="2B73625A" w:rsidR="004A22DD" w:rsidRPr="00D81376" w:rsidRDefault="004A22DD" w:rsidP="004A22DD">
            <w:pPr>
              <w:jc w:val="center"/>
              <w:rPr>
                <w:rFonts w:eastAsia="Calibri"/>
                <w:szCs w:val="22"/>
              </w:rPr>
            </w:pPr>
            <w:proofErr w:type="spellStart"/>
            <w:r w:rsidRPr="00D8137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CB8194" w14:textId="457A36B0" w:rsidR="004A22DD" w:rsidRPr="00D81376" w:rsidRDefault="004A22DD" w:rsidP="004A22DD">
            <w:pPr>
              <w:jc w:val="center"/>
              <w:rPr>
                <w:rFonts w:eastAsia="Calibri"/>
                <w:szCs w:val="22"/>
              </w:rPr>
            </w:pPr>
            <w:r w:rsidRPr="00D81376">
              <w:rPr>
                <w:rFonts w:eastAsia="Calibri"/>
                <w:szCs w:val="22"/>
              </w:rPr>
              <w:t>4400-0044-8699</w:t>
            </w:r>
          </w:p>
        </w:tc>
      </w:tr>
      <w:tr w:rsidR="004A22DD" w:rsidRPr="00D81376" w14:paraId="7B3276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076268"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56F04B" w14:textId="5D030FD5" w:rsidR="004A22DD" w:rsidRPr="00D81376" w:rsidRDefault="004A22DD" w:rsidP="004A22DD">
            <w:pPr>
              <w:rPr>
                <w:rFonts w:eastAsia="Calibri"/>
                <w:szCs w:val="22"/>
              </w:rPr>
            </w:pPr>
            <w:r w:rsidRPr="00D81376">
              <w:rPr>
                <w:rFonts w:eastAsia="Calibri"/>
                <w:szCs w:val="22"/>
              </w:rPr>
              <w:t>AMK158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4D5626" w14:textId="1C7D7215" w:rsidR="004A22DD" w:rsidRPr="00D81376" w:rsidRDefault="004A22DD" w:rsidP="004A22DD">
            <w:pPr>
              <w:rPr>
                <w:rFonts w:eastAsia="Calibri"/>
                <w:szCs w:val="22"/>
              </w:rPr>
            </w:pPr>
            <w:r w:rsidRPr="00D81376">
              <w:rPr>
                <w:rFonts w:eastAsia="Calibri"/>
                <w:szCs w:val="22"/>
              </w:rPr>
              <w:t>Privažiuojamasis kelias prie gyvenamųjų namų nuo Piliakalnio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EEAEAC" w14:textId="5834C07E" w:rsidR="004A22DD" w:rsidRPr="00D81376" w:rsidRDefault="004A22DD" w:rsidP="004A22DD">
            <w:pPr>
              <w:jc w:val="right"/>
              <w:rPr>
                <w:rFonts w:eastAsia="Calibri"/>
                <w:szCs w:val="22"/>
                <w:lang w:eastAsia="lt-LT"/>
              </w:rPr>
            </w:pPr>
            <w:r w:rsidRPr="00D81376">
              <w:rPr>
                <w:rFonts w:eastAsia="Calibri"/>
                <w:szCs w:val="22"/>
              </w:rPr>
              <w:t xml:space="preserve"> 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BF2B" w14:textId="1D7894A4" w:rsidR="004A22DD" w:rsidRPr="00D81376" w:rsidRDefault="004A22DD" w:rsidP="004A22DD">
            <w:pPr>
              <w:jc w:val="right"/>
              <w:rPr>
                <w:rFonts w:eastAsia="Calibri"/>
                <w:color w:val="000000"/>
              </w:rPr>
            </w:pPr>
            <w:r w:rsidRPr="00D81376">
              <w:rPr>
                <w:rFonts w:eastAsia="Calibri"/>
                <w:color w:val="000000"/>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5D349" w14:textId="194CB922"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78716" w14:textId="21072F1E"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42AA" w14:textId="4BC9BDC9" w:rsidR="004A22DD" w:rsidRPr="00D81376" w:rsidRDefault="004A22DD" w:rsidP="004A22DD">
            <w:pPr>
              <w:jc w:val="center"/>
              <w:rPr>
                <w:rFonts w:eastAsia="Calibri"/>
                <w:szCs w:val="22"/>
              </w:rPr>
            </w:pPr>
            <w:proofErr w:type="spellStart"/>
            <w:r w:rsidRPr="00D8137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884E59" w14:textId="52A762A4" w:rsidR="004A22DD" w:rsidRPr="00D81376" w:rsidRDefault="004A22DD" w:rsidP="004A22DD">
            <w:pPr>
              <w:jc w:val="center"/>
              <w:rPr>
                <w:rFonts w:eastAsia="Calibri"/>
                <w:szCs w:val="22"/>
              </w:rPr>
            </w:pPr>
            <w:r w:rsidRPr="00D81376">
              <w:rPr>
                <w:rFonts w:eastAsia="Calibri"/>
                <w:szCs w:val="22"/>
              </w:rPr>
              <w:t>4400-5897-0699</w:t>
            </w:r>
          </w:p>
        </w:tc>
      </w:tr>
      <w:tr w:rsidR="004A22DD" w:rsidRPr="00D81376" w14:paraId="6C1302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0A91E8"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8C69B0" w14:textId="1D615D45" w:rsidR="004A22DD" w:rsidRPr="00D81376" w:rsidRDefault="004A22DD" w:rsidP="004A22DD">
            <w:pPr>
              <w:rPr>
                <w:rFonts w:eastAsia="Calibri"/>
                <w:szCs w:val="22"/>
              </w:rPr>
            </w:pPr>
            <w:r w:rsidRPr="00D81376">
              <w:rPr>
                <w:rFonts w:eastAsia="Calibri"/>
                <w:szCs w:val="22"/>
              </w:rPr>
              <w:t>AMK160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BF812B" w14:textId="34C3C569" w:rsidR="004A22DD" w:rsidRPr="00D81376" w:rsidRDefault="004A22DD" w:rsidP="004A22DD">
            <w:pPr>
              <w:rPr>
                <w:rFonts w:eastAsia="Calibri"/>
                <w:szCs w:val="22"/>
              </w:rPr>
            </w:pPr>
            <w:r w:rsidRPr="00D81376">
              <w:rPr>
                <w:rFonts w:eastAsia="Calibri"/>
                <w:szCs w:val="22"/>
              </w:rPr>
              <w:t>Privažiuojamasis kelias prie MSV garažų nuo S. Kairio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CB2E9B" w14:textId="2138C17C" w:rsidR="004A22DD" w:rsidRPr="00D81376" w:rsidRDefault="004A22DD" w:rsidP="004A22DD">
            <w:pPr>
              <w:jc w:val="right"/>
              <w:rPr>
                <w:rFonts w:eastAsia="Calibri"/>
                <w:szCs w:val="22"/>
                <w:lang w:eastAsia="lt-LT"/>
              </w:rPr>
            </w:pPr>
            <w:r w:rsidRPr="00D81376">
              <w:rPr>
                <w:rFonts w:eastAsia="Calibri"/>
                <w:szCs w:val="22"/>
              </w:rPr>
              <w:t xml:space="preserve">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7BDEE" w14:textId="15F28F14" w:rsidR="004A22DD" w:rsidRPr="00D81376" w:rsidRDefault="004A22DD" w:rsidP="004A22DD">
            <w:pPr>
              <w:jc w:val="right"/>
              <w:rPr>
                <w:rFonts w:eastAsia="Calibri"/>
                <w:color w:val="000000"/>
              </w:rPr>
            </w:pPr>
            <w:r w:rsidRPr="00D81376">
              <w:rPr>
                <w:rFonts w:eastAsia="Calibri"/>
                <w:color w:val="000000"/>
                <w:szCs w:val="22"/>
              </w:rPr>
              <w:t>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E5A8E" w14:textId="44F4F432"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4E69B" w14:textId="7D941411" w:rsidR="004A22DD" w:rsidRPr="00D81376" w:rsidRDefault="004A22DD" w:rsidP="004A22DD">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AD3D" w14:textId="1857168E" w:rsidR="004A22DD" w:rsidRPr="00D81376" w:rsidRDefault="004A22DD" w:rsidP="004A22DD">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65CA69" w14:textId="5469FF6C" w:rsidR="004A22DD" w:rsidRPr="00D81376" w:rsidRDefault="004A22DD" w:rsidP="004A22DD">
            <w:pPr>
              <w:jc w:val="center"/>
              <w:rPr>
                <w:rFonts w:eastAsia="Calibri"/>
                <w:szCs w:val="22"/>
              </w:rPr>
            </w:pPr>
            <w:r w:rsidRPr="00D81376">
              <w:rPr>
                <w:rFonts w:eastAsia="Calibri"/>
                <w:szCs w:val="22"/>
              </w:rPr>
              <w:t>4400-5889-8896</w:t>
            </w:r>
          </w:p>
        </w:tc>
      </w:tr>
      <w:tr w:rsidR="004A22DD" w:rsidRPr="00A04896" w14:paraId="6D04AD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9FDBDE" w14:textId="77777777" w:rsidR="004A22DD" w:rsidRPr="00A0489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AC2B355" w14:textId="0E3A3D65" w:rsidR="004A22DD" w:rsidRPr="00A04896" w:rsidRDefault="004A22DD" w:rsidP="004A22DD">
            <w:pPr>
              <w:rPr>
                <w:rFonts w:eastAsia="Calibri"/>
                <w:szCs w:val="22"/>
              </w:rPr>
            </w:pPr>
            <w:r w:rsidRPr="00A04896">
              <w:rPr>
                <w:rFonts w:eastAsia="Calibri"/>
                <w:szCs w:val="22"/>
              </w:rPr>
              <w:t>AMK170</w:t>
            </w:r>
          </w:p>
        </w:tc>
        <w:tc>
          <w:tcPr>
            <w:tcW w:w="4412" w:type="dxa"/>
            <w:tcBorders>
              <w:top w:val="single" w:sz="4" w:space="0" w:color="auto"/>
              <w:left w:val="single" w:sz="4" w:space="0" w:color="auto"/>
              <w:bottom w:val="single" w:sz="4" w:space="0" w:color="auto"/>
              <w:right w:val="single" w:sz="4" w:space="0" w:color="auto"/>
            </w:tcBorders>
            <w:vAlign w:val="center"/>
          </w:tcPr>
          <w:p w14:paraId="7A669BFE" w14:textId="45CAB9DE" w:rsidR="004A22DD" w:rsidRPr="00A04896" w:rsidRDefault="004A22DD" w:rsidP="004A22DD">
            <w:pPr>
              <w:rPr>
                <w:rFonts w:eastAsia="Calibri"/>
                <w:szCs w:val="22"/>
              </w:rPr>
            </w:pPr>
            <w:r w:rsidRPr="00A04896">
              <w:rPr>
                <w:rFonts w:eastAsia="Calibri"/>
                <w:szCs w:val="22"/>
              </w:rPr>
              <w:t>Pravažiuojamasis kelias nuo Mindaugo g. iki Stepono Kairio g.</w:t>
            </w:r>
          </w:p>
        </w:tc>
        <w:tc>
          <w:tcPr>
            <w:tcW w:w="1147" w:type="dxa"/>
            <w:tcBorders>
              <w:top w:val="single" w:sz="4" w:space="0" w:color="auto"/>
              <w:left w:val="single" w:sz="4" w:space="0" w:color="auto"/>
              <w:bottom w:val="single" w:sz="4" w:space="0" w:color="auto"/>
              <w:right w:val="single" w:sz="4" w:space="0" w:color="auto"/>
            </w:tcBorders>
            <w:vAlign w:val="center"/>
          </w:tcPr>
          <w:p w14:paraId="4D7B507D" w14:textId="53F492F9" w:rsidR="004A22DD" w:rsidRPr="00A04896" w:rsidRDefault="004A22DD" w:rsidP="004A22DD">
            <w:pPr>
              <w:jc w:val="right"/>
              <w:rPr>
                <w:rFonts w:eastAsia="Calibri"/>
                <w:szCs w:val="22"/>
              </w:rPr>
            </w:pPr>
            <w:r w:rsidRPr="00A04896">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tcPr>
          <w:p w14:paraId="0ECBB6F0" w14:textId="5A2CB8F3" w:rsidR="004A22DD" w:rsidRPr="00A04896" w:rsidRDefault="004A22DD" w:rsidP="004A22DD">
            <w:pPr>
              <w:jc w:val="right"/>
              <w:rPr>
                <w:rFonts w:eastAsia="Calibri"/>
                <w:szCs w:val="22"/>
              </w:rPr>
            </w:pPr>
            <w:r w:rsidRPr="00A04896">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tcPr>
          <w:p w14:paraId="3835BB67" w14:textId="65C6F3C6" w:rsidR="004A22DD" w:rsidRPr="00A04896" w:rsidRDefault="004A22DD" w:rsidP="004A22DD">
            <w:pPr>
              <w:jc w:val="right"/>
              <w:rPr>
                <w:rFonts w:eastAsia="Calibri"/>
                <w:szCs w:val="22"/>
              </w:rPr>
            </w:pPr>
            <w:r w:rsidRPr="00A04896">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tcPr>
          <w:p w14:paraId="00632A53" w14:textId="64E49170" w:rsidR="004A22DD" w:rsidRPr="00A04896" w:rsidRDefault="004A22DD" w:rsidP="004A22DD">
            <w:pPr>
              <w:jc w:val="right"/>
              <w:rPr>
                <w:rFonts w:eastAsia="Calibri"/>
              </w:rPr>
            </w:pPr>
            <w:r w:rsidRPr="00A04896">
              <w:rPr>
                <w:rFonts w:eastAsia="Calibri"/>
              </w:rPr>
              <w:t>-</w:t>
            </w:r>
          </w:p>
        </w:tc>
        <w:tc>
          <w:tcPr>
            <w:tcW w:w="1133" w:type="dxa"/>
            <w:tcBorders>
              <w:top w:val="single" w:sz="4" w:space="0" w:color="auto"/>
              <w:left w:val="single" w:sz="4" w:space="0" w:color="auto"/>
              <w:bottom w:val="single" w:sz="4" w:space="0" w:color="auto"/>
              <w:right w:val="single" w:sz="4" w:space="0" w:color="auto"/>
            </w:tcBorders>
            <w:vAlign w:val="center"/>
          </w:tcPr>
          <w:p w14:paraId="775B65B3" w14:textId="017F13B1" w:rsidR="004A22DD" w:rsidRPr="00A04896" w:rsidRDefault="004A22DD" w:rsidP="004A22DD">
            <w:pPr>
              <w:jc w:val="center"/>
              <w:rPr>
                <w:rFonts w:eastAsia="Calibri"/>
                <w:szCs w:val="22"/>
              </w:rPr>
            </w:pPr>
            <w:proofErr w:type="spellStart"/>
            <w:r w:rsidRPr="00A0489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8598309" w14:textId="75AA6418" w:rsidR="004A22DD" w:rsidRPr="00A04896" w:rsidRDefault="004A22DD" w:rsidP="004A22DD">
            <w:pPr>
              <w:jc w:val="center"/>
              <w:rPr>
                <w:rFonts w:eastAsia="Calibri"/>
                <w:szCs w:val="22"/>
              </w:rPr>
            </w:pPr>
            <w:r w:rsidRPr="00A04896">
              <w:rPr>
                <w:rFonts w:eastAsia="Calibri"/>
                <w:szCs w:val="22"/>
              </w:rPr>
              <w:t>4400-6435-9426</w:t>
            </w:r>
          </w:p>
        </w:tc>
      </w:tr>
      <w:tr w:rsidR="004A22DD" w:rsidRPr="00D81376" w14:paraId="474FAB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4FDE3E"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DCC9D" w14:textId="2DEA2C8B" w:rsidR="004A22DD" w:rsidRPr="00D81376" w:rsidRDefault="004A22DD" w:rsidP="004A22DD">
            <w:pPr>
              <w:rPr>
                <w:rFonts w:eastAsia="Calibri"/>
                <w:szCs w:val="22"/>
              </w:rPr>
            </w:pPr>
            <w:r w:rsidRPr="00D81376">
              <w:rPr>
                <w:rFonts w:eastAsia="Calibri"/>
                <w:szCs w:val="22"/>
              </w:rPr>
              <w:t>AMK188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6F5F94" w14:textId="3809E7DB" w:rsidR="004A22DD" w:rsidRPr="00D81376" w:rsidRDefault="004A22DD" w:rsidP="004A22DD">
            <w:pPr>
              <w:rPr>
                <w:rFonts w:eastAsia="Calibri"/>
                <w:szCs w:val="22"/>
              </w:rPr>
            </w:pPr>
            <w:r w:rsidRPr="00D81376">
              <w:rPr>
                <w:rFonts w:eastAsia="Calibri"/>
                <w:szCs w:val="22"/>
              </w:rPr>
              <w:t>Privažiuojamasis kelias prie Kvarco tvenkinio nuo Muziejaus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B2819E" w14:textId="6ABFB4B7" w:rsidR="004A22DD" w:rsidRPr="00D81376" w:rsidRDefault="004A22DD" w:rsidP="004A22DD">
            <w:pPr>
              <w:jc w:val="right"/>
              <w:rPr>
                <w:rFonts w:eastAsia="Calibri"/>
                <w:szCs w:val="22"/>
                <w:lang w:eastAsia="lt-LT"/>
              </w:rPr>
            </w:pPr>
            <w:r w:rsidRPr="00D81376">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35481" w14:textId="1B5271C0" w:rsidR="004A22DD" w:rsidRPr="00D81376" w:rsidRDefault="004A22DD" w:rsidP="004A22DD">
            <w:pPr>
              <w:jc w:val="right"/>
              <w:rPr>
                <w:rFonts w:eastAsia="Calibri"/>
                <w:color w:val="000000"/>
              </w:rPr>
            </w:pPr>
            <w:r w:rsidRPr="00D81376">
              <w:rPr>
                <w:rFonts w:eastAsia="Calibri"/>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DA4FE" w14:textId="452C83BD" w:rsidR="004A22DD" w:rsidRPr="00D81376" w:rsidRDefault="004A22DD" w:rsidP="004A22DD">
            <w:pPr>
              <w:jc w:val="right"/>
              <w:rPr>
                <w:rFonts w:eastAsia="Calibri"/>
                <w:szCs w:val="22"/>
              </w:rPr>
            </w:pPr>
            <w:r w:rsidRPr="00D81376">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F6CBB" w14:textId="7D02314B" w:rsidR="004A22DD" w:rsidRPr="00D81376" w:rsidRDefault="004A22DD" w:rsidP="004A22DD">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B0E36" w14:textId="5E13C437" w:rsidR="004A22DD" w:rsidRPr="00D81376" w:rsidRDefault="004A22DD" w:rsidP="004A22DD">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BD0403" w14:textId="4686914B" w:rsidR="004A22DD" w:rsidRPr="00D81376" w:rsidRDefault="004A22DD" w:rsidP="004A22DD">
            <w:pPr>
              <w:jc w:val="center"/>
              <w:rPr>
                <w:rFonts w:eastAsia="Calibri"/>
                <w:szCs w:val="22"/>
              </w:rPr>
            </w:pPr>
            <w:r w:rsidRPr="00D81376">
              <w:rPr>
                <w:rFonts w:eastAsia="Calibri"/>
                <w:szCs w:val="22"/>
              </w:rPr>
              <w:t>4400-5897-2293</w:t>
            </w:r>
          </w:p>
        </w:tc>
      </w:tr>
      <w:tr w:rsidR="004A22DD" w:rsidRPr="00D81376" w14:paraId="0931DE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08BD80"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5AC0DA" w14:textId="6FD51BCE" w:rsidR="004A22DD" w:rsidRPr="00D81376" w:rsidRDefault="004A22DD" w:rsidP="004A22DD">
            <w:pPr>
              <w:rPr>
                <w:rFonts w:eastAsia="Calibri"/>
                <w:szCs w:val="22"/>
              </w:rPr>
            </w:pPr>
            <w:r w:rsidRPr="00D81376">
              <w:rPr>
                <w:rFonts w:eastAsia="Calibri"/>
                <w:szCs w:val="22"/>
              </w:rPr>
              <w:t>AMK260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A52DA8" w14:textId="44653272" w:rsidR="004A22DD" w:rsidRPr="00D81376" w:rsidRDefault="004A22DD" w:rsidP="004A22DD">
            <w:pPr>
              <w:rPr>
                <w:rFonts w:eastAsia="Calibri"/>
                <w:szCs w:val="22"/>
              </w:rPr>
            </w:pPr>
            <w:r w:rsidRPr="00D81376">
              <w:rPr>
                <w:rFonts w:eastAsia="Calibri"/>
                <w:szCs w:val="22"/>
              </w:rPr>
              <w:t>Privažiuojamasis kelias prie Šventosios paplūdimio nuo Sportininkų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D5644B" w14:textId="2094A458" w:rsidR="004A22DD" w:rsidRPr="00D81376" w:rsidRDefault="004A22DD" w:rsidP="004A22DD">
            <w:pPr>
              <w:jc w:val="right"/>
              <w:rPr>
                <w:rFonts w:eastAsia="Calibri"/>
                <w:szCs w:val="22"/>
                <w:lang w:eastAsia="lt-LT"/>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580F" w14:textId="7BA0C3D2"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DD83" w14:textId="516CFBE3" w:rsidR="004A22DD" w:rsidRPr="00D81376" w:rsidRDefault="004A22DD" w:rsidP="004A22DD">
            <w:pPr>
              <w:jc w:val="right"/>
              <w:rPr>
                <w:rFonts w:eastAsia="Calibri"/>
                <w:szCs w:val="22"/>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1CEEB" w14:textId="1AB686B5" w:rsidR="004A22DD" w:rsidRPr="00D81376" w:rsidRDefault="004A22DD" w:rsidP="004A22DD">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BEF87" w14:textId="16D19DF6" w:rsidR="004A22DD" w:rsidRPr="00D81376" w:rsidRDefault="004A22DD" w:rsidP="004A22DD">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70E5EF" w14:textId="27509687" w:rsidR="004A22DD" w:rsidRPr="00D81376" w:rsidRDefault="004A22DD" w:rsidP="004A22DD">
            <w:pPr>
              <w:jc w:val="center"/>
              <w:rPr>
                <w:rFonts w:eastAsia="Calibri"/>
                <w:szCs w:val="22"/>
              </w:rPr>
            </w:pPr>
            <w:r w:rsidRPr="00D81376">
              <w:rPr>
                <w:rFonts w:eastAsia="Calibri"/>
                <w:szCs w:val="22"/>
              </w:rPr>
              <w:t>4400-5897-2082</w:t>
            </w:r>
          </w:p>
        </w:tc>
      </w:tr>
      <w:tr w:rsidR="004A22DD" w:rsidRPr="00D81376" w14:paraId="76273A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23B629"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02DBE" w14:textId="25517ABD" w:rsidR="004A22DD" w:rsidRPr="00D81376" w:rsidRDefault="004A22DD" w:rsidP="004A22DD">
            <w:pPr>
              <w:rPr>
                <w:rFonts w:eastAsia="Calibri"/>
                <w:szCs w:val="22"/>
              </w:rPr>
            </w:pPr>
            <w:r w:rsidRPr="00D81376">
              <w:rPr>
                <w:rFonts w:eastAsia="Calibri"/>
                <w:szCs w:val="22"/>
              </w:rPr>
              <w:t>AMK261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B7AC9C" w14:textId="0A0A86D7" w:rsidR="004A22DD" w:rsidRPr="00D81376" w:rsidRDefault="004A22DD" w:rsidP="004A22DD">
            <w:pPr>
              <w:rPr>
                <w:rFonts w:eastAsia="Calibri"/>
                <w:szCs w:val="22"/>
              </w:rPr>
            </w:pPr>
            <w:r w:rsidRPr="00D81376">
              <w:rPr>
                <w:rFonts w:eastAsia="Calibri"/>
                <w:szCs w:val="22"/>
              </w:rPr>
              <w:t>Privažiuojamasis kelias prie garažų nuo J. Biliūno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65CDAA" w14:textId="44CD0EB8" w:rsidR="004A22DD" w:rsidRPr="00D81376" w:rsidRDefault="004A22DD" w:rsidP="004A22DD">
            <w:pPr>
              <w:jc w:val="right"/>
              <w:rPr>
                <w:rFonts w:eastAsia="Calibri"/>
                <w:szCs w:val="22"/>
                <w:lang w:eastAsia="lt-LT"/>
              </w:rPr>
            </w:pPr>
            <w:r w:rsidRPr="00D81376">
              <w:rPr>
                <w:rFonts w:eastAsia="Calibri"/>
                <w:szCs w:val="22"/>
              </w:rPr>
              <w:t xml:space="preserve"> 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FC94D" w14:textId="50826449"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A60F3" w14:textId="0F9C505C" w:rsidR="004A22DD" w:rsidRPr="00D81376" w:rsidRDefault="004A22DD" w:rsidP="004A22DD">
            <w:pPr>
              <w:jc w:val="right"/>
              <w:rPr>
                <w:rFonts w:eastAsia="Calibri"/>
                <w:color w:val="000000"/>
              </w:rPr>
            </w:pPr>
            <w:r w:rsidRPr="00D81376">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F2D0" w14:textId="3912BB79"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F9AA" w14:textId="346488F5" w:rsidR="004A22DD" w:rsidRPr="00D81376" w:rsidRDefault="004A22DD" w:rsidP="004A22DD">
            <w:pPr>
              <w:jc w:val="center"/>
              <w:rPr>
                <w:rFonts w:eastAsia="Calibri"/>
                <w:szCs w:val="22"/>
              </w:rPr>
            </w:pPr>
            <w:proofErr w:type="spellStart"/>
            <w:r w:rsidRPr="00D8137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06E25F" w14:textId="2C15FA6F" w:rsidR="004A22DD" w:rsidRPr="00D81376" w:rsidRDefault="004A22DD" w:rsidP="004A22DD">
            <w:pPr>
              <w:jc w:val="center"/>
              <w:rPr>
                <w:rFonts w:eastAsia="Calibri"/>
                <w:szCs w:val="22"/>
              </w:rPr>
            </w:pPr>
            <w:r w:rsidRPr="00D81376">
              <w:rPr>
                <w:rFonts w:eastAsia="Calibri"/>
                <w:szCs w:val="22"/>
              </w:rPr>
              <w:t>4400-5897-0333</w:t>
            </w:r>
          </w:p>
        </w:tc>
      </w:tr>
      <w:tr w:rsidR="004A22DD" w:rsidRPr="00D81376" w14:paraId="0267A3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064C8A"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33428" w14:textId="2FBA0D50" w:rsidR="004A22DD" w:rsidRPr="00D81376" w:rsidRDefault="004A22DD" w:rsidP="004A22DD">
            <w:pPr>
              <w:rPr>
                <w:rFonts w:eastAsia="Calibri"/>
                <w:szCs w:val="22"/>
              </w:rPr>
            </w:pPr>
            <w:r w:rsidRPr="00D81376">
              <w:rPr>
                <w:rFonts w:eastAsia="Calibri"/>
                <w:szCs w:val="22"/>
              </w:rPr>
              <w:t>AMK262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E4BD31" w14:textId="2A16A90F" w:rsidR="004A22DD" w:rsidRPr="00D81376" w:rsidRDefault="004A22DD" w:rsidP="004A22DD">
            <w:pPr>
              <w:rPr>
                <w:rFonts w:eastAsia="Calibri"/>
                <w:szCs w:val="22"/>
              </w:rPr>
            </w:pPr>
            <w:r w:rsidRPr="00D81376">
              <w:rPr>
                <w:rFonts w:eastAsia="Calibri"/>
                <w:szCs w:val="22"/>
              </w:rPr>
              <w:t xml:space="preserve">Privažiuojamasis kelias prie Anykštos užtvankos nuo J. Biliūno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3AF8C4" w14:textId="072AD8FA" w:rsidR="004A22DD" w:rsidRPr="00D81376" w:rsidRDefault="004A22DD" w:rsidP="004A22DD">
            <w:pPr>
              <w:jc w:val="right"/>
              <w:rPr>
                <w:rFonts w:eastAsia="Calibri"/>
                <w:szCs w:val="22"/>
                <w:lang w:eastAsia="lt-LT"/>
              </w:rPr>
            </w:pPr>
            <w:r w:rsidRPr="00D81376">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62357" w14:textId="59F0C089"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6738E" w14:textId="0AB57E34" w:rsidR="004A22DD" w:rsidRPr="00D81376" w:rsidRDefault="004A22DD" w:rsidP="004A22DD">
            <w:pPr>
              <w:jc w:val="right"/>
              <w:rPr>
                <w:rFonts w:eastAsia="Calibri"/>
                <w:color w:val="000000"/>
              </w:rPr>
            </w:pPr>
            <w:r w:rsidRPr="00D81376">
              <w:rPr>
                <w:rFonts w:eastAsia="Calibri"/>
                <w:color w:val="000000"/>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BFC35" w14:textId="65BDD0B2"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4D20" w14:textId="0F47F2E1" w:rsidR="004A22DD" w:rsidRPr="00D81376" w:rsidRDefault="004A22DD" w:rsidP="004A22DD">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16B698" w14:textId="0879C1FC" w:rsidR="004A22DD" w:rsidRPr="00D81376" w:rsidRDefault="004A22DD" w:rsidP="004A22DD">
            <w:pPr>
              <w:jc w:val="center"/>
              <w:rPr>
                <w:rFonts w:eastAsia="Calibri"/>
                <w:szCs w:val="22"/>
              </w:rPr>
            </w:pPr>
            <w:r w:rsidRPr="00D81376">
              <w:rPr>
                <w:rFonts w:eastAsia="Calibri"/>
                <w:szCs w:val="22"/>
              </w:rPr>
              <w:t>4400-5895-0632</w:t>
            </w:r>
          </w:p>
        </w:tc>
      </w:tr>
      <w:tr w:rsidR="004A22DD" w:rsidRPr="00D81376" w14:paraId="536895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EF041A"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7D3ADF" w14:textId="0655E282" w:rsidR="004A22DD" w:rsidRPr="00D81376" w:rsidRDefault="004A22DD" w:rsidP="004A22DD">
            <w:pPr>
              <w:rPr>
                <w:rFonts w:eastAsia="Calibri"/>
                <w:szCs w:val="22"/>
              </w:rPr>
            </w:pPr>
            <w:r w:rsidRPr="00D81376">
              <w:rPr>
                <w:rFonts w:eastAsia="Calibri"/>
                <w:szCs w:val="22"/>
              </w:rPr>
              <w:t>AMK263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485414" w14:textId="3B933776" w:rsidR="004A22DD" w:rsidRPr="00D81376" w:rsidRDefault="004A22DD" w:rsidP="004A22DD">
            <w:pPr>
              <w:rPr>
                <w:rFonts w:eastAsia="Calibri"/>
                <w:szCs w:val="22"/>
              </w:rPr>
            </w:pPr>
            <w:r w:rsidRPr="00D81376">
              <w:rPr>
                <w:rFonts w:eastAsia="Calibri"/>
                <w:szCs w:val="22"/>
              </w:rPr>
              <w:t>Privažiuojamasis kelias prie garažų nuo Kęstučio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CE5FA8" w14:textId="7A8FA038" w:rsidR="004A22DD" w:rsidRPr="00D81376" w:rsidRDefault="004A22DD" w:rsidP="004A22DD">
            <w:pPr>
              <w:jc w:val="right"/>
              <w:rPr>
                <w:rFonts w:eastAsia="Calibri"/>
                <w:szCs w:val="22"/>
                <w:lang w:eastAsia="lt-LT"/>
              </w:rPr>
            </w:pPr>
            <w:r w:rsidRPr="00D81376">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86215" w14:textId="413990E7" w:rsidR="004A22DD" w:rsidRPr="00D81376" w:rsidRDefault="004A22DD" w:rsidP="004A22DD">
            <w:pPr>
              <w:jc w:val="right"/>
              <w:rPr>
                <w:rFonts w:eastAsia="Calibri"/>
                <w:color w:val="000000"/>
              </w:rPr>
            </w:pPr>
            <w:r w:rsidRPr="00D8137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7A65B" w14:textId="2AE5028D" w:rsidR="004A22DD" w:rsidRPr="00D81376" w:rsidRDefault="004A22DD" w:rsidP="004A22DD">
            <w:pPr>
              <w:jc w:val="right"/>
              <w:rPr>
                <w:rFonts w:eastAsia="Calibri"/>
                <w:color w:val="000000"/>
              </w:rPr>
            </w:pPr>
            <w:r w:rsidRPr="00D81376">
              <w:rPr>
                <w:rFonts w:eastAsia="Calibri"/>
                <w:color w:val="000000"/>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5CC06" w14:textId="3AC7B3FA"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0C94A" w14:textId="13D027A5" w:rsidR="004A22DD" w:rsidRPr="00D81376" w:rsidRDefault="004A22DD" w:rsidP="004A22DD">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B6DDD3" w14:textId="594E1BDA" w:rsidR="004A22DD" w:rsidRPr="00D81376" w:rsidRDefault="004A22DD" w:rsidP="004A22DD">
            <w:pPr>
              <w:jc w:val="center"/>
              <w:rPr>
                <w:rFonts w:eastAsia="Calibri"/>
                <w:szCs w:val="22"/>
              </w:rPr>
            </w:pPr>
            <w:r w:rsidRPr="00D81376">
              <w:rPr>
                <w:rFonts w:eastAsia="Calibri"/>
                <w:szCs w:val="22"/>
              </w:rPr>
              <w:t>4400-5889-8952</w:t>
            </w:r>
          </w:p>
        </w:tc>
      </w:tr>
      <w:tr w:rsidR="004A22DD" w:rsidRPr="00D81376" w14:paraId="167BDA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2E1D01" w14:textId="77777777" w:rsidR="004A22DD" w:rsidRPr="00D8137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1B9F87" w14:textId="2DBF3F18" w:rsidR="004A22DD" w:rsidRPr="00D81376" w:rsidRDefault="004A22DD" w:rsidP="004A22DD">
            <w:pPr>
              <w:rPr>
                <w:rFonts w:eastAsia="Calibri"/>
                <w:szCs w:val="22"/>
              </w:rPr>
            </w:pPr>
            <w:r w:rsidRPr="00D81376">
              <w:rPr>
                <w:rFonts w:eastAsia="Calibri"/>
                <w:szCs w:val="22"/>
              </w:rPr>
              <w:t>AMK278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C3FB1A" w14:textId="7A57D2CC" w:rsidR="004A22DD" w:rsidRPr="00D81376" w:rsidRDefault="004A22DD" w:rsidP="004A22DD">
            <w:pPr>
              <w:rPr>
                <w:rFonts w:eastAsia="Calibri"/>
                <w:szCs w:val="22"/>
              </w:rPr>
            </w:pPr>
            <w:r w:rsidRPr="00D81376">
              <w:rPr>
                <w:rFonts w:eastAsia="Calibri"/>
                <w:szCs w:val="22"/>
              </w:rPr>
              <w:t xml:space="preserve">Privažiuojamasis kelias prie </w:t>
            </w:r>
            <w:proofErr w:type="spellStart"/>
            <w:r w:rsidRPr="00D81376">
              <w:rPr>
                <w:rFonts w:eastAsia="Calibri"/>
                <w:szCs w:val="22"/>
              </w:rPr>
              <w:t>didžiagabari</w:t>
            </w:r>
            <w:r>
              <w:rPr>
                <w:rFonts w:eastAsia="Calibri"/>
                <w:szCs w:val="22"/>
              </w:rPr>
              <w:t>č</w:t>
            </w:r>
            <w:r w:rsidRPr="00D81376">
              <w:rPr>
                <w:rFonts w:eastAsia="Calibri"/>
                <w:szCs w:val="22"/>
              </w:rPr>
              <w:t>ių</w:t>
            </w:r>
            <w:proofErr w:type="spellEnd"/>
            <w:r w:rsidRPr="00D81376">
              <w:rPr>
                <w:rFonts w:eastAsia="Calibri"/>
                <w:szCs w:val="22"/>
              </w:rPr>
              <w:t xml:space="preserve"> atliekų aikštelės nuo Vairuotojų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4CE11" w14:textId="02AE10CC" w:rsidR="004A22DD" w:rsidRPr="00D81376" w:rsidRDefault="004A22DD" w:rsidP="004A22DD">
            <w:pPr>
              <w:jc w:val="right"/>
              <w:rPr>
                <w:rFonts w:eastAsia="Calibri"/>
                <w:szCs w:val="22"/>
                <w:lang w:eastAsia="lt-LT"/>
              </w:rPr>
            </w:pPr>
            <w:r w:rsidRPr="00D81376">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22FCE" w14:textId="750F3095" w:rsidR="004A22DD" w:rsidRPr="00D81376" w:rsidRDefault="004A22DD" w:rsidP="004A22DD">
            <w:pPr>
              <w:jc w:val="right"/>
              <w:rPr>
                <w:rFonts w:eastAsia="Calibri"/>
                <w:color w:val="000000"/>
              </w:rPr>
            </w:pPr>
            <w:r w:rsidRPr="00D81376">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AC35" w14:textId="23E38CB7" w:rsidR="004A22DD" w:rsidRPr="00D81376" w:rsidRDefault="004A22DD" w:rsidP="004A22DD">
            <w:pPr>
              <w:jc w:val="right"/>
              <w:rPr>
                <w:rFonts w:eastAsia="Calibri"/>
                <w:color w:val="000000"/>
              </w:rPr>
            </w:pPr>
            <w:r w:rsidRPr="00D81376">
              <w:rPr>
                <w:rFonts w:eastAsia="Calibri"/>
                <w:color w:val="000000"/>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B33D6" w14:textId="108B7357" w:rsidR="004A22DD" w:rsidRPr="00D81376" w:rsidRDefault="004A22DD" w:rsidP="004A22DD">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076A1" w14:textId="02BC783D" w:rsidR="004A22DD" w:rsidRPr="00D81376" w:rsidRDefault="004A22DD" w:rsidP="004A22DD">
            <w:pPr>
              <w:jc w:val="center"/>
              <w:rPr>
                <w:rFonts w:eastAsia="Calibri"/>
                <w:szCs w:val="22"/>
              </w:rPr>
            </w:pPr>
            <w:proofErr w:type="spellStart"/>
            <w:r w:rsidRPr="00D8137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43C8D1" w14:textId="0103E3BD" w:rsidR="004A22DD" w:rsidRPr="00D81376" w:rsidRDefault="004A22DD" w:rsidP="004A22DD">
            <w:pPr>
              <w:jc w:val="center"/>
              <w:rPr>
                <w:rFonts w:eastAsia="Calibri"/>
                <w:szCs w:val="22"/>
              </w:rPr>
            </w:pPr>
            <w:r w:rsidRPr="00D81376">
              <w:rPr>
                <w:rFonts w:eastAsia="Calibri"/>
                <w:szCs w:val="22"/>
              </w:rPr>
              <w:t>4400-5897-0422</w:t>
            </w:r>
          </w:p>
        </w:tc>
      </w:tr>
      <w:tr w:rsidR="004A22DD" w:rsidRPr="004B1509" w14:paraId="5585FF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8BCB89" w14:textId="77777777" w:rsidR="004A22DD" w:rsidRPr="004B150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C1B24" w14:textId="19DFFE1A" w:rsidR="004A22DD" w:rsidRPr="004B1509" w:rsidRDefault="004A22DD" w:rsidP="004A22DD">
            <w:pPr>
              <w:rPr>
                <w:rFonts w:eastAsia="Calibri"/>
                <w:szCs w:val="22"/>
              </w:rPr>
            </w:pPr>
            <w:r w:rsidRPr="004B1509">
              <w:rPr>
                <w:rFonts w:eastAsia="Calibri"/>
                <w:szCs w:val="22"/>
              </w:rPr>
              <w:t>AMK282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79FBC8" w14:textId="1BBF5C38" w:rsidR="004A22DD" w:rsidRPr="004B1509" w:rsidRDefault="004A22DD" w:rsidP="004A22DD">
            <w:pPr>
              <w:rPr>
                <w:rFonts w:eastAsia="Calibri"/>
                <w:szCs w:val="22"/>
              </w:rPr>
            </w:pPr>
            <w:r w:rsidRPr="004B1509">
              <w:rPr>
                <w:rFonts w:eastAsia="Calibri"/>
                <w:szCs w:val="22"/>
              </w:rPr>
              <w:t>Privažiavimo kelias prie Kairiojo kranto tako nuo Sportininkų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BD2158" w14:textId="49002EBA" w:rsidR="004A22DD" w:rsidRPr="004B1509" w:rsidRDefault="004A22DD" w:rsidP="004A22DD">
            <w:pPr>
              <w:jc w:val="right"/>
              <w:rPr>
                <w:rFonts w:eastAsia="Calibri"/>
                <w:bCs/>
                <w:szCs w:val="22"/>
                <w:lang w:eastAsia="lt-LT"/>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4DFD7" w14:textId="488F0B4B" w:rsidR="004A22DD" w:rsidRPr="004B1509" w:rsidRDefault="004A22DD" w:rsidP="004A22DD">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481F" w14:textId="4CE0103A" w:rsidR="004A22DD" w:rsidRPr="004B1509" w:rsidRDefault="004A22DD" w:rsidP="004A22DD">
            <w:pPr>
              <w:jc w:val="right"/>
              <w:rPr>
                <w:rFonts w:eastAsia="Calibri"/>
                <w:bCs/>
                <w:color w:val="000000"/>
              </w:rPr>
            </w:pPr>
            <w:r w:rsidRPr="004B1509">
              <w:rPr>
                <w:rFonts w:eastAsia="Calibri"/>
                <w:color w:val="000000"/>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7A168" w14:textId="5CA009CA" w:rsidR="004A22DD" w:rsidRPr="004B1509" w:rsidRDefault="004A22DD" w:rsidP="004A22DD">
            <w:pPr>
              <w:jc w:val="right"/>
              <w:rPr>
                <w:rFonts w:eastAsia="Calibri"/>
                <w:strike/>
                <w:color w:val="000000"/>
              </w:rPr>
            </w:pPr>
            <w:r w:rsidRPr="004B150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EBF2" w14:textId="78F6013F" w:rsidR="004A22DD" w:rsidRPr="004B1509" w:rsidRDefault="004A22DD" w:rsidP="004A22DD">
            <w:pPr>
              <w:jc w:val="center"/>
              <w:rPr>
                <w:rFonts w:eastAsia="Calibri"/>
                <w:bCs/>
                <w:szCs w:val="22"/>
              </w:rPr>
            </w:pPr>
            <w:proofErr w:type="spellStart"/>
            <w:r w:rsidRPr="004B150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138299" w14:textId="1A8B7785" w:rsidR="004A22DD" w:rsidRPr="008E50F3" w:rsidRDefault="004A22DD" w:rsidP="004A22DD">
            <w:pPr>
              <w:jc w:val="center"/>
              <w:rPr>
                <w:rFonts w:eastAsia="Calibri"/>
                <w:szCs w:val="22"/>
              </w:rPr>
            </w:pPr>
            <w:r w:rsidRPr="008E50F3">
              <w:rPr>
                <w:rFonts w:eastAsia="Calibri"/>
                <w:szCs w:val="22"/>
              </w:rPr>
              <w:t>4400-5686-3999</w:t>
            </w:r>
          </w:p>
        </w:tc>
      </w:tr>
      <w:tr w:rsidR="004A22DD" w:rsidRPr="00B67BEB" w14:paraId="2A7664F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AF40E2" w14:textId="77777777" w:rsidR="004A22DD" w:rsidRPr="00B67BEB"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8E330" w14:textId="64589426" w:rsidR="004A22DD" w:rsidRPr="00B67BEB" w:rsidRDefault="004A22DD" w:rsidP="004A22DD">
            <w:pPr>
              <w:rPr>
                <w:rFonts w:eastAsia="Calibri"/>
                <w:szCs w:val="22"/>
              </w:rPr>
            </w:pPr>
            <w:r w:rsidRPr="00B67BEB">
              <w:rPr>
                <w:rFonts w:eastAsia="Calibri"/>
                <w:szCs w:val="22"/>
              </w:rPr>
              <w:t>AMK297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106E0C" w14:textId="518A029B" w:rsidR="004A22DD" w:rsidRPr="00B67BEB" w:rsidRDefault="004A22DD" w:rsidP="004A22DD">
            <w:pPr>
              <w:rPr>
                <w:rFonts w:eastAsia="Calibri"/>
                <w:szCs w:val="22"/>
              </w:rPr>
            </w:pPr>
            <w:r w:rsidRPr="00B67BEB">
              <w:rPr>
                <w:rFonts w:eastAsia="Calibri"/>
                <w:szCs w:val="22"/>
              </w:rPr>
              <w:t>Privažiuojamasis kelias prie gyvenamųjų namų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5A9262" w14:textId="39D00FE8" w:rsidR="004A22DD" w:rsidRPr="00B67BEB" w:rsidRDefault="004A22DD" w:rsidP="004A22DD">
            <w:pPr>
              <w:jc w:val="right"/>
              <w:rPr>
                <w:rFonts w:eastAsia="Calibri"/>
                <w:szCs w:val="22"/>
                <w:lang w:eastAsia="lt-LT"/>
              </w:rPr>
            </w:pPr>
            <w:r w:rsidRPr="00B67BE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E9324" w14:textId="3D7A2159" w:rsidR="004A22DD" w:rsidRPr="00B67BEB" w:rsidRDefault="004A22DD" w:rsidP="004A22DD">
            <w:pPr>
              <w:jc w:val="right"/>
              <w:rPr>
                <w:rFonts w:eastAsia="Calibri"/>
                <w:color w:val="000000"/>
              </w:rPr>
            </w:pPr>
            <w:r w:rsidRPr="00B67BEB">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FA83E" w14:textId="6411CD00" w:rsidR="004A22DD" w:rsidRPr="00B67BEB" w:rsidRDefault="004A22DD" w:rsidP="004A22DD">
            <w:pPr>
              <w:jc w:val="right"/>
              <w:rPr>
                <w:rFonts w:eastAsia="Calibri"/>
                <w:color w:val="000000"/>
              </w:rPr>
            </w:pPr>
            <w:r w:rsidRPr="00B67BEB">
              <w:rPr>
                <w:rFonts w:eastAsia="Calibri"/>
                <w:color w:val="000000"/>
                <w:szCs w:val="22"/>
              </w:rPr>
              <w:t xml:space="preserve"> 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1608" w14:textId="03B96D3E" w:rsidR="004A22DD" w:rsidRPr="00B67BEB" w:rsidRDefault="004A22DD" w:rsidP="004A22DD">
            <w:pPr>
              <w:jc w:val="right"/>
              <w:rPr>
                <w:rFonts w:eastAsia="Calibri"/>
                <w:color w:val="000000"/>
              </w:rPr>
            </w:pPr>
            <w:r w:rsidRPr="00B67BEB">
              <w:rPr>
                <w:rFonts w:eastAsia="Calibri"/>
                <w:color w:val="000000"/>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23FF" w14:textId="5AAB2E39" w:rsidR="004A22DD" w:rsidRPr="00B67BEB" w:rsidRDefault="004A22DD" w:rsidP="004A22DD">
            <w:pPr>
              <w:jc w:val="center"/>
              <w:rPr>
                <w:rFonts w:eastAsia="Calibri"/>
                <w:szCs w:val="22"/>
              </w:rPr>
            </w:pPr>
            <w:proofErr w:type="spellStart"/>
            <w:r w:rsidRPr="00B67BE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49C779" w14:textId="03BA2BEA" w:rsidR="004A22DD" w:rsidRPr="00B67BEB" w:rsidRDefault="004A22DD" w:rsidP="004A22DD">
            <w:pPr>
              <w:jc w:val="center"/>
              <w:rPr>
                <w:rFonts w:eastAsia="Calibri"/>
                <w:szCs w:val="22"/>
              </w:rPr>
            </w:pPr>
            <w:r w:rsidRPr="00B67BEB">
              <w:rPr>
                <w:rFonts w:eastAsia="Calibri"/>
                <w:szCs w:val="22"/>
              </w:rPr>
              <w:t>4400-5897-0433</w:t>
            </w:r>
          </w:p>
        </w:tc>
      </w:tr>
      <w:tr w:rsidR="004A22DD" w:rsidRPr="00B67BEB" w14:paraId="6D9F4F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0D3DD1" w14:textId="77777777" w:rsidR="004A22DD" w:rsidRPr="00B67BEB"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0930B9" w14:textId="03BEFD47" w:rsidR="004A22DD" w:rsidRPr="00B67BEB" w:rsidRDefault="004A22DD" w:rsidP="004A22DD">
            <w:pPr>
              <w:rPr>
                <w:rFonts w:eastAsia="Calibri"/>
                <w:szCs w:val="22"/>
              </w:rPr>
            </w:pPr>
            <w:r w:rsidRPr="00B67BEB">
              <w:rPr>
                <w:rFonts w:eastAsia="Calibri"/>
                <w:szCs w:val="22"/>
              </w:rPr>
              <w:t>AMK309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9F1316" w14:textId="1F5E9B8D" w:rsidR="004A22DD" w:rsidRPr="00B67BEB" w:rsidRDefault="004A22DD" w:rsidP="004A22DD">
            <w:pPr>
              <w:rPr>
                <w:rFonts w:eastAsia="Calibri"/>
                <w:szCs w:val="22"/>
              </w:rPr>
            </w:pPr>
            <w:r w:rsidRPr="00B67BEB">
              <w:rPr>
                <w:rFonts w:eastAsia="Calibri"/>
                <w:szCs w:val="22"/>
              </w:rPr>
              <w:t>Privažiuojamasis kelias prie gyvenamųjų namų nuo A. Vienuolio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ABD95B" w14:textId="1ACE59A2" w:rsidR="004A22DD" w:rsidRPr="00B67BEB" w:rsidRDefault="004A22DD" w:rsidP="004A22DD">
            <w:pPr>
              <w:spacing w:after="160" w:line="256" w:lineRule="auto"/>
              <w:jc w:val="right"/>
              <w:rPr>
                <w:rFonts w:eastAsia="Calibri"/>
                <w:szCs w:val="22"/>
                <w:lang w:eastAsia="lt-LT"/>
              </w:rPr>
            </w:pPr>
            <w:r w:rsidRPr="00B67BE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E51E5" w14:textId="40E9C957" w:rsidR="004A22DD" w:rsidRPr="00B67BEB" w:rsidRDefault="004A22DD" w:rsidP="004A22DD">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8B63B" w14:textId="541CA439" w:rsidR="004A22DD" w:rsidRPr="00B67BEB" w:rsidRDefault="004A22DD" w:rsidP="004A22DD">
            <w:pPr>
              <w:spacing w:after="160" w:line="256" w:lineRule="auto"/>
              <w:jc w:val="right"/>
              <w:rPr>
                <w:rFonts w:eastAsia="Calibri"/>
                <w:color w:val="000000"/>
              </w:rPr>
            </w:pPr>
            <w:r w:rsidRPr="00B67BEB">
              <w:rPr>
                <w:rFonts w:eastAsia="Calibri"/>
                <w:color w:val="000000"/>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3A89D" w14:textId="2A1C26DC" w:rsidR="004A22DD" w:rsidRPr="00B67BEB" w:rsidRDefault="004A22DD" w:rsidP="004A22DD">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844D6" w14:textId="7989D2AE" w:rsidR="004A22DD" w:rsidRPr="00B67BEB" w:rsidRDefault="004A22DD" w:rsidP="004A22DD">
            <w:pPr>
              <w:jc w:val="center"/>
              <w:rPr>
                <w:rFonts w:eastAsia="Calibri"/>
                <w:szCs w:val="22"/>
              </w:rPr>
            </w:pPr>
            <w:proofErr w:type="spellStart"/>
            <w:r w:rsidRPr="00B67BE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F58941" w14:textId="22042A60" w:rsidR="004A22DD" w:rsidRPr="00B67BEB" w:rsidRDefault="004A22DD" w:rsidP="004A22DD">
            <w:pPr>
              <w:jc w:val="center"/>
              <w:rPr>
                <w:rFonts w:eastAsia="Calibri"/>
                <w:szCs w:val="22"/>
              </w:rPr>
            </w:pPr>
            <w:r w:rsidRPr="00B67BEB">
              <w:rPr>
                <w:rFonts w:eastAsia="Calibri"/>
                <w:szCs w:val="22"/>
              </w:rPr>
              <w:t>4400-5897-0544</w:t>
            </w:r>
          </w:p>
        </w:tc>
      </w:tr>
      <w:tr w:rsidR="004A22DD" w:rsidRPr="00B67BEB" w14:paraId="2B0EE07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B39673" w14:textId="77777777" w:rsidR="004A22DD" w:rsidRPr="00B67BEB"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9F6529" w14:textId="1A48062B" w:rsidR="004A22DD" w:rsidRPr="00B67BEB" w:rsidRDefault="004A22DD" w:rsidP="004A22DD">
            <w:pPr>
              <w:rPr>
                <w:rFonts w:eastAsia="Calibri"/>
                <w:szCs w:val="22"/>
              </w:rPr>
            </w:pPr>
            <w:r w:rsidRPr="00B67BEB">
              <w:rPr>
                <w:rFonts w:eastAsia="Calibri"/>
                <w:szCs w:val="22"/>
              </w:rPr>
              <w:t>AMK312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F8B640" w14:textId="12DF47DA" w:rsidR="004A22DD" w:rsidRPr="00B67BEB" w:rsidRDefault="004A22DD" w:rsidP="004A22DD">
            <w:pPr>
              <w:rPr>
                <w:rFonts w:eastAsia="Calibri"/>
                <w:szCs w:val="22"/>
              </w:rPr>
            </w:pPr>
            <w:r w:rsidRPr="00B67BEB">
              <w:rPr>
                <w:rFonts w:eastAsia="Calibri"/>
                <w:szCs w:val="22"/>
              </w:rPr>
              <w:t xml:space="preserve">Privažiuojamasis kelias prie kartodromo nuo A. Vienuolio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74A5DE" w14:textId="5704EC07" w:rsidR="004A22DD" w:rsidRPr="00B67BEB" w:rsidRDefault="004A22DD" w:rsidP="004A22DD">
            <w:pPr>
              <w:jc w:val="right"/>
              <w:rPr>
                <w:rFonts w:eastAsia="Calibri"/>
                <w:szCs w:val="22"/>
                <w:lang w:eastAsia="lt-LT"/>
              </w:rPr>
            </w:pPr>
            <w:r w:rsidRPr="00B67BE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C0FB7" w14:textId="0A5C64A5" w:rsidR="004A22DD" w:rsidRPr="00B67BEB" w:rsidRDefault="004A22DD" w:rsidP="004A22DD">
            <w:pPr>
              <w:jc w:val="right"/>
              <w:rPr>
                <w:rFonts w:eastAsia="Calibri"/>
                <w:color w:val="000000"/>
              </w:rPr>
            </w:pPr>
            <w:r w:rsidRPr="00B67BEB">
              <w:rPr>
                <w:rFonts w:eastAsia="Calibri"/>
                <w:color w:val="000000"/>
                <w:szCs w:val="22"/>
              </w:rPr>
              <w:t> 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9FB2" w14:textId="7B5BAADE" w:rsidR="004A22DD" w:rsidRPr="00B67BEB" w:rsidRDefault="004A22DD" w:rsidP="004A22DD">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23CB1" w14:textId="33754EA3" w:rsidR="004A22DD" w:rsidRPr="00B67BEB" w:rsidRDefault="004A22DD" w:rsidP="004A22DD">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F21A6" w14:textId="32C89FC9" w:rsidR="004A22DD" w:rsidRPr="00B67BEB" w:rsidRDefault="004A22DD" w:rsidP="004A22DD">
            <w:pPr>
              <w:jc w:val="center"/>
              <w:rPr>
                <w:rFonts w:eastAsia="Calibri"/>
                <w:szCs w:val="22"/>
              </w:rPr>
            </w:pPr>
            <w:proofErr w:type="spellStart"/>
            <w:r w:rsidRPr="00B67BE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6AC4DB" w14:textId="78621A03" w:rsidR="004A22DD" w:rsidRPr="00B67BEB" w:rsidRDefault="004A22DD" w:rsidP="004A22DD">
            <w:pPr>
              <w:jc w:val="center"/>
              <w:rPr>
                <w:rFonts w:eastAsia="Calibri"/>
                <w:szCs w:val="22"/>
              </w:rPr>
            </w:pPr>
            <w:r w:rsidRPr="00B67BEB">
              <w:rPr>
                <w:rFonts w:eastAsia="Calibri"/>
                <w:szCs w:val="22"/>
              </w:rPr>
              <w:t>4400-5897-0600</w:t>
            </w:r>
          </w:p>
        </w:tc>
      </w:tr>
      <w:tr w:rsidR="004A22DD" w:rsidRPr="00B67BEB" w14:paraId="223948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C55BEA" w14:textId="77777777" w:rsidR="004A22DD" w:rsidRPr="00B67BEB"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40C6E" w14:textId="473F54D1" w:rsidR="004A22DD" w:rsidRPr="00B67BEB" w:rsidRDefault="004A22DD" w:rsidP="004A22DD">
            <w:pPr>
              <w:rPr>
                <w:rFonts w:eastAsia="Calibri"/>
                <w:szCs w:val="22"/>
              </w:rPr>
            </w:pPr>
            <w:r w:rsidRPr="00B67BEB">
              <w:rPr>
                <w:rFonts w:eastAsia="Calibri"/>
                <w:szCs w:val="22"/>
              </w:rPr>
              <w:t>AMK313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3DAB81" w14:textId="665D637C" w:rsidR="004A22DD" w:rsidRPr="00B67BEB" w:rsidRDefault="004A22DD" w:rsidP="004A22DD">
            <w:pPr>
              <w:rPr>
                <w:rFonts w:eastAsia="Calibri"/>
                <w:szCs w:val="22"/>
              </w:rPr>
            </w:pPr>
            <w:r w:rsidRPr="00B67BEB">
              <w:rPr>
                <w:rFonts w:eastAsia="Calibri"/>
                <w:szCs w:val="22"/>
              </w:rPr>
              <w:t>Pravažiuojamasis kelias nuo Ažupiečių g. iki kelio Nr. AMK312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E96202" w14:textId="522BBB09" w:rsidR="004A22DD" w:rsidRPr="00B67BEB" w:rsidRDefault="004A22DD" w:rsidP="004A22DD">
            <w:pPr>
              <w:jc w:val="right"/>
              <w:rPr>
                <w:rFonts w:eastAsia="Calibri"/>
                <w:szCs w:val="22"/>
                <w:lang w:eastAsia="lt-LT"/>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1C104" w14:textId="525D765E" w:rsidR="004A22DD" w:rsidRPr="00B67BEB" w:rsidRDefault="004A22DD" w:rsidP="004A22DD">
            <w:pPr>
              <w:jc w:val="right"/>
              <w:rPr>
                <w:rFonts w:eastAsia="Calibri"/>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368B93" w14:textId="5F3E662D" w:rsidR="004A22DD" w:rsidRPr="00B67BEB" w:rsidRDefault="004A22DD" w:rsidP="004A22DD">
            <w:pPr>
              <w:jc w:val="right"/>
              <w:rPr>
                <w:rFonts w:eastAsia="Calibri"/>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54711" w14:textId="4EF6FB20" w:rsidR="004A22DD" w:rsidRPr="00B67BEB" w:rsidRDefault="004A22DD" w:rsidP="004A22DD">
            <w:pPr>
              <w:jc w:val="right"/>
              <w:rPr>
                <w:rFonts w:eastAsia="Calibri"/>
              </w:rPr>
            </w:pPr>
            <w:r w:rsidRPr="00B67BE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427A6" w14:textId="29AD3D02" w:rsidR="004A22DD" w:rsidRPr="00B67BEB" w:rsidRDefault="004A22DD" w:rsidP="004A22DD">
            <w:pPr>
              <w:jc w:val="center"/>
              <w:rPr>
                <w:rFonts w:eastAsia="Calibri"/>
                <w:szCs w:val="22"/>
              </w:rPr>
            </w:pPr>
            <w:proofErr w:type="spellStart"/>
            <w:r w:rsidRPr="00B67BE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01E84A" w14:textId="04C93D48" w:rsidR="004A22DD" w:rsidRPr="00B67BEB" w:rsidRDefault="004A22DD" w:rsidP="004A22DD">
            <w:pPr>
              <w:jc w:val="center"/>
              <w:rPr>
                <w:rFonts w:eastAsia="Calibri"/>
                <w:szCs w:val="22"/>
              </w:rPr>
            </w:pPr>
            <w:r w:rsidRPr="00B67BEB">
              <w:rPr>
                <w:rFonts w:eastAsia="Calibri"/>
                <w:szCs w:val="22"/>
              </w:rPr>
              <w:t>4400-5905-7268</w:t>
            </w:r>
          </w:p>
        </w:tc>
      </w:tr>
      <w:tr w:rsidR="004A22DD" w:rsidRPr="00F47839" w14:paraId="418438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A62756"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FC5D7" w14:textId="47D7D46B" w:rsidR="004A22DD" w:rsidRPr="00F47839" w:rsidRDefault="004A22DD" w:rsidP="004A22DD">
            <w:pPr>
              <w:rPr>
                <w:rFonts w:eastAsia="Calibri"/>
                <w:szCs w:val="22"/>
              </w:rPr>
            </w:pPr>
            <w:r w:rsidRPr="00F47839">
              <w:rPr>
                <w:rFonts w:eastAsia="Calibri"/>
                <w:szCs w:val="22"/>
              </w:rPr>
              <w:t>AMK327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959A67" w14:textId="29E0E927" w:rsidR="004A22DD" w:rsidRPr="00F47839" w:rsidRDefault="004A22DD" w:rsidP="004A22DD">
            <w:pPr>
              <w:rPr>
                <w:rFonts w:eastAsia="Calibri"/>
                <w:szCs w:val="22"/>
              </w:rPr>
            </w:pPr>
            <w:r w:rsidRPr="00F47839">
              <w:rPr>
                <w:rFonts w:eastAsia="Calibri"/>
                <w:szCs w:val="22"/>
              </w:rPr>
              <w:t xml:space="preserve">Privažiuojamasis kelias prie SB </w:t>
            </w:r>
            <w:r>
              <w:rPr>
                <w:rFonts w:eastAsia="Calibri"/>
                <w:szCs w:val="22"/>
              </w:rPr>
              <w:t>„</w:t>
            </w:r>
            <w:proofErr w:type="spellStart"/>
            <w:r w:rsidRPr="00F47839">
              <w:rPr>
                <w:rFonts w:eastAsia="Calibri"/>
                <w:szCs w:val="22"/>
              </w:rPr>
              <w:t>Liudiškiai</w:t>
            </w:r>
            <w:proofErr w:type="spellEnd"/>
            <w:r>
              <w:rPr>
                <w:rFonts w:eastAsia="Calibri"/>
                <w:szCs w:val="22"/>
              </w:rPr>
              <w:t>“</w:t>
            </w:r>
            <w:r w:rsidRPr="00F47839">
              <w:rPr>
                <w:rFonts w:eastAsia="Calibri"/>
                <w:szCs w:val="22"/>
              </w:rPr>
              <w:t xml:space="preserve"> nuo Liudiškių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13E54" w14:textId="7A9DC7E1" w:rsidR="004A22DD" w:rsidRPr="00F47839" w:rsidRDefault="004A22DD" w:rsidP="004A22DD">
            <w:pPr>
              <w:jc w:val="right"/>
              <w:rPr>
                <w:rFonts w:eastAsia="Calibri"/>
                <w:szCs w:val="22"/>
                <w:lang w:eastAsia="lt-LT"/>
              </w:rPr>
            </w:pPr>
            <w:r w:rsidRPr="00F47839">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0FF58" w14:textId="253C6802" w:rsidR="004A22DD" w:rsidRPr="00F47839" w:rsidRDefault="004A22DD" w:rsidP="004A22DD">
            <w:pPr>
              <w:jc w:val="right"/>
              <w:rPr>
                <w:rFonts w:eastAsia="Calibri"/>
                <w:color w:val="000000"/>
              </w:rPr>
            </w:pPr>
            <w:r w:rsidRPr="00F47839">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C336" w14:textId="4A901E3A" w:rsidR="004A22DD" w:rsidRPr="00F47839" w:rsidRDefault="004A22DD" w:rsidP="004A22DD">
            <w:pPr>
              <w:spacing w:after="160" w:line="256" w:lineRule="auto"/>
              <w:jc w:val="right"/>
              <w:rPr>
                <w:rFonts w:eastAsia="Calibri"/>
                <w:color w:val="000000"/>
              </w:rPr>
            </w:pPr>
            <w:r w:rsidRPr="00F47839">
              <w:rPr>
                <w:rFonts w:eastAsia="Calibri"/>
                <w:color w:val="000000"/>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DCC34" w14:textId="76371E8C"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FBBB6" w14:textId="66DC4B8F"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510045" w14:textId="6BCEBEE7" w:rsidR="004A22DD" w:rsidRPr="00F47839" w:rsidRDefault="004A22DD" w:rsidP="004A22DD">
            <w:pPr>
              <w:jc w:val="center"/>
              <w:rPr>
                <w:rFonts w:eastAsia="Calibri"/>
                <w:szCs w:val="22"/>
              </w:rPr>
            </w:pPr>
            <w:r w:rsidRPr="00F47839">
              <w:rPr>
                <w:rFonts w:eastAsia="Calibri"/>
                <w:szCs w:val="22"/>
              </w:rPr>
              <w:t>4400-5906-1315</w:t>
            </w:r>
          </w:p>
        </w:tc>
      </w:tr>
      <w:tr w:rsidR="004A22DD" w:rsidRPr="005A185E" w14:paraId="125EE3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6619AC" w14:textId="77777777" w:rsidR="004A22DD" w:rsidRPr="005A185E"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386A4" w14:textId="1263195D" w:rsidR="004A22DD" w:rsidRPr="005A185E" w:rsidRDefault="004A22DD" w:rsidP="004A22DD">
            <w:pPr>
              <w:rPr>
                <w:rFonts w:eastAsia="Calibri"/>
                <w:szCs w:val="22"/>
              </w:rPr>
            </w:pPr>
            <w:r w:rsidRPr="005A185E">
              <w:rPr>
                <w:rFonts w:eastAsia="Calibri"/>
                <w:szCs w:val="22"/>
              </w:rPr>
              <w:t>AMK339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813365" w14:textId="2B6A0F49" w:rsidR="004A22DD" w:rsidRPr="005A185E" w:rsidRDefault="004A22DD" w:rsidP="004A22DD">
            <w:pPr>
              <w:rPr>
                <w:rFonts w:eastAsia="Calibri"/>
                <w:szCs w:val="22"/>
              </w:rPr>
            </w:pPr>
            <w:r w:rsidRPr="005A185E">
              <w:rPr>
                <w:rFonts w:eastAsia="Calibri"/>
                <w:szCs w:val="22"/>
              </w:rPr>
              <w:t>Privažiuojamasis kelias prie Versmės g.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9D8029" w14:textId="0C1CE63D" w:rsidR="004A22DD" w:rsidRPr="005A185E" w:rsidRDefault="004A22DD" w:rsidP="004A22DD">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6FE6" w14:textId="247C98DE" w:rsidR="004A22DD" w:rsidRPr="005A185E" w:rsidRDefault="004A22DD" w:rsidP="004A22DD">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39D93" w14:textId="5C9C53E0" w:rsidR="004A22DD" w:rsidRPr="005A185E" w:rsidRDefault="004A22DD" w:rsidP="004A22DD">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0F421" w14:textId="6D874640" w:rsidR="004A22DD" w:rsidRPr="005A185E" w:rsidRDefault="004A22DD" w:rsidP="004A22DD">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28D33" w14:textId="63E90D2A" w:rsidR="004A22DD" w:rsidRPr="005A185E" w:rsidRDefault="004A22DD" w:rsidP="004A22DD">
            <w:pPr>
              <w:jc w:val="center"/>
              <w:rPr>
                <w:rFonts w:eastAsia="Calibri"/>
                <w:szCs w:val="22"/>
              </w:rPr>
            </w:pPr>
            <w:proofErr w:type="spellStart"/>
            <w:r w:rsidRPr="005A185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3FB711" w14:textId="7C5C33A6" w:rsidR="004A22DD" w:rsidRPr="005A185E" w:rsidRDefault="004A22DD" w:rsidP="004A22DD">
            <w:pPr>
              <w:jc w:val="center"/>
              <w:rPr>
                <w:rFonts w:eastAsia="Calibri"/>
                <w:szCs w:val="22"/>
              </w:rPr>
            </w:pPr>
            <w:r w:rsidRPr="005A185E">
              <w:rPr>
                <w:rFonts w:eastAsia="Calibri"/>
                <w:szCs w:val="22"/>
              </w:rPr>
              <w:t>4400-5897-0633</w:t>
            </w:r>
          </w:p>
        </w:tc>
      </w:tr>
      <w:tr w:rsidR="004A22DD" w:rsidRPr="00F47839" w14:paraId="2ABC28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44441D"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5FFA1" w14:textId="56CF5EC5" w:rsidR="004A22DD" w:rsidRPr="00F47839" w:rsidRDefault="004A22DD" w:rsidP="004A22DD">
            <w:pPr>
              <w:rPr>
                <w:rFonts w:eastAsia="Calibri"/>
                <w:szCs w:val="22"/>
              </w:rPr>
            </w:pPr>
            <w:r w:rsidRPr="00F47839">
              <w:rPr>
                <w:rFonts w:eastAsia="Calibri"/>
                <w:szCs w:val="22"/>
              </w:rPr>
              <w:t>AMK340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5C76F6" w14:textId="291C1E13" w:rsidR="004A22DD" w:rsidRPr="00F47839" w:rsidRDefault="004A22DD" w:rsidP="004A22DD">
            <w:pPr>
              <w:rPr>
                <w:rFonts w:eastAsia="Calibri"/>
                <w:szCs w:val="22"/>
              </w:rPr>
            </w:pPr>
            <w:r w:rsidRPr="00F47839">
              <w:rPr>
                <w:rFonts w:eastAsia="Calibri"/>
                <w:szCs w:val="22"/>
              </w:rPr>
              <w:t>Privažiuojamasis kelias prie Šventosios upės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4CB368" w14:textId="2A35BFBD" w:rsidR="004A22DD" w:rsidRPr="00F47839" w:rsidRDefault="004A22DD" w:rsidP="004A22DD">
            <w:pPr>
              <w:jc w:val="right"/>
              <w:rPr>
                <w:rFonts w:eastAsia="Calibri"/>
                <w:szCs w:val="22"/>
                <w:lang w:eastAsia="lt-LT"/>
              </w:rPr>
            </w:pPr>
            <w:r w:rsidRPr="00F47839">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B4FCF" w14:textId="670CC79A" w:rsidR="004A22DD" w:rsidRPr="00F47839" w:rsidRDefault="004A22DD" w:rsidP="004A22DD">
            <w:pPr>
              <w:jc w:val="right"/>
              <w:rPr>
                <w:rFonts w:eastAsia="Calibri"/>
                <w:color w:val="000000"/>
              </w:rPr>
            </w:pPr>
            <w:r w:rsidRPr="00F47839">
              <w:rPr>
                <w:rFonts w:eastAsia="Calibri"/>
                <w:color w:val="000000"/>
                <w:szCs w:val="22"/>
              </w:rPr>
              <w:t>23</w:t>
            </w:r>
            <w:r w:rsidRPr="00F47839">
              <w:rPr>
                <w:rFonts w:eastAsia="Calibri"/>
                <w:color w:val="000000"/>
                <w:szCs w:val="22"/>
                <w:vertAlign w:val="superscript"/>
              </w:rPr>
              <w:footnoteReference w:id="13"/>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1866E" w14:textId="749A0A0B" w:rsidR="004A22DD" w:rsidRPr="00F47839" w:rsidRDefault="004A22DD" w:rsidP="004A22DD">
            <w:pPr>
              <w:jc w:val="right"/>
              <w:rPr>
                <w:rFonts w:eastAsia="Calibri"/>
                <w:color w:val="000000"/>
              </w:rPr>
            </w:pPr>
            <w:r w:rsidRPr="00F47839">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ECF59" w14:textId="57984745"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7BAC" w14:textId="141AB264"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D6565E" w14:textId="5C7FE669" w:rsidR="004A22DD" w:rsidRPr="00F47839" w:rsidRDefault="004A22DD" w:rsidP="004A22DD">
            <w:pPr>
              <w:jc w:val="center"/>
              <w:rPr>
                <w:rFonts w:eastAsia="Calibri"/>
                <w:szCs w:val="22"/>
              </w:rPr>
            </w:pPr>
            <w:r w:rsidRPr="00F47839">
              <w:rPr>
                <w:rFonts w:eastAsia="Calibri"/>
                <w:szCs w:val="22"/>
              </w:rPr>
              <w:t>4400-5897-0666</w:t>
            </w:r>
          </w:p>
        </w:tc>
      </w:tr>
      <w:tr w:rsidR="004A22DD" w:rsidRPr="00F47839" w14:paraId="48885F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70FDC4"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41347" w14:textId="5E2DBB34" w:rsidR="004A22DD" w:rsidRPr="00F47839" w:rsidRDefault="004A22DD" w:rsidP="004A22DD">
            <w:pPr>
              <w:rPr>
                <w:rFonts w:eastAsia="Calibri"/>
                <w:szCs w:val="22"/>
              </w:rPr>
            </w:pPr>
            <w:r w:rsidRPr="00F47839">
              <w:rPr>
                <w:rFonts w:eastAsia="Calibri"/>
                <w:szCs w:val="22"/>
              </w:rPr>
              <w:t>AMK341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248B26" w14:textId="3D8C8C5F" w:rsidR="004A22DD" w:rsidRPr="00F47839" w:rsidRDefault="004A22DD" w:rsidP="004A22DD">
            <w:pPr>
              <w:rPr>
                <w:rFonts w:eastAsia="Calibri"/>
                <w:szCs w:val="22"/>
              </w:rPr>
            </w:pPr>
            <w:r w:rsidRPr="00F47839">
              <w:rPr>
                <w:rFonts w:eastAsia="Calibri"/>
                <w:szCs w:val="22"/>
              </w:rPr>
              <w:t>Privažiuojamasis kelias prie Tilto g.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FAEA20" w14:textId="030262D9" w:rsidR="004A22DD" w:rsidRPr="00F47839" w:rsidRDefault="004A22DD" w:rsidP="004A22DD">
            <w:pPr>
              <w:jc w:val="right"/>
              <w:rPr>
                <w:rFonts w:eastAsia="Calibri"/>
                <w:szCs w:val="22"/>
                <w:lang w:eastAsia="lt-LT"/>
              </w:rPr>
            </w:pPr>
            <w:r w:rsidRPr="00F47839">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4A5BF" w14:textId="6C45E6EF" w:rsidR="004A22DD" w:rsidRPr="00F47839" w:rsidRDefault="004A22DD" w:rsidP="004A22DD">
            <w:pPr>
              <w:jc w:val="right"/>
              <w:rPr>
                <w:rFonts w:eastAsia="Calibri"/>
                <w:color w:val="000000"/>
              </w:rPr>
            </w:pPr>
            <w:r w:rsidRPr="00F47839">
              <w:rPr>
                <w:rFonts w:eastAsia="Calibri"/>
                <w:color w:val="000000"/>
                <w:szCs w:val="22"/>
              </w:rPr>
              <w:t xml:space="preserve"> 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734E1" w14:textId="7096B746"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460D3" w14:textId="2067B629"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34442" w14:textId="0B3C7BC3"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5E8E5C" w14:textId="72A40D34" w:rsidR="004A22DD" w:rsidRPr="00F47839" w:rsidRDefault="004A22DD" w:rsidP="004A22DD">
            <w:pPr>
              <w:jc w:val="center"/>
              <w:rPr>
                <w:rFonts w:eastAsia="Calibri"/>
                <w:szCs w:val="22"/>
              </w:rPr>
            </w:pPr>
            <w:r w:rsidRPr="00F47839">
              <w:rPr>
                <w:rFonts w:eastAsia="Calibri"/>
                <w:szCs w:val="22"/>
              </w:rPr>
              <w:t>4400-5706-1691</w:t>
            </w:r>
          </w:p>
        </w:tc>
      </w:tr>
      <w:tr w:rsidR="004A22DD" w:rsidRPr="00F47839" w14:paraId="1989FF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BDCF51"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719F0" w14:textId="5B020038" w:rsidR="004A22DD" w:rsidRPr="00F47839" w:rsidRDefault="004A22DD" w:rsidP="004A22DD">
            <w:pPr>
              <w:rPr>
                <w:rFonts w:eastAsia="Calibri"/>
                <w:szCs w:val="22"/>
              </w:rPr>
            </w:pPr>
            <w:r w:rsidRPr="00F47839">
              <w:rPr>
                <w:rFonts w:eastAsia="Calibri"/>
                <w:szCs w:val="22"/>
              </w:rPr>
              <w:t>AMK342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3AD8EB" w14:textId="0BDE5138" w:rsidR="004A22DD" w:rsidRPr="00F47839" w:rsidRDefault="004A22DD" w:rsidP="004A22DD">
            <w:pPr>
              <w:rPr>
                <w:rFonts w:eastAsia="Calibri"/>
                <w:szCs w:val="22"/>
              </w:rPr>
            </w:pPr>
            <w:r w:rsidRPr="00F47839">
              <w:rPr>
                <w:rFonts w:eastAsia="Calibri"/>
                <w:szCs w:val="22"/>
              </w:rPr>
              <w:t>Privažiuojamasis kelias prie gyvenamųjų namų nuo Pušyno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A062D8" w14:textId="74BA080C" w:rsidR="004A22DD" w:rsidRPr="00F47839" w:rsidRDefault="004A22DD" w:rsidP="004A22DD">
            <w:pPr>
              <w:jc w:val="right"/>
              <w:rPr>
                <w:rFonts w:eastAsia="Calibri"/>
                <w:szCs w:val="22"/>
                <w:lang w:eastAsia="lt-LT"/>
              </w:rPr>
            </w:pPr>
            <w:r>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CF081" w14:textId="141F73F7" w:rsidR="004A22DD" w:rsidRPr="00F47839" w:rsidRDefault="004A22DD" w:rsidP="004A22DD">
            <w:pPr>
              <w:jc w:val="right"/>
              <w:rPr>
                <w:rFonts w:eastAsia="Calibri"/>
                <w:color w:val="000000"/>
              </w:rPr>
            </w:pPr>
            <w:r>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35E41" w14:textId="2EC12A9C" w:rsidR="004A22DD" w:rsidRPr="00F47839" w:rsidRDefault="004A22DD" w:rsidP="004A22DD">
            <w:pPr>
              <w:jc w:val="right"/>
              <w:rPr>
                <w:rFonts w:eastAsia="Calibri"/>
                <w:color w:val="000000"/>
              </w:rPr>
            </w:pPr>
            <w:r>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B1D7" w14:textId="7C0807FF"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50DB" w14:textId="1E445271"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ECD3E5" w14:textId="3C9DEE89" w:rsidR="004A22DD" w:rsidRPr="00F47839" w:rsidRDefault="004A22DD" w:rsidP="004A22DD">
            <w:pPr>
              <w:jc w:val="center"/>
              <w:rPr>
                <w:rFonts w:eastAsia="Calibri"/>
                <w:szCs w:val="22"/>
              </w:rPr>
            </w:pPr>
            <w:r>
              <w:rPr>
                <w:rFonts w:eastAsia="Calibri"/>
                <w:szCs w:val="22"/>
              </w:rPr>
              <w:t>4400-5889-8985</w:t>
            </w:r>
          </w:p>
        </w:tc>
      </w:tr>
      <w:tr w:rsidR="004A22DD" w:rsidRPr="00F47839" w14:paraId="354867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C53268"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2BA10A" w14:textId="2C5AB91D" w:rsidR="004A22DD" w:rsidRPr="00F47839" w:rsidRDefault="004A22DD" w:rsidP="004A22DD">
            <w:pPr>
              <w:rPr>
                <w:rFonts w:eastAsia="Calibri"/>
                <w:szCs w:val="22"/>
              </w:rPr>
            </w:pPr>
            <w:r w:rsidRPr="00F47839">
              <w:rPr>
                <w:rFonts w:eastAsia="Calibri"/>
                <w:szCs w:val="22"/>
              </w:rPr>
              <w:t>AMK35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CDCDA0" w14:textId="513ACF32" w:rsidR="004A22DD" w:rsidRPr="00F47839" w:rsidRDefault="004A22DD" w:rsidP="004A22DD">
            <w:pPr>
              <w:rPr>
                <w:rFonts w:eastAsia="Calibri"/>
                <w:szCs w:val="22"/>
              </w:rPr>
            </w:pPr>
            <w:r w:rsidRPr="00F47839">
              <w:rPr>
                <w:rFonts w:eastAsia="Calibri"/>
                <w:szCs w:val="22"/>
              </w:rPr>
              <w:t>Privažiuojamasis kelias prie buvusio archyvo pastato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5680E3" w14:textId="196C57F1" w:rsidR="004A22DD" w:rsidRPr="00F47839" w:rsidRDefault="004A22DD" w:rsidP="004A22DD">
            <w:pPr>
              <w:jc w:val="right"/>
              <w:rPr>
                <w:rFonts w:eastAsia="Calibri"/>
                <w:szCs w:val="22"/>
                <w:lang w:eastAsia="lt-LT"/>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B77C8" w14:textId="1A5C8934" w:rsidR="004A22DD" w:rsidRPr="00F47839" w:rsidRDefault="004A22DD" w:rsidP="004A22DD">
            <w:pPr>
              <w:jc w:val="right"/>
              <w:rPr>
                <w:rFonts w:eastAsia="Calibri"/>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FC0A" w14:textId="38A56C75"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0F0" w14:textId="24C6793B"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8811" w14:textId="561877BE" w:rsidR="004A22DD" w:rsidRPr="00F47839" w:rsidRDefault="004A22DD" w:rsidP="004A22DD">
            <w:pPr>
              <w:jc w:val="center"/>
              <w:rPr>
                <w:rFonts w:eastAsia="Calibri"/>
                <w:szCs w:val="22"/>
              </w:rPr>
            </w:pPr>
            <w:proofErr w:type="spellStart"/>
            <w:r w:rsidRPr="00F478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7BB7D6" w14:textId="0E19A133" w:rsidR="004A22DD" w:rsidRPr="00F47839" w:rsidRDefault="004A22DD" w:rsidP="004A22DD">
            <w:pPr>
              <w:jc w:val="center"/>
              <w:rPr>
                <w:rFonts w:eastAsia="Calibri"/>
                <w:szCs w:val="22"/>
              </w:rPr>
            </w:pPr>
            <w:r w:rsidRPr="00F47839">
              <w:rPr>
                <w:rFonts w:eastAsia="Calibri"/>
                <w:szCs w:val="22"/>
              </w:rPr>
              <w:t>4400-5897-0755</w:t>
            </w:r>
          </w:p>
        </w:tc>
      </w:tr>
      <w:tr w:rsidR="004A22DD" w:rsidRPr="00F47839" w14:paraId="0B675F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B3D261"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A5A9" w14:textId="169C7516" w:rsidR="004A22DD" w:rsidRPr="00F47839" w:rsidRDefault="004A22DD" w:rsidP="004A22DD">
            <w:pPr>
              <w:rPr>
                <w:rFonts w:eastAsia="Calibri"/>
                <w:szCs w:val="22"/>
              </w:rPr>
            </w:pPr>
            <w:r w:rsidRPr="00F47839">
              <w:rPr>
                <w:rFonts w:eastAsia="Calibri"/>
                <w:szCs w:val="22"/>
              </w:rPr>
              <w:t>AMK354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D216BE" w14:textId="5EB944FD" w:rsidR="004A22DD" w:rsidRPr="00F47839" w:rsidRDefault="004A22DD" w:rsidP="004A22DD">
            <w:pPr>
              <w:rPr>
                <w:rFonts w:eastAsia="Calibri"/>
                <w:szCs w:val="22"/>
              </w:rPr>
            </w:pPr>
            <w:r w:rsidRPr="00F47839">
              <w:rPr>
                <w:rFonts w:eastAsia="Calibri"/>
                <w:szCs w:val="22"/>
              </w:rPr>
              <w:t>Privažiuojamasis kelias prie Šventosios užtvankos nuo Tilto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BF4267" w14:textId="68DD8AEB" w:rsidR="004A22DD" w:rsidRPr="00F47839" w:rsidRDefault="004A22DD" w:rsidP="004A22DD">
            <w:pPr>
              <w:jc w:val="right"/>
              <w:rPr>
                <w:rFonts w:eastAsia="Calibri"/>
                <w:szCs w:val="22"/>
                <w:lang w:eastAsia="lt-LT"/>
              </w:rPr>
            </w:pPr>
            <w:r w:rsidRPr="00F4783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338EC" w14:textId="7D3FBE1B" w:rsidR="004A22DD" w:rsidRPr="00F47839" w:rsidRDefault="004A22DD" w:rsidP="004A22DD">
            <w:pPr>
              <w:jc w:val="right"/>
              <w:rPr>
                <w:rFonts w:eastAsia="Calibri"/>
                <w:color w:val="000000"/>
              </w:rPr>
            </w:pPr>
            <w:r w:rsidRPr="00F47839">
              <w:rPr>
                <w:rFonts w:eastAsia="Calibri"/>
                <w:color w:val="000000"/>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5E80" w14:textId="221EFA68"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500C8" w14:textId="5739D796"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DFE8" w14:textId="4F57F85E" w:rsidR="004A22DD" w:rsidRPr="00F47839" w:rsidRDefault="004A22DD" w:rsidP="004A22DD">
            <w:pPr>
              <w:jc w:val="center"/>
              <w:rPr>
                <w:rFonts w:eastAsia="Calibri"/>
                <w:szCs w:val="22"/>
              </w:rPr>
            </w:pPr>
            <w:proofErr w:type="spellStart"/>
            <w:r w:rsidRPr="00F478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F9ACCF" w14:textId="3BB30EA8" w:rsidR="004A22DD" w:rsidRPr="00F47839" w:rsidRDefault="004A22DD" w:rsidP="004A22DD">
            <w:pPr>
              <w:jc w:val="center"/>
              <w:rPr>
                <w:rFonts w:eastAsia="Calibri"/>
                <w:szCs w:val="22"/>
              </w:rPr>
            </w:pPr>
            <w:r w:rsidRPr="00F47839">
              <w:rPr>
                <w:rFonts w:eastAsia="Calibri"/>
                <w:szCs w:val="22"/>
              </w:rPr>
              <w:t>4400-5706-1704</w:t>
            </w:r>
          </w:p>
        </w:tc>
      </w:tr>
      <w:tr w:rsidR="004A22DD" w:rsidRPr="00F47839" w14:paraId="05A5DE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D17829"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FB78D6" w14:textId="207AE0ED" w:rsidR="004A22DD" w:rsidRPr="00F47839" w:rsidRDefault="004A22DD" w:rsidP="004A22DD">
            <w:pPr>
              <w:rPr>
                <w:rFonts w:eastAsia="Calibri"/>
                <w:szCs w:val="22"/>
              </w:rPr>
            </w:pPr>
            <w:r w:rsidRPr="00F47839">
              <w:rPr>
                <w:rFonts w:eastAsia="Calibri"/>
                <w:szCs w:val="22"/>
              </w:rPr>
              <w:t>AMK355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578F92" w14:textId="7EC9D01E" w:rsidR="004A22DD" w:rsidRPr="00F47839" w:rsidRDefault="004A22DD" w:rsidP="004A22DD">
            <w:pPr>
              <w:rPr>
                <w:rFonts w:eastAsia="Calibri"/>
                <w:szCs w:val="22"/>
              </w:rPr>
            </w:pPr>
            <w:r w:rsidRPr="00F47839">
              <w:rPr>
                <w:rFonts w:eastAsia="Calibri"/>
                <w:szCs w:val="22"/>
              </w:rPr>
              <w:t>Pravažiuojamasis kelias nuo Kvarco g. iki Sodų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2BA81B" w14:textId="450221EA" w:rsidR="004A22DD" w:rsidRPr="00F47839" w:rsidRDefault="004A22DD" w:rsidP="004A22DD">
            <w:pPr>
              <w:jc w:val="right"/>
              <w:rPr>
                <w:rFonts w:eastAsia="Calibri"/>
                <w:szCs w:val="22"/>
                <w:lang w:eastAsia="lt-LT"/>
              </w:rPr>
            </w:pPr>
            <w:r w:rsidRPr="00F4783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D0C5F" w14:textId="7A0C4DF9"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05607" w14:textId="4E7B7967" w:rsidR="004A22DD" w:rsidRPr="00F47839" w:rsidRDefault="004A22DD" w:rsidP="004A22DD">
            <w:pPr>
              <w:jc w:val="right"/>
              <w:rPr>
                <w:rFonts w:eastAsia="Calibri"/>
                <w:color w:val="000000"/>
              </w:rPr>
            </w:pPr>
            <w:r w:rsidRPr="00F47839">
              <w:rPr>
                <w:rFonts w:eastAsia="Calibri"/>
                <w:color w:val="000000"/>
                <w:szCs w:val="22"/>
              </w:rPr>
              <w:t xml:space="preserve">380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2941" w14:textId="349725DE"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86CDF" w14:textId="4C4F22BE" w:rsidR="004A22DD" w:rsidRPr="00F47839" w:rsidRDefault="004A22DD" w:rsidP="004A22DD">
            <w:pPr>
              <w:jc w:val="center"/>
              <w:rPr>
                <w:rFonts w:eastAsia="Calibri"/>
                <w:szCs w:val="22"/>
              </w:rPr>
            </w:pPr>
            <w:proofErr w:type="spellStart"/>
            <w:r w:rsidRPr="00F4783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F55AB6" w14:textId="4E50BAB3" w:rsidR="004A22DD" w:rsidRPr="00F47839" w:rsidRDefault="004A22DD" w:rsidP="004A22DD">
            <w:pPr>
              <w:jc w:val="center"/>
              <w:rPr>
                <w:rFonts w:eastAsia="Calibri"/>
                <w:szCs w:val="22"/>
              </w:rPr>
            </w:pPr>
            <w:r w:rsidRPr="00F47839">
              <w:rPr>
                <w:rFonts w:eastAsia="Calibri"/>
                <w:szCs w:val="22"/>
              </w:rPr>
              <w:t>4400-5897-0788</w:t>
            </w:r>
          </w:p>
        </w:tc>
      </w:tr>
      <w:tr w:rsidR="004A22DD" w:rsidRPr="00F47839" w14:paraId="450FE6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5D1FB1"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9598A6" w14:textId="3A2C8CCD" w:rsidR="004A22DD" w:rsidRPr="00F47839" w:rsidRDefault="004A22DD" w:rsidP="004A22DD">
            <w:pPr>
              <w:rPr>
                <w:rFonts w:eastAsia="Calibri"/>
                <w:szCs w:val="22"/>
              </w:rPr>
            </w:pPr>
            <w:r w:rsidRPr="00F47839">
              <w:rPr>
                <w:rFonts w:eastAsia="Calibri"/>
                <w:szCs w:val="22"/>
              </w:rPr>
              <w:t>AMK358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0DFFDB" w14:textId="767E7E44" w:rsidR="004A22DD" w:rsidRPr="00F47839" w:rsidRDefault="004A22DD" w:rsidP="004A22DD">
            <w:pPr>
              <w:rPr>
                <w:rFonts w:eastAsia="Calibri"/>
                <w:szCs w:val="22"/>
              </w:rPr>
            </w:pPr>
            <w:r w:rsidRPr="00F47839">
              <w:rPr>
                <w:rFonts w:eastAsia="Calibri"/>
                <w:szCs w:val="22"/>
              </w:rPr>
              <w:t>Privažiuojamasis kelias prie Geležinkelio stoties nuo Vilties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1D4F73" w14:textId="4FDF8D60" w:rsidR="004A22DD" w:rsidRPr="00F47839" w:rsidRDefault="004A22DD" w:rsidP="004A22DD">
            <w:pPr>
              <w:jc w:val="right"/>
              <w:rPr>
                <w:rFonts w:eastAsia="Calibri"/>
                <w:szCs w:val="22"/>
                <w:lang w:eastAsia="lt-LT"/>
              </w:rPr>
            </w:pPr>
            <w:r w:rsidRPr="00F4783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DAEEA" w14:textId="74E13026" w:rsidR="004A22DD" w:rsidRPr="00F47839" w:rsidRDefault="004A22DD" w:rsidP="004A22DD">
            <w:pPr>
              <w:jc w:val="right"/>
              <w:rPr>
                <w:rFonts w:eastAsia="Calibri"/>
                <w:color w:val="000000"/>
              </w:rPr>
            </w:pPr>
            <w:r w:rsidRPr="00F47839">
              <w:rPr>
                <w:rFonts w:eastAsia="Calibri"/>
                <w:color w:val="000000"/>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C336D" w14:textId="09CAD7C6" w:rsidR="004A22DD" w:rsidRPr="00F47839" w:rsidRDefault="004A22DD" w:rsidP="004A22DD">
            <w:pPr>
              <w:jc w:val="right"/>
              <w:rPr>
                <w:rFonts w:eastAsia="Calibri"/>
                <w:color w:val="000000"/>
              </w:rPr>
            </w:pPr>
            <w:r w:rsidRPr="00F47839">
              <w:rPr>
                <w:rFonts w:eastAsia="Calibri"/>
                <w:color w:val="000000"/>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DD66F" w14:textId="1E8FEE55"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8214A" w14:textId="11FFD113"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01D9DE" w14:textId="2B30213E" w:rsidR="004A22DD" w:rsidRPr="00F47839" w:rsidRDefault="004A22DD" w:rsidP="004A22DD">
            <w:pPr>
              <w:jc w:val="center"/>
              <w:rPr>
                <w:rFonts w:eastAsia="Calibri"/>
                <w:szCs w:val="22"/>
              </w:rPr>
            </w:pPr>
            <w:r w:rsidRPr="00F47839">
              <w:rPr>
                <w:rFonts w:eastAsia="Calibri"/>
                <w:szCs w:val="22"/>
              </w:rPr>
              <w:t>4400-5897-0833</w:t>
            </w:r>
          </w:p>
        </w:tc>
      </w:tr>
      <w:tr w:rsidR="004A22DD" w:rsidRPr="00F47839" w14:paraId="7FD2040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FD2B1B"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B627B" w14:textId="48186753" w:rsidR="004A22DD" w:rsidRPr="00F47839" w:rsidRDefault="004A22DD" w:rsidP="004A22DD">
            <w:pPr>
              <w:rPr>
                <w:rFonts w:eastAsia="Calibri"/>
                <w:szCs w:val="22"/>
              </w:rPr>
            </w:pPr>
            <w:r w:rsidRPr="00F47839">
              <w:rPr>
                <w:rFonts w:eastAsia="Calibri"/>
                <w:szCs w:val="22"/>
              </w:rPr>
              <w:t>AMK359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ADE0F2" w14:textId="2C104A16" w:rsidR="004A22DD" w:rsidRPr="00F47839" w:rsidRDefault="004A22DD" w:rsidP="004A22DD">
            <w:pPr>
              <w:rPr>
                <w:rFonts w:eastAsia="Calibri"/>
                <w:szCs w:val="22"/>
              </w:rPr>
            </w:pPr>
            <w:r w:rsidRPr="00F47839">
              <w:rPr>
                <w:rFonts w:eastAsia="Calibri"/>
                <w:szCs w:val="22"/>
              </w:rPr>
              <w:t>Privažiuojamasis kelias prie pramoninių pastatų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9BA311" w14:textId="27ACEDD1" w:rsidR="004A22DD" w:rsidRPr="00F47839" w:rsidRDefault="004A22DD" w:rsidP="004A22DD">
            <w:pPr>
              <w:jc w:val="right"/>
              <w:rPr>
                <w:rFonts w:eastAsia="Calibri"/>
                <w:szCs w:val="22"/>
                <w:lang w:eastAsia="lt-LT"/>
              </w:rPr>
            </w:pPr>
            <w:r w:rsidRPr="00F4783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BA661" w14:textId="29A24F8E" w:rsidR="004A22DD" w:rsidRPr="00F47839" w:rsidRDefault="004A22DD" w:rsidP="004A22DD">
            <w:pPr>
              <w:jc w:val="right"/>
              <w:rPr>
                <w:rFonts w:eastAsia="Calibri"/>
                <w:color w:val="000000"/>
              </w:rPr>
            </w:pPr>
            <w:r w:rsidRPr="00F47839">
              <w:rPr>
                <w:rFonts w:eastAsia="Calibri"/>
                <w:color w:val="00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AC3F5" w14:textId="79F05083"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C7D5A" w14:textId="263D4F69"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19607" w14:textId="68DBCEC0"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C54417" w14:textId="75478ADC" w:rsidR="004A22DD" w:rsidRPr="00F47839" w:rsidRDefault="004A22DD" w:rsidP="004A22DD">
            <w:pPr>
              <w:jc w:val="center"/>
              <w:rPr>
                <w:rFonts w:eastAsia="Calibri"/>
                <w:szCs w:val="22"/>
              </w:rPr>
            </w:pPr>
            <w:r w:rsidRPr="00F47839">
              <w:rPr>
                <w:rFonts w:eastAsia="Calibri"/>
                <w:szCs w:val="22"/>
              </w:rPr>
              <w:t>4400-5897-0855</w:t>
            </w:r>
          </w:p>
        </w:tc>
      </w:tr>
      <w:tr w:rsidR="004A22DD" w:rsidRPr="00F47839" w14:paraId="633F566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F0E93E" w14:textId="77777777" w:rsidR="004A22DD" w:rsidRPr="00F4783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0B6A1" w14:textId="286E7D23" w:rsidR="004A22DD" w:rsidRPr="00F47839" w:rsidRDefault="004A22DD" w:rsidP="004A22DD">
            <w:pPr>
              <w:rPr>
                <w:rFonts w:eastAsia="Calibri"/>
                <w:szCs w:val="22"/>
              </w:rPr>
            </w:pPr>
            <w:r w:rsidRPr="00F47839">
              <w:rPr>
                <w:rFonts w:eastAsia="Calibri"/>
                <w:szCs w:val="22"/>
              </w:rPr>
              <w:t>AMK37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DB26CB" w14:textId="31543888" w:rsidR="004A22DD" w:rsidRPr="00F47839" w:rsidRDefault="004A22DD" w:rsidP="004A22DD">
            <w:pPr>
              <w:rPr>
                <w:rFonts w:eastAsia="Calibri"/>
                <w:szCs w:val="22"/>
              </w:rPr>
            </w:pPr>
            <w:r w:rsidRPr="00F47839">
              <w:rPr>
                <w:rFonts w:eastAsia="Calibri"/>
                <w:szCs w:val="22"/>
              </w:rPr>
              <w:t>Privažiuojamasis kelias prie gyvenamųjų namų nuo Kosmonautų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6BE73B" w14:textId="1240ADA5" w:rsidR="004A22DD" w:rsidRPr="00F47839" w:rsidRDefault="004A22DD" w:rsidP="004A22DD">
            <w:pPr>
              <w:jc w:val="right"/>
              <w:rPr>
                <w:rFonts w:eastAsia="Calibri"/>
                <w:szCs w:val="22"/>
                <w:lang w:eastAsia="lt-LT"/>
              </w:rPr>
            </w:pPr>
            <w:r w:rsidRPr="00F47839">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27FBA" w14:textId="2D27EB43" w:rsidR="004A22DD" w:rsidRPr="00F47839" w:rsidRDefault="004A22DD" w:rsidP="004A22DD">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ACC60" w14:textId="15BA9F6F" w:rsidR="004A22DD" w:rsidRPr="00F47839" w:rsidRDefault="004A22DD" w:rsidP="004A22DD">
            <w:pPr>
              <w:jc w:val="right"/>
              <w:rPr>
                <w:rFonts w:eastAsia="Calibri"/>
                <w:color w:val="000000"/>
              </w:rPr>
            </w:pPr>
            <w:r w:rsidRPr="00F47839">
              <w:rPr>
                <w:rFonts w:eastAsia="Calibri"/>
                <w:color w:val="000000"/>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F557D" w14:textId="4A971CE6" w:rsidR="004A22DD" w:rsidRPr="00F47839" w:rsidRDefault="004A22DD" w:rsidP="004A22DD">
            <w:pPr>
              <w:jc w:val="right"/>
              <w:rPr>
                <w:rFonts w:eastAsia="Calibri"/>
                <w:strike/>
                <w:color w:val="000000"/>
              </w:rPr>
            </w:pPr>
            <w:r w:rsidRPr="00F47839">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F9BB6" w14:textId="05EE1A01" w:rsidR="004A22DD" w:rsidRPr="00F47839" w:rsidRDefault="004A22DD" w:rsidP="004A22DD">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458657" w14:textId="2F51BBD9" w:rsidR="004A22DD" w:rsidRPr="00F47839" w:rsidRDefault="004A22DD" w:rsidP="004A22DD">
            <w:pPr>
              <w:jc w:val="center"/>
              <w:rPr>
                <w:rFonts w:eastAsia="Calibri"/>
                <w:szCs w:val="22"/>
              </w:rPr>
            </w:pPr>
            <w:r w:rsidRPr="00F47839">
              <w:rPr>
                <w:rFonts w:eastAsia="Calibri"/>
                <w:szCs w:val="22"/>
              </w:rPr>
              <w:t>4400-5897-2071</w:t>
            </w:r>
          </w:p>
        </w:tc>
      </w:tr>
      <w:tr w:rsidR="004A22DD" w:rsidRPr="00366306" w14:paraId="7F8E1A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E27A00"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6F0300" w14:textId="357B0314" w:rsidR="004A22DD" w:rsidRPr="00366306" w:rsidRDefault="004A22DD" w:rsidP="004A22DD">
            <w:pPr>
              <w:rPr>
                <w:rFonts w:eastAsia="Calibri"/>
                <w:szCs w:val="22"/>
              </w:rPr>
            </w:pPr>
            <w:r w:rsidRPr="00366306">
              <w:rPr>
                <w:rFonts w:eastAsia="Calibri"/>
                <w:szCs w:val="22"/>
              </w:rPr>
              <w:t>AMK94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D30F44" w14:textId="52B031B1" w:rsidR="004A22DD" w:rsidRPr="00366306" w:rsidRDefault="004A22DD" w:rsidP="004A22DD">
            <w:pPr>
              <w:rPr>
                <w:rFonts w:eastAsia="Calibri"/>
                <w:szCs w:val="22"/>
              </w:rPr>
            </w:pPr>
            <w:r w:rsidRPr="00366306">
              <w:rPr>
                <w:rFonts w:eastAsia="Calibri"/>
                <w:szCs w:val="22"/>
              </w:rPr>
              <w:t>Privažiuojamasis kelias prie pramoninių pastatų nuo Vairuotojų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FD4558" w14:textId="60854B5A" w:rsidR="004A22DD" w:rsidRPr="00366306" w:rsidRDefault="004A22DD" w:rsidP="004A22DD">
            <w:pPr>
              <w:jc w:val="right"/>
              <w:rPr>
                <w:rFonts w:eastAsia="Calibri"/>
                <w:szCs w:val="22"/>
                <w:lang w:eastAsia="lt-LT"/>
              </w:rPr>
            </w:pPr>
            <w:r w:rsidRPr="0036630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A3029" w14:textId="046BE434" w:rsidR="004A22DD" w:rsidRPr="00366306" w:rsidRDefault="004A22DD" w:rsidP="004A22DD">
            <w:pPr>
              <w:jc w:val="right"/>
              <w:rPr>
                <w:rFonts w:eastAsia="Calibri"/>
                <w:color w:val="000000"/>
              </w:rPr>
            </w:pPr>
            <w:r w:rsidRPr="0036630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68403" w14:textId="3581D1E5" w:rsidR="004A22DD" w:rsidRPr="00366306" w:rsidRDefault="004A22DD" w:rsidP="004A22DD">
            <w:pPr>
              <w:jc w:val="right"/>
              <w:rPr>
                <w:rFonts w:eastAsia="Calibri"/>
                <w:color w:val="000000"/>
              </w:rPr>
            </w:pPr>
            <w:r w:rsidRPr="00366306">
              <w:rPr>
                <w:rFonts w:eastAsia="Calibri"/>
                <w:color w:val="000000"/>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34F3D" w14:textId="42AA9526"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3C394" w14:textId="26BE6D3C" w:rsidR="004A22DD" w:rsidRPr="00366306" w:rsidRDefault="004A22DD" w:rsidP="004A22DD">
            <w:pPr>
              <w:jc w:val="center"/>
              <w:rPr>
                <w:rFonts w:eastAsia="Calibri"/>
                <w:szCs w:val="22"/>
              </w:rPr>
            </w:pPr>
            <w:proofErr w:type="spellStart"/>
            <w:r w:rsidRPr="0036630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22FE99" w14:textId="7FA86C2F" w:rsidR="004A22DD" w:rsidRPr="00366306" w:rsidRDefault="004A22DD" w:rsidP="004A22DD">
            <w:pPr>
              <w:jc w:val="center"/>
              <w:rPr>
                <w:rFonts w:eastAsia="Calibri"/>
                <w:szCs w:val="22"/>
              </w:rPr>
            </w:pPr>
            <w:r w:rsidRPr="00366306">
              <w:rPr>
                <w:rFonts w:eastAsia="Calibri"/>
                <w:szCs w:val="22"/>
              </w:rPr>
              <w:t>4400-5905-7213</w:t>
            </w:r>
          </w:p>
        </w:tc>
      </w:tr>
      <w:tr w:rsidR="004A22DD" w:rsidRPr="00366306" w14:paraId="57BB6943"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09AB22A2" w14:textId="77777777" w:rsidR="004A22DD" w:rsidRPr="00366306" w:rsidRDefault="004A22DD" w:rsidP="004A22DD">
            <w:pPr>
              <w:rPr>
                <w:rFonts w:eastAsia="Calibri"/>
                <w:i/>
                <w:iCs/>
                <w:szCs w:val="22"/>
              </w:rPr>
            </w:pPr>
            <w:r w:rsidRPr="00366306">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055C4725" w14:textId="77777777" w:rsidR="004A22DD" w:rsidRPr="00366306" w:rsidRDefault="004A22DD" w:rsidP="004A22D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402202F3" w14:textId="77777777" w:rsidR="004A22DD" w:rsidRPr="00366306" w:rsidRDefault="004A22DD" w:rsidP="004A22DD">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3D7FA11" w14:textId="77777777" w:rsidR="004A22DD" w:rsidRPr="00366306" w:rsidRDefault="004A22DD" w:rsidP="004A22DD">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A15D8E" w14:textId="77777777" w:rsidR="004A22DD" w:rsidRPr="00366306" w:rsidRDefault="004A22DD" w:rsidP="004A22DD">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C8EE256" w14:textId="77777777" w:rsidR="004A22DD" w:rsidRPr="00366306" w:rsidRDefault="004A22DD" w:rsidP="004A22DD">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08DB73E" w14:textId="77777777" w:rsidR="004A22DD" w:rsidRPr="00366306" w:rsidRDefault="004A22DD" w:rsidP="004A22DD">
            <w:pPr>
              <w:jc w:val="center"/>
              <w:rPr>
                <w:rFonts w:eastAsia="Calibri"/>
                <w:szCs w:val="22"/>
              </w:rPr>
            </w:pPr>
          </w:p>
        </w:tc>
      </w:tr>
      <w:tr w:rsidR="004A22DD" w:rsidRPr="00366306" w14:paraId="06DDFF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C221D5"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98BC4C" w14:textId="05D3584E" w:rsidR="004A22DD" w:rsidRPr="00366306" w:rsidRDefault="004A22DD" w:rsidP="004A22DD">
            <w:pPr>
              <w:rPr>
                <w:rFonts w:eastAsia="Calibri"/>
                <w:szCs w:val="22"/>
              </w:rPr>
            </w:pPr>
            <w:r w:rsidRPr="00366306">
              <w:rPr>
                <w:rFonts w:eastAsia="Calibri"/>
                <w:szCs w:val="22"/>
              </w:rPr>
              <w:t>AMV127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7C9A3C" w14:textId="5362FA97" w:rsidR="004A22DD" w:rsidRPr="00366306" w:rsidRDefault="004A22DD" w:rsidP="004A22DD">
            <w:pPr>
              <w:rPr>
                <w:rFonts w:eastAsia="Calibri"/>
                <w:szCs w:val="22"/>
              </w:rPr>
            </w:pPr>
            <w:r w:rsidRPr="00366306">
              <w:rPr>
                <w:rFonts w:eastAsia="Calibri"/>
                <w:szCs w:val="22"/>
              </w:rPr>
              <w:t>Privažiuojamasis kelias prie Anykščių ligoninės nuo Ramybės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35B58E" w14:textId="4BEDC028" w:rsidR="004A22DD" w:rsidRPr="00366306" w:rsidRDefault="004A22DD" w:rsidP="004A22DD">
            <w:pPr>
              <w:jc w:val="right"/>
              <w:rPr>
                <w:rFonts w:eastAsia="Calibri"/>
                <w:szCs w:val="22"/>
                <w:lang w:eastAsia="lt-LT"/>
              </w:rPr>
            </w:pPr>
            <w:r w:rsidRPr="00366306">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E68D" w14:textId="2069B1F4" w:rsidR="004A22DD" w:rsidRPr="00366306" w:rsidRDefault="004A22DD" w:rsidP="004A22DD">
            <w:pPr>
              <w:jc w:val="right"/>
              <w:rPr>
                <w:rFonts w:eastAsia="Calibri"/>
                <w:color w:val="000000"/>
              </w:rPr>
            </w:pPr>
            <w:r w:rsidRPr="00366306">
              <w:rPr>
                <w:rFonts w:eastAsia="Calibri"/>
                <w:color w:val="000000"/>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35A28" w14:textId="5A1ECAE0"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68D72" w14:textId="117050AC"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0AE1" w14:textId="7E1AC919"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F749FC" w14:textId="2ED120CD" w:rsidR="004A22DD" w:rsidRPr="00366306" w:rsidRDefault="004A22DD" w:rsidP="004A22DD">
            <w:pPr>
              <w:jc w:val="center"/>
              <w:rPr>
                <w:rFonts w:eastAsia="Calibri"/>
                <w:szCs w:val="22"/>
              </w:rPr>
            </w:pPr>
            <w:r w:rsidRPr="00366306">
              <w:rPr>
                <w:rFonts w:eastAsia="Calibri"/>
                <w:szCs w:val="22"/>
              </w:rPr>
              <w:t>4400-5897-2093</w:t>
            </w:r>
          </w:p>
        </w:tc>
      </w:tr>
      <w:tr w:rsidR="004A22DD" w:rsidRPr="00366306" w14:paraId="1A97D4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AFBD22"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774E5" w14:textId="749C8493" w:rsidR="004A22DD" w:rsidRPr="00366306" w:rsidRDefault="004A22DD" w:rsidP="004A22DD">
            <w:pPr>
              <w:rPr>
                <w:rFonts w:eastAsia="Calibri"/>
                <w:szCs w:val="22"/>
              </w:rPr>
            </w:pPr>
            <w:r w:rsidRPr="00366306">
              <w:rPr>
                <w:rFonts w:eastAsia="Calibri"/>
                <w:szCs w:val="22"/>
              </w:rPr>
              <w:t>AMV151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4C3E96" w14:textId="3ED28293" w:rsidR="004A22DD" w:rsidRPr="00366306" w:rsidRDefault="004A22DD" w:rsidP="004A22DD">
            <w:pPr>
              <w:rPr>
                <w:rFonts w:eastAsia="Calibri"/>
                <w:szCs w:val="22"/>
              </w:rPr>
            </w:pPr>
            <w:r w:rsidRPr="00366306">
              <w:rPr>
                <w:rFonts w:eastAsia="Calibri"/>
                <w:szCs w:val="22"/>
              </w:rPr>
              <w:t>Privažiuojamasis kelias prie daugiabučio gyvenamojo namo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09C3F8" w14:textId="60138390" w:rsidR="004A22DD" w:rsidRPr="00366306" w:rsidRDefault="004A22DD" w:rsidP="004A22DD">
            <w:pPr>
              <w:jc w:val="right"/>
              <w:rPr>
                <w:rFonts w:eastAsia="Calibri"/>
                <w:szCs w:val="22"/>
                <w:lang w:eastAsia="lt-LT"/>
              </w:rPr>
            </w:pPr>
            <w:r w:rsidRPr="00366306">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FB727" w14:textId="2AAEAFC7" w:rsidR="004A22DD" w:rsidRPr="00366306" w:rsidRDefault="004A22DD" w:rsidP="004A22DD">
            <w:pPr>
              <w:jc w:val="right"/>
              <w:rPr>
                <w:rFonts w:eastAsia="Calibri"/>
                <w:color w:val="000000"/>
              </w:rPr>
            </w:pPr>
            <w:r w:rsidRPr="00366306">
              <w:rPr>
                <w:rFonts w:eastAsia="Calibri"/>
                <w:color w:val="000000"/>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24240" w14:textId="55F420E2"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462D9" w14:textId="02FF65F5"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0F141" w14:textId="17729201"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C41CF6" w14:textId="44F77354" w:rsidR="004A22DD" w:rsidRPr="00366306" w:rsidRDefault="004A22DD" w:rsidP="004A22DD">
            <w:pPr>
              <w:jc w:val="center"/>
              <w:rPr>
                <w:rFonts w:eastAsia="Calibri"/>
                <w:szCs w:val="22"/>
              </w:rPr>
            </w:pPr>
            <w:r w:rsidRPr="00366306">
              <w:rPr>
                <w:rFonts w:eastAsia="Calibri"/>
                <w:szCs w:val="22"/>
              </w:rPr>
              <w:t>4400-5897-2106</w:t>
            </w:r>
          </w:p>
        </w:tc>
      </w:tr>
      <w:tr w:rsidR="004A22DD" w:rsidRPr="00366306" w14:paraId="18BB1D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4DFDAE"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0A051B" w14:textId="5C1A3BE3" w:rsidR="004A22DD" w:rsidRPr="00366306" w:rsidRDefault="004A22DD" w:rsidP="004A22DD">
            <w:pPr>
              <w:rPr>
                <w:rFonts w:eastAsia="Calibri"/>
                <w:szCs w:val="22"/>
              </w:rPr>
            </w:pPr>
            <w:r w:rsidRPr="00366306">
              <w:rPr>
                <w:rFonts w:eastAsia="Calibri"/>
                <w:szCs w:val="22"/>
              </w:rPr>
              <w:t>AMV17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72B140" w14:textId="23B8F552" w:rsidR="004A22DD" w:rsidRPr="00366306" w:rsidRDefault="004A22DD" w:rsidP="004A22DD">
            <w:pPr>
              <w:rPr>
                <w:rFonts w:eastAsia="Calibri"/>
                <w:szCs w:val="22"/>
              </w:rPr>
            </w:pPr>
            <w:r w:rsidRPr="00366306">
              <w:rPr>
                <w:rFonts w:eastAsia="Calibri"/>
                <w:szCs w:val="22"/>
              </w:rPr>
              <w:t>Pravažiuojamasis kelias nuo Žemuogių g. iki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06D949" w14:textId="0E5936CA" w:rsidR="004A22DD" w:rsidRPr="00366306" w:rsidRDefault="004A22DD" w:rsidP="004A22DD">
            <w:pPr>
              <w:jc w:val="right"/>
              <w:rPr>
                <w:rFonts w:eastAsia="Calibri"/>
                <w:szCs w:val="22"/>
                <w:lang w:eastAsia="lt-LT"/>
              </w:rPr>
            </w:pPr>
            <w:r w:rsidRPr="0036630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ABB3C" w14:textId="47B0EE81" w:rsidR="004A22DD" w:rsidRPr="00366306" w:rsidRDefault="004A22DD" w:rsidP="004A22DD">
            <w:pPr>
              <w:jc w:val="right"/>
              <w:rPr>
                <w:rFonts w:eastAsia="Calibri"/>
              </w:rPr>
            </w:pPr>
            <w:r w:rsidRPr="0036630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DAE0F" w14:textId="3927D53C" w:rsidR="004A22DD" w:rsidRPr="00366306" w:rsidRDefault="004A22DD" w:rsidP="004A22DD">
            <w:pPr>
              <w:jc w:val="right"/>
              <w:rPr>
                <w:rFonts w:eastAsia="Calibri"/>
                <w:color w:val="000000"/>
              </w:rPr>
            </w:pPr>
            <w:r w:rsidRPr="00366306">
              <w:rPr>
                <w:rFonts w:eastAsia="Calibri"/>
                <w:color w:val="00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B574F" w14:textId="6282E286" w:rsidR="004A22DD" w:rsidRPr="00366306" w:rsidRDefault="004A22DD" w:rsidP="004A22DD">
            <w:pPr>
              <w:jc w:val="right"/>
              <w:rPr>
                <w:rFonts w:eastAsia="Calibri"/>
                <w:strike/>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12DB7" w14:textId="74CE7C88"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63B246" w14:textId="15BA9268" w:rsidR="004A22DD" w:rsidRPr="00366306" w:rsidRDefault="004A22DD" w:rsidP="004A22DD">
            <w:pPr>
              <w:jc w:val="center"/>
              <w:rPr>
                <w:rFonts w:eastAsia="Calibri"/>
                <w:szCs w:val="22"/>
              </w:rPr>
            </w:pPr>
            <w:r w:rsidRPr="00366306">
              <w:rPr>
                <w:rFonts w:eastAsia="Calibri"/>
                <w:szCs w:val="22"/>
              </w:rPr>
              <w:t>4400-5905-7257</w:t>
            </w:r>
          </w:p>
        </w:tc>
      </w:tr>
      <w:tr w:rsidR="004A22DD" w:rsidRPr="00366306" w14:paraId="15C4C9D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4A8AA9"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6389B" w14:textId="624EBE96" w:rsidR="004A22DD" w:rsidRPr="00366306" w:rsidRDefault="004A22DD" w:rsidP="004A22DD">
            <w:pPr>
              <w:rPr>
                <w:rFonts w:eastAsia="Calibri"/>
                <w:szCs w:val="22"/>
              </w:rPr>
            </w:pPr>
            <w:r w:rsidRPr="00366306">
              <w:rPr>
                <w:rFonts w:eastAsia="Calibri"/>
                <w:szCs w:val="22"/>
              </w:rPr>
              <w:t>AMV245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A66987" w14:textId="4CF2B8D9" w:rsidR="004A22DD" w:rsidRPr="00366306" w:rsidRDefault="004A22DD" w:rsidP="004A22DD">
            <w:pPr>
              <w:rPr>
                <w:rFonts w:eastAsia="Calibri"/>
                <w:szCs w:val="22"/>
              </w:rPr>
            </w:pPr>
            <w:r w:rsidRPr="00366306">
              <w:rPr>
                <w:rFonts w:eastAsia="Calibri"/>
                <w:szCs w:val="22"/>
              </w:rPr>
              <w:t>Pravažiuojamasis kelias nuo Parko g. iki J. Jablonskio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2B2F82" w14:textId="1B0EAC84" w:rsidR="004A22DD" w:rsidRPr="00366306" w:rsidRDefault="004A22DD" w:rsidP="004A22DD">
            <w:pPr>
              <w:jc w:val="right"/>
              <w:rPr>
                <w:rFonts w:eastAsia="Calibri"/>
                <w:szCs w:val="22"/>
                <w:lang w:eastAsia="lt-LT"/>
              </w:rPr>
            </w:pPr>
            <w:r w:rsidRPr="00366306">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A46B0" w14:textId="30E93A68" w:rsidR="004A22DD" w:rsidRPr="00366306" w:rsidRDefault="004A22DD" w:rsidP="004A22DD">
            <w:pPr>
              <w:jc w:val="right"/>
              <w:rPr>
                <w:rFonts w:eastAsia="Calibri"/>
                <w:color w:val="000000"/>
              </w:rPr>
            </w:pPr>
            <w:r w:rsidRPr="00366306">
              <w:rPr>
                <w:rFonts w:eastAsia="Calibri"/>
                <w:color w:val="000000"/>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68F77" w14:textId="0AE0770E"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A88EF" w14:textId="2FFC4D4B"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3F99A" w14:textId="67605960"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B50BB" w14:textId="3404D77F" w:rsidR="004A22DD" w:rsidRPr="00366306" w:rsidRDefault="004A22DD" w:rsidP="004A22DD">
            <w:pPr>
              <w:jc w:val="center"/>
              <w:rPr>
                <w:rFonts w:eastAsia="Calibri"/>
                <w:szCs w:val="22"/>
              </w:rPr>
            </w:pPr>
            <w:r w:rsidRPr="00366306">
              <w:rPr>
                <w:rFonts w:eastAsia="Calibri"/>
                <w:szCs w:val="22"/>
              </w:rPr>
              <w:t>4400-5897-2217</w:t>
            </w:r>
          </w:p>
        </w:tc>
      </w:tr>
      <w:tr w:rsidR="004A22DD" w:rsidRPr="00366306" w14:paraId="42EA17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84119E"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A4931F" w14:textId="02C66ABE" w:rsidR="004A22DD" w:rsidRPr="00366306" w:rsidRDefault="004A22DD" w:rsidP="004A22DD">
            <w:pPr>
              <w:rPr>
                <w:rFonts w:eastAsia="Calibri"/>
                <w:szCs w:val="22"/>
              </w:rPr>
            </w:pPr>
            <w:r w:rsidRPr="00366306">
              <w:rPr>
                <w:rFonts w:eastAsia="Calibri"/>
                <w:szCs w:val="22"/>
              </w:rPr>
              <w:t>AMV252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ACD2FE" w14:textId="5294999C" w:rsidR="004A22DD" w:rsidRPr="00366306" w:rsidRDefault="004A22DD" w:rsidP="004A22DD">
            <w:pPr>
              <w:rPr>
                <w:rFonts w:eastAsia="Calibri"/>
                <w:szCs w:val="22"/>
              </w:rPr>
            </w:pPr>
            <w:r w:rsidRPr="00366306">
              <w:rPr>
                <w:rFonts w:eastAsia="Calibri"/>
                <w:szCs w:val="22"/>
              </w:rPr>
              <w:t>Privažiuojamasis kelias prie gyvenamųjų namų nuo Mindaugo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274619" w14:textId="0AA644D8" w:rsidR="004A22DD" w:rsidRPr="00366306" w:rsidRDefault="004A22DD" w:rsidP="004A22DD">
            <w:pPr>
              <w:jc w:val="right"/>
              <w:rPr>
                <w:rFonts w:eastAsia="Calibri"/>
                <w:szCs w:val="22"/>
                <w:lang w:eastAsia="lt-LT"/>
              </w:rPr>
            </w:pPr>
            <w:r w:rsidRPr="0036630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EF3F" w14:textId="02B91365" w:rsidR="004A22DD" w:rsidRPr="00366306" w:rsidRDefault="004A22DD" w:rsidP="004A22DD">
            <w:pPr>
              <w:jc w:val="right"/>
              <w:rPr>
                <w:rFonts w:eastAsia="Calibri"/>
                <w:color w:val="000000"/>
              </w:rPr>
            </w:pPr>
            <w:r w:rsidRPr="00366306">
              <w:rPr>
                <w:rFonts w:eastAsia="Calibri"/>
                <w:color w:val="00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F0646" w14:textId="07202542"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082B9" w14:textId="3D22869B"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3BE22" w14:textId="459726DC"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2210C4" w14:textId="5EAC3532" w:rsidR="004A22DD" w:rsidRPr="00366306" w:rsidRDefault="004A22DD" w:rsidP="004A22DD">
            <w:pPr>
              <w:jc w:val="center"/>
              <w:rPr>
                <w:rFonts w:eastAsia="Calibri"/>
                <w:szCs w:val="22"/>
              </w:rPr>
            </w:pPr>
            <w:r w:rsidRPr="00366306">
              <w:rPr>
                <w:rFonts w:eastAsia="Calibri"/>
                <w:szCs w:val="22"/>
              </w:rPr>
              <w:t>4400-5897-2240</w:t>
            </w:r>
          </w:p>
        </w:tc>
      </w:tr>
      <w:tr w:rsidR="004A22DD" w:rsidRPr="00366306" w14:paraId="0180260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86246E"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068D4" w14:textId="7E669886" w:rsidR="004A22DD" w:rsidRPr="00366306" w:rsidRDefault="004A22DD" w:rsidP="004A22DD">
            <w:pPr>
              <w:rPr>
                <w:rFonts w:eastAsia="Calibri"/>
                <w:szCs w:val="22"/>
              </w:rPr>
            </w:pPr>
            <w:r w:rsidRPr="00366306">
              <w:rPr>
                <w:rFonts w:eastAsia="Calibri"/>
                <w:szCs w:val="22"/>
              </w:rPr>
              <w:t>AMV255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3250D3" w14:textId="46183305" w:rsidR="004A22DD" w:rsidRPr="00366306" w:rsidRDefault="004A22DD" w:rsidP="004A22DD">
            <w:pPr>
              <w:rPr>
                <w:rFonts w:eastAsia="Calibri"/>
                <w:szCs w:val="22"/>
              </w:rPr>
            </w:pPr>
            <w:r w:rsidRPr="00366306">
              <w:rPr>
                <w:rFonts w:eastAsia="Calibri"/>
                <w:szCs w:val="22"/>
              </w:rPr>
              <w:t>Pravažiuojamasis kelias nuo J. Biliūno g. iki Kosmonautų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539740" w14:textId="64D5DCD6" w:rsidR="004A22DD" w:rsidRPr="00366306" w:rsidRDefault="004A22DD" w:rsidP="004A22DD">
            <w:pPr>
              <w:jc w:val="right"/>
              <w:rPr>
                <w:rFonts w:eastAsia="Calibri"/>
                <w:szCs w:val="22"/>
                <w:lang w:eastAsia="lt-LT"/>
              </w:rPr>
            </w:pPr>
            <w:r w:rsidRPr="00366306">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E61F8" w14:textId="58C61FA3" w:rsidR="004A22DD" w:rsidRPr="00366306" w:rsidRDefault="004A22DD" w:rsidP="004A22DD">
            <w:pPr>
              <w:jc w:val="right"/>
              <w:rPr>
                <w:rFonts w:eastAsia="Calibri"/>
                <w:color w:val="000000"/>
              </w:rPr>
            </w:pPr>
            <w:r w:rsidRPr="00366306">
              <w:rPr>
                <w:rFonts w:eastAsia="Calibri"/>
                <w:color w:val="000000"/>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13A56" w14:textId="19B78B35"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7EDE0" w14:textId="6DC0A04E"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D954D" w14:textId="5CE52EEB"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95663D" w14:textId="12B05786" w:rsidR="004A22DD" w:rsidRPr="00366306" w:rsidRDefault="004A22DD" w:rsidP="004A22DD">
            <w:pPr>
              <w:jc w:val="center"/>
              <w:rPr>
                <w:rFonts w:eastAsia="Calibri"/>
                <w:szCs w:val="22"/>
              </w:rPr>
            </w:pPr>
            <w:r w:rsidRPr="00366306">
              <w:rPr>
                <w:rFonts w:eastAsia="Calibri"/>
                <w:szCs w:val="22"/>
              </w:rPr>
              <w:t>4400-5897-2271</w:t>
            </w:r>
          </w:p>
        </w:tc>
      </w:tr>
      <w:tr w:rsidR="004A22DD" w:rsidRPr="00366306" w14:paraId="42AE0B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3EA0CC"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AB80EF" w14:textId="1D3A7A97" w:rsidR="004A22DD" w:rsidRPr="00366306" w:rsidRDefault="004A22DD" w:rsidP="004A22DD">
            <w:pPr>
              <w:rPr>
                <w:rFonts w:eastAsia="Calibri"/>
                <w:szCs w:val="22"/>
              </w:rPr>
            </w:pPr>
            <w:r w:rsidRPr="00366306">
              <w:rPr>
                <w:rFonts w:eastAsia="Calibri"/>
                <w:szCs w:val="22"/>
              </w:rPr>
              <w:t>AMV259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7E3976" w14:textId="59F88156" w:rsidR="004A22DD" w:rsidRPr="00366306" w:rsidRDefault="004A22DD" w:rsidP="004A22DD">
            <w:pPr>
              <w:rPr>
                <w:rFonts w:eastAsia="Calibri"/>
                <w:szCs w:val="22"/>
              </w:rPr>
            </w:pPr>
            <w:r w:rsidRPr="00366306">
              <w:rPr>
                <w:rFonts w:eastAsia="Calibri"/>
                <w:szCs w:val="22"/>
              </w:rPr>
              <w:t>Privažiuojamasis kelias prie UAB „Energetinė statyba“ gamybinių pastatų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6F4400" w14:textId="1F9B4BC3" w:rsidR="004A22DD" w:rsidRPr="00366306" w:rsidRDefault="004A22DD" w:rsidP="004A22DD">
            <w:pPr>
              <w:jc w:val="right"/>
              <w:rPr>
                <w:rFonts w:eastAsia="Calibri"/>
                <w:szCs w:val="22"/>
                <w:lang w:eastAsia="lt-LT"/>
              </w:rPr>
            </w:pPr>
            <w:r w:rsidRPr="00366306">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08F90" w14:textId="1ED3B229" w:rsidR="004A22DD" w:rsidRPr="00366306" w:rsidRDefault="004A22DD" w:rsidP="004A22DD">
            <w:pPr>
              <w:jc w:val="right"/>
              <w:rPr>
                <w:rFonts w:eastAsia="Calibri"/>
                <w:color w:val="000000"/>
              </w:rPr>
            </w:pPr>
            <w:r w:rsidRPr="00366306">
              <w:rPr>
                <w:rFonts w:eastAsia="Calibri"/>
                <w:color w:val="000000"/>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05FCD" w14:textId="0BCF0F3A"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292A" w14:textId="74DD7696"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02D77" w14:textId="06AADBE7"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3CF5C9" w14:textId="43E86E3A" w:rsidR="004A22DD" w:rsidRPr="00366306" w:rsidRDefault="004A22DD" w:rsidP="004A22DD">
            <w:pPr>
              <w:jc w:val="center"/>
              <w:rPr>
                <w:rFonts w:eastAsia="Calibri"/>
                <w:szCs w:val="22"/>
              </w:rPr>
            </w:pPr>
            <w:r w:rsidRPr="00366306">
              <w:rPr>
                <w:rFonts w:eastAsia="Calibri"/>
                <w:szCs w:val="22"/>
              </w:rPr>
              <w:t>4400-5905-7202</w:t>
            </w:r>
          </w:p>
        </w:tc>
      </w:tr>
      <w:tr w:rsidR="004A22DD" w:rsidRPr="00366306" w14:paraId="11BAB2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063FB0"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027A" w14:textId="23EADD06" w:rsidR="004A22DD" w:rsidRPr="00366306" w:rsidRDefault="004A22DD" w:rsidP="004A22DD">
            <w:pPr>
              <w:rPr>
                <w:rFonts w:eastAsia="Calibri"/>
                <w:szCs w:val="22"/>
              </w:rPr>
            </w:pPr>
            <w:r w:rsidRPr="00366306">
              <w:rPr>
                <w:rFonts w:eastAsia="Calibri"/>
                <w:szCs w:val="22"/>
              </w:rPr>
              <w:t>AMV267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59DD5B" w14:textId="6F519938" w:rsidR="004A22DD" w:rsidRPr="00366306" w:rsidRDefault="004A22DD" w:rsidP="004A22DD">
            <w:pPr>
              <w:rPr>
                <w:rFonts w:eastAsia="Calibri"/>
                <w:szCs w:val="22"/>
              </w:rPr>
            </w:pPr>
            <w:r w:rsidRPr="00366306">
              <w:rPr>
                <w:rFonts w:eastAsia="Calibri"/>
                <w:szCs w:val="22"/>
              </w:rPr>
              <w:t>Pravažiuojamasis kelias nuo Troškūnų g. iki Sodų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8DE080" w14:textId="676CA825" w:rsidR="004A22DD" w:rsidRPr="00366306" w:rsidRDefault="004A22DD" w:rsidP="004A22DD">
            <w:pPr>
              <w:jc w:val="right"/>
              <w:rPr>
                <w:rFonts w:eastAsia="Calibri"/>
                <w:szCs w:val="22"/>
                <w:lang w:eastAsia="lt-LT"/>
              </w:rPr>
            </w:pPr>
            <w:r w:rsidRPr="00366306">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A4C51" w14:textId="712788CC" w:rsidR="004A22DD" w:rsidRPr="00366306" w:rsidRDefault="004A22DD" w:rsidP="004A22DD">
            <w:pPr>
              <w:jc w:val="right"/>
              <w:rPr>
                <w:rFonts w:eastAsia="Calibri"/>
                <w:color w:val="000000"/>
              </w:rPr>
            </w:pPr>
            <w:r w:rsidRPr="00366306">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E93A6" w14:textId="7107C103" w:rsidR="004A22DD" w:rsidRPr="00366306" w:rsidRDefault="004A22DD" w:rsidP="004A22DD">
            <w:pPr>
              <w:jc w:val="right"/>
              <w:rPr>
                <w:rFonts w:eastAsia="Calibri"/>
                <w:color w:val="000000"/>
              </w:rPr>
            </w:pPr>
            <w:r w:rsidRPr="00366306">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30113" w14:textId="628422E4" w:rsidR="004A22DD" w:rsidRPr="00366306" w:rsidRDefault="004A22DD" w:rsidP="004A22DD">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1176" w14:textId="3B49B0AE"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13DAB9" w14:textId="03A1FF19" w:rsidR="004A22DD" w:rsidRPr="00366306" w:rsidRDefault="004A22DD" w:rsidP="004A22DD">
            <w:pPr>
              <w:jc w:val="center"/>
              <w:rPr>
                <w:rFonts w:eastAsia="Calibri"/>
                <w:szCs w:val="22"/>
              </w:rPr>
            </w:pPr>
            <w:r w:rsidRPr="00366306">
              <w:rPr>
                <w:rFonts w:eastAsia="Calibri"/>
                <w:szCs w:val="22"/>
              </w:rPr>
              <w:t>4400-5905-7194 4400-5907-4925</w:t>
            </w:r>
          </w:p>
        </w:tc>
      </w:tr>
      <w:tr w:rsidR="004A22DD" w:rsidRPr="00366306" w14:paraId="26F540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602EFA"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F44C" w14:textId="177B899B" w:rsidR="004A22DD" w:rsidRPr="00366306" w:rsidRDefault="004A22DD" w:rsidP="004A22DD">
            <w:pPr>
              <w:rPr>
                <w:rFonts w:eastAsia="Calibri"/>
                <w:szCs w:val="22"/>
              </w:rPr>
            </w:pPr>
            <w:r w:rsidRPr="00366306">
              <w:rPr>
                <w:rFonts w:eastAsia="Calibri"/>
                <w:szCs w:val="22"/>
              </w:rPr>
              <w:t>AMV280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0712C0" w14:textId="26C6237D" w:rsidR="004A22DD" w:rsidRPr="00366306" w:rsidRDefault="004A22DD" w:rsidP="004A22DD">
            <w:pPr>
              <w:rPr>
                <w:rFonts w:eastAsia="Calibri"/>
                <w:szCs w:val="22"/>
              </w:rPr>
            </w:pPr>
            <w:r w:rsidRPr="00366306">
              <w:rPr>
                <w:rFonts w:eastAsia="Calibri"/>
                <w:szCs w:val="22"/>
              </w:rPr>
              <w:t>Privažiuojamasis kelias prie gyvenamųjų namų nuo K. Ladigos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67356E" w14:textId="780B337A" w:rsidR="004A22DD" w:rsidRPr="00366306" w:rsidRDefault="004A22DD" w:rsidP="004A22DD">
            <w:pPr>
              <w:jc w:val="right"/>
              <w:rPr>
                <w:rFonts w:eastAsia="Calibri"/>
                <w:szCs w:val="22"/>
                <w:lang w:eastAsia="lt-LT"/>
              </w:rPr>
            </w:pPr>
            <w:r w:rsidRPr="00366306">
              <w:rPr>
                <w:rFonts w:eastAsia="Calibri"/>
                <w:szCs w:val="22"/>
              </w:rPr>
              <w:t xml:space="preserve"> 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98319" w14:textId="2AABEFEE"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70A28" w14:textId="6FF5DFD3" w:rsidR="004A22DD" w:rsidRPr="00366306" w:rsidRDefault="004A22DD" w:rsidP="004A22DD">
            <w:pPr>
              <w:jc w:val="right"/>
              <w:rPr>
                <w:rFonts w:eastAsia="Calibri"/>
                <w:color w:val="000000"/>
              </w:rPr>
            </w:pPr>
            <w:r w:rsidRPr="00366306">
              <w:rPr>
                <w:rFonts w:eastAsia="Calibri"/>
                <w:color w:val="000000"/>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8395" w14:textId="664FD9DB" w:rsidR="004A22DD" w:rsidRPr="00366306" w:rsidRDefault="004A22DD" w:rsidP="004A22DD">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DF047" w14:textId="73EF98B6"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27A517" w14:textId="43F0D2EC" w:rsidR="004A22DD" w:rsidRPr="00366306" w:rsidRDefault="004A22DD" w:rsidP="004A22DD">
            <w:pPr>
              <w:jc w:val="center"/>
              <w:rPr>
                <w:rFonts w:eastAsia="Calibri"/>
                <w:szCs w:val="22"/>
              </w:rPr>
            </w:pPr>
            <w:r w:rsidRPr="00366306">
              <w:rPr>
                <w:rFonts w:eastAsia="Calibri"/>
                <w:szCs w:val="22"/>
              </w:rPr>
              <w:t>4400-5897-0400</w:t>
            </w:r>
          </w:p>
        </w:tc>
      </w:tr>
      <w:tr w:rsidR="004A22DD" w:rsidRPr="00366306" w14:paraId="530580A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AF5389"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2478A6" w14:textId="720177D3" w:rsidR="004A22DD" w:rsidRPr="00366306" w:rsidRDefault="004A22DD" w:rsidP="004A22DD">
            <w:pPr>
              <w:rPr>
                <w:rFonts w:eastAsia="Calibri"/>
                <w:szCs w:val="22"/>
              </w:rPr>
            </w:pPr>
            <w:r w:rsidRPr="00366306">
              <w:rPr>
                <w:rFonts w:eastAsia="Calibri"/>
                <w:szCs w:val="22"/>
              </w:rPr>
              <w:t>AMV290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3555E5" w14:textId="7AFDD68C" w:rsidR="004A22DD" w:rsidRPr="00366306" w:rsidRDefault="004A22DD" w:rsidP="004A22DD">
            <w:pPr>
              <w:rPr>
                <w:rFonts w:eastAsia="Calibri"/>
                <w:szCs w:val="22"/>
              </w:rPr>
            </w:pPr>
            <w:r w:rsidRPr="00366306">
              <w:rPr>
                <w:rFonts w:eastAsia="Calibri"/>
                <w:szCs w:val="22"/>
              </w:rPr>
              <w:t>Privažiuojamasis kelias prie pėsčiųjų tako nuo Dvaro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2CE0A6" w14:textId="219BA7AA" w:rsidR="004A22DD" w:rsidRPr="00366306" w:rsidRDefault="004A22DD" w:rsidP="004A22DD">
            <w:pPr>
              <w:jc w:val="right"/>
              <w:rPr>
                <w:rFonts w:eastAsia="Calibri"/>
                <w:szCs w:val="22"/>
                <w:lang w:eastAsia="lt-LT"/>
              </w:rPr>
            </w:pPr>
            <w:r w:rsidRPr="00366306">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30B75" w14:textId="0DC39231"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B76D5" w14:textId="08D2280F" w:rsidR="004A22DD" w:rsidRPr="00366306" w:rsidRDefault="004A22DD" w:rsidP="004A22DD">
            <w:pPr>
              <w:jc w:val="right"/>
              <w:rPr>
                <w:rFonts w:eastAsia="Calibri"/>
                <w:color w:val="000000"/>
              </w:rPr>
            </w:pPr>
            <w:r w:rsidRPr="00366306">
              <w:rPr>
                <w:rFonts w:eastAsia="Calibri"/>
                <w:color w:val="000000"/>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A8193" w14:textId="11C3826A"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C716" w14:textId="7ADA4BF5"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0752F0" w14:textId="70A37604" w:rsidR="004A22DD" w:rsidRPr="00366306" w:rsidRDefault="004A22DD" w:rsidP="004A22DD">
            <w:pPr>
              <w:jc w:val="center"/>
              <w:rPr>
                <w:rFonts w:eastAsia="Calibri"/>
                <w:szCs w:val="22"/>
              </w:rPr>
            </w:pPr>
            <w:r w:rsidRPr="00366306">
              <w:rPr>
                <w:rFonts w:eastAsia="Calibri"/>
                <w:szCs w:val="22"/>
              </w:rPr>
              <w:t>4400-5897-2306</w:t>
            </w:r>
          </w:p>
        </w:tc>
      </w:tr>
      <w:tr w:rsidR="004A22DD" w:rsidRPr="00366306" w14:paraId="65F173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255ABE"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16D6DB" w14:textId="18CA01D1" w:rsidR="004A22DD" w:rsidRPr="00366306" w:rsidRDefault="004A22DD" w:rsidP="004A22DD">
            <w:pPr>
              <w:rPr>
                <w:rFonts w:eastAsia="Calibri"/>
                <w:szCs w:val="22"/>
              </w:rPr>
            </w:pPr>
            <w:r w:rsidRPr="00366306">
              <w:rPr>
                <w:rFonts w:eastAsia="Calibri"/>
                <w:szCs w:val="22"/>
              </w:rPr>
              <w:t>AMV304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3D735C" w14:textId="5E51D702" w:rsidR="004A22DD" w:rsidRPr="00366306" w:rsidRDefault="004A22DD" w:rsidP="004A22DD">
            <w:pPr>
              <w:rPr>
                <w:rFonts w:eastAsia="Calibri"/>
                <w:szCs w:val="22"/>
              </w:rPr>
            </w:pPr>
            <w:r w:rsidRPr="00366306">
              <w:rPr>
                <w:rFonts w:eastAsia="Calibri"/>
                <w:szCs w:val="22"/>
              </w:rPr>
              <w:t>Privažiuojamasis kelias prie senosios ligoninės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7F8E87" w14:textId="45A4082F" w:rsidR="004A22DD" w:rsidRPr="00366306" w:rsidRDefault="004A22DD" w:rsidP="004A22DD">
            <w:pPr>
              <w:jc w:val="right"/>
              <w:rPr>
                <w:rFonts w:eastAsia="Calibri"/>
                <w:szCs w:val="22"/>
                <w:lang w:eastAsia="lt-LT"/>
              </w:rPr>
            </w:pPr>
            <w:r w:rsidRPr="00366306">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B9F6A" w14:textId="25139D42" w:rsidR="004A22DD" w:rsidRPr="00366306" w:rsidRDefault="004A22DD" w:rsidP="004A22DD">
            <w:pPr>
              <w:jc w:val="right"/>
              <w:rPr>
                <w:rFonts w:eastAsia="Calibri"/>
                <w:color w:val="000000"/>
              </w:rPr>
            </w:pPr>
            <w:r w:rsidRPr="00366306">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FA590" w14:textId="0BAF7E68"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491F" w14:textId="63DB417A"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512DD" w14:textId="5D17F0F5"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8171A4" w14:textId="2D055F12" w:rsidR="004A22DD" w:rsidRPr="00366306" w:rsidRDefault="004A22DD" w:rsidP="004A22DD">
            <w:pPr>
              <w:jc w:val="center"/>
              <w:rPr>
                <w:rFonts w:eastAsia="Calibri"/>
                <w:szCs w:val="22"/>
              </w:rPr>
            </w:pPr>
            <w:r w:rsidRPr="00366306">
              <w:rPr>
                <w:rFonts w:eastAsia="Calibri"/>
                <w:szCs w:val="22"/>
              </w:rPr>
              <w:t>4400-5897-2339</w:t>
            </w:r>
          </w:p>
        </w:tc>
      </w:tr>
      <w:tr w:rsidR="004A22DD" w:rsidRPr="00366306" w14:paraId="6F95DF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F2580D"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8D99E" w14:textId="6ECFDA53" w:rsidR="004A22DD" w:rsidRPr="00366306" w:rsidRDefault="004A22DD" w:rsidP="004A22DD">
            <w:pPr>
              <w:rPr>
                <w:rFonts w:eastAsia="Calibri"/>
                <w:szCs w:val="22"/>
              </w:rPr>
            </w:pPr>
            <w:r w:rsidRPr="00366306">
              <w:rPr>
                <w:rFonts w:eastAsia="Calibri"/>
                <w:szCs w:val="22"/>
              </w:rPr>
              <w:t>AMV338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3155A5" w14:textId="51173D1A" w:rsidR="004A22DD" w:rsidRPr="00366306" w:rsidRDefault="004A22DD" w:rsidP="004A22DD">
            <w:pPr>
              <w:rPr>
                <w:rFonts w:eastAsia="Calibri"/>
                <w:szCs w:val="22"/>
              </w:rPr>
            </w:pPr>
            <w:r w:rsidRPr="00366306">
              <w:rPr>
                <w:rFonts w:eastAsia="Calibri"/>
                <w:szCs w:val="22"/>
              </w:rPr>
              <w:t>Privažiuojamasis kelias prie Anykščių ligoninės autobusų stotelės nuo Ramybės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AF6D37" w14:textId="4669C0AD" w:rsidR="004A22DD" w:rsidRPr="00366306" w:rsidRDefault="004A22DD" w:rsidP="004A22DD">
            <w:pPr>
              <w:jc w:val="right"/>
              <w:rPr>
                <w:rFonts w:eastAsia="Calibri"/>
                <w:szCs w:val="22"/>
                <w:lang w:eastAsia="lt-LT"/>
              </w:rPr>
            </w:pPr>
            <w:r w:rsidRPr="00366306">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9B64" w14:textId="58515E1D" w:rsidR="004A22DD" w:rsidRPr="00366306" w:rsidRDefault="004A22DD" w:rsidP="004A22DD">
            <w:pPr>
              <w:jc w:val="right"/>
              <w:rPr>
                <w:rFonts w:eastAsia="Calibri"/>
                <w:color w:val="000000"/>
              </w:rPr>
            </w:pPr>
            <w:r w:rsidRPr="00366306">
              <w:rPr>
                <w:rFonts w:eastAsia="Calibri"/>
                <w:color w:val="00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F1EF2" w14:textId="0B03818F"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1F06" w14:textId="019496B7"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A25B6" w14:textId="46CC7CEE"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258CC3" w14:textId="3F4D43F5" w:rsidR="004A22DD" w:rsidRPr="00366306" w:rsidRDefault="004A22DD" w:rsidP="004A22DD">
            <w:pPr>
              <w:jc w:val="center"/>
              <w:rPr>
                <w:rFonts w:eastAsia="Calibri"/>
                <w:szCs w:val="22"/>
              </w:rPr>
            </w:pPr>
            <w:r w:rsidRPr="00366306">
              <w:rPr>
                <w:rFonts w:eastAsia="Calibri"/>
                <w:szCs w:val="22"/>
              </w:rPr>
              <w:t>4400-5897-2371</w:t>
            </w:r>
          </w:p>
        </w:tc>
      </w:tr>
      <w:tr w:rsidR="004A22DD" w:rsidRPr="00366306" w14:paraId="0C49B0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C07023"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9DB2" w14:textId="13BD4EFD" w:rsidR="004A22DD" w:rsidRPr="00366306" w:rsidRDefault="004A22DD" w:rsidP="004A22DD">
            <w:pPr>
              <w:rPr>
                <w:rFonts w:eastAsia="Calibri"/>
                <w:szCs w:val="22"/>
              </w:rPr>
            </w:pPr>
            <w:r w:rsidRPr="00366306">
              <w:rPr>
                <w:rFonts w:eastAsia="Calibri"/>
                <w:szCs w:val="22"/>
              </w:rPr>
              <w:t>AMV386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A08B3D" w14:textId="7363F5E0" w:rsidR="004A22DD" w:rsidRPr="00366306" w:rsidRDefault="004A22DD" w:rsidP="004A22DD">
            <w:pPr>
              <w:rPr>
                <w:rFonts w:eastAsia="Calibri"/>
                <w:szCs w:val="22"/>
              </w:rPr>
            </w:pPr>
            <w:r w:rsidRPr="00366306">
              <w:rPr>
                <w:rFonts w:eastAsia="Calibri"/>
                <w:szCs w:val="22"/>
              </w:rPr>
              <w:t xml:space="preserve">Privažiuojamasis kelias prie gyvenamųjų namų nuo Mindaugo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0A57E9" w14:textId="14F5C942" w:rsidR="004A22DD" w:rsidRPr="00366306" w:rsidRDefault="004A22DD" w:rsidP="004A22DD">
            <w:pPr>
              <w:jc w:val="right"/>
              <w:rPr>
                <w:rFonts w:eastAsia="Calibri"/>
                <w:szCs w:val="22"/>
                <w:lang w:eastAsia="lt-LT"/>
              </w:rPr>
            </w:pPr>
            <w:r w:rsidRPr="00366306">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B5AB0" w14:textId="2DDAC2CA" w:rsidR="004A22DD" w:rsidRPr="00366306" w:rsidRDefault="004A22DD" w:rsidP="004A22DD">
            <w:pPr>
              <w:jc w:val="right"/>
              <w:rPr>
                <w:rFonts w:eastAsia="Calibri"/>
                <w:color w:val="000000"/>
              </w:rPr>
            </w:pPr>
            <w:r w:rsidRPr="00366306">
              <w:rPr>
                <w:rFonts w:eastAsia="Calibri"/>
                <w:color w:val="000000"/>
                <w:szCs w:val="22"/>
              </w:rPr>
              <w:t xml:space="preserve"> 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2F1FF" w14:textId="1D39B534"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A983B" w14:textId="1877F98D" w:rsidR="004A22DD" w:rsidRPr="00366306" w:rsidRDefault="004A22DD" w:rsidP="004A22DD">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EEC0B" w14:textId="0C4A45B2"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224F51" w14:textId="44EA3A62" w:rsidR="004A22DD" w:rsidRPr="00366306" w:rsidRDefault="004A22DD" w:rsidP="004A22DD">
            <w:pPr>
              <w:jc w:val="center"/>
              <w:rPr>
                <w:rFonts w:eastAsia="Calibri"/>
                <w:szCs w:val="22"/>
              </w:rPr>
            </w:pPr>
            <w:r w:rsidRPr="00366306">
              <w:rPr>
                <w:rFonts w:eastAsia="Calibri"/>
                <w:szCs w:val="22"/>
              </w:rPr>
              <w:t>4400-5905-7235</w:t>
            </w:r>
          </w:p>
        </w:tc>
      </w:tr>
      <w:tr w:rsidR="004A22DD" w:rsidRPr="00366306" w14:paraId="4D2351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101179" w14:textId="77777777" w:rsidR="004A22DD" w:rsidRPr="00366306"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B0B80" w14:textId="57F4BDD1" w:rsidR="004A22DD" w:rsidRPr="00366306" w:rsidRDefault="004A22DD" w:rsidP="004A22DD">
            <w:pPr>
              <w:rPr>
                <w:rFonts w:eastAsia="Calibri"/>
                <w:szCs w:val="22"/>
              </w:rPr>
            </w:pPr>
            <w:r w:rsidRPr="00366306">
              <w:rPr>
                <w:rFonts w:eastAsia="Calibri"/>
                <w:szCs w:val="22"/>
              </w:rPr>
              <w:t>AMV581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74FE5A" w14:textId="4E4B66B5" w:rsidR="004A22DD" w:rsidRPr="00366306" w:rsidRDefault="004A22DD" w:rsidP="004A22DD">
            <w:pPr>
              <w:rPr>
                <w:rFonts w:eastAsia="Calibri"/>
                <w:szCs w:val="22"/>
              </w:rPr>
            </w:pPr>
            <w:r w:rsidRPr="00366306">
              <w:rPr>
                <w:rFonts w:eastAsia="Calibri"/>
                <w:szCs w:val="22"/>
              </w:rPr>
              <w:t>Pravažiuojamasis kelias nuo Storių g. iki Lakštingalų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4E8CCE" w14:textId="230C5BD1" w:rsidR="004A22DD" w:rsidRPr="00366306" w:rsidRDefault="004A22DD" w:rsidP="004A22DD">
            <w:pPr>
              <w:jc w:val="right"/>
              <w:rPr>
                <w:rFonts w:eastAsia="Calibri"/>
                <w:szCs w:val="22"/>
                <w:lang w:eastAsia="lt-LT"/>
              </w:rPr>
            </w:pPr>
            <w:r w:rsidRPr="0036630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6099" w14:textId="10AE2C0F" w:rsidR="004A22DD" w:rsidRPr="00366306" w:rsidRDefault="004A22DD" w:rsidP="004A22DD">
            <w:pPr>
              <w:jc w:val="right"/>
              <w:rPr>
                <w:rFonts w:eastAsia="Calibri"/>
                <w:color w:val="000000"/>
              </w:rPr>
            </w:pPr>
            <w:r w:rsidRPr="00366306">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2BC67" w14:textId="2E504309" w:rsidR="004A22DD" w:rsidRPr="00366306" w:rsidRDefault="004A22DD" w:rsidP="004A22DD">
            <w:pPr>
              <w:jc w:val="right"/>
              <w:rPr>
                <w:rFonts w:eastAsia="Calibri"/>
                <w:color w:val="000000"/>
              </w:rPr>
            </w:pPr>
            <w:r w:rsidRPr="00366306">
              <w:rPr>
                <w:rFonts w:eastAsia="Calibri"/>
                <w:color w:val="00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287C6" w14:textId="2164BE1A" w:rsidR="004A22DD" w:rsidRPr="00366306" w:rsidRDefault="004A22DD" w:rsidP="004A22DD">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F6DED" w14:textId="454585F2" w:rsidR="004A22DD" w:rsidRPr="00366306" w:rsidRDefault="004A22DD" w:rsidP="004A22DD">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990361" w14:textId="3594B0A0" w:rsidR="004A22DD" w:rsidRPr="00366306" w:rsidRDefault="004A22DD" w:rsidP="004A22DD">
            <w:pPr>
              <w:jc w:val="center"/>
              <w:rPr>
                <w:rFonts w:eastAsia="Calibri"/>
                <w:szCs w:val="22"/>
              </w:rPr>
            </w:pPr>
            <w:r w:rsidRPr="00366306">
              <w:rPr>
                <w:rFonts w:eastAsia="Calibri"/>
                <w:szCs w:val="22"/>
              </w:rPr>
              <w:t>4400-5905-7246</w:t>
            </w:r>
          </w:p>
        </w:tc>
      </w:tr>
      <w:tr w:rsidR="004A22DD" w:rsidRPr="004B1509" w14:paraId="763DC79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F92908" w14:textId="77777777" w:rsidR="004A22DD" w:rsidRPr="004B1509" w:rsidRDefault="004A22DD" w:rsidP="004A22DD">
            <w:pPr>
              <w:numPr>
                <w:ilvl w:val="0"/>
                <w:numId w:val="3"/>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A7F9D7" w14:textId="163F5028" w:rsidR="004A22DD" w:rsidRPr="004B1509" w:rsidRDefault="004A22DD" w:rsidP="004A22DD">
            <w:pPr>
              <w:rPr>
                <w:rFonts w:eastAsia="Calibri"/>
                <w:bCs/>
                <w:szCs w:val="22"/>
              </w:rPr>
            </w:pPr>
            <w:r w:rsidRPr="004B1509">
              <w:rPr>
                <w:rFonts w:eastAsia="Calibri"/>
                <w:bCs/>
                <w:szCs w:val="22"/>
              </w:rPr>
              <w:t>AMV586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287018" w14:textId="1DA1F18C" w:rsidR="004A22DD" w:rsidRPr="004B1509" w:rsidRDefault="004A22DD" w:rsidP="004A22DD">
            <w:pPr>
              <w:rPr>
                <w:rFonts w:eastAsia="Calibri"/>
                <w:bCs/>
                <w:szCs w:val="22"/>
              </w:rPr>
            </w:pPr>
            <w:r w:rsidRPr="004B1509">
              <w:rPr>
                <w:rFonts w:eastAsia="Calibri"/>
                <w:bCs/>
              </w:rPr>
              <w:t>Privažiuojamasis kelias prie Šeimyniškėlių piliakalnio nuo J. Biliūno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610B09" w14:textId="19EF3063" w:rsidR="004A22DD" w:rsidRPr="004B1509" w:rsidRDefault="004A22DD" w:rsidP="004A22DD">
            <w:pPr>
              <w:jc w:val="right"/>
              <w:rPr>
                <w:rFonts w:eastAsia="Calibri"/>
                <w:bCs/>
                <w:szCs w:val="22"/>
              </w:rPr>
            </w:pPr>
            <w:r>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1023B" w14:textId="521AE2E6" w:rsidR="004A22DD" w:rsidRPr="004B1509" w:rsidRDefault="004A22DD" w:rsidP="004A22DD">
            <w:pPr>
              <w:jc w:val="right"/>
              <w:rPr>
                <w:rFonts w:eastAsia="Calibri"/>
                <w:bCs/>
                <w:color w:val="000000"/>
                <w:szCs w:val="22"/>
              </w:rPr>
            </w:pPr>
            <w:r>
              <w:rPr>
                <w:rFonts w:eastAsia="Calibri"/>
                <w:bCs/>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F607B" w14:textId="6DF7827E" w:rsidR="004A22DD" w:rsidRPr="004B1509" w:rsidRDefault="004A22DD" w:rsidP="004A22DD">
            <w:pPr>
              <w:jc w:val="right"/>
              <w:rPr>
                <w:rFonts w:eastAsia="Calibri"/>
                <w:bCs/>
                <w:color w:val="000000"/>
                <w:szCs w:val="22"/>
              </w:rPr>
            </w:pPr>
            <w:r>
              <w:rPr>
                <w:rFonts w:eastAsia="Calibri"/>
                <w:bCs/>
                <w:color w:val="000000"/>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540B9" w14:textId="3EF274CC" w:rsidR="004A22DD" w:rsidRPr="004B1509" w:rsidRDefault="004A22DD" w:rsidP="004A22DD">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0E495" w14:textId="60ACB38C" w:rsidR="004A22DD" w:rsidRPr="004B1509" w:rsidRDefault="004A22DD" w:rsidP="004A22DD">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6DE6D8" w14:textId="72E819D5" w:rsidR="004A22DD" w:rsidRPr="004B1509" w:rsidRDefault="004A22DD" w:rsidP="004A22DD">
            <w:pPr>
              <w:jc w:val="center"/>
              <w:rPr>
                <w:rFonts w:eastAsia="Calibri"/>
                <w:bCs/>
                <w:szCs w:val="22"/>
              </w:rPr>
            </w:pPr>
            <w:r>
              <w:rPr>
                <w:rFonts w:eastAsia="Calibri"/>
                <w:bCs/>
                <w:szCs w:val="22"/>
              </w:rPr>
              <w:t>4400-5907-4158</w:t>
            </w:r>
          </w:p>
        </w:tc>
      </w:tr>
      <w:tr w:rsidR="004A22DD" w:rsidRPr="0048117C" w14:paraId="69E46D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1E742C" w14:textId="77777777" w:rsidR="004A22DD" w:rsidRPr="0048117C"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B9C1F" w14:textId="5C2D06B9" w:rsidR="004A22DD" w:rsidRPr="0048117C" w:rsidRDefault="004A22DD" w:rsidP="004A22DD">
            <w:pPr>
              <w:rPr>
                <w:rFonts w:eastAsia="Calibri"/>
                <w:szCs w:val="22"/>
              </w:rPr>
            </w:pPr>
            <w:r w:rsidRPr="0048117C">
              <w:rPr>
                <w:rFonts w:eastAsia="Calibri"/>
                <w:szCs w:val="22"/>
              </w:rPr>
              <w:t>AMV591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810676" w14:textId="18037CE7" w:rsidR="004A22DD" w:rsidRPr="0048117C" w:rsidRDefault="004A22DD" w:rsidP="004A22DD">
            <w:pPr>
              <w:rPr>
                <w:rFonts w:eastAsia="Calibri"/>
                <w:szCs w:val="22"/>
              </w:rPr>
            </w:pPr>
            <w:r w:rsidRPr="0048117C">
              <w:rPr>
                <w:rFonts w:eastAsia="Calibri"/>
                <w:szCs w:val="22"/>
              </w:rPr>
              <w:t>Privažiuojamasis kelias prie gyvenamųjų namų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E1B55C" w14:textId="725E6014" w:rsidR="004A22DD" w:rsidRPr="0048117C" w:rsidRDefault="004A22DD" w:rsidP="004A22DD">
            <w:pPr>
              <w:jc w:val="right"/>
              <w:rPr>
                <w:rFonts w:eastAsia="Calibri"/>
                <w:szCs w:val="22"/>
                <w:lang w:eastAsia="lt-LT"/>
              </w:rPr>
            </w:pPr>
            <w:r w:rsidRPr="0048117C">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751C1" w14:textId="64696250" w:rsidR="004A22DD" w:rsidRPr="0048117C" w:rsidRDefault="004A22DD" w:rsidP="004A22DD">
            <w:pPr>
              <w:jc w:val="right"/>
              <w:rPr>
                <w:rFonts w:eastAsia="Calibri"/>
                <w:color w:val="000000"/>
              </w:rPr>
            </w:pPr>
            <w:r w:rsidRPr="0048117C">
              <w:rPr>
                <w:rFonts w:eastAsia="Calibri"/>
                <w:color w:val="000000"/>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82FF5" w14:textId="684A1A79" w:rsidR="004A22DD" w:rsidRPr="0048117C" w:rsidRDefault="004A22DD" w:rsidP="004A22DD">
            <w:pPr>
              <w:jc w:val="right"/>
              <w:rPr>
                <w:rFonts w:eastAsia="Calibri"/>
                <w:color w:val="000000"/>
              </w:rPr>
            </w:pPr>
            <w:r w:rsidRPr="0048117C">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917D" w14:textId="0CF7D24F" w:rsidR="004A22DD" w:rsidRPr="0048117C" w:rsidRDefault="004A22DD" w:rsidP="004A22DD">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E26D4" w14:textId="6BC100E0" w:rsidR="004A22DD" w:rsidRPr="0048117C" w:rsidRDefault="004A22DD" w:rsidP="004A22DD">
            <w:pPr>
              <w:jc w:val="center"/>
              <w:rPr>
                <w:rFonts w:eastAsia="Calibri"/>
                <w:szCs w:val="22"/>
              </w:rPr>
            </w:pPr>
            <w:proofErr w:type="spellStart"/>
            <w:r w:rsidRPr="0048117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545242" w14:textId="7CA0E68F" w:rsidR="004A22DD" w:rsidRPr="0048117C" w:rsidRDefault="004A22DD" w:rsidP="004A22DD">
            <w:pPr>
              <w:jc w:val="center"/>
              <w:rPr>
                <w:rFonts w:eastAsia="Calibri"/>
                <w:szCs w:val="22"/>
              </w:rPr>
            </w:pPr>
            <w:r w:rsidRPr="0048117C">
              <w:rPr>
                <w:rFonts w:eastAsia="Calibri"/>
                <w:szCs w:val="22"/>
              </w:rPr>
              <w:t>4400-5897-2239</w:t>
            </w:r>
          </w:p>
        </w:tc>
      </w:tr>
      <w:tr w:rsidR="004A22DD" w:rsidRPr="0048117C" w14:paraId="0B0A49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3BDCA2" w14:textId="77777777" w:rsidR="004A22DD" w:rsidRPr="0048117C"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C3BE5" w14:textId="525B86B5" w:rsidR="004A22DD" w:rsidRPr="0048117C" w:rsidRDefault="004A22DD" w:rsidP="004A22DD">
            <w:pPr>
              <w:rPr>
                <w:rFonts w:eastAsia="Calibri"/>
                <w:szCs w:val="22"/>
              </w:rPr>
            </w:pPr>
            <w:r w:rsidRPr="0048117C">
              <w:rPr>
                <w:rFonts w:eastAsia="Calibri"/>
                <w:szCs w:val="22"/>
              </w:rPr>
              <w:t>AMV593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E2A293" w14:textId="1FD34816" w:rsidR="004A22DD" w:rsidRPr="0048117C" w:rsidRDefault="004A22DD" w:rsidP="004A22DD">
            <w:pPr>
              <w:rPr>
                <w:rFonts w:eastAsia="Calibri"/>
                <w:szCs w:val="22"/>
              </w:rPr>
            </w:pPr>
            <w:r w:rsidRPr="0048117C">
              <w:rPr>
                <w:rFonts w:eastAsia="Calibri"/>
                <w:szCs w:val="22"/>
              </w:rPr>
              <w:t>Privažiuojamasis kelias prie Miškų ūkio garažų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3A7D6" w14:textId="05F59D2B" w:rsidR="004A22DD" w:rsidRPr="0048117C" w:rsidRDefault="004A22DD" w:rsidP="004A22DD">
            <w:pPr>
              <w:jc w:val="right"/>
              <w:rPr>
                <w:rFonts w:eastAsia="Calibri"/>
                <w:szCs w:val="22"/>
                <w:lang w:eastAsia="lt-LT"/>
              </w:rPr>
            </w:pPr>
            <w:r w:rsidRPr="0048117C">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A8CB0" w14:textId="6DABED9B" w:rsidR="004A22DD" w:rsidRPr="0048117C" w:rsidRDefault="004A22DD" w:rsidP="004A22DD">
            <w:pPr>
              <w:jc w:val="right"/>
              <w:rPr>
                <w:rFonts w:eastAsia="Calibri"/>
                <w:color w:val="000000"/>
              </w:rPr>
            </w:pPr>
            <w:r w:rsidRPr="0048117C">
              <w:rPr>
                <w:rFonts w:eastAsia="Calibri"/>
                <w:color w:val="000000"/>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34E0" w14:textId="33070F58" w:rsidR="004A22DD" w:rsidRPr="0048117C" w:rsidRDefault="004A22DD" w:rsidP="004A22DD">
            <w:pPr>
              <w:jc w:val="right"/>
              <w:rPr>
                <w:rFonts w:eastAsia="Calibri"/>
                <w:color w:val="000000"/>
              </w:rPr>
            </w:pPr>
            <w:r w:rsidRPr="0048117C">
              <w:rPr>
                <w:rFonts w:eastAsia="Calibri"/>
                <w:color w:val="000000"/>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D2F4C" w14:textId="45B503FA" w:rsidR="004A22DD" w:rsidRPr="0048117C" w:rsidRDefault="004A22DD" w:rsidP="004A22DD">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C39BF" w14:textId="12722FBD" w:rsidR="004A22DD" w:rsidRPr="0048117C" w:rsidRDefault="004A22DD" w:rsidP="004A22DD">
            <w:pPr>
              <w:jc w:val="center"/>
              <w:rPr>
                <w:rFonts w:eastAsia="Calibri"/>
                <w:szCs w:val="22"/>
              </w:rPr>
            </w:pPr>
            <w:proofErr w:type="spellStart"/>
            <w:r w:rsidRPr="0048117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024A2" w14:textId="69FA9C97" w:rsidR="004A22DD" w:rsidRPr="0048117C" w:rsidRDefault="004A22DD" w:rsidP="004A22DD">
            <w:pPr>
              <w:jc w:val="center"/>
              <w:rPr>
                <w:rFonts w:eastAsia="Calibri"/>
                <w:szCs w:val="22"/>
              </w:rPr>
            </w:pPr>
            <w:r w:rsidRPr="0048117C">
              <w:rPr>
                <w:rFonts w:eastAsia="Calibri"/>
                <w:szCs w:val="22"/>
              </w:rPr>
              <w:t>4400-5897-2117</w:t>
            </w:r>
          </w:p>
        </w:tc>
      </w:tr>
      <w:tr w:rsidR="004A22DD" w:rsidRPr="0048117C" w14:paraId="4E6FF7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AAB88F" w14:textId="77777777" w:rsidR="004A22DD" w:rsidRPr="0048117C"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71885" w14:textId="5E055F12" w:rsidR="004A22DD" w:rsidRPr="0048117C" w:rsidRDefault="004A22DD" w:rsidP="004A22DD">
            <w:pPr>
              <w:rPr>
                <w:rFonts w:eastAsia="Calibri"/>
                <w:szCs w:val="22"/>
              </w:rPr>
            </w:pPr>
            <w:r w:rsidRPr="0048117C">
              <w:rPr>
                <w:rFonts w:eastAsia="Calibri"/>
                <w:szCs w:val="22"/>
              </w:rPr>
              <w:t>AMV600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F4869A" w14:textId="6B22B40B" w:rsidR="004A22DD" w:rsidRPr="0048117C" w:rsidRDefault="004A22DD" w:rsidP="004A22DD">
            <w:pPr>
              <w:rPr>
                <w:rFonts w:eastAsia="Calibri"/>
                <w:szCs w:val="22"/>
              </w:rPr>
            </w:pPr>
            <w:r w:rsidRPr="0048117C">
              <w:rPr>
                <w:rFonts w:eastAsia="Calibri"/>
                <w:szCs w:val="22"/>
              </w:rPr>
              <w:t>Privažiuojamasis kelias prie gyvenamųjų namų nuo Slėnio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DC8514" w14:textId="2253F920" w:rsidR="004A22DD" w:rsidRPr="0048117C" w:rsidRDefault="004A22DD" w:rsidP="004A22DD">
            <w:pPr>
              <w:jc w:val="right"/>
              <w:rPr>
                <w:rFonts w:eastAsia="Calibri"/>
                <w:szCs w:val="22"/>
                <w:lang w:eastAsia="lt-LT"/>
              </w:rPr>
            </w:pPr>
            <w:r w:rsidRPr="0048117C">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A46E1" w14:textId="45A71CFC" w:rsidR="004A22DD" w:rsidRPr="0048117C" w:rsidRDefault="004A22DD" w:rsidP="004A22DD">
            <w:pPr>
              <w:jc w:val="right"/>
              <w:rPr>
                <w:rFonts w:eastAsia="Calibri"/>
                <w:color w:val="000000"/>
              </w:rPr>
            </w:pPr>
            <w:r w:rsidRPr="0048117C">
              <w:rPr>
                <w:rFonts w:eastAsia="Calibri"/>
                <w:color w:val="000000"/>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EDE5" w14:textId="73714F5A" w:rsidR="004A22DD" w:rsidRPr="0048117C" w:rsidRDefault="004A22DD" w:rsidP="004A22DD">
            <w:pPr>
              <w:jc w:val="right"/>
              <w:rPr>
                <w:rFonts w:eastAsia="Calibri"/>
                <w:color w:val="000000"/>
              </w:rPr>
            </w:pPr>
            <w:r w:rsidRPr="0048117C">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C40F6" w14:textId="1A27EE47" w:rsidR="004A22DD" w:rsidRPr="0048117C" w:rsidRDefault="004A22DD" w:rsidP="004A22DD">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DDE1" w14:textId="02C49CA0" w:rsidR="004A22DD" w:rsidRPr="0048117C" w:rsidRDefault="004A22DD" w:rsidP="004A22DD">
            <w:pPr>
              <w:jc w:val="center"/>
              <w:rPr>
                <w:rFonts w:eastAsia="Calibri"/>
                <w:szCs w:val="22"/>
              </w:rPr>
            </w:pPr>
            <w:proofErr w:type="spellStart"/>
            <w:r w:rsidRPr="0048117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E0E9A4" w14:textId="21981025" w:rsidR="004A22DD" w:rsidRPr="0048117C" w:rsidRDefault="004A22DD" w:rsidP="004A22DD">
            <w:pPr>
              <w:jc w:val="center"/>
              <w:rPr>
                <w:rFonts w:eastAsia="Calibri"/>
                <w:szCs w:val="22"/>
              </w:rPr>
            </w:pPr>
            <w:r w:rsidRPr="0048117C">
              <w:rPr>
                <w:rFonts w:eastAsia="Calibri"/>
                <w:szCs w:val="22"/>
              </w:rPr>
              <w:t>4400-5897-2160</w:t>
            </w:r>
          </w:p>
        </w:tc>
      </w:tr>
      <w:tr w:rsidR="004A22DD" w:rsidRPr="004B1509" w14:paraId="057059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74931A" w14:textId="77777777" w:rsidR="004A22DD" w:rsidRPr="004B1509"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3C193F" w14:textId="3F522454" w:rsidR="004A22DD" w:rsidRPr="004B1509" w:rsidRDefault="004A22DD" w:rsidP="004A22DD">
            <w:pPr>
              <w:rPr>
                <w:rFonts w:eastAsia="Calibri"/>
                <w:szCs w:val="22"/>
              </w:rPr>
            </w:pPr>
            <w:r w:rsidRPr="004B1509">
              <w:rPr>
                <w:rFonts w:eastAsia="Calibri"/>
                <w:szCs w:val="22"/>
              </w:rPr>
              <w:t>AMV602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A166B1" w14:textId="734C5A3E" w:rsidR="004A22DD" w:rsidRPr="004B1509" w:rsidRDefault="004A22DD" w:rsidP="004A22DD">
            <w:pPr>
              <w:rPr>
                <w:rFonts w:eastAsia="Calibri"/>
                <w:szCs w:val="22"/>
              </w:rPr>
            </w:pPr>
            <w:r w:rsidRPr="004B1509">
              <w:rPr>
                <w:rFonts w:eastAsia="Calibri"/>
                <w:szCs w:val="22"/>
              </w:rPr>
              <w:t xml:space="preserve">Privažiuojamasis kelias nuo Šeimyniškėlių g. iki Sportininkų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ED8836" w14:textId="4C630029" w:rsidR="004A22DD" w:rsidRPr="004B1509" w:rsidRDefault="004A22DD" w:rsidP="004A22DD">
            <w:pPr>
              <w:jc w:val="right"/>
              <w:rPr>
                <w:rFonts w:eastAsia="Calibri"/>
                <w:szCs w:val="22"/>
                <w:lang w:eastAsia="lt-LT"/>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F7FD2" w14:textId="568F00A9" w:rsidR="004A22DD" w:rsidRPr="004B1509" w:rsidRDefault="004A22DD" w:rsidP="004A22DD">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76D0A" w14:textId="2FB79CA1" w:rsidR="004A22DD" w:rsidRPr="004B1509" w:rsidRDefault="004A22DD" w:rsidP="004A22DD">
            <w:pPr>
              <w:jc w:val="right"/>
              <w:rPr>
                <w:rFonts w:eastAsia="Calibri"/>
                <w:color w:val="000000"/>
              </w:rPr>
            </w:pPr>
            <w:r w:rsidRPr="004B1509">
              <w:rPr>
                <w:rFonts w:eastAsia="Calibri"/>
                <w:color w:val="000000"/>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D2A1" w14:textId="5B843282" w:rsidR="004A22DD" w:rsidRPr="004B1509" w:rsidRDefault="004A22DD" w:rsidP="004A22DD">
            <w:pPr>
              <w:jc w:val="right"/>
              <w:rPr>
                <w:rFonts w:eastAsia="Calibri"/>
                <w:bCs/>
                <w:color w:val="000000"/>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3497" w14:textId="07157ED7" w:rsidR="004A22DD" w:rsidRPr="004B1509" w:rsidRDefault="004A22DD" w:rsidP="004A22DD">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757759" w14:textId="13BB4422" w:rsidR="004A22DD" w:rsidRPr="004B1509" w:rsidRDefault="004A22DD" w:rsidP="004A22DD">
            <w:pPr>
              <w:jc w:val="center"/>
              <w:rPr>
                <w:rFonts w:eastAsia="Calibri"/>
                <w:szCs w:val="22"/>
              </w:rPr>
            </w:pPr>
            <w:r w:rsidRPr="004B1509">
              <w:rPr>
                <w:rFonts w:eastAsia="Calibri"/>
                <w:szCs w:val="22"/>
              </w:rPr>
              <w:t>4400-5686-4009</w:t>
            </w:r>
          </w:p>
        </w:tc>
      </w:tr>
      <w:tr w:rsidR="004A22DD" w:rsidRPr="006E0137" w14:paraId="5482C6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C8231A" w14:textId="77777777" w:rsidR="004A22DD" w:rsidRPr="006E0137" w:rsidRDefault="004A22DD" w:rsidP="004A22DD">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F78C2B" w14:textId="12352058" w:rsidR="004A22DD" w:rsidRPr="006E0137" w:rsidRDefault="004A22DD" w:rsidP="004A22DD">
            <w:pPr>
              <w:rPr>
                <w:rFonts w:eastAsia="Calibri"/>
                <w:szCs w:val="22"/>
              </w:rPr>
            </w:pPr>
            <w:r w:rsidRPr="006E0137">
              <w:rPr>
                <w:rFonts w:eastAsia="Calibri"/>
                <w:szCs w:val="22"/>
              </w:rPr>
              <w:t>AMV661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C8FA82" w14:textId="2F2BC27C" w:rsidR="004A22DD" w:rsidRPr="006E0137" w:rsidRDefault="004A22DD" w:rsidP="004A22DD">
            <w:pPr>
              <w:rPr>
                <w:rFonts w:eastAsia="Calibri"/>
                <w:szCs w:val="22"/>
              </w:rPr>
            </w:pPr>
            <w:r w:rsidRPr="006E0137">
              <w:rPr>
                <w:rFonts w:eastAsia="Calibri"/>
                <w:szCs w:val="22"/>
              </w:rPr>
              <w:t>Privažiuojamasis kelias prie garažų bendrijos nuo K. Ladigos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3EF924" w14:textId="337235EF" w:rsidR="004A22DD" w:rsidRPr="006E0137" w:rsidRDefault="004A22DD" w:rsidP="004A22DD">
            <w:pPr>
              <w:jc w:val="right"/>
              <w:rPr>
                <w:rFonts w:eastAsia="Calibri"/>
                <w:szCs w:val="22"/>
                <w:lang w:eastAsia="lt-LT"/>
              </w:rPr>
            </w:pPr>
            <w:r w:rsidRPr="006E013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88F20" w14:textId="74727AB9" w:rsidR="004A22DD" w:rsidRPr="006E0137" w:rsidRDefault="004A22DD" w:rsidP="004A22DD">
            <w:pPr>
              <w:jc w:val="right"/>
              <w:rPr>
                <w:rFonts w:eastAsia="Calibri"/>
                <w:color w:val="000000"/>
              </w:rPr>
            </w:pPr>
            <w:r w:rsidRPr="006E0137">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AF8B" w14:textId="79942C72" w:rsidR="004A22DD" w:rsidRPr="006E0137" w:rsidRDefault="004A22DD" w:rsidP="004A22DD">
            <w:pPr>
              <w:jc w:val="right"/>
              <w:rPr>
                <w:rFonts w:eastAsia="Calibri"/>
                <w:color w:val="000000"/>
              </w:rPr>
            </w:pPr>
            <w:r w:rsidRPr="006E0137">
              <w:rPr>
                <w:rFonts w:eastAsia="Calibri"/>
                <w:color w:val="00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63712" w14:textId="16737538" w:rsidR="004A22DD" w:rsidRPr="006E0137" w:rsidRDefault="004A22DD" w:rsidP="004A22DD">
            <w:pPr>
              <w:jc w:val="right"/>
              <w:rPr>
                <w:rFonts w:eastAsia="Calibri"/>
                <w:color w:val="000000"/>
              </w:rPr>
            </w:pPr>
            <w:r w:rsidRPr="006E0137">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B83A2" w14:textId="3E9A8731" w:rsidR="004A22DD" w:rsidRPr="006E0137" w:rsidRDefault="004A22DD" w:rsidP="004A22DD">
            <w:pPr>
              <w:jc w:val="center"/>
              <w:rPr>
                <w:rFonts w:eastAsia="Calibri"/>
                <w:szCs w:val="22"/>
              </w:rPr>
            </w:pPr>
            <w:proofErr w:type="spellStart"/>
            <w:r w:rsidRPr="006E013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15AC60" w14:textId="655321AC" w:rsidR="004A22DD" w:rsidRPr="006E0137" w:rsidRDefault="004A22DD" w:rsidP="004A22DD">
            <w:pPr>
              <w:jc w:val="center"/>
              <w:rPr>
                <w:rFonts w:eastAsia="Calibri"/>
                <w:szCs w:val="22"/>
              </w:rPr>
            </w:pPr>
            <w:r w:rsidRPr="006E0137">
              <w:rPr>
                <w:rFonts w:eastAsia="Calibri"/>
                <w:szCs w:val="22"/>
              </w:rPr>
              <w:t>4400-0044-0470</w:t>
            </w:r>
          </w:p>
        </w:tc>
      </w:tr>
      <w:tr w:rsidR="004A22DD" w:rsidRPr="005A185E" w14:paraId="5CC96E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5891E1" w14:textId="77777777" w:rsidR="004A22DD" w:rsidRPr="005A185E" w:rsidRDefault="004A22DD" w:rsidP="004A22DD">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2E13403" w14:textId="4423C10D" w:rsidR="004A22DD" w:rsidRPr="005A185E" w:rsidRDefault="004A22DD" w:rsidP="004A22DD">
            <w:pPr>
              <w:rPr>
                <w:rFonts w:eastAsia="Calibri"/>
                <w:bCs/>
              </w:rPr>
            </w:pPr>
            <w:r w:rsidRPr="005A185E">
              <w:rPr>
                <w:rFonts w:eastAsia="Calibri"/>
                <w:bCs/>
              </w:rPr>
              <w:t>AMV662</w:t>
            </w:r>
          </w:p>
        </w:tc>
        <w:tc>
          <w:tcPr>
            <w:tcW w:w="4412" w:type="dxa"/>
            <w:tcBorders>
              <w:top w:val="single" w:sz="4" w:space="0" w:color="auto"/>
              <w:left w:val="single" w:sz="4" w:space="0" w:color="auto"/>
              <w:bottom w:val="single" w:sz="4" w:space="0" w:color="auto"/>
              <w:right w:val="single" w:sz="4" w:space="0" w:color="auto"/>
            </w:tcBorders>
            <w:vAlign w:val="center"/>
          </w:tcPr>
          <w:p w14:paraId="249537AD" w14:textId="080657B8" w:rsidR="004A22DD" w:rsidRPr="005A185E" w:rsidRDefault="004A22DD" w:rsidP="004A22DD">
            <w:pPr>
              <w:rPr>
                <w:rFonts w:eastAsia="Calibri"/>
                <w:bCs/>
              </w:rPr>
            </w:pPr>
            <w:r w:rsidRPr="005A185E">
              <w:rPr>
                <w:rFonts w:eastAsia="Calibri"/>
                <w:bCs/>
              </w:rPr>
              <w:t>Privažiuojamasis kelias prie Muzikos mokyklos automobilių stovėjimo aikštelės nuo K. Ladigos g.</w:t>
            </w:r>
          </w:p>
        </w:tc>
        <w:tc>
          <w:tcPr>
            <w:tcW w:w="1147" w:type="dxa"/>
            <w:tcBorders>
              <w:top w:val="single" w:sz="4" w:space="0" w:color="auto"/>
              <w:left w:val="single" w:sz="4" w:space="0" w:color="auto"/>
              <w:bottom w:val="single" w:sz="4" w:space="0" w:color="auto"/>
              <w:right w:val="single" w:sz="4" w:space="0" w:color="auto"/>
            </w:tcBorders>
            <w:vAlign w:val="center"/>
          </w:tcPr>
          <w:p w14:paraId="0B85A07F" w14:textId="5739F9A0" w:rsidR="004A22DD" w:rsidRPr="005A185E" w:rsidRDefault="004A22DD" w:rsidP="004A22DD">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206AE7E7" w14:textId="7EFEC03E" w:rsidR="004A22DD" w:rsidRPr="005A185E" w:rsidRDefault="004A22DD" w:rsidP="004A22DD">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404F527F" w14:textId="4D07BC0A" w:rsidR="004A22DD" w:rsidRPr="005A185E" w:rsidRDefault="004A22DD" w:rsidP="004A22DD">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3E1CBA36" w14:textId="04758FA0" w:rsidR="004A22DD" w:rsidRPr="005A185E" w:rsidRDefault="004A22DD" w:rsidP="004A22DD">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6F208EEB" w14:textId="65B45DBA" w:rsidR="004A22DD" w:rsidRPr="005A185E" w:rsidRDefault="004A22DD" w:rsidP="004A22DD">
            <w:pPr>
              <w:jc w:val="center"/>
              <w:rPr>
                <w:rFonts w:eastAsia="Calibri"/>
                <w:bCs/>
                <w:szCs w:val="22"/>
              </w:rPr>
            </w:pPr>
            <w:proofErr w:type="spellStart"/>
            <w:r w:rsidRPr="005A185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F17BD63" w14:textId="6D24CAF9" w:rsidR="004A22DD" w:rsidRPr="005A185E" w:rsidRDefault="004A22DD" w:rsidP="004A22DD">
            <w:pPr>
              <w:jc w:val="center"/>
              <w:rPr>
                <w:rFonts w:eastAsia="Calibri"/>
                <w:bCs/>
              </w:rPr>
            </w:pPr>
            <w:r w:rsidRPr="005A185E">
              <w:rPr>
                <w:rFonts w:eastAsia="Calibri"/>
                <w:bCs/>
              </w:rPr>
              <w:t>4400-6112-8332</w:t>
            </w:r>
          </w:p>
        </w:tc>
      </w:tr>
      <w:tr w:rsidR="004A22DD" w:rsidRPr="004B1509" w14:paraId="22ED94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081D2D" w14:textId="77777777" w:rsidR="004A22DD" w:rsidRPr="004B1509" w:rsidRDefault="004A22DD" w:rsidP="004A22DD">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2FDF" w14:textId="0582ACDF" w:rsidR="004A22DD" w:rsidRPr="004B1509" w:rsidRDefault="004A22DD" w:rsidP="004A22DD">
            <w:pPr>
              <w:rPr>
                <w:rFonts w:eastAsia="Calibri"/>
                <w:bCs/>
              </w:rPr>
            </w:pPr>
            <w:r w:rsidRPr="004B1509">
              <w:rPr>
                <w:rFonts w:eastAsia="Calibri"/>
                <w:bCs/>
              </w:rPr>
              <w:t>AMV663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BD66C3" w14:textId="74D81458" w:rsidR="004A22DD" w:rsidRPr="004B1509" w:rsidRDefault="004A22DD" w:rsidP="004A22DD">
            <w:pPr>
              <w:rPr>
                <w:rFonts w:eastAsia="Calibri"/>
                <w:bCs/>
              </w:rPr>
            </w:pPr>
            <w:r w:rsidRPr="004B1509">
              <w:rPr>
                <w:rFonts w:eastAsia="Calibri"/>
                <w:bCs/>
              </w:rPr>
              <w:t>Skersgatvis tarp J. Biliūno g. ir Parko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C1E47" w14:textId="078CF46A" w:rsidR="004A22DD" w:rsidRPr="004B1509" w:rsidRDefault="004A22DD" w:rsidP="004A22DD">
            <w:pPr>
              <w:jc w:val="right"/>
              <w:rPr>
                <w:rFonts w:eastAsia="Calibri"/>
                <w:bCs/>
                <w:lang w:eastAsia="lt-LT"/>
              </w:rPr>
            </w:pPr>
            <w:r w:rsidRPr="004B1509">
              <w:rPr>
                <w:rFonts w:eastAsia="Calibri"/>
                <w:bCs/>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28905" w14:textId="3C6E2B20" w:rsidR="004A22DD" w:rsidRPr="004B1509" w:rsidRDefault="004A22DD" w:rsidP="004A22DD">
            <w:pPr>
              <w:jc w:val="right"/>
              <w:rPr>
                <w:rFonts w:eastAsia="Calibri"/>
                <w:bCs/>
                <w:color w:val="000000"/>
              </w:rPr>
            </w:pPr>
            <w:r w:rsidRPr="004B1509">
              <w:rPr>
                <w:rFonts w:eastAsia="Calibri"/>
                <w:bCs/>
                <w:color w:val="000000"/>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F6EFD" w14:textId="6AC60C1A" w:rsidR="004A22DD" w:rsidRPr="004B1509" w:rsidRDefault="004A22DD" w:rsidP="004A22DD">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1C883" w14:textId="6E77DEF4" w:rsidR="004A22DD" w:rsidRPr="004B1509" w:rsidRDefault="004A22DD" w:rsidP="004A22DD">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612F1" w14:textId="33A8F8C4" w:rsidR="004A22DD" w:rsidRPr="004B1509" w:rsidRDefault="004A22DD" w:rsidP="004A22DD">
            <w:pPr>
              <w:jc w:val="center"/>
              <w:rPr>
                <w:rFonts w:eastAsia="Calibri"/>
                <w:bCs/>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E1A116" w14:textId="14EB812E" w:rsidR="004A22DD" w:rsidRPr="004B1509" w:rsidRDefault="004A22DD" w:rsidP="004A22DD">
            <w:pPr>
              <w:jc w:val="center"/>
              <w:rPr>
                <w:rFonts w:eastAsia="Calibri"/>
                <w:bCs/>
              </w:rPr>
            </w:pPr>
            <w:r w:rsidRPr="004B1509">
              <w:rPr>
                <w:rFonts w:eastAsia="Calibri"/>
                <w:bCs/>
              </w:rPr>
              <w:t>4400-4772-3764</w:t>
            </w:r>
          </w:p>
        </w:tc>
      </w:tr>
      <w:tr w:rsidR="004A22DD" w:rsidRPr="004B1509" w14:paraId="1D07888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2CCDD9" w14:textId="77777777" w:rsidR="004A22DD" w:rsidRPr="004B1509" w:rsidRDefault="004A22DD" w:rsidP="004A22DD">
            <w:pPr>
              <w:numPr>
                <w:ilvl w:val="0"/>
                <w:numId w:val="3"/>
              </w:numPr>
              <w:tabs>
                <w:tab w:val="center" w:pos="4819"/>
                <w:tab w:val="right" w:pos="9638"/>
              </w:tabs>
              <w:spacing w:after="160" w:line="256" w:lineRule="auto"/>
              <w:contextualSpacing/>
              <w:rPr>
                <w:rFonts w:eastAsia="Calibri"/>
                <w:bCs/>
              </w:rPr>
            </w:pPr>
            <w:bookmarkStart w:id="7" w:name="_Hlk121211779"/>
          </w:p>
        </w:tc>
        <w:tc>
          <w:tcPr>
            <w:tcW w:w="1276" w:type="dxa"/>
            <w:tcBorders>
              <w:top w:val="single" w:sz="4" w:space="0" w:color="auto"/>
              <w:left w:val="single" w:sz="4" w:space="0" w:color="auto"/>
              <w:bottom w:val="single" w:sz="4" w:space="0" w:color="auto"/>
              <w:right w:val="single" w:sz="4" w:space="0" w:color="auto"/>
            </w:tcBorders>
            <w:vAlign w:val="center"/>
          </w:tcPr>
          <w:p w14:paraId="6BE1DF89" w14:textId="646BBE29" w:rsidR="004A22DD" w:rsidRPr="004B1509" w:rsidRDefault="004A22DD" w:rsidP="004A22DD">
            <w:pPr>
              <w:rPr>
                <w:rFonts w:eastAsia="Calibri"/>
                <w:bCs/>
              </w:rPr>
            </w:pPr>
            <w:r>
              <w:rPr>
                <w:rFonts w:eastAsia="Calibri"/>
                <w:bCs/>
              </w:rPr>
              <w:t>AMV664</w:t>
            </w:r>
          </w:p>
        </w:tc>
        <w:tc>
          <w:tcPr>
            <w:tcW w:w="4412" w:type="dxa"/>
            <w:tcBorders>
              <w:top w:val="single" w:sz="4" w:space="0" w:color="auto"/>
              <w:left w:val="single" w:sz="4" w:space="0" w:color="auto"/>
              <w:bottom w:val="single" w:sz="4" w:space="0" w:color="auto"/>
              <w:right w:val="single" w:sz="4" w:space="0" w:color="auto"/>
            </w:tcBorders>
            <w:vAlign w:val="center"/>
          </w:tcPr>
          <w:p w14:paraId="53498593" w14:textId="68E66EDD" w:rsidR="004A22DD" w:rsidRPr="004B1509" w:rsidRDefault="004A22DD" w:rsidP="004A22DD">
            <w:pPr>
              <w:rPr>
                <w:rFonts w:eastAsia="Calibri"/>
                <w:bCs/>
              </w:rPr>
            </w:pPr>
            <w:r>
              <w:rPr>
                <w:rFonts w:eastAsia="Calibri"/>
                <w:bCs/>
              </w:rPr>
              <w:t>Privažiuojamasis kelias prie gyvenamųjų namų ir garažų nuo J. Biliūno g.</w:t>
            </w:r>
          </w:p>
        </w:tc>
        <w:tc>
          <w:tcPr>
            <w:tcW w:w="1147" w:type="dxa"/>
            <w:tcBorders>
              <w:top w:val="single" w:sz="4" w:space="0" w:color="auto"/>
              <w:left w:val="single" w:sz="4" w:space="0" w:color="auto"/>
              <w:bottom w:val="single" w:sz="4" w:space="0" w:color="auto"/>
              <w:right w:val="single" w:sz="4" w:space="0" w:color="auto"/>
            </w:tcBorders>
            <w:vAlign w:val="center"/>
          </w:tcPr>
          <w:p w14:paraId="46964D84" w14:textId="5E12B823" w:rsidR="004A22DD" w:rsidRPr="004B1509" w:rsidRDefault="004A22DD" w:rsidP="004A22DD">
            <w:pPr>
              <w:jc w:val="right"/>
              <w:rPr>
                <w:rFonts w:eastAsia="Calibri"/>
                <w:bCs/>
              </w:rPr>
            </w:pPr>
            <w:r>
              <w:rPr>
                <w:rFonts w:eastAsia="Calibri"/>
                <w:bCs/>
              </w:rPr>
              <w:t>55</w:t>
            </w:r>
          </w:p>
        </w:tc>
        <w:tc>
          <w:tcPr>
            <w:tcW w:w="1133" w:type="dxa"/>
            <w:tcBorders>
              <w:top w:val="single" w:sz="4" w:space="0" w:color="auto"/>
              <w:left w:val="single" w:sz="4" w:space="0" w:color="auto"/>
              <w:bottom w:val="single" w:sz="4" w:space="0" w:color="auto"/>
              <w:right w:val="single" w:sz="4" w:space="0" w:color="auto"/>
            </w:tcBorders>
            <w:vAlign w:val="center"/>
          </w:tcPr>
          <w:p w14:paraId="0F289720" w14:textId="1947ACCF" w:rsidR="004A22DD" w:rsidRPr="004B1509" w:rsidRDefault="004A22DD" w:rsidP="004A22DD">
            <w:pPr>
              <w:jc w:val="right"/>
              <w:rPr>
                <w:rFonts w:eastAsia="Calibri"/>
                <w:bCs/>
                <w:color w:val="000000"/>
              </w:rPr>
            </w:pPr>
            <w:r>
              <w:rPr>
                <w:rFonts w:eastAsia="Calibri"/>
                <w:bCs/>
                <w:color w:val="000000"/>
              </w:rPr>
              <w:t>55</w:t>
            </w:r>
            <w:r>
              <w:rPr>
                <w:rStyle w:val="Puslapioinaosnuoroda"/>
                <w:rFonts w:eastAsia="Calibri"/>
                <w:bCs/>
                <w:color w:val="000000"/>
              </w:rPr>
              <w:footnoteReference w:id="14"/>
            </w:r>
          </w:p>
        </w:tc>
        <w:tc>
          <w:tcPr>
            <w:tcW w:w="1133" w:type="dxa"/>
            <w:tcBorders>
              <w:top w:val="single" w:sz="4" w:space="0" w:color="auto"/>
              <w:left w:val="single" w:sz="4" w:space="0" w:color="auto"/>
              <w:bottom w:val="single" w:sz="4" w:space="0" w:color="auto"/>
              <w:right w:val="single" w:sz="4" w:space="0" w:color="auto"/>
            </w:tcBorders>
            <w:vAlign w:val="center"/>
          </w:tcPr>
          <w:p w14:paraId="233A55C2" w14:textId="4368E9CF" w:rsidR="004A22DD" w:rsidRPr="004B1509" w:rsidRDefault="004A22DD" w:rsidP="004A22DD">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0FF8B09F" w14:textId="32770818" w:rsidR="004A22DD" w:rsidRPr="004B1509" w:rsidRDefault="004A22DD" w:rsidP="004A22DD">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529C7FA1" w14:textId="58BB5940" w:rsidR="004A22DD" w:rsidRPr="004B1509" w:rsidRDefault="004A22DD" w:rsidP="004A22DD">
            <w:pPr>
              <w:jc w:val="center"/>
              <w:rPr>
                <w:rFonts w:eastAsia="Calibri"/>
                <w:bCs/>
                <w:szCs w:val="22"/>
              </w:rPr>
            </w:pPr>
            <w:proofErr w:type="spellStart"/>
            <w:r>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8D92259" w14:textId="2BAB3C6E" w:rsidR="004A22DD" w:rsidRPr="004B1509" w:rsidRDefault="004A22DD" w:rsidP="004A22DD">
            <w:pPr>
              <w:jc w:val="center"/>
              <w:rPr>
                <w:rFonts w:eastAsia="Calibri"/>
                <w:bCs/>
              </w:rPr>
            </w:pPr>
            <w:r>
              <w:rPr>
                <w:rFonts w:eastAsia="Calibri"/>
                <w:bCs/>
              </w:rPr>
              <w:t>4400-5891-1885</w:t>
            </w:r>
          </w:p>
        </w:tc>
      </w:tr>
      <w:bookmarkEnd w:id="7"/>
      <w:tr w:rsidR="00AA5C48" w:rsidRPr="004B1509" w14:paraId="7BE2F366" w14:textId="77777777" w:rsidTr="00AC0CD7">
        <w:trPr>
          <w:jc w:val="center"/>
        </w:trPr>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0F64AFE2" w14:textId="77777777" w:rsidR="00AA5C48" w:rsidRPr="004B1509" w:rsidRDefault="00AA5C48" w:rsidP="00AA5C48">
            <w:pPr>
              <w:tabs>
                <w:tab w:val="center" w:pos="4819"/>
                <w:tab w:val="right" w:pos="9638"/>
              </w:tabs>
              <w:ind w:left="360"/>
              <w:rPr>
                <w:rFonts w:eastAsia="Calibri"/>
                <w:i/>
                <w:iCs/>
                <w:szCs w:val="22"/>
              </w:rPr>
            </w:pPr>
            <w:r w:rsidRPr="004B1509">
              <w:rPr>
                <w:rFonts w:eastAsia="Calibri"/>
                <w:i/>
                <w:iCs/>
                <w:szCs w:val="22"/>
              </w:rPr>
              <w:t>2.</w:t>
            </w:r>
          </w:p>
        </w:tc>
        <w:tc>
          <w:tcPr>
            <w:tcW w:w="5688"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24BC3C1B" w14:textId="77777777" w:rsidR="00AA5C48" w:rsidRPr="004B1509" w:rsidRDefault="00AA5C48" w:rsidP="00AA5C48">
            <w:pPr>
              <w:rPr>
                <w:rFonts w:eastAsia="Calibri"/>
                <w:i/>
                <w:iCs/>
                <w:szCs w:val="22"/>
              </w:rPr>
            </w:pPr>
            <w:r w:rsidRPr="004B1509">
              <w:rPr>
                <w:rFonts w:eastAsia="Calibri"/>
                <w:i/>
                <w:iCs/>
                <w:szCs w:val="22"/>
              </w:rPr>
              <w:t>ANDRIONIŠKIO SENIŪNIJA:</w:t>
            </w:r>
          </w:p>
        </w:tc>
        <w:tc>
          <w:tcPr>
            <w:tcW w:w="1147" w:type="dxa"/>
            <w:tcBorders>
              <w:top w:val="single" w:sz="18" w:space="0" w:color="auto"/>
              <w:left w:val="single" w:sz="4" w:space="0" w:color="auto"/>
              <w:bottom w:val="single" w:sz="4" w:space="0" w:color="auto"/>
              <w:right w:val="single" w:sz="4" w:space="0" w:color="auto"/>
            </w:tcBorders>
            <w:shd w:val="clear" w:color="auto" w:fill="D9D9D9"/>
            <w:vAlign w:val="center"/>
          </w:tcPr>
          <w:p w14:paraId="645AAAD4" w14:textId="10288324" w:rsidR="00AA5C48" w:rsidRPr="004B1509" w:rsidRDefault="00AA5C48" w:rsidP="00AA5C48">
            <w:pPr>
              <w:jc w:val="right"/>
              <w:rPr>
                <w:rFonts w:eastAsia="Calibri"/>
                <w:i/>
                <w:iCs/>
                <w:szCs w:val="22"/>
                <w:lang w:eastAsia="lt-LT"/>
              </w:rPr>
            </w:pPr>
            <w:r w:rsidRPr="004465AD">
              <w:rPr>
                <w:rFonts w:eastAsia="Calibri"/>
                <w:i/>
                <w:iCs/>
                <w:szCs w:val="22"/>
                <w:lang w:eastAsia="lt-LT"/>
              </w:rPr>
              <w:t>46 338</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05586AC0" w14:textId="7831D094" w:rsidR="00AA5C48" w:rsidRPr="004B1509" w:rsidRDefault="00AA5C48" w:rsidP="00AA5C48">
            <w:pPr>
              <w:jc w:val="right"/>
              <w:rPr>
                <w:rFonts w:eastAsia="Calibri"/>
                <w:bCs/>
                <w:i/>
                <w:iCs/>
                <w:szCs w:val="22"/>
              </w:rPr>
            </w:pPr>
            <w:r w:rsidRPr="004465AD">
              <w:rPr>
                <w:rFonts w:eastAsia="Calibri"/>
                <w:bCs/>
                <w:i/>
                <w:iCs/>
                <w:szCs w:val="22"/>
              </w:rPr>
              <w:t xml:space="preserve">2 856 </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2C03F229" w14:textId="0553A4D8" w:rsidR="00AA5C48" w:rsidRPr="004B1509" w:rsidRDefault="00AA5C48" w:rsidP="00AA5C48">
            <w:pPr>
              <w:jc w:val="right"/>
              <w:rPr>
                <w:rFonts w:eastAsia="Calibri"/>
                <w:bCs/>
                <w:i/>
                <w:iCs/>
                <w:szCs w:val="22"/>
              </w:rPr>
            </w:pPr>
            <w:r w:rsidRPr="004465AD">
              <w:rPr>
                <w:rFonts w:eastAsia="Calibri"/>
                <w:bCs/>
                <w:i/>
                <w:iCs/>
                <w:szCs w:val="22"/>
              </w:rPr>
              <w:t>36 442</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2E6DE164" w14:textId="76D01B55" w:rsidR="00AA5C48" w:rsidRPr="004B1509" w:rsidRDefault="00AA5C48" w:rsidP="00AA5C48">
            <w:pPr>
              <w:jc w:val="right"/>
              <w:rPr>
                <w:rFonts w:eastAsia="Calibri"/>
                <w:i/>
                <w:iCs/>
                <w:szCs w:val="22"/>
              </w:rPr>
            </w:pPr>
            <w:r w:rsidRPr="004465AD">
              <w:rPr>
                <w:rFonts w:eastAsia="Calibri"/>
                <w:i/>
                <w:iCs/>
                <w:szCs w:val="22"/>
              </w:rPr>
              <w:t>7 040</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486C92A4" w14:textId="77777777" w:rsidR="00AA5C48" w:rsidRPr="004B1509" w:rsidRDefault="00AA5C48" w:rsidP="00AA5C48">
            <w:pPr>
              <w:jc w:val="center"/>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8428B34" w14:textId="77777777" w:rsidR="00AA5C48" w:rsidRPr="004B1509" w:rsidRDefault="00AA5C48" w:rsidP="00AA5C48">
            <w:pPr>
              <w:jc w:val="center"/>
              <w:rPr>
                <w:rFonts w:eastAsia="Calibri"/>
                <w:i/>
                <w:iCs/>
                <w:szCs w:val="22"/>
              </w:rPr>
            </w:pPr>
          </w:p>
        </w:tc>
      </w:tr>
      <w:tr w:rsidR="00AA5C48" w:rsidRPr="004B1509" w14:paraId="73CC4D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A08205" w14:textId="77777777" w:rsidR="00AA5C48" w:rsidRPr="004B1509" w:rsidRDefault="00AA5C48" w:rsidP="00AA5C48">
            <w:pPr>
              <w:numPr>
                <w:ilvl w:val="0"/>
                <w:numId w:val="4"/>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44A8DE4C" w14:textId="77777777" w:rsidR="00AA5C48" w:rsidRPr="004B1509" w:rsidRDefault="00AA5C48" w:rsidP="00AA5C48">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1D64D357" w14:textId="55C0AAE9" w:rsidR="00AA5C48" w:rsidRPr="004B1509" w:rsidRDefault="00AA5C48" w:rsidP="00AA5C48">
            <w:pPr>
              <w:jc w:val="right"/>
              <w:rPr>
                <w:rFonts w:eastAsia="Calibri"/>
                <w:i/>
                <w:iCs/>
                <w:szCs w:val="22"/>
                <w:lang w:eastAsia="lt-LT"/>
              </w:rPr>
            </w:pPr>
            <w:r>
              <w:rPr>
                <w:rFonts w:eastAsia="Calibri"/>
                <w:i/>
                <w:iCs/>
                <w:szCs w:val="22"/>
                <w:lang w:eastAsia="lt-LT"/>
              </w:rPr>
              <w:t>5 344</w:t>
            </w:r>
          </w:p>
        </w:tc>
        <w:tc>
          <w:tcPr>
            <w:tcW w:w="1133" w:type="dxa"/>
            <w:tcBorders>
              <w:top w:val="single" w:sz="4" w:space="0" w:color="auto"/>
              <w:left w:val="single" w:sz="4" w:space="0" w:color="auto"/>
              <w:bottom w:val="single" w:sz="4" w:space="0" w:color="auto"/>
              <w:right w:val="single" w:sz="4" w:space="0" w:color="auto"/>
            </w:tcBorders>
            <w:vAlign w:val="center"/>
          </w:tcPr>
          <w:p w14:paraId="400C8041" w14:textId="7E7DC4FE" w:rsidR="00AA5C48" w:rsidRPr="004B1509" w:rsidRDefault="00AA5C48" w:rsidP="00AA5C48">
            <w:pPr>
              <w:jc w:val="right"/>
              <w:rPr>
                <w:rFonts w:eastAsia="Calibri"/>
                <w:i/>
                <w:iCs/>
                <w:szCs w:val="22"/>
              </w:rPr>
            </w:pPr>
            <w:r>
              <w:rPr>
                <w:rFonts w:eastAsia="Calibri"/>
                <w:i/>
                <w:iCs/>
                <w:szCs w:val="22"/>
              </w:rPr>
              <w:t>2 089</w:t>
            </w:r>
          </w:p>
        </w:tc>
        <w:tc>
          <w:tcPr>
            <w:tcW w:w="1133" w:type="dxa"/>
            <w:tcBorders>
              <w:top w:val="single" w:sz="4" w:space="0" w:color="auto"/>
              <w:left w:val="single" w:sz="4" w:space="0" w:color="auto"/>
              <w:bottom w:val="single" w:sz="4" w:space="0" w:color="auto"/>
              <w:right w:val="single" w:sz="4" w:space="0" w:color="auto"/>
            </w:tcBorders>
            <w:vAlign w:val="center"/>
          </w:tcPr>
          <w:p w14:paraId="3AA11AAD" w14:textId="798156FD" w:rsidR="00AA5C48" w:rsidRPr="004B1509" w:rsidRDefault="00AA5C48" w:rsidP="00AA5C48">
            <w:pPr>
              <w:jc w:val="right"/>
              <w:rPr>
                <w:rFonts w:eastAsia="Calibri"/>
                <w:i/>
                <w:iCs/>
                <w:szCs w:val="22"/>
              </w:rPr>
            </w:pPr>
            <w:r>
              <w:rPr>
                <w:rFonts w:eastAsia="Calibri"/>
                <w:i/>
                <w:iCs/>
                <w:szCs w:val="22"/>
              </w:rPr>
              <w:t>3 255</w:t>
            </w:r>
          </w:p>
        </w:tc>
        <w:tc>
          <w:tcPr>
            <w:tcW w:w="1133" w:type="dxa"/>
            <w:tcBorders>
              <w:top w:val="single" w:sz="4" w:space="0" w:color="auto"/>
              <w:left w:val="single" w:sz="4" w:space="0" w:color="auto"/>
              <w:bottom w:val="single" w:sz="4" w:space="0" w:color="auto"/>
              <w:right w:val="single" w:sz="4" w:space="0" w:color="auto"/>
            </w:tcBorders>
            <w:vAlign w:val="center"/>
          </w:tcPr>
          <w:p w14:paraId="51892940" w14:textId="190BCA36" w:rsidR="00AA5C48" w:rsidRPr="004B1509" w:rsidRDefault="00AA5C48" w:rsidP="00AA5C48">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6006441" w14:textId="77777777" w:rsidR="00AA5C48" w:rsidRPr="004B1509" w:rsidRDefault="00AA5C48" w:rsidP="00AA5C48">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812C996" w14:textId="77777777" w:rsidR="00AA5C48" w:rsidRPr="004B1509" w:rsidRDefault="00AA5C48" w:rsidP="00AA5C48">
            <w:pPr>
              <w:jc w:val="center"/>
              <w:rPr>
                <w:rFonts w:eastAsia="Calibri"/>
                <w:i/>
                <w:iCs/>
                <w:szCs w:val="22"/>
              </w:rPr>
            </w:pPr>
          </w:p>
        </w:tc>
      </w:tr>
      <w:tr w:rsidR="00AA5C48" w:rsidRPr="004B1509" w14:paraId="647A0D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BD185E"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CD94B" w14:textId="2E069DED" w:rsidR="00AA5C48" w:rsidRPr="004B1509" w:rsidRDefault="00AA5C48" w:rsidP="00AA5C48">
            <w:pPr>
              <w:rPr>
                <w:rFonts w:eastAsia="Calibri"/>
                <w:szCs w:val="22"/>
              </w:rPr>
            </w:pPr>
            <w:r w:rsidRPr="001A1EA4">
              <w:rPr>
                <w:rFonts w:eastAsia="Calibri"/>
                <w:szCs w:val="22"/>
              </w:rPr>
              <w:t>1AnS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08D18F" w14:textId="4E454DFB" w:rsidR="00AA5C48" w:rsidRPr="004B1509" w:rsidRDefault="00AA5C48" w:rsidP="00AA5C48">
            <w:pPr>
              <w:rPr>
                <w:rFonts w:eastAsia="Calibri"/>
                <w:szCs w:val="22"/>
              </w:rPr>
            </w:pPr>
            <w:r w:rsidRPr="001A1EA4">
              <w:rPr>
                <w:rFonts w:eastAsia="Calibri"/>
                <w:szCs w:val="22"/>
              </w:rPr>
              <w:t xml:space="preserve">Ąžuolų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5C4771" w14:textId="0B358905" w:rsidR="00AA5C48" w:rsidRPr="004B1509" w:rsidRDefault="00AA5C48" w:rsidP="00AA5C48">
            <w:pPr>
              <w:jc w:val="right"/>
              <w:rPr>
                <w:rFonts w:eastAsia="Calibri"/>
                <w:szCs w:val="22"/>
              </w:rPr>
            </w:pPr>
            <w:r w:rsidRPr="001A1EA4">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BADA" w14:textId="77F849E4" w:rsidR="00AA5C48" w:rsidRPr="004B1509" w:rsidRDefault="00AA5C48" w:rsidP="00AA5C48">
            <w:pPr>
              <w:jc w:val="right"/>
              <w:rPr>
                <w:rFonts w:eastAsia="Calibri"/>
                <w:szCs w:val="22"/>
              </w:rPr>
            </w:pPr>
            <w:r w:rsidRPr="001A1EA4">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62053" w14:textId="6F4CB88C" w:rsidR="00AA5C48" w:rsidRPr="004B1509" w:rsidRDefault="00AA5C48" w:rsidP="00AA5C48">
            <w:pPr>
              <w:jc w:val="right"/>
              <w:rPr>
                <w:rFonts w:eastAsia="Calibri"/>
                <w:szCs w:val="22"/>
              </w:rPr>
            </w:pPr>
            <w:r w:rsidRPr="001A1EA4">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F5E8" w14:textId="515BF785"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09261" w14:textId="65CAC9B7"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8C8FEC" w14:textId="0F95799E" w:rsidR="00AA5C48" w:rsidRPr="004B1509" w:rsidRDefault="00AA5C48" w:rsidP="00AA5C48">
            <w:pPr>
              <w:jc w:val="center"/>
              <w:rPr>
                <w:rFonts w:eastAsia="Calibri"/>
                <w:szCs w:val="22"/>
              </w:rPr>
            </w:pPr>
            <w:r w:rsidRPr="001A1EA4">
              <w:rPr>
                <w:rFonts w:eastAsia="Calibri"/>
                <w:szCs w:val="22"/>
              </w:rPr>
              <w:t>4400-5043-8238</w:t>
            </w:r>
          </w:p>
        </w:tc>
      </w:tr>
      <w:tr w:rsidR="00AA5C48" w:rsidRPr="004B1509" w14:paraId="186AC7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704CBC"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CAB47" w14:textId="39A157B5" w:rsidR="00AA5C48" w:rsidRPr="004B1509" w:rsidRDefault="00AA5C48" w:rsidP="00AA5C48">
            <w:pPr>
              <w:rPr>
                <w:rFonts w:eastAsia="Calibri"/>
                <w:szCs w:val="22"/>
              </w:rPr>
            </w:pPr>
            <w:r w:rsidRPr="001A1EA4">
              <w:rPr>
                <w:rFonts w:eastAsia="Calibri"/>
                <w:szCs w:val="22"/>
              </w:rPr>
              <w:t>2AnS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839A9C" w14:textId="299F09E6" w:rsidR="00AA5C48" w:rsidRPr="004B1509" w:rsidRDefault="00AA5C48" w:rsidP="00AA5C48">
            <w:pPr>
              <w:rPr>
                <w:rFonts w:eastAsia="Calibri"/>
                <w:szCs w:val="22"/>
              </w:rPr>
            </w:pPr>
            <w:r w:rsidRPr="001A1EA4">
              <w:rPr>
                <w:rFonts w:eastAsia="Calibri"/>
                <w:szCs w:val="22"/>
              </w:rPr>
              <w:t xml:space="preserve">Bažnyčios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CF2804" w14:textId="4C3D9BBF" w:rsidR="00AA5C48" w:rsidRPr="004B1509" w:rsidRDefault="00AA5C48" w:rsidP="00AA5C48">
            <w:pPr>
              <w:jc w:val="right"/>
              <w:rPr>
                <w:rFonts w:eastAsia="Calibri"/>
                <w:szCs w:val="22"/>
              </w:rPr>
            </w:pPr>
            <w:r w:rsidRPr="001A1EA4">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EF705" w14:textId="2000D2B1" w:rsidR="00AA5C48" w:rsidRPr="004B1509" w:rsidRDefault="00AA5C48" w:rsidP="00AA5C48">
            <w:pPr>
              <w:jc w:val="right"/>
              <w:rPr>
                <w:rFonts w:eastAsia="Calibri"/>
                <w:szCs w:val="22"/>
              </w:rPr>
            </w:pPr>
            <w:r w:rsidRPr="001A1EA4">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4A" w14:textId="349ABA73"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5A5FF" w14:textId="3874874C"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DE082" w14:textId="21AA23DD"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EAAFE4" w14:textId="716F196B" w:rsidR="00AA5C48" w:rsidRPr="004B1509" w:rsidRDefault="00AA5C48" w:rsidP="00AA5C48">
            <w:pPr>
              <w:jc w:val="center"/>
              <w:rPr>
                <w:rFonts w:eastAsia="Calibri"/>
                <w:szCs w:val="22"/>
              </w:rPr>
            </w:pPr>
            <w:r w:rsidRPr="001A1EA4">
              <w:rPr>
                <w:rFonts w:eastAsia="Calibri"/>
                <w:szCs w:val="22"/>
              </w:rPr>
              <w:t>4400-0072-1646</w:t>
            </w:r>
          </w:p>
        </w:tc>
      </w:tr>
      <w:tr w:rsidR="00AA5C48" w:rsidRPr="004B1509" w14:paraId="4B7BD3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7EB9D7"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C4ED0" w14:textId="017C06D3" w:rsidR="00AA5C48" w:rsidRPr="004B1509" w:rsidRDefault="00AA5C48" w:rsidP="00AA5C48">
            <w:pPr>
              <w:rPr>
                <w:rFonts w:eastAsia="Calibri"/>
                <w:szCs w:val="22"/>
              </w:rPr>
            </w:pPr>
            <w:r w:rsidRPr="001A1EA4">
              <w:rPr>
                <w:rFonts w:eastAsia="Calibri"/>
                <w:szCs w:val="22"/>
              </w:rPr>
              <w:t>4AnS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585602" w14:textId="432EE346" w:rsidR="00AA5C48" w:rsidRPr="004B1509" w:rsidRDefault="00AA5C48" w:rsidP="00AA5C48">
            <w:pPr>
              <w:rPr>
                <w:rFonts w:eastAsia="Calibri"/>
                <w:szCs w:val="22"/>
              </w:rPr>
            </w:pPr>
            <w:proofErr w:type="spellStart"/>
            <w:r w:rsidRPr="001A1EA4">
              <w:rPr>
                <w:rFonts w:eastAsia="Calibri"/>
                <w:szCs w:val="22"/>
              </w:rPr>
              <w:t>Griežos</w:t>
            </w:r>
            <w:proofErr w:type="spellEnd"/>
            <w:r w:rsidRPr="001A1EA4">
              <w:rPr>
                <w:rFonts w:eastAsia="Calibri"/>
                <w:szCs w:val="22"/>
              </w:rPr>
              <w:t xml:space="preserve">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E85966" w14:textId="23B0B0F7" w:rsidR="00AA5C48" w:rsidRPr="004B1509" w:rsidRDefault="00AA5C48" w:rsidP="00AA5C48">
            <w:pPr>
              <w:jc w:val="right"/>
              <w:rPr>
                <w:rFonts w:eastAsia="Calibri"/>
                <w:szCs w:val="22"/>
              </w:rPr>
            </w:pPr>
            <w:r w:rsidRPr="001A1EA4">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939E" w14:textId="29763A32" w:rsidR="00AA5C48" w:rsidRPr="004B1509" w:rsidRDefault="00AA5C48" w:rsidP="00AA5C48">
            <w:pPr>
              <w:jc w:val="right"/>
              <w:rPr>
                <w:rFonts w:eastAsia="Calibri"/>
                <w:szCs w:val="22"/>
              </w:rPr>
            </w:pPr>
            <w:r w:rsidRPr="001A1EA4">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DEE04" w14:textId="134338BF"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CC39" w14:textId="22FD37A6"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7661A" w14:textId="032A7100"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49A2F" w14:textId="702AEFB8" w:rsidR="00AA5C48" w:rsidRPr="004B1509" w:rsidRDefault="00AA5C48" w:rsidP="00AA5C48">
            <w:pPr>
              <w:jc w:val="center"/>
              <w:rPr>
                <w:rFonts w:eastAsia="Calibri"/>
                <w:szCs w:val="22"/>
              </w:rPr>
            </w:pPr>
            <w:r w:rsidRPr="001A1EA4">
              <w:rPr>
                <w:rFonts w:eastAsia="Calibri"/>
                <w:szCs w:val="22"/>
              </w:rPr>
              <w:t>4400-4969-4851</w:t>
            </w:r>
          </w:p>
        </w:tc>
      </w:tr>
      <w:tr w:rsidR="00AA5C48" w:rsidRPr="004B1509" w14:paraId="0DF137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6986C1"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39BBE" w14:textId="11AD2438" w:rsidR="00AA5C48" w:rsidRPr="004B1509" w:rsidRDefault="00AA5C48" w:rsidP="00AA5C48">
            <w:pPr>
              <w:rPr>
                <w:rFonts w:eastAsia="Calibri"/>
                <w:szCs w:val="22"/>
              </w:rPr>
            </w:pPr>
            <w:r w:rsidRPr="001A1EA4">
              <w:rPr>
                <w:rFonts w:eastAsia="Calibri"/>
                <w:szCs w:val="22"/>
              </w:rPr>
              <w:t>5AnS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5A84A5" w14:textId="243503EB" w:rsidR="00AA5C48" w:rsidRPr="004B1509" w:rsidRDefault="00AA5C48" w:rsidP="00AA5C48">
            <w:pPr>
              <w:rPr>
                <w:rFonts w:eastAsia="Calibri"/>
                <w:szCs w:val="22"/>
              </w:rPr>
            </w:pPr>
            <w:r w:rsidRPr="001A1EA4">
              <w:rPr>
                <w:rFonts w:eastAsia="Calibri"/>
                <w:szCs w:val="22"/>
              </w:rPr>
              <w:t xml:space="preserve">Klevų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9F5F65" w14:textId="6ABF5E9B" w:rsidR="00AA5C48" w:rsidRPr="004B1509" w:rsidRDefault="00AA5C48" w:rsidP="00AA5C48">
            <w:pPr>
              <w:jc w:val="right"/>
              <w:rPr>
                <w:rFonts w:eastAsia="Calibri"/>
                <w:szCs w:val="22"/>
              </w:rPr>
            </w:pPr>
            <w:r w:rsidRPr="001A1EA4">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B7B08" w14:textId="12D9EFC6" w:rsidR="00AA5C48" w:rsidRPr="004B1509" w:rsidRDefault="00AA5C48" w:rsidP="00AA5C48">
            <w:pPr>
              <w:jc w:val="right"/>
              <w:rPr>
                <w:rFonts w:eastAsia="Calibri"/>
                <w:szCs w:val="22"/>
              </w:rPr>
            </w:pPr>
            <w:r w:rsidRPr="001A1EA4">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BDDD7" w14:textId="47ABEBA2"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8A4537" w14:textId="02C190C3"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E2D16" w14:textId="30C8C214"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64AA98" w14:textId="0CC645C7" w:rsidR="00AA5C48" w:rsidRPr="004B1509" w:rsidRDefault="00AA5C48" w:rsidP="00AA5C48">
            <w:pPr>
              <w:jc w:val="center"/>
              <w:rPr>
                <w:rFonts w:eastAsia="Calibri"/>
                <w:szCs w:val="22"/>
              </w:rPr>
            </w:pPr>
            <w:r w:rsidRPr="001A1EA4">
              <w:rPr>
                <w:rFonts w:eastAsia="Calibri"/>
                <w:szCs w:val="22"/>
              </w:rPr>
              <w:t>4400-1988-6538</w:t>
            </w:r>
          </w:p>
        </w:tc>
      </w:tr>
      <w:tr w:rsidR="00AA5C48" w:rsidRPr="004B1509" w14:paraId="29D038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EED321"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68991" w14:textId="2D53D11A" w:rsidR="00AA5C48" w:rsidRPr="004B1509" w:rsidRDefault="00AA5C48" w:rsidP="00AA5C48">
            <w:pPr>
              <w:rPr>
                <w:rFonts w:eastAsia="Calibri"/>
                <w:szCs w:val="22"/>
              </w:rPr>
            </w:pPr>
            <w:r w:rsidRPr="001A1EA4">
              <w:rPr>
                <w:rFonts w:eastAsia="Calibri"/>
                <w:szCs w:val="22"/>
              </w:rPr>
              <w:t>6AnS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78698D" w14:textId="510E1BF0" w:rsidR="00AA5C48" w:rsidRPr="004B1509" w:rsidRDefault="00AA5C48" w:rsidP="00AA5C48">
            <w:pPr>
              <w:rPr>
                <w:rFonts w:eastAsia="Calibri"/>
                <w:szCs w:val="22"/>
              </w:rPr>
            </w:pPr>
            <w:r w:rsidRPr="001A1EA4">
              <w:rPr>
                <w:rFonts w:eastAsia="Calibri"/>
                <w:szCs w:val="22"/>
              </w:rPr>
              <w:t xml:space="preserve">Lakštingalų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7612F4" w14:textId="6C119263" w:rsidR="00AA5C48" w:rsidRPr="004B1509" w:rsidRDefault="00AA5C48" w:rsidP="00AA5C48">
            <w:pPr>
              <w:jc w:val="right"/>
              <w:rPr>
                <w:rFonts w:eastAsia="Calibri"/>
                <w:szCs w:val="22"/>
              </w:rPr>
            </w:pPr>
            <w:r w:rsidRPr="001A1EA4">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1CE1F" w14:textId="5513F42E"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D2691" w14:textId="7419C3D7" w:rsidR="00AA5C48" w:rsidRPr="004B1509" w:rsidRDefault="00AA5C48" w:rsidP="00AA5C48">
            <w:pPr>
              <w:jc w:val="right"/>
              <w:rPr>
                <w:rFonts w:eastAsia="Calibri"/>
                <w:szCs w:val="22"/>
              </w:rPr>
            </w:pPr>
            <w:r w:rsidRPr="001A1EA4">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D886E" w14:textId="57F93E9F"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7B243" w14:textId="42D872E2"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3E870F" w14:textId="3E32E5F5" w:rsidR="00AA5C48" w:rsidRPr="004B1509" w:rsidRDefault="00AA5C48" w:rsidP="00AA5C48">
            <w:pPr>
              <w:jc w:val="center"/>
              <w:rPr>
                <w:rFonts w:eastAsia="Calibri"/>
                <w:szCs w:val="22"/>
              </w:rPr>
            </w:pPr>
            <w:r w:rsidRPr="001A1EA4">
              <w:rPr>
                <w:rFonts w:eastAsia="Calibri"/>
                <w:szCs w:val="22"/>
              </w:rPr>
              <w:t>4400-5396-6880</w:t>
            </w:r>
          </w:p>
        </w:tc>
      </w:tr>
      <w:tr w:rsidR="00AA5C48" w:rsidRPr="004B1509" w14:paraId="51CEC9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1AD974"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150F1C" w14:textId="1DAED4F6" w:rsidR="00AA5C48" w:rsidRPr="004B1509" w:rsidRDefault="00AA5C48" w:rsidP="00AA5C48">
            <w:pPr>
              <w:rPr>
                <w:rFonts w:eastAsia="Calibri"/>
                <w:szCs w:val="22"/>
              </w:rPr>
            </w:pPr>
            <w:r w:rsidRPr="001A1EA4">
              <w:rPr>
                <w:rFonts w:eastAsia="Calibri"/>
                <w:szCs w:val="22"/>
              </w:rPr>
              <w:t>7AnS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F16217" w14:textId="63C45ABC" w:rsidR="00AA5C48" w:rsidRPr="004B1509" w:rsidRDefault="00AA5C48" w:rsidP="00AA5C48">
            <w:pPr>
              <w:rPr>
                <w:rFonts w:eastAsia="Calibri"/>
                <w:szCs w:val="22"/>
              </w:rPr>
            </w:pPr>
            <w:r w:rsidRPr="001A1EA4">
              <w:rPr>
                <w:rFonts w:eastAsia="Calibri"/>
                <w:szCs w:val="22"/>
              </w:rPr>
              <w:t xml:space="preserve">Prano </w:t>
            </w:r>
            <w:proofErr w:type="spellStart"/>
            <w:r w:rsidRPr="001A1EA4">
              <w:rPr>
                <w:rFonts w:eastAsia="Calibri"/>
                <w:szCs w:val="22"/>
              </w:rPr>
              <w:t>Markūno</w:t>
            </w:r>
            <w:proofErr w:type="spellEnd"/>
            <w:r w:rsidRPr="001A1EA4">
              <w:rPr>
                <w:rFonts w:eastAsia="Calibri"/>
                <w:szCs w:val="22"/>
              </w:rPr>
              <w:t xml:space="preserve">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4CD9AF" w14:textId="0428E97B" w:rsidR="00AA5C48" w:rsidRPr="004B1509" w:rsidRDefault="00AA5C48" w:rsidP="00AA5C48">
            <w:pPr>
              <w:jc w:val="right"/>
              <w:rPr>
                <w:rFonts w:eastAsia="Calibri"/>
                <w:szCs w:val="22"/>
              </w:rPr>
            </w:pPr>
            <w:r w:rsidRPr="001A1EA4">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D36F" w14:textId="6563EC9D" w:rsidR="00AA5C48" w:rsidRPr="004B1509" w:rsidRDefault="00AA5C48" w:rsidP="00AA5C48">
            <w:pPr>
              <w:jc w:val="right"/>
              <w:rPr>
                <w:rFonts w:eastAsia="Calibri"/>
                <w:szCs w:val="22"/>
              </w:rPr>
            </w:pPr>
            <w:r w:rsidRPr="001A1EA4">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2064" w14:textId="55B3E840" w:rsidR="00AA5C48" w:rsidRPr="004B1509" w:rsidRDefault="00AA5C48" w:rsidP="00AA5C48">
            <w:pPr>
              <w:jc w:val="right"/>
              <w:rPr>
                <w:rFonts w:eastAsia="Calibri"/>
                <w:szCs w:val="22"/>
              </w:rPr>
            </w:pPr>
            <w:r w:rsidRPr="001A1EA4">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78B7" w14:textId="7A27C8CD"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DCE6" w14:textId="77C69862"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E023EC" w14:textId="216DBAC1" w:rsidR="00AA5C48" w:rsidRPr="004B1509" w:rsidRDefault="00AA5C48" w:rsidP="00AA5C48">
            <w:pPr>
              <w:jc w:val="center"/>
              <w:rPr>
                <w:rFonts w:eastAsia="Calibri"/>
                <w:szCs w:val="22"/>
              </w:rPr>
            </w:pPr>
            <w:r w:rsidRPr="001A1EA4">
              <w:rPr>
                <w:rFonts w:eastAsia="Calibri"/>
                <w:szCs w:val="22"/>
              </w:rPr>
              <w:t>4400-5396-6891</w:t>
            </w:r>
          </w:p>
        </w:tc>
      </w:tr>
      <w:tr w:rsidR="00AA5C48" w:rsidRPr="004B1509" w14:paraId="66D74C1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0EAF5A"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9D1A2" w14:textId="31C7B7D3" w:rsidR="00AA5C48" w:rsidRPr="004B1509" w:rsidRDefault="00AA5C48" w:rsidP="00AA5C48">
            <w:pPr>
              <w:rPr>
                <w:rFonts w:eastAsia="Calibri"/>
                <w:szCs w:val="22"/>
              </w:rPr>
            </w:pPr>
            <w:r w:rsidRPr="001A1EA4">
              <w:rPr>
                <w:rFonts w:eastAsia="Calibri"/>
                <w:szCs w:val="22"/>
              </w:rPr>
              <w:t>8AnS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9C07B2" w14:textId="250F59CD" w:rsidR="00AA5C48" w:rsidRPr="004B1509" w:rsidRDefault="00AA5C48" w:rsidP="00AA5C48">
            <w:pPr>
              <w:rPr>
                <w:rFonts w:eastAsia="Calibri"/>
                <w:szCs w:val="22"/>
              </w:rPr>
            </w:pPr>
            <w:proofErr w:type="spellStart"/>
            <w:r w:rsidRPr="001A1EA4">
              <w:rPr>
                <w:rFonts w:eastAsia="Calibri"/>
                <w:szCs w:val="22"/>
              </w:rPr>
              <w:t>Svilelių</w:t>
            </w:r>
            <w:proofErr w:type="spellEnd"/>
            <w:r w:rsidRPr="001A1EA4">
              <w:rPr>
                <w:rFonts w:eastAsia="Calibri"/>
                <w:szCs w:val="22"/>
              </w:rPr>
              <w:t xml:space="preserve">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E01B52" w14:textId="4332FE13" w:rsidR="00AA5C48" w:rsidRPr="004B1509" w:rsidRDefault="00AA5C48" w:rsidP="00AA5C48">
            <w:pPr>
              <w:jc w:val="right"/>
              <w:rPr>
                <w:rFonts w:eastAsia="Calibri"/>
                <w:szCs w:val="22"/>
              </w:rPr>
            </w:pPr>
            <w:r w:rsidRPr="001A1EA4">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4E297" w14:textId="2FD83730" w:rsidR="00AA5C48" w:rsidRPr="004B1509" w:rsidRDefault="00AA5C48" w:rsidP="00AA5C48">
            <w:pPr>
              <w:jc w:val="right"/>
              <w:rPr>
                <w:rFonts w:eastAsia="Calibri"/>
                <w:szCs w:val="22"/>
              </w:rPr>
            </w:pPr>
            <w:r w:rsidRPr="001A1EA4">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5B7D5" w14:textId="2215695C" w:rsidR="00AA5C48" w:rsidRPr="004B1509" w:rsidRDefault="00AA5C48" w:rsidP="00AA5C48">
            <w:pPr>
              <w:jc w:val="right"/>
              <w:rPr>
                <w:rFonts w:eastAsia="Calibri"/>
                <w:szCs w:val="22"/>
              </w:rPr>
            </w:pPr>
            <w:r w:rsidRPr="001A1EA4">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A65B0" w14:textId="4D340793"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BB56D" w14:textId="67375525"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C020B" w14:textId="0001AFC4" w:rsidR="00AA5C48" w:rsidRPr="004B1509" w:rsidRDefault="00AA5C48" w:rsidP="00AA5C48">
            <w:pPr>
              <w:jc w:val="center"/>
              <w:rPr>
                <w:rFonts w:eastAsia="Calibri"/>
                <w:szCs w:val="22"/>
              </w:rPr>
            </w:pPr>
            <w:r w:rsidRPr="001A1EA4">
              <w:rPr>
                <w:rFonts w:eastAsia="Calibri"/>
                <w:szCs w:val="22"/>
              </w:rPr>
              <w:t>4400-5396-6904</w:t>
            </w:r>
          </w:p>
        </w:tc>
      </w:tr>
      <w:tr w:rsidR="00AA5C48" w:rsidRPr="004B1509" w14:paraId="3E29F1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8FF8DB"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AE138" w14:textId="0739860E" w:rsidR="00AA5C48" w:rsidRPr="004B1509" w:rsidRDefault="00AA5C48" w:rsidP="00AA5C48">
            <w:pPr>
              <w:rPr>
                <w:rFonts w:eastAsia="Calibri"/>
                <w:szCs w:val="22"/>
              </w:rPr>
            </w:pPr>
            <w:r w:rsidRPr="001A1EA4">
              <w:rPr>
                <w:rFonts w:eastAsia="Calibri"/>
                <w:szCs w:val="22"/>
              </w:rPr>
              <w:t>9AnS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AEFE54" w14:textId="3E9B06BA" w:rsidR="00AA5C48" w:rsidRPr="004B1509" w:rsidRDefault="00AA5C48" w:rsidP="00AA5C48">
            <w:pPr>
              <w:rPr>
                <w:rFonts w:eastAsia="Calibri"/>
                <w:szCs w:val="22"/>
              </w:rPr>
            </w:pPr>
            <w:r w:rsidRPr="001A1EA4">
              <w:rPr>
                <w:rFonts w:eastAsia="Calibri"/>
                <w:szCs w:val="22"/>
              </w:rPr>
              <w:t xml:space="preserve">Šaltinio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5FC651" w14:textId="1ADC694D" w:rsidR="00AA5C48" w:rsidRPr="004B1509" w:rsidRDefault="00AA5C48" w:rsidP="00AA5C48">
            <w:pPr>
              <w:jc w:val="right"/>
              <w:rPr>
                <w:rFonts w:eastAsia="Calibri"/>
                <w:szCs w:val="22"/>
              </w:rPr>
            </w:pPr>
            <w:r w:rsidRPr="001A1EA4">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D72F" w14:textId="341D60FC"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0408" w14:textId="3889A9FC" w:rsidR="00AA5C48" w:rsidRPr="004B1509" w:rsidRDefault="00AA5C48" w:rsidP="00AA5C48">
            <w:pPr>
              <w:jc w:val="right"/>
              <w:rPr>
                <w:rFonts w:eastAsia="Calibri"/>
                <w:szCs w:val="22"/>
              </w:rPr>
            </w:pPr>
            <w:r w:rsidRPr="001A1EA4">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29E90" w14:textId="1CE69ECB"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FDAA" w14:textId="39A983FF"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D52644" w14:textId="37A19E99" w:rsidR="00AA5C48" w:rsidRPr="004B1509" w:rsidRDefault="00AA5C48" w:rsidP="00AA5C48">
            <w:pPr>
              <w:jc w:val="center"/>
              <w:rPr>
                <w:rFonts w:eastAsia="Calibri"/>
                <w:szCs w:val="22"/>
              </w:rPr>
            </w:pPr>
            <w:r w:rsidRPr="001A1EA4">
              <w:rPr>
                <w:rFonts w:eastAsia="Calibri"/>
                <w:szCs w:val="22"/>
              </w:rPr>
              <w:t>4400-5396-1072</w:t>
            </w:r>
          </w:p>
        </w:tc>
      </w:tr>
      <w:tr w:rsidR="00AA5C48" w:rsidRPr="004B1509" w14:paraId="0B20B22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2DD295"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629" w14:textId="29ACC8D6" w:rsidR="00AA5C48" w:rsidRPr="004B1509" w:rsidRDefault="00AA5C48" w:rsidP="00AA5C48">
            <w:pPr>
              <w:rPr>
                <w:rFonts w:eastAsia="Calibri"/>
                <w:szCs w:val="22"/>
              </w:rPr>
            </w:pPr>
            <w:r w:rsidRPr="001A1EA4">
              <w:rPr>
                <w:rFonts w:eastAsia="Calibri"/>
                <w:szCs w:val="22"/>
              </w:rPr>
              <w:t>10AnS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31A2A6" w14:textId="248DD97A" w:rsidR="00AA5C48" w:rsidRPr="004B1509" w:rsidRDefault="00AA5C48" w:rsidP="00AA5C48">
            <w:pPr>
              <w:rPr>
                <w:rFonts w:eastAsia="Calibri"/>
                <w:szCs w:val="22"/>
              </w:rPr>
            </w:pPr>
            <w:r w:rsidRPr="001A1EA4">
              <w:rPr>
                <w:rFonts w:eastAsia="Calibri"/>
                <w:szCs w:val="22"/>
              </w:rPr>
              <w:t xml:space="preserve">Šv. Huberto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39889B" w14:textId="6539D1A3" w:rsidR="00AA5C48" w:rsidRPr="004B1509" w:rsidRDefault="00AA5C48" w:rsidP="00AA5C48">
            <w:pPr>
              <w:jc w:val="right"/>
              <w:rPr>
                <w:rFonts w:eastAsia="Calibri"/>
                <w:szCs w:val="22"/>
              </w:rPr>
            </w:pPr>
            <w:r w:rsidRPr="001A1EA4">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A7507" w14:textId="1C7924DC"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87BC2" w14:textId="69DA714F" w:rsidR="00AA5C48" w:rsidRPr="004B1509" w:rsidRDefault="00AA5C48" w:rsidP="00AA5C48">
            <w:pPr>
              <w:jc w:val="right"/>
              <w:rPr>
                <w:rFonts w:eastAsia="Calibri"/>
                <w:szCs w:val="22"/>
              </w:rPr>
            </w:pPr>
            <w:r w:rsidRPr="001A1EA4">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0C92C" w14:textId="52117BCC"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27507" w14:textId="0BE2859A"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0516D" w14:textId="1569599D" w:rsidR="00AA5C48" w:rsidRPr="004B1509" w:rsidRDefault="00AA5C48" w:rsidP="00AA5C48">
            <w:pPr>
              <w:jc w:val="center"/>
              <w:rPr>
                <w:rFonts w:eastAsia="Calibri"/>
                <w:szCs w:val="22"/>
              </w:rPr>
            </w:pPr>
            <w:r w:rsidRPr="001A1EA4">
              <w:rPr>
                <w:rFonts w:eastAsia="Calibri"/>
                <w:szCs w:val="22"/>
              </w:rPr>
              <w:t>4400-5396-6926</w:t>
            </w:r>
          </w:p>
        </w:tc>
      </w:tr>
      <w:tr w:rsidR="00AA5C48" w:rsidRPr="004B1509" w14:paraId="2DF993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5FE0EF"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44E4F9" w14:textId="5545E6C7" w:rsidR="00AA5C48" w:rsidRPr="004B1509" w:rsidRDefault="00AA5C48" w:rsidP="00AA5C48">
            <w:pPr>
              <w:rPr>
                <w:rFonts w:eastAsia="Calibri"/>
                <w:szCs w:val="22"/>
              </w:rPr>
            </w:pPr>
            <w:r w:rsidRPr="001A1EA4">
              <w:rPr>
                <w:rFonts w:eastAsia="Calibri"/>
                <w:szCs w:val="22"/>
              </w:rPr>
              <w:t>14AnS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110E7B" w14:textId="7A312058" w:rsidR="00AA5C48" w:rsidRPr="004B1509" w:rsidRDefault="00AA5C48" w:rsidP="00AA5C48">
            <w:pPr>
              <w:rPr>
                <w:rFonts w:eastAsia="Calibri"/>
                <w:szCs w:val="22"/>
              </w:rPr>
            </w:pPr>
            <w:r w:rsidRPr="001A1EA4">
              <w:rPr>
                <w:rFonts w:eastAsia="Calibri"/>
                <w:szCs w:val="22"/>
              </w:rPr>
              <w:t xml:space="preserve">Žaliojo Slėnio g.,  </w:t>
            </w:r>
            <w:proofErr w:type="spellStart"/>
            <w:r w:rsidRPr="001A1EA4">
              <w:rPr>
                <w:rFonts w:eastAsia="Calibri"/>
                <w:szCs w:val="22"/>
              </w:rPr>
              <w:t>Andrioniškio</w:t>
            </w:r>
            <w:proofErr w:type="spellEnd"/>
            <w:r w:rsidRPr="001A1EA4">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656DCF" w14:textId="6BE8F9BB" w:rsidR="00AA5C48" w:rsidRPr="004B1509" w:rsidRDefault="00AA5C48" w:rsidP="00AA5C48">
            <w:pPr>
              <w:jc w:val="right"/>
              <w:rPr>
                <w:rFonts w:eastAsia="Calibri"/>
                <w:szCs w:val="22"/>
              </w:rPr>
            </w:pPr>
            <w:r w:rsidRPr="001A1EA4">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71F7" w14:textId="0BD81681"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13C8" w14:textId="75DCA8E3" w:rsidR="00AA5C48" w:rsidRPr="004B1509" w:rsidRDefault="00AA5C48" w:rsidP="00AA5C48">
            <w:pPr>
              <w:jc w:val="right"/>
              <w:rPr>
                <w:rFonts w:eastAsia="Calibri"/>
                <w:szCs w:val="22"/>
              </w:rPr>
            </w:pPr>
            <w:r w:rsidRPr="001A1EA4">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2ADA7" w14:textId="3E3223DB"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CE33E" w14:textId="35053A5D"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7699DD" w14:textId="2C4FAC97" w:rsidR="00AA5C48" w:rsidRPr="004B1509" w:rsidRDefault="00AA5C48" w:rsidP="00AA5C48">
            <w:pPr>
              <w:jc w:val="center"/>
              <w:rPr>
                <w:rFonts w:eastAsia="Calibri"/>
                <w:szCs w:val="22"/>
              </w:rPr>
            </w:pPr>
            <w:r w:rsidRPr="001A1EA4">
              <w:rPr>
                <w:rFonts w:eastAsia="Calibri"/>
                <w:szCs w:val="22"/>
              </w:rPr>
              <w:t>4400-5396-6915</w:t>
            </w:r>
          </w:p>
        </w:tc>
      </w:tr>
      <w:tr w:rsidR="00AA5C48" w:rsidRPr="009E27A0" w14:paraId="5CD1C4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8AEC14" w14:textId="77777777" w:rsidR="00AA5C48" w:rsidRPr="009E27A0"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FA85D" w14:textId="27EDE7A9" w:rsidR="00AA5C48" w:rsidRPr="009E27A0" w:rsidRDefault="00AA5C48" w:rsidP="00AA5C48">
            <w:pPr>
              <w:rPr>
                <w:rFonts w:eastAsia="Calibri"/>
                <w:szCs w:val="22"/>
              </w:rPr>
            </w:pPr>
            <w:r w:rsidRPr="001A1EA4">
              <w:rPr>
                <w:rFonts w:eastAsia="Calibri"/>
                <w:szCs w:val="22"/>
              </w:rPr>
              <w:t>3AnS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3ABD3F" w14:textId="78D22926" w:rsidR="00AA5C48" w:rsidRPr="009E27A0" w:rsidRDefault="00AA5C48" w:rsidP="00AA5C48">
            <w:pPr>
              <w:rPr>
                <w:rFonts w:eastAsia="Calibri"/>
                <w:szCs w:val="22"/>
              </w:rPr>
            </w:pPr>
            <w:r w:rsidRPr="001A1EA4">
              <w:rPr>
                <w:rFonts w:eastAsia="Calibri"/>
                <w:szCs w:val="22"/>
              </w:rPr>
              <w:t xml:space="preserve">Didžiulių g., </w:t>
            </w:r>
            <w:proofErr w:type="spellStart"/>
            <w:r w:rsidRPr="001A1EA4">
              <w:rPr>
                <w:rFonts w:eastAsia="Calibri"/>
                <w:szCs w:val="22"/>
              </w:rPr>
              <w:t>Padvarninkų</w:t>
            </w:r>
            <w:proofErr w:type="spellEnd"/>
            <w:r w:rsidRPr="001A1EA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7ADBF9" w14:textId="50046215" w:rsidR="00AA5C48" w:rsidRPr="009E27A0" w:rsidRDefault="00AA5C48" w:rsidP="00AA5C48">
            <w:pPr>
              <w:jc w:val="right"/>
              <w:rPr>
                <w:rFonts w:eastAsia="Calibri"/>
                <w:szCs w:val="22"/>
              </w:rPr>
            </w:pPr>
            <w:r w:rsidRPr="001A1EA4">
              <w:rPr>
                <w:rFonts w:eastAsia="Calibri"/>
                <w:szCs w:val="22"/>
              </w:rPr>
              <w:t xml:space="preserve"> 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5C13E" w14:textId="7D00C8DC" w:rsidR="00AA5C48" w:rsidRPr="009E27A0" w:rsidRDefault="00AA5C48" w:rsidP="00AA5C48">
            <w:pPr>
              <w:jc w:val="right"/>
              <w:rPr>
                <w:rFonts w:eastAsia="Calibri"/>
                <w:szCs w:val="22"/>
              </w:rPr>
            </w:pPr>
            <w:r w:rsidRPr="001A1EA4">
              <w:rPr>
                <w:rFonts w:eastAsia="Calibri"/>
                <w:szCs w:val="22"/>
              </w:rPr>
              <w:t xml:space="preserve"> 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1C93" w14:textId="3BC900C1" w:rsidR="00AA5C48" w:rsidRPr="009E27A0" w:rsidRDefault="00AA5C48" w:rsidP="00AA5C48">
            <w:pPr>
              <w:jc w:val="right"/>
              <w:rPr>
                <w:rFonts w:eastAsia="Calibri"/>
                <w:szCs w:val="22"/>
              </w:rPr>
            </w:pPr>
            <w:r w:rsidRPr="001A1EA4">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BFDF4" w14:textId="0092A8A8" w:rsidR="00AA5C48" w:rsidRPr="009E27A0"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A6F94" w14:textId="26AA07EA" w:rsidR="00AA5C48" w:rsidRPr="009E27A0" w:rsidRDefault="00AA5C48" w:rsidP="00AA5C48">
            <w:pPr>
              <w:jc w:val="center"/>
              <w:rPr>
                <w:rFonts w:eastAsia="Calibri"/>
                <w:szCs w:val="22"/>
              </w:rPr>
            </w:pPr>
            <w:r w:rsidRPr="001A1EA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F75702" w14:textId="2EB0847B" w:rsidR="00AA5C48" w:rsidRPr="009E27A0" w:rsidRDefault="00AA5C48" w:rsidP="00AA5C48">
            <w:pPr>
              <w:jc w:val="center"/>
              <w:rPr>
                <w:rFonts w:eastAsia="Calibri"/>
                <w:szCs w:val="22"/>
              </w:rPr>
            </w:pPr>
            <w:r w:rsidRPr="001A1EA4">
              <w:rPr>
                <w:rFonts w:eastAsia="Calibri"/>
                <w:szCs w:val="22"/>
              </w:rPr>
              <w:t>4400-5396-6937</w:t>
            </w:r>
          </w:p>
        </w:tc>
      </w:tr>
      <w:tr w:rsidR="00AA5C48" w:rsidRPr="004B1509" w14:paraId="7A8B3D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6044D1"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D0EE5" w14:textId="1105C92C" w:rsidR="00AA5C48" w:rsidRPr="004B1509" w:rsidRDefault="00AA5C48" w:rsidP="00AA5C48">
            <w:pPr>
              <w:rPr>
                <w:rFonts w:eastAsia="Calibri"/>
                <w:szCs w:val="22"/>
              </w:rPr>
            </w:pPr>
            <w:r w:rsidRPr="001A1EA4">
              <w:rPr>
                <w:rFonts w:eastAsia="Calibri"/>
                <w:szCs w:val="22"/>
              </w:rPr>
              <w:t>11AnS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714287" w14:textId="6A46589D" w:rsidR="00AA5C48" w:rsidRPr="004B1509" w:rsidRDefault="00AA5C48" w:rsidP="00AA5C48">
            <w:pPr>
              <w:rPr>
                <w:rFonts w:eastAsia="Calibri"/>
                <w:szCs w:val="22"/>
              </w:rPr>
            </w:pPr>
            <w:proofErr w:type="spellStart"/>
            <w:r w:rsidRPr="001A1EA4">
              <w:rPr>
                <w:rFonts w:eastAsia="Calibri"/>
                <w:szCs w:val="22"/>
              </w:rPr>
              <w:t>Ulyčios</w:t>
            </w:r>
            <w:proofErr w:type="spellEnd"/>
            <w:r w:rsidRPr="001A1EA4">
              <w:rPr>
                <w:rFonts w:eastAsia="Calibri"/>
                <w:szCs w:val="22"/>
              </w:rPr>
              <w:t xml:space="preserve"> g., </w:t>
            </w:r>
            <w:proofErr w:type="spellStart"/>
            <w:r w:rsidRPr="001A1EA4">
              <w:rPr>
                <w:rFonts w:eastAsia="Calibri"/>
                <w:szCs w:val="22"/>
              </w:rPr>
              <w:t>Padvarninkų</w:t>
            </w:r>
            <w:proofErr w:type="spellEnd"/>
            <w:r w:rsidRPr="001A1EA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121EFE" w14:textId="6681F36A" w:rsidR="00AA5C48" w:rsidRPr="004B1509" w:rsidRDefault="00AA5C48" w:rsidP="00AA5C48">
            <w:pPr>
              <w:jc w:val="right"/>
              <w:rPr>
                <w:rFonts w:eastAsia="Calibri"/>
                <w:szCs w:val="22"/>
              </w:rPr>
            </w:pPr>
            <w:r w:rsidRPr="001A1EA4">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BC9F9" w14:textId="759E73EF" w:rsidR="00AA5C48" w:rsidRPr="004B1509" w:rsidRDefault="00AA5C48" w:rsidP="00AA5C48">
            <w:pPr>
              <w:jc w:val="right"/>
              <w:rPr>
                <w:rFonts w:eastAsia="Calibri"/>
                <w:szCs w:val="22"/>
              </w:rPr>
            </w:pPr>
            <w:r w:rsidRPr="001A1EA4">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04D0" w14:textId="5D5E2802"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5719B" w14:textId="0F784607"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89" w14:textId="27529735"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7FE544" w14:textId="07D41A50" w:rsidR="00AA5C48" w:rsidRPr="004B1509" w:rsidRDefault="00AA5C48" w:rsidP="00AA5C48">
            <w:pPr>
              <w:jc w:val="center"/>
              <w:rPr>
                <w:rFonts w:eastAsia="Calibri"/>
                <w:szCs w:val="22"/>
              </w:rPr>
            </w:pPr>
            <w:r w:rsidRPr="001A1EA4">
              <w:rPr>
                <w:rFonts w:eastAsia="Calibri"/>
                <w:szCs w:val="22"/>
              </w:rPr>
              <w:t>4400-5396-0997</w:t>
            </w:r>
          </w:p>
        </w:tc>
      </w:tr>
      <w:tr w:rsidR="00AA5C48" w:rsidRPr="004B1509" w14:paraId="5E55D7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BD1210"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AD989" w14:textId="3D5617F0" w:rsidR="00AA5C48" w:rsidRPr="004B1509" w:rsidRDefault="00AA5C48" w:rsidP="00AA5C48">
            <w:pPr>
              <w:rPr>
                <w:rFonts w:eastAsia="Calibri"/>
                <w:szCs w:val="22"/>
              </w:rPr>
            </w:pPr>
            <w:r w:rsidRPr="001A1EA4">
              <w:rPr>
                <w:rFonts w:eastAsia="Calibri"/>
                <w:szCs w:val="22"/>
              </w:rPr>
              <w:t>13AnS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841EC" w14:textId="1B7F98ED" w:rsidR="00AA5C48" w:rsidRPr="004B1509" w:rsidRDefault="00AA5C48" w:rsidP="00AA5C48">
            <w:pPr>
              <w:rPr>
                <w:rFonts w:eastAsia="Calibri"/>
                <w:szCs w:val="22"/>
              </w:rPr>
            </w:pPr>
            <w:r w:rsidRPr="001A1EA4">
              <w:rPr>
                <w:rFonts w:eastAsia="Calibri"/>
                <w:szCs w:val="22"/>
              </w:rPr>
              <w:t xml:space="preserve">Versmės g., </w:t>
            </w:r>
            <w:proofErr w:type="spellStart"/>
            <w:r w:rsidRPr="001A1EA4">
              <w:rPr>
                <w:rFonts w:eastAsia="Calibri"/>
                <w:szCs w:val="22"/>
              </w:rPr>
              <w:t>Padvarninkų</w:t>
            </w:r>
            <w:proofErr w:type="spellEnd"/>
            <w:r w:rsidRPr="001A1EA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75DCD0" w14:textId="55B8B1C3" w:rsidR="00AA5C48" w:rsidRPr="004B1509" w:rsidRDefault="00AA5C48" w:rsidP="00AA5C48">
            <w:pPr>
              <w:jc w:val="right"/>
              <w:rPr>
                <w:rFonts w:eastAsia="Calibri"/>
                <w:szCs w:val="22"/>
              </w:rPr>
            </w:pPr>
            <w:r w:rsidRPr="001A1EA4">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50EDA" w14:textId="73E7788C"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77B45" w14:textId="6C1BB449" w:rsidR="00AA5C48" w:rsidRPr="004B1509" w:rsidRDefault="00AA5C48" w:rsidP="00AA5C48">
            <w:pPr>
              <w:jc w:val="right"/>
              <w:rPr>
                <w:rFonts w:eastAsia="Calibri"/>
                <w:szCs w:val="22"/>
              </w:rPr>
            </w:pPr>
            <w:r w:rsidRPr="001A1EA4">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0B0C8" w14:textId="1D9E62E4"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8A4D" w14:textId="40407D8E"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874CE" w14:textId="5B5F71BB" w:rsidR="00AA5C48" w:rsidRPr="004B1509" w:rsidRDefault="00AA5C48" w:rsidP="00AA5C48">
            <w:pPr>
              <w:jc w:val="center"/>
              <w:rPr>
                <w:rFonts w:eastAsia="Calibri"/>
                <w:szCs w:val="22"/>
              </w:rPr>
            </w:pPr>
            <w:r w:rsidRPr="001A1EA4">
              <w:rPr>
                <w:rFonts w:eastAsia="Calibri"/>
                <w:szCs w:val="22"/>
              </w:rPr>
              <w:t>4400-5396-1007</w:t>
            </w:r>
          </w:p>
        </w:tc>
      </w:tr>
      <w:tr w:rsidR="00AA5C48" w:rsidRPr="004B1509" w14:paraId="19EE7D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281439" w14:textId="77777777" w:rsidR="00AA5C48" w:rsidRPr="004B1509" w:rsidRDefault="00AA5C48" w:rsidP="00AA5C48">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C83E9" w14:textId="0FFE1CA3" w:rsidR="00AA5C48" w:rsidRPr="004B1509" w:rsidRDefault="00AA5C48" w:rsidP="00AA5C48">
            <w:pPr>
              <w:rPr>
                <w:rFonts w:eastAsia="Calibri"/>
                <w:szCs w:val="22"/>
              </w:rPr>
            </w:pPr>
            <w:r w:rsidRPr="001A1EA4">
              <w:rPr>
                <w:rFonts w:eastAsia="Calibri"/>
                <w:szCs w:val="22"/>
              </w:rPr>
              <w:t>12AnS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7D33C5" w14:textId="072C78A2" w:rsidR="00AA5C48" w:rsidRPr="004B1509" w:rsidRDefault="00AA5C48" w:rsidP="00AA5C48">
            <w:pPr>
              <w:rPr>
                <w:rFonts w:eastAsia="Calibri"/>
                <w:szCs w:val="22"/>
              </w:rPr>
            </w:pPr>
            <w:r w:rsidRPr="001A1EA4">
              <w:rPr>
                <w:rFonts w:eastAsia="Calibri"/>
                <w:szCs w:val="22"/>
              </w:rPr>
              <w:t xml:space="preserve">Vanagų g., </w:t>
            </w:r>
            <w:proofErr w:type="spellStart"/>
            <w:r w:rsidRPr="001A1EA4">
              <w:rPr>
                <w:rFonts w:eastAsia="Calibri"/>
                <w:szCs w:val="22"/>
              </w:rPr>
              <w:t>Plikiškių</w:t>
            </w:r>
            <w:proofErr w:type="spellEnd"/>
            <w:r w:rsidRPr="001A1EA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37FA43" w14:textId="7251BBC1" w:rsidR="00AA5C48" w:rsidRPr="004B1509" w:rsidRDefault="00AA5C48" w:rsidP="00AA5C48">
            <w:pPr>
              <w:jc w:val="right"/>
              <w:rPr>
                <w:rFonts w:eastAsia="Calibri"/>
                <w:szCs w:val="22"/>
              </w:rPr>
            </w:pPr>
            <w:r w:rsidRPr="001A1EA4">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8CA2F" w14:textId="503A884F"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151DB" w14:textId="4D142F95" w:rsidR="00AA5C48" w:rsidRPr="004B1509" w:rsidRDefault="00AA5C48" w:rsidP="00AA5C48">
            <w:pPr>
              <w:jc w:val="right"/>
              <w:rPr>
                <w:rFonts w:eastAsia="Calibri"/>
                <w:szCs w:val="22"/>
              </w:rPr>
            </w:pPr>
            <w:r w:rsidRPr="001A1EA4">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DFDDF" w14:textId="2F8BD53A"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14082" w14:textId="20679CDF" w:rsidR="00AA5C48" w:rsidRPr="004B1509" w:rsidRDefault="00AA5C48" w:rsidP="00AA5C48">
            <w:pPr>
              <w:jc w:val="center"/>
              <w:rPr>
                <w:rFonts w:eastAsia="Calibri"/>
                <w:bCs/>
                <w:szCs w:val="22"/>
              </w:rPr>
            </w:pPr>
            <w:r w:rsidRPr="001A1EA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0495AB" w14:textId="28721CB8" w:rsidR="00AA5C48" w:rsidRPr="004B1509" w:rsidRDefault="00AA5C48" w:rsidP="00AA5C48">
            <w:pPr>
              <w:jc w:val="center"/>
              <w:rPr>
                <w:rFonts w:eastAsia="Calibri"/>
                <w:szCs w:val="22"/>
              </w:rPr>
            </w:pPr>
            <w:r w:rsidRPr="001A1EA4">
              <w:rPr>
                <w:rFonts w:eastAsia="Calibri"/>
                <w:szCs w:val="22"/>
              </w:rPr>
              <w:t>4400-5396-1018</w:t>
            </w:r>
          </w:p>
        </w:tc>
      </w:tr>
      <w:tr w:rsidR="00AA5C48" w:rsidRPr="004B1509" w14:paraId="3AF808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5D7358" w14:textId="77777777" w:rsidR="00AA5C48" w:rsidRPr="004B1509" w:rsidRDefault="00AA5C48" w:rsidP="00AA5C48">
            <w:pPr>
              <w:numPr>
                <w:ilvl w:val="0"/>
                <w:numId w:val="4"/>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351EEE8E" w14:textId="77777777" w:rsidR="00AA5C48" w:rsidRPr="004B1509" w:rsidRDefault="00AA5C48" w:rsidP="00AA5C48">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7EB29386" w14:textId="1BDC9C51" w:rsidR="00AA5C48" w:rsidRPr="004B1509" w:rsidRDefault="00AA5C48" w:rsidP="00AA5C48">
            <w:pPr>
              <w:jc w:val="right"/>
              <w:rPr>
                <w:rFonts w:eastAsia="Calibri"/>
                <w:i/>
                <w:iCs/>
                <w:szCs w:val="22"/>
              </w:rPr>
            </w:pPr>
            <w:r w:rsidRPr="001A1EA4">
              <w:rPr>
                <w:rFonts w:eastAsia="Calibri"/>
                <w:i/>
                <w:iCs/>
                <w:szCs w:val="22"/>
              </w:rPr>
              <w:t>40 994</w:t>
            </w:r>
          </w:p>
        </w:tc>
        <w:tc>
          <w:tcPr>
            <w:tcW w:w="1133" w:type="dxa"/>
            <w:tcBorders>
              <w:top w:val="single" w:sz="4" w:space="0" w:color="auto"/>
              <w:left w:val="single" w:sz="4" w:space="0" w:color="auto"/>
              <w:bottom w:val="single" w:sz="4" w:space="0" w:color="auto"/>
              <w:right w:val="single" w:sz="4" w:space="0" w:color="auto"/>
            </w:tcBorders>
            <w:vAlign w:val="center"/>
          </w:tcPr>
          <w:p w14:paraId="23D288FF" w14:textId="4755BE57" w:rsidR="00AA5C48" w:rsidRPr="004B1509" w:rsidRDefault="00AA5C48" w:rsidP="00AA5C48">
            <w:pPr>
              <w:jc w:val="right"/>
              <w:rPr>
                <w:rFonts w:eastAsia="Calibri"/>
                <w:i/>
                <w:iCs/>
                <w:szCs w:val="22"/>
              </w:rPr>
            </w:pPr>
            <w:r w:rsidRPr="001A1EA4">
              <w:rPr>
                <w:rFonts w:eastAsia="Calibri"/>
                <w:i/>
                <w:iCs/>
                <w:szCs w:val="22"/>
              </w:rPr>
              <w:t>767</w:t>
            </w:r>
          </w:p>
        </w:tc>
        <w:tc>
          <w:tcPr>
            <w:tcW w:w="1133" w:type="dxa"/>
            <w:tcBorders>
              <w:top w:val="single" w:sz="4" w:space="0" w:color="auto"/>
              <w:left w:val="single" w:sz="4" w:space="0" w:color="auto"/>
              <w:bottom w:val="single" w:sz="4" w:space="0" w:color="auto"/>
              <w:right w:val="single" w:sz="4" w:space="0" w:color="auto"/>
            </w:tcBorders>
            <w:vAlign w:val="center"/>
          </w:tcPr>
          <w:p w14:paraId="5EDE684A" w14:textId="5AC4639F" w:rsidR="00AA5C48" w:rsidRPr="004B1509" w:rsidRDefault="00AA5C48" w:rsidP="00AA5C48">
            <w:pPr>
              <w:jc w:val="right"/>
              <w:rPr>
                <w:rFonts w:eastAsia="Calibri"/>
                <w:i/>
                <w:iCs/>
                <w:szCs w:val="22"/>
              </w:rPr>
            </w:pPr>
            <w:r w:rsidRPr="001A1EA4">
              <w:rPr>
                <w:rFonts w:eastAsia="Calibri"/>
                <w:i/>
                <w:iCs/>
                <w:szCs w:val="22"/>
              </w:rPr>
              <w:t>33 187</w:t>
            </w:r>
          </w:p>
        </w:tc>
        <w:tc>
          <w:tcPr>
            <w:tcW w:w="1133" w:type="dxa"/>
            <w:tcBorders>
              <w:top w:val="single" w:sz="4" w:space="0" w:color="auto"/>
              <w:left w:val="single" w:sz="4" w:space="0" w:color="auto"/>
              <w:bottom w:val="single" w:sz="4" w:space="0" w:color="auto"/>
              <w:right w:val="single" w:sz="4" w:space="0" w:color="auto"/>
            </w:tcBorders>
            <w:vAlign w:val="center"/>
          </w:tcPr>
          <w:p w14:paraId="1553CDEE" w14:textId="0A86D5ED" w:rsidR="00AA5C48" w:rsidRPr="004B1509" w:rsidRDefault="00AA5C48" w:rsidP="00AA5C48">
            <w:pPr>
              <w:jc w:val="right"/>
              <w:rPr>
                <w:rFonts w:eastAsia="Calibri"/>
                <w:i/>
                <w:iCs/>
                <w:szCs w:val="22"/>
              </w:rPr>
            </w:pPr>
            <w:r w:rsidRPr="001A1EA4">
              <w:rPr>
                <w:rFonts w:eastAsia="Calibri"/>
                <w:i/>
                <w:iCs/>
                <w:szCs w:val="22"/>
              </w:rPr>
              <w:t>7 040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B0FDE48" w14:textId="77777777" w:rsidR="00AA5C48" w:rsidRPr="004B1509" w:rsidRDefault="00AA5C48" w:rsidP="00AA5C48">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CF3A30" w14:textId="77777777" w:rsidR="00AA5C48" w:rsidRPr="004B1509" w:rsidRDefault="00AA5C48" w:rsidP="00AA5C48">
            <w:pPr>
              <w:jc w:val="center"/>
              <w:rPr>
                <w:rFonts w:eastAsia="Calibri"/>
                <w:i/>
                <w:iCs/>
                <w:szCs w:val="22"/>
              </w:rPr>
            </w:pPr>
          </w:p>
        </w:tc>
      </w:tr>
      <w:tr w:rsidR="00AA5C48" w:rsidRPr="004B1509" w14:paraId="6FFDBC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6EA228" w14:textId="77777777" w:rsidR="00AA5C48" w:rsidRPr="004B150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FCACC" w14:textId="4C63AE6D" w:rsidR="00AA5C48" w:rsidRPr="004B1509" w:rsidRDefault="00AA5C48" w:rsidP="00AA5C48">
            <w:pPr>
              <w:rPr>
                <w:rFonts w:eastAsia="Calibri"/>
                <w:szCs w:val="22"/>
              </w:rPr>
            </w:pPr>
            <w:r w:rsidRPr="001A1EA4">
              <w:rPr>
                <w:rFonts w:eastAsia="Calibri"/>
                <w:szCs w:val="22"/>
              </w:rPr>
              <w:t>a1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23CE06" w14:textId="2BD31DBA" w:rsidR="00AA5C48" w:rsidRPr="004B1509" w:rsidRDefault="00AA5C48" w:rsidP="00AA5C48">
            <w:pPr>
              <w:rPr>
                <w:rFonts w:eastAsia="Calibri"/>
                <w:szCs w:val="22"/>
              </w:rPr>
            </w:pPr>
            <w:r w:rsidRPr="001A1EA4">
              <w:rPr>
                <w:rFonts w:eastAsia="Calibri"/>
                <w:szCs w:val="22"/>
              </w:rPr>
              <w:t xml:space="preserve">Pravažiuojamasis kelias nuo </w:t>
            </w:r>
            <w:proofErr w:type="spellStart"/>
            <w:r w:rsidRPr="001A1EA4">
              <w:rPr>
                <w:rFonts w:eastAsia="Calibri"/>
                <w:szCs w:val="22"/>
              </w:rPr>
              <w:t>Svilelių</w:t>
            </w:r>
            <w:proofErr w:type="spellEnd"/>
            <w:r w:rsidRPr="001A1EA4">
              <w:rPr>
                <w:rFonts w:eastAsia="Calibri"/>
                <w:szCs w:val="22"/>
              </w:rPr>
              <w:t xml:space="preserve"> g., </w:t>
            </w:r>
            <w:proofErr w:type="spellStart"/>
            <w:r w:rsidRPr="001A1EA4">
              <w:rPr>
                <w:rFonts w:eastAsia="Calibri"/>
                <w:szCs w:val="22"/>
              </w:rPr>
              <w:t>Andrioniškio</w:t>
            </w:r>
            <w:proofErr w:type="spellEnd"/>
            <w:r w:rsidRPr="001A1EA4">
              <w:rPr>
                <w:rFonts w:eastAsia="Calibri"/>
                <w:szCs w:val="22"/>
              </w:rPr>
              <w:t xml:space="preserve"> mstl. iki kelio Nr. a12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A394D1" w14:textId="682D39FE" w:rsidR="00AA5C48" w:rsidRPr="004B1509" w:rsidRDefault="00AA5C48" w:rsidP="00AA5C48">
            <w:pPr>
              <w:jc w:val="right"/>
              <w:rPr>
                <w:rFonts w:eastAsia="Calibri"/>
                <w:szCs w:val="22"/>
              </w:rPr>
            </w:pPr>
            <w:r w:rsidRPr="001A1EA4">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11190" w14:textId="44BA00FA"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B698D" w14:textId="3DC72483" w:rsidR="00AA5C48" w:rsidRPr="004B1509" w:rsidRDefault="00AA5C48" w:rsidP="00AA5C48">
            <w:pPr>
              <w:jc w:val="right"/>
              <w:rPr>
                <w:rFonts w:eastAsia="Calibri"/>
                <w:szCs w:val="22"/>
              </w:rPr>
            </w:pPr>
            <w:r w:rsidRPr="001A1EA4">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0E74" w14:textId="2C79F0DB"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055E0" w14:textId="4356317C" w:rsidR="00AA5C48" w:rsidRPr="004B1509" w:rsidRDefault="00AA5C48" w:rsidP="00AA5C48">
            <w:pPr>
              <w:jc w:val="center"/>
              <w:rPr>
                <w:rFonts w:eastAsia="Calibri"/>
                <w:bCs/>
                <w:szCs w:val="22"/>
              </w:rPr>
            </w:pPr>
            <w:proofErr w:type="spellStart"/>
            <w:r w:rsidRPr="001A1EA4">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FB5522" w14:textId="3245686D" w:rsidR="00AA5C48" w:rsidRPr="004B1509" w:rsidRDefault="00AA5C48" w:rsidP="00AA5C48">
            <w:pPr>
              <w:jc w:val="center"/>
              <w:rPr>
                <w:rFonts w:eastAsia="Calibri"/>
                <w:szCs w:val="22"/>
              </w:rPr>
            </w:pPr>
            <w:r w:rsidRPr="001A1EA4">
              <w:rPr>
                <w:rFonts w:eastAsia="Calibri"/>
                <w:szCs w:val="22"/>
              </w:rPr>
              <w:t>4400-5515-2999</w:t>
            </w:r>
          </w:p>
        </w:tc>
      </w:tr>
      <w:tr w:rsidR="00AA5C48" w:rsidRPr="004B1509" w14:paraId="19259D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2C380B" w14:textId="77777777" w:rsidR="00AA5C48" w:rsidRPr="004B150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6EF8CD" w14:textId="18C74C0D" w:rsidR="00AA5C48" w:rsidRPr="004B1509" w:rsidRDefault="00AA5C48" w:rsidP="00AA5C48">
            <w:pPr>
              <w:rPr>
                <w:rFonts w:eastAsia="Calibri"/>
                <w:szCs w:val="22"/>
              </w:rPr>
            </w:pPr>
            <w:r w:rsidRPr="001A1EA4">
              <w:rPr>
                <w:rFonts w:eastAsia="Calibri"/>
                <w:szCs w:val="22"/>
              </w:rPr>
              <w:t>a10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4BC596" w14:textId="69171F62" w:rsidR="00AA5C48" w:rsidRPr="004B1509" w:rsidRDefault="00AA5C48" w:rsidP="00AA5C48">
            <w:pPr>
              <w:rPr>
                <w:rFonts w:eastAsia="Calibri"/>
                <w:szCs w:val="22"/>
              </w:rPr>
            </w:pPr>
            <w:r w:rsidRPr="001A1EA4">
              <w:rPr>
                <w:rFonts w:eastAsia="Calibri"/>
                <w:szCs w:val="22"/>
              </w:rPr>
              <w:t>Kelias Nr. 121–</w:t>
            </w:r>
            <w:proofErr w:type="spellStart"/>
            <w:r w:rsidRPr="001A1EA4">
              <w:rPr>
                <w:rFonts w:eastAsia="Calibri"/>
                <w:szCs w:val="22"/>
              </w:rPr>
              <w:t>Latava</w:t>
            </w:r>
            <w:proofErr w:type="spellEnd"/>
            <w:r w:rsidRPr="001A1EA4">
              <w:rPr>
                <w:rFonts w:eastAsia="Calibri"/>
                <w:szCs w:val="22"/>
              </w:rPr>
              <w:t>–kelias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E7E1A9" w14:textId="466118F5" w:rsidR="00AA5C48" w:rsidRPr="004B1509" w:rsidRDefault="00AA5C48" w:rsidP="00AA5C48">
            <w:pPr>
              <w:jc w:val="right"/>
              <w:rPr>
                <w:rFonts w:eastAsia="Calibri"/>
                <w:szCs w:val="22"/>
              </w:rPr>
            </w:pPr>
            <w:r w:rsidRPr="001A1EA4">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8E5E3" w14:textId="2EC7AC0F"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18F9" w14:textId="235A2898" w:rsidR="00AA5C48" w:rsidRPr="004B1509" w:rsidRDefault="00AA5C48" w:rsidP="00AA5C48">
            <w:pPr>
              <w:jc w:val="right"/>
              <w:rPr>
                <w:rFonts w:eastAsia="Calibri"/>
                <w:szCs w:val="22"/>
              </w:rPr>
            </w:pPr>
            <w:r w:rsidRPr="001A1EA4">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2C454" w14:textId="68E4C561" w:rsidR="00AA5C48" w:rsidRPr="004B1509" w:rsidRDefault="00AA5C48" w:rsidP="00AA5C48">
            <w:pPr>
              <w:jc w:val="right"/>
              <w:rPr>
                <w:rFonts w:eastAsia="Calibri"/>
                <w:szCs w:val="22"/>
              </w:rPr>
            </w:pPr>
            <w:r w:rsidRPr="001A1EA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28304" w14:textId="4495C8F7" w:rsidR="00AA5C48" w:rsidRPr="004B1509" w:rsidRDefault="00AA5C48" w:rsidP="00AA5C48">
            <w:pPr>
              <w:jc w:val="center"/>
              <w:rPr>
                <w:rFonts w:eastAsia="Calibri"/>
                <w:bCs/>
                <w:szCs w:val="22"/>
              </w:rPr>
            </w:pPr>
            <w:proofErr w:type="spellStart"/>
            <w:r w:rsidRPr="001A1EA4">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A8F0AB" w14:textId="0BFC24EF" w:rsidR="00AA5C48" w:rsidRPr="004B1509" w:rsidRDefault="00AA5C48" w:rsidP="00AA5C48">
            <w:pPr>
              <w:jc w:val="center"/>
              <w:rPr>
                <w:rFonts w:eastAsia="Calibri"/>
                <w:szCs w:val="22"/>
              </w:rPr>
            </w:pPr>
            <w:r w:rsidRPr="001A1EA4">
              <w:rPr>
                <w:rFonts w:eastAsia="Calibri"/>
                <w:szCs w:val="22"/>
              </w:rPr>
              <w:t>4400-5519-5887</w:t>
            </w:r>
          </w:p>
        </w:tc>
      </w:tr>
      <w:tr w:rsidR="00AA5C48" w:rsidRPr="009C11FE" w14:paraId="08C6AF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0A8A27"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2E1B8" w14:textId="1D4977B6" w:rsidR="00AA5C48" w:rsidRPr="007A0A59" w:rsidRDefault="00AA5C48" w:rsidP="00AA5C48">
            <w:pPr>
              <w:rPr>
                <w:rFonts w:eastAsia="Calibri"/>
                <w:szCs w:val="22"/>
              </w:rPr>
            </w:pPr>
            <w:r w:rsidRPr="004465AD">
              <w:rPr>
                <w:rFonts w:eastAsia="Calibri"/>
                <w:szCs w:val="22"/>
              </w:rPr>
              <w:t>a11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7A2ABC" w14:textId="70AC08E6" w:rsidR="00AA5C48" w:rsidRPr="007A0A59" w:rsidRDefault="00AA5C48" w:rsidP="00AA5C48">
            <w:pPr>
              <w:rPr>
                <w:rFonts w:eastAsia="Calibri"/>
                <w:szCs w:val="22"/>
              </w:rPr>
            </w:pPr>
            <w:r w:rsidRPr="004465AD">
              <w:rPr>
                <w:rFonts w:eastAsia="Calibri"/>
                <w:szCs w:val="22"/>
              </w:rPr>
              <w:t xml:space="preserve">Privažiuojamasis kelias iki gyvenamųjų namų </w:t>
            </w:r>
            <w:proofErr w:type="spellStart"/>
            <w:r w:rsidRPr="004465AD">
              <w:rPr>
                <w:rFonts w:eastAsia="Calibri"/>
                <w:szCs w:val="22"/>
              </w:rPr>
              <w:t>Migdoliškio</w:t>
            </w:r>
            <w:proofErr w:type="spellEnd"/>
            <w:r w:rsidRPr="004465AD">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C62E70" w14:textId="76ECF427" w:rsidR="00AA5C48" w:rsidRPr="007A0A59" w:rsidRDefault="00AA5C48" w:rsidP="00AA5C48">
            <w:pPr>
              <w:jc w:val="right"/>
              <w:rPr>
                <w:rFonts w:eastAsia="Calibri"/>
                <w:szCs w:val="22"/>
              </w:rPr>
            </w:pPr>
            <w:r w:rsidRPr="004465AD">
              <w:rPr>
                <w:rFonts w:eastAsia="Calibri"/>
                <w:szCs w:val="22"/>
              </w:rPr>
              <w:t xml:space="preserve"> 1275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044BE" w14:textId="18B1C028" w:rsidR="00AA5C48" w:rsidRPr="007A0A59" w:rsidRDefault="00AA5C48" w:rsidP="00AA5C48">
            <w:pPr>
              <w:jc w:val="right"/>
              <w:rPr>
                <w:rFonts w:eastAsia="Calibri"/>
                <w:szCs w:val="22"/>
              </w:rPr>
            </w:pPr>
            <w:r w:rsidRPr="004465A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A26DB" w14:textId="16A77BFC" w:rsidR="00AA5C48" w:rsidRPr="007A0A59" w:rsidRDefault="00AA5C48" w:rsidP="00AA5C48">
            <w:pPr>
              <w:jc w:val="right"/>
              <w:rPr>
                <w:rFonts w:eastAsia="Calibri"/>
                <w:szCs w:val="22"/>
              </w:rPr>
            </w:pPr>
            <w:r w:rsidRPr="004465AD">
              <w:rPr>
                <w:rFonts w:eastAsia="Calibri"/>
                <w:szCs w:val="22"/>
              </w:rPr>
              <w:t>1275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86E2" w14:textId="3243D8D9" w:rsidR="00AA5C48" w:rsidRPr="007A0A59" w:rsidRDefault="00AA5C48" w:rsidP="00AA5C48">
            <w:pPr>
              <w:jc w:val="right"/>
              <w:rPr>
                <w:rFonts w:eastAsia="Calibri"/>
                <w:strike/>
                <w:szCs w:val="22"/>
              </w:rPr>
            </w:pPr>
            <w:r w:rsidRPr="004465A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07873" w14:textId="6A0DB047" w:rsidR="00AA5C48" w:rsidRPr="007A0A59" w:rsidRDefault="00AA5C48" w:rsidP="00AA5C48">
            <w:pPr>
              <w:jc w:val="center"/>
              <w:rPr>
                <w:rFonts w:eastAsia="Calibri"/>
                <w:szCs w:val="22"/>
              </w:rPr>
            </w:pPr>
            <w:proofErr w:type="spellStart"/>
            <w:r w:rsidRPr="004465A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DE8401" w14:textId="77777777" w:rsidR="00AA5C48" w:rsidRPr="004465AD" w:rsidRDefault="00AA5C48" w:rsidP="00AA5C48">
            <w:pPr>
              <w:jc w:val="center"/>
              <w:rPr>
                <w:rFonts w:eastAsia="Calibri"/>
                <w:szCs w:val="22"/>
              </w:rPr>
            </w:pPr>
            <w:r w:rsidRPr="004465AD">
              <w:rPr>
                <w:rFonts w:eastAsia="Calibri"/>
                <w:szCs w:val="22"/>
              </w:rPr>
              <w:t>4400-6444-8971</w:t>
            </w:r>
          </w:p>
          <w:p w14:paraId="4739A047" w14:textId="4D7AD495" w:rsidR="00AA5C48" w:rsidRPr="007A0A59" w:rsidRDefault="00AA5C48" w:rsidP="00AA5C48">
            <w:pPr>
              <w:jc w:val="center"/>
              <w:rPr>
                <w:rFonts w:eastAsia="Calibri"/>
                <w:szCs w:val="22"/>
              </w:rPr>
            </w:pPr>
            <w:r w:rsidRPr="004465AD">
              <w:rPr>
                <w:rFonts w:eastAsia="Calibri"/>
                <w:bCs/>
                <w:szCs w:val="22"/>
              </w:rPr>
              <w:t>4400-6444-8982</w:t>
            </w:r>
          </w:p>
        </w:tc>
      </w:tr>
      <w:tr w:rsidR="00AA5C48" w:rsidRPr="004B1509" w14:paraId="418693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37E364" w14:textId="77777777" w:rsidR="00AA5C48" w:rsidRPr="004B150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1B4B99" w14:textId="60621FD7" w:rsidR="00AA5C48" w:rsidRPr="004B1509" w:rsidRDefault="00AA5C48" w:rsidP="00AA5C48">
            <w:pPr>
              <w:rPr>
                <w:rFonts w:eastAsia="Calibri"/>
                <w:szCs w:val="22"/>
              </w:rPr>
            </w:pPr>
            <w:r w:rsidRPr="004B1509">
              <w:rPr>
                <w:rFonts w:eastAsia="Calibri"/>
                <w:szCs w:val="22"/>
              </w:rPr>
              <w:t>a12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2FDF03" w14:textId="6D56734E" w:rsidR="00AA5C48" w:rsidRPr="004B1509" w:rsidRDefault="00AA5C48" w:rsidP="00AA5C48">
            <w:pPr>
              <w:rPr>
                <w:rFonts w:eastAsia="Calibri"/>
                <w:szCs w:val="22"/>
              </w:rPr>
            </w:pPr>
            <w:r w:rsidRPr="004B1509">
              <w:rPr>
                <w:rFonts w:eastAsia="Calibri"/>
                <w:szCs w:val="22"/>
              </w:rPr>
              <w:t xml:space="preserve">Pravažiuojamasis kelias nuo kelio Nr. a1 iki kelio Nr. tr76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8B32EE" w14:textId="115AB06C" w:rsidR="00AA5C48" w:rsidRPr="004B1509" w:rsidRDefault="00AA5C48" w:rsidP="00AA5C48">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DCF92" w14:textId="2608173E"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0D84C" w14:textId="37CA9BDE" w:rsidR="00AA5C48" w:rsidRPr="004B1509" w:rsidRDefault="00AA5C48" w:rsidP="00AA5C48">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6C7A8" w14:textId="5792ABB7"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4F2D" w14:textId="13F5BBE9" w:rsidR="00AA5C48" w:rsidRPr="004B1509" w:rsidRDefault="00AA5C48" w:rsidP="00AA5C48">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282E58" w14:textId="2A2F6028" w:rsidR="00AA5C48" w:rsidRPr="004B1509" w:rsidRDefault="00AA5C48" w:rsidP="00AA5C48">
            <w:pPr>
              <w:jc w:val="center"/>
              <w:rPr>
                <w:rFonts w:eastAsia="Calibri"/>
                <w:szCs w:val="22"/>
              </w:rPr>
            </w:pPr>
            <w:r w:rsidRPr="004B1509">
              <w:rPr>
                <w:rFonts w:eastAsia="Calibri"/>
                <w:szCs w:val="22"/>
              </w:rPr>
              <w:t>4400-5515-3009</w:t>
            </w:r>
          </w:p>
        </w:tc>
      </w:tr>
      <w:tr w:rsidR="00AA5C48" w:rsidRPr="004B1509" w14:paraId="48C2E5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E4C5A7" w14:textId="77777777" w:rsidR="00AA5C48" w:rsidRPr="004B150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7F9578" w14:textId="75696DF1" w:rsidR="00AA5C48" w:rsidRPr="004B1509" w:rsidRDefault="00AA5C48" w:rsidP="00AA5C48">
            <w:pPr>
              <w:rPr>
                <w:rFonts w:eastAsia="Calibri"/>
                <w:szCs w:val="22"/>
              </w:rPr>
            </w:pPr>
            <w:r w:rsidRPr="004B1509">
              <w:rPr>
                <w:rFonts w:eastAsia="Calibri"/>
                <w:szCs w:val="22"/>
              </w:rPr>
              <w:t>a13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961BD3" w14:textId="1B53011C" w:rsidR="00AA5C48" w:rsidRPr="004B1509" w:rsidRDefault="00AA5C48" w:rsidP="00AA5C48">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Mendrupio</w:t>
            </w:r>
            <w:proofErr w:type="spellEnd"/>
            <w:r w:rsidRPr="004B1509">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B6319C" w14:textId="6DCDC4DC" w:rsidR="00AA5C48" w:rsidRPr="004B1509" w:rsidRDefault="00AA5C48" w:rsidP="00AA5C48">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A2436" w14:textId="2A4D73FF"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BECE1" w14:textId="405DF08A" w:rsidR="00AA5C48" w:rsidRPr="004B1509" w:rsidRDefault="00AA5C48" w:rsidP="00AA5C48">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5599" w14:textId="639DE5AA"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F8A9A" w14:textId="4CDEAE15" w:rsidR="00AA5C48" w:rsidRPr="004B1509" w:rsidRDefault="00AA5C48" w:rsidP="00AA5C48">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34FC60" w14:textId="614EE2B3" w:rsidR="00AA5C48" w:rsidRPr="004B1509" w:rsidRDefault="00AA5C48" w:rsidP="00AA5C48">
            <w:pPr>
              <w:jc w:val="center"/>
              <w:rPr>
                <w:rFonts w:eastAsia="Calibri"/>
                <w:szCs w:val="22"/>
              </w:rPr>
            </w:pPr>
            <w:r w:rsidRPr="004B1509">
              <w:rPr>
                <w:rFonts w:eastAsia="Calibri"/>
                <w:szCs w:val="22"/>
              </w:rPr>
              <w:t>4400-5515-2977</w:t>
            </w:r>
          </w:p>
        </w:tc>
      </w:tr>
      <w:tr w:rsidR="00AA5C48" w:rsidRPr="007A0A59" w14:paraId="11FD1E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DF3501"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16E02" w14:textId="1DAF86E9" w:rsidR="00AA5C48" w:rsidRPr="007A0A59" w:rsidRDefault="00AA5C48" w:rsidP="00AA5C48">
            <w:pPr>
              <w:rPr>
                <w:rFonts w:eastAsia="Calibri"/>
                <w:szCs w:val="22"/>
              </w:rPr>
            </w:pPr>
            <w:r w:rsidRPr="007A0A59">
              <w:rPr>
                <w:rFonts w:eastAsia="Calibri"/>
                <w:szCs w:val="22"/>
              </w:rPr>
              <w:t>a14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E62C4D" w14:textId="6C5949E1" w:rsidR="00AA5C48" w:rsidRPr="007A0A59" w:rsidRDefault="00AA5C48" w:rsidP="00AA5C48">
            <w:pPr>
              <w:rPr>
                <w:rFonts w:eastAsia="Calibri"/>
                <w:szCs w:val="22"/>
              </w:rPr>
            </w:pPr>
            <w:r w:rsidRPr="007A0A59">
              <w:rPr>
                <w:rFonts w:eastAsia="Calibri"/>
                <w:szCs w:val="22"/>
              </w:rPr>
              <w:t>Privažiuojamasis kelias iki gyvenamųjų namų Vertimų k. nuo kelio Nr. 1226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3E5D30" w14:textId="5B44DE79" w:rsidR="00AA5C48" w:rsidRPr="007A0A59" w:rsidRDefault="00AA5C48" w:rsidP="00AA5C48">
            <w:pPr>
              <w:jc w:val="right"/>
              <w:rPr>
                <w:rFonts w:eastAsia="Calibri"/>
                <w:szCs w:val="22"/>
              </w:rPr>
            </w:pPr>
            <w:r w:rsidRPr="007A0A5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9E4C4" w14:textId="33E2E70C"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DD03" w14:textId="3483FCCF" w:rsidR="00AA5C48" w:rsidRPr="007A0A59" w:rsidRDefault="00AA5C48" w:rsidP="00AA5C48">
            <w:pPr>
              <w:jc w:val="right"/>
              <w:rPr>
                <w:rFonts w:eastAsia="Calibri"/>
                <w:szCs w:val="22"/>
              </w:rPr>
            </w:pPr>
            <w:r w:rsidRPr="007A0A5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0A392" w14:textId="2980E173" w:rsidR="00AA5C48" w:rsidRPr="007A0A59" w:rsidRDefault="00AA5C48" w:rsidP="00AA5C48">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C598" w14:textId="066415C0"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DC42D7" w14:textId="316914D1" w:rsidR="00AA5C48" w:rsidRPr="007A0A59" w:rsidRDefault="00AA5C48" w:rsidP="00AA5C48">
            <w:pPr>
              <w:jc w:val="center"/>
              <w:rPr>
                <w:rFonts w:eastAsia="Calibri"/>
                <w:szCs w:val="22"/>
              </w:rPr>
            </w:pPr>
            <w:r w:rsidRPr="007A0A59">
              <w:rPr>
                <w:rFonts w:eastAsia="Calibri"/>
                <w:szCs w:val="22"/>
              </w:rPr>
              <w:t>4400-6444-5214</w:t>
            </w:r>
          </w:p>
        </w:tc>
      </w:tr>
      <w:tr w:rsidR="00AA5C48" w:rsidRPr="007A0A59" w14:paraId="0CD929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7D751B"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26514" w14:textId="51BA5C72" w:rsidR="00AA5C48" w:rsidRPr="007A0A59" w:rsidRDefault="00AA5C48" w:rsidP="00AA5C48">
            <w:pPr>
              <w:rPr>
                <w:rFonts w:eastAsia="Calibri"/>
                <w:szCs w:val="22"/>
              </w:rPr>
            </w:pPr>
            <w:r w:rsidRPr="007A0A59">
              <w:rPr>
                <w:rFonts w:eastAsia="Calibri"/>
                <w:szCs w:val="22"/>
              </w:rPr>
              <w:t>a15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EC62B2" w14:textId="4DF903E7" w:rsidR="00AA5C48" w:rsidRPr="007A0A59" w:rsidRDefault="00AA5C48" w:rsidP="00AA5C48">
            <w:pPr>
              <w:rPr>
                <w:rFonts w:eastAsia="Calibri"/>
                <w:szCs w:val="22"/>
              </w:rPr>
            </w:pPr>
            <w:r w:rsidRPr="007A0A59">
              <w:rPr>
                <w:rFonts w:eastAsia="Calibri"/>
                <w:szCs w:val="22"/>
              </w:rPr>
              <w:t xml:space="preserve">Privažiuojamasis kelias iki gyvenamųjų namų </w:t>
            </w:r>
            <w:proofErr w:type="spellStart"/>
            <w:r w:rsidRPr="007A0A59">
              <w:rPr>
                <w:rFonts w:eastAsia="Calibri"/>
                <w:szCs w:val="22"/>
              </w:rPr>
              <w:t>Padvarninkų</w:t>
            </w:r>
            <w:proofErr w:type="spellEnd"/>
            <w:r w:rsidRPr="007A0A59">
              <w:rPr>
                <w:rFonts w:eastAsia="Calibri"/>
                <w:szCs w:val="22"/>
              </w:rPr>
              <w:t xml:space="preserve"> g., </w:t>
            </w:r>
            <w:proofErr w:type="spellStart"/>
            <w:r w:rsidRPr="007A0A59">
              <w:rPr>
                <w:rFonts w:eastAsia="Calibri"/>
                <w:szCs w:val="22"/>
              </w:rPr>
              <w:t>Padvarninkų</w:t>
            </w:r>
            <w:proofErr w:type="spellEnd"/>
            <w:r w:rsidRPr="007A0A59">
              <w:rPr>
                <w:rFonts w:eastAsia="Calibri"/>
                <w:szCs w:val="22"/>
              </w:rPr>
              <w:t xml:space="preserve">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930382" w14:textId="543F74F9" w:rsidR="00AA5C48" w:rsidRPr="007A0A59" w:rsidRDefault="00AA5C48" w:rsidP="00AA5C48">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5895" w14:textId="7CFD1D7F"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53B79" w14:textId="5AD80AF0" w:rsidR="00AA5C48" w:rsidRPr="007A0A59" w:rsidRDefault="00AA5C48" w:rsidP="00AA5C48">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767CD" w14:textId="05A63023" w:rsidR="00AA5C48" w:rsidRPr="007A0A59" w:rsidRDefault="00AA5C48" w:rsidP="00AA5C48">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5EAF4" w14:textId="0E3103CB"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13776C" w14:textId="6F26303B" w:rsidR="00AA5C48" w:rsidRPr="007A0A59" w:rsidRDefault="00AA5C48" w:rsidP="00AA5C48">
            <w:pPr>
              <w:jc w:val="center"/>
              <w:rPr>
                <w:rFonts w:eastAsia="Calibri"/>
                <w:szCs w:val="22"/>
              </w:rPr>
            </w:pPr>
            <w:r w:rsidRPr="007A0A59">
              <w:rPr>
                <w:rFonts w:eastAsia="Calibri"/>
                <w:szCs w:val="22"/>
              </w:rPr>
              <w:t>4400-6443-9732</w:t>
            </w:r>
          </w:p>
        </w:tc>
      </w:tr>
      <w:tr w:rsidR="00AA5C48" w:rsidRPr="007A0A59" w14:paraId="1B5442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18EC7D"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52F9C" w14:textId="773BE071" w:rsidR="00AA5C48" w:rsidRPr="007A0A59" w:rsidRDefault="00AA5C48" w:rsidP="00AA5C48">
            <w:pPr>
              <w:rPr>
                <w:rFonts w:eastAsia="Calibri"/>
                <w:szCs w:val="22"/>
              </w:rPr>
            </w:pPr>
            <w:r w:rsidRPr="007A0A59">
              <w:rPr>
                <w:rFonts w:eastAsia="Calibri"/>
                <w:szCs w:val="22"/>
              </w:rPr>
              <w:t>a16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702FFE" w14:textId="59AAD8BC" w:rsidR="00AA5C48" w:rsidRPr="007A0A59" w:rsidRDefault="00AA5C48" w:rsidP="00AA5C48">
            <w:pPr>
              <w:rPr>
                <w:rFonts w:eastAsia="Calibri"/>
                <w:szCs w:val="22"/>
              </w:rPr>
            </w:pPr>
            <w:r w:rsidRPr="007A0A59">
              <w:rPr>
                <w:rFonts w:eastAsia="Calibri"/>
                <w:szCs w:val="22"/>
              </w:rPr>
              <w:t xml:space="preserve">Privažiuojamasis kelias iki gyvenamųjų namų </w:t>
            </w:r>
            <w:proofErr w:type="spellStart"/>
            <w:r w:rsidRPr="007A0A59">
              <w:rPr>
                <w:rFonts w:eastAsia="Calibri"/>
                <w:szCs w:val="22"/>
              </w:rPr>
              <w:t>Griežionėlių</w:t>
            </w:r>
            <w:proofErr w:type="spellEnd"/>
            <w:r w:rsidRPr="007A0A59">
              <w:rPr>
                <w:rFonts w:eastAsia="Calibri"/>
                <w:szCs w:val="22"/>
              </w:rPr>
              <w:t xml:space="preserve"> k. nuo Didžiulių g., </w:t>
            </w:r>
            <w:proofErr w:type="spellStart"/>
            <w:r w:rsidRPr="007A0A59">
              <w:rPr>
                <w:rFonts w:eastAsia="Calibri"/>
                <w:szCs w:val="22"/>
              </w:rPr>
              <w:t>Padvarninkų</w:t>
            </w:r>
            <w:proofErr w:type="spellEnd"/>
            <w:r w:rsidRPr="007A0A5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EDF638" w14:textId="422AE2DC" w:rsidR="00AA5C48" w:rsidRPr="007A0A59" w:rsidRDefault="00AA5C48" w:rsidP="00AA5C48">
            <w:pPr>
              <w:jc w:val="right"/>
              <w:rPr>
                <w:rFonts w:eastAsia="Calibri"/>
                <w:szCs w:val="22"/>
              </w:rPr>
            </w:pPr>
            <w:r w:rsidRPr="007A0A5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B9F1C" w14:textId="010458E8"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3A3B5" w14:textId="2F22FD47" w:rsidR="00AA5C48" w:rsidRPr="007A0A59" w:rsidRDefault="00AA5C48" w:rsidP="00AA5C48">
            <w:pPr>
              <w:jc w:val="right"/>
              <w:rPr>
                <w:rFonts w:eastAsia="Calibri"/>
                <w:szCs w:val="22"/>
              </w:rPr>
            </w:pPr>
            <w:r w:rsidRPr="007A0A5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C0283" w14:textId="0876225C"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9386C" w14:textId="1DE87205"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868976" w14:textId="15DA7F59" w:rsidR="00AA5C48" w:rsidRPr="007A0A59" w:rsidRDefault="00AA5C48" w:rsidP="00AA5C48">
            <w:pPr>
              <w:jc w:val="center"/>
              <w:rPr>
                <w:rFonts w:eastAsia="Calibri"/>
                <w:szCs w:val="22"/>
              </w:rPr>
            </w:pPr>
            <w:r w:rsidRPr="007A0A59">
              <w:rPr>
                <w:rFonts w:eastAsia="Calibri"/>
                <w:szCs w:val="22"/>
              </w:rPr>
              <w:t>4400-5515-2933</w:t>
            </w:r>
          </w:p>
        </w:tc>
      </w:tr>
      <w:tr w:rsidR="00AA5C48" w:rsidRPr="007A0A59" w14:paraId="3B27BC1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757E9B"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AA0B" w14:textId="0D9AAC98" w:rsidR="00AA5C48" w:rsidRPr="007A0A59" w:rsidRDefault="00AA5C48" w:rsidP="00AA5C48">
            <w:pPr>
              <w:rPr>
                <w:rFonts w:eastAsia="Calibri"/>
                <w:szCs w:val="22"/>
              </w:rPr>
            </w:pPr>
            <w:r w:rsidRPr="007A0A59">
              <w:rPr>
                <w:rFonts w:eastAsia="Calibri"/>
                <w:szCs w:val="22"/>
              </w:rPr>
              <w:t>a16-1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364881" w14:textId="6FB34F67" w:rsidR="00AA5C48" w:rsidRPr="007A0A59" w:rsidRDefault="00AA5C48" w:rsidP="00AA5C48">
            <w:pPr>
              <w:rPr>
                <w:rFonts w:eastAsia="Calibri"/>
                <w:szCs w:val="22"/>
              </w:rPr>
            </w:pPr>
            <w:proofErr w:type="spellStart"/>
            <w:r w:rsidRPr="007A0A59">
              <w:rPr>
                <w:rFonts w:eastAsia="Calibri"/>
                <w:szCs w:val="22"/>
              </w:rPr>
              <w:t>Padvarninkai</w:t>
            </w:r>
            <w:proofErr w:type="spellEnd"/>
            <w:r w:rsidRPr="007A0A59">
              <w:rPr>
                <w:rFonts w:eastAsia="Calibri"/>
                <w:szCs w:val="22"/>
              </w:rPr>
              <w:t xml:space="preserve">–Gyvatynė,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8854E7" w14:textId="2EB9885C" w:rsidR="00AA5C48" w:rsidRPr="007A0A59" w:rsidRDefault="00AA5C48" w:rsidP="00AA5C48">
            <w:pPr>
              <w:jc w:val="right"/>
              <w:rPr>
                <w:rFonts w:eastAsia="Calibri"/>
                <w:szCs w:val="22"/>
              </w:rPr>
            </w:pPr>
            <w:r w:rsidRPr="007A0A59">
              <w:rPr>
                <w:rFonts w:eastAsia="Calibri"/>
                <w:szCs w:val="22"/>
              </w:rPr>
              <w:t> 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E0C2B" w14:textId="04892EE0"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596D3" w14:textId="021E2A9A" w:rsidR="00AA5C48" w:rsidRPr="007A0A59" w:rsidRDefault="00AA5C48" w:rsidP="00AA5C48">
            <w:pPr>
              <w:jc w:val="right"/>
              <w:rPr>
                <w:rFonts w:eastAsia="Calibri"/>
                <w:szCs w:val="22"/>
              </w:rPr>
            </w:pPr>
            <w:r w:rsidRPr="007A0A5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80840" w14:textId="0DE3C88E" w:rsidR="00AA5C48" w:rsidRPr="007A0A59" w:rsidRDefault="00AA5C48" w:rsidP="00AA5C48">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152CB" w14:textId="4D546109"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0223E5" w14:textId="6BA03FBD" w:rsidR="00AA5C48" w:rsidRPr="007A0A59" w:rsidRDefault="00AA5C48" w:rsidP="00AA5C48">
            <w:pPr>
              <w:jc w:val="center"/>
              <w:rPr>
                <w:rFonts w:eastAsia="Calibri"/>
                <w:szCs w:val="22"/>
              </w:rPr>
            </w:pPr>
            <w:r w:rsidRPr="007A0A59">
              <w:rPr>
                <w:rFonts w:eastAsia="Calibri"/>
                <w:szCs w:val="22"/>
              </w:rPr>
              <w:t>4400-6443-9607</w:t>
            </w:r>
          </w:p>
        </w:tc>
      </w:tr>
      <w:tr w:rsidR="00AA5C48" w:rsidRPr="007A0A59" w14:paraId="37E417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68A003"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FA07C" w14:textId="6AF37991" w:rsidR="00AA5C48" w:rsidRPr="007A0A59" w:rsidRDefault="00AA5C48" w:rsidP="00AA5C48">
            <w:pPr>
              <w:rPr>
                <w:rFonts w:eastAsia="Calibri"/>
                <w:szCs w:val="22"/>
              </w:rPr>
            </w:pPr>
            <w:r w:rsidRPr="007A0A59">
              <w:rPr>
                <w:rFonts w:eastAsia="Calibri"/>
                <w:szCs w:val="22"/>
              </w:rPr>
              <w:t>a16-2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4C5F3B" w14:textId="1AA88D5F" w:rsidR="00AA5C48" w:rsidRPr="007A0A59" w:rsidRDefault="00AA5C48" w:rsidP="00AA5C48">
            <w:pPr>
              <w:rPr>
                <w:rFonts w:eastAsia="Calibri"/>
                <w:szCs w:val="22"/>
              </w:rPr>
            </w:pPr>
            <w:proofErr w:type="spellStart"/>
            <w:r w:rsidRPr="007A0A59">
              <w:rPr>
                <w:rFonts w:eastAsia="Calibri"/>
                <w:szCs w:val="22"/>
              </w:rPr>
              <w:t>Padvarninkai</w:t>
            </w:r>
            <w:proofErr w:type="spellEnd"/>
            <w:r w:rsidRPr="007A0A59">
              <w:rPr>
                <w:rFonts w:eastAsia="Calibri"/>
                <w:szCs w:val="22"/>
              </w:rPr>
              <w:t xml:space="preserve">–Gyvatynė,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EE3E63" w14:textId="095A703E" w:rsidR="00AA5C48" w:rsidRPr="007A0A59" w:rsidRDefault="00AA5C48" w:rsidP="00AA5C48">
            <w:pPr>
              <w:jc w:val="right"/>
              <w:rPr>
                <w:rFonts w:eastAsia="Calibri"/>
                <w:szCs w:val="22"/>
              </w:rPr>
            </w:pPr>
            <w:r w:rsidRPr="007A0A5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41A4" w14:textId="6467110A"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F1D13" w14:textId="2D1E54F5" w:rsidR="00AA5C48" w:rsidRPr="007A0A59" w:rsidRDefault="00AA5C48" w:rsidP="00AA5C48">
            <w:pPr>
              <w:jc w:val="right"/>
              <w:rPr>
                <w:rFonts w:eastAsia="Calibri"/>
                <w:szCs w:val="22"/>
              </w:rPr>
            </w:pPr>
            <w:r w:rsidRPr="007A0A5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3C56" w14:textId="514917D5"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6B8A8" w14:textId="14A3AB9A" w:rsidR="00AA5C48" w:rsidRPr="007A0A59" w:rsidRDefault="00AA5C48" w:rsidP="00AA5C48">
            <w:pPr>
              <w:jc w:val="center"/>
              <w:rPr>
                <w:rFonts w:eastAsia="Calibri"/>
                <w:szCs w:val="22"/>
              </w:rPr>
            </w:pPr>
            <w:proofErr w:type="spellStart"/>
            <w:r w:rsidRPr="007A0A5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C70A54" w14:textId="64021EF1" w:rsidR="00AA5C48" w:rsidRPr="007A0A59" w:rsidRDefault="00AA5C48" w:rsidP="00AA5C48">
            <w:pPr>
              <w:jc w:val="center"/>
              <w:rPr>
                <w:rFonts w:eastAsia="Calibri"/>
                <w:szCs w:val="22"/>
              </w:rPr>
            </w:pPr>
            <w:r w:rsidRPr="007A0A59">
              <w:rPr>
                <w:rFonts w:eastAsia="Calibri"/>
                <w:szCs w:val="22"/>
              </w:rPr>
              <w:t>4400-5515-2900</w:t>
            </w:r>
          </w:p>
        </w:tc>
      </w:tr>
      <w:tr w:rsidR="00AA5C48" w:rsidRPr="007A0A59" w14:paraId="087A7E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6FF56B"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6ED74" w14:textId="3A254291" w:rsidR="00AA5C48" w:rsidRPr="007A0A59" w:rsidRDefault="00AA5C48" w:rsidP="00AA5C48">
            <w:pPr>
              <w:rPr>
                <w:rFonts w:eastAsia="Calibri"/>
                <w:szCs w:val="22"/>
              </w:rPr>
            </w:pPr>
            <w:r w:rsidRPr="007A0A59">
              <w:rPr>
                <w:rFonts w:eastAsia="Calibri"/>
                <w:szCs w:val="22"/>
              </w:rPr>
              <w:t>a16-3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703DF9" w14:textId="7FBA2E96" w:rsidR="00AA5C48" w:rsidRPr="007A0A59" w:rsidRDefault="00AA5C48" w:rsidP="00AA5C48">
            <w:pPr>
              <w:rPr>
                <w:rFonts w:eastAsia="Calibri"/>
                <w:szCs w:val="22"/>
              </w:rPr>
            </w:pPr>
            <w:proofErr w:type="spellStart"/>
            <w:r w:rsidRPr="007A0A59">
              <w:rPr>
                <w:rFonts w:eastAsia="Calibri"/>
                <w:szCs w:val="22"/>
              </w:rPr>
              <w:t>Padvarninkai</w:t>
            </w:r>
            <w:proofErr w:type="spellEnd"/>
            <w:r w:rsidRPr="007A0A59">
              <w:rPr>
                <w:rFonts w:eastAsia="Calibri"/>
                <w:szCs w:val="22"/>
              </w:rPr>
              <w:t xml:space="preserve">–Gyvatynė,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067A8F" w14:textId="4B08A5E0" w:rsidR="00AA5C48" w:rsidRPr="007A0A59" w:rsidRDefault="00AA5C48" w:rsidP="00AA5C48">
            <w:pPr>
              <w:jc w:val="right"/>
              <w:rPr>
                <w:rFonts w:eastAsia="Calibri"/>
                <w:szCs w:val="22"/>
              </w:rPr>
            </w:pPr>
            <w:r w:rsidRPr="007A0A5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89898" w14:textId="45E4565A"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E20" w14:textId="77D7D8FC" w:rsidR="00AA5C48" w:rsidRPr="007A0A59" w:rsidRDefault="00AA5C48" w:rsidP="00AA5C48">
            <w:pPr>
              <w:jc w:val="right"/>
              <w:rPr>
                <w:rFonts w:eastAsia="Calibri"/>
                <w:szCs w:val="22"/>
              </w:rPr>
            </w:pPr>
            <w:r w:rsidRPr="007A0A5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ED03A" w14:textId="1FBC6F17"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7094D" w14:textId="307F68C4"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FCACB5" w14:textId="786CC305" w:rsidR="00AA5C48" w:rsidRPr="007A0A59" w:rsidRDefault="00AA5C48" w:rsidP="00AA5C48">
            <w:pPr>
              <w:jc w:val="center"/>
              <w:rPr>
                <w:rFonts w:eastAsia="Calibri"/>
                <w:szCs w:val="22"/>
              </w:rPr>
            </w:pPr>
            <w:r w:rsidRPr="007A0A59">
              <w:rPr>
                <w:rFonts w:eastAsia="Calibri"/>
                <w:szCs w:val="22"/>
              </w:rPr>
              <w:t>4400-5515-2911</w:t>
            </w:r>
          </w:p>
        </w:tc>
      </w:tr>
      <w:tr w:rsidR="00AA5C48" w:rsidRPr="007A0A59" w14:paraId="35E197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542A80"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F5234" w14:textId="4F671275" w:rsidR="00AA5C48" w:rsidRPr="007A0A59" w:rsidRDefault="00AA5C48" w:rsidP="00AA5C48">
            <w:pPr>
              <w:rPr>
                <w:rFonts w:eastAsia="Calibri"/>
                <w:szCs w:val="22"/>
              </w:rPr>
            </w:pPr>
            <w:r w:rsidRPr="007A0A59">
              <w:rPr>
                <w:rFonts w:eastAsia="Calibri"/>
                <w:szCs w:val="22"/>
              </w:rPr>
              <w:t>a17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318FB3" w14:textId="56FAB139" w:rsidR="00AA5C48" w:rsidRPr="007A0A59" w:rsidRDefault="00AA5C48" w:rsidP="00AA5C48">
            <w:pPr>
              <w:rPr>
                <w:rFonts w:eastAsia="Calibri"/>
                <w:szCs w:val="22"/>
              </w:rPr>
            </w:pPr>
            <w:r w:rsidRPr="007A0A59">
              <w:rPr>
                <w:rFonts w:eastAsia="Calibri"/>
                <w:szCs w:val="22"/>
              </w:rPr>
              <w:t xml:space="preserve">Privažiuojamasis kelias iki gyvenamųjų namų </w:t>
            </w:r>
            <w:proofErr w:type="spellStart"/>
            <w:r w:rsidRPr="007A0A59">
              <w:rPr>
                <w:rFonts w:eastAsia="Calibri"/>
                <w:szCs w:val="22"/>
              </w:rPr>
              <w:t>Zabelynės</w:t>
            </w:r>
            <w:proofErr w:type="spellEnd"/>
            <w:r w:rsidRPr="007A0A59">
              <w:rPr>
                <w:rFonts w:eastAsia="Calibri"/>
                <w:szCs w:val="22"/>
              </w:rPr>
              <w:t xml:space="preserve"> k. nuo Versmės g., </w:t>
            </w:r>
            <w:proofErr w:type="spellStart"/>
            <w:r w:rsidRPr="007A0A59">
              <w:rPr>
                <w:rFonts w:eastAsia="Calibri"/>
                <w:szCs w:val="22"/>
              </w:rPr>
              <w:t>Padvarninkų</w:t>
            </w:r>
            <w:proofErr w:type="spellEnd"/>
            <w:r w:rsidRPr="007A0A5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6294B4" w14:textId="1123ACCA" w:rsidR="00AA5C48" w:rsidRPr="007A0A59" w:rsidRDefault="00AA5C48" w:rsidP="00AA5C48">
            <w:pPr>
              <w:jc w:val="right"/>
              <w:rPr>
                <w:rFonts w:eastAsia="Calibri"/>
                <w:szCs w:val="22"/>
              </w:rPr>
            </w:pPr>
            <w:r w:rsidRPr="007A0A59">
              <w:rPr>
                <w:rFonts w:eastAsia="Calibri"/>
                <w:szCs w:val="22"/>
              </w:rPr>
              <w:t xml:space="preserve">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F8C97" w14:textId="788F797D"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5678" w14:textId="06AA9152" w:rsidR="00AA5C48" w:rsidRPr="007A0A59" w:rsidRDefault="00AA5C48" w:rsidP="00AA5C48">
            <w:pPr>
              <w:jc w:val="right"/>
              <w:rPr>
                <w:rFonts w:eastAsia="Calibri"/>
                <w:szCs w:val="22"/>
              </w:rPr>
            </w:pPr>
            <w:r w:rsidRPr="007A0A59">
              <w:rPr>
                <w:rFonts w:eastAsia="Calibri"/>
                <w:szCs w:val="22"/>
              </w:rPr>
              <w:t xml:space="preserve"> 884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F1CB9" w14:textId="0230132E" w:rsidR="00AA5C48" w:rsidRPr="007A0A59" w:rsidRDefault="00AA5C48" w:rsidP="00AA5C48">
            <w:pPr>
              <w:jc w:val="right"/>
              <w:rPr>
                <w:rFonts w:eastAsia="Calibri"/>
                <w:szCs w:val="22"/>
              </w:rPr>
            </w:pPr>
            <w:r w:rsidRPr="007A0A5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DCB09" w14:textId="3AD059E6" w:rsidR="00AA5C48" w:rsidRPr="007A0A59" w:rsidRDefault="00AA5C48" w:rsidP="00AA5C48">
            <w:pPr>
              <w:jc w:val="center"/>
              <w:rPr>
                <w:rFonts w:eastAsia="Calibri"/>
                <w:szCs w:val="22"/>
              </w:rPr>
            </w:pPr>
            <w:r w:rsidRPr="007A0A59">
              <w:rPr>
                <w:rFonts w:eastAsia="Calibri"/>
                <w:szCs w:val="22"/>
              </w:rPr>
              <w:t xml:space="preserve"> </w:t>
            </w: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72EC57" w14:textId="67BF64CC" w:rsidR="00AA5C48" w:rsidRPr="007A0A59" w:rsidRDefault="00AA5C48" w:rsidP="00AA5C48">
            <w:pPr>
              <w:jc w:val="center"/>
              <w:rPr>
                <w:rFonts w:eastAsia="Calibri"/>
                <w:szCs w:val="22"/>
              </w:rPr>
            </w:pPr>
            <w:r w:rsidRPr="007A0A59">
              <w:rPr>
                <w:rFonts w:eastAsia="Calibri"/>
                <w:szCs w:val="22"/>
              </w:rPr>
              <w:t>4400-6443-9707</w:t>
            </w:r>
          </w:p>
        </w:tc>
      </w:tr>
      <w:tr w:rsidR="00AA5C48" w:rsidRPr="007A0A59" w14:paraId="21EDD0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897747"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1B688" w14:textId="4DA73445" w:rsidR="00AA5C48" w:rsidRPr="007A0A59" w:rsidRDefault="00AA5C48" w:rsidP="00AA5C48">
            <w:pPr>
              <w:rPr>
                <w:rFonts w:eastAsia="Calibri"/>
                <w:szCs w:val="22"/>
              </w:rPr>
            </w:pPr>
            <w:r w:rsidRPr="007A0A59">
              <w:rPr>
                <w:rFonts w:eastAsia="Calibri"/>
                <w:szCs w:val="22"/>
              </w:rPr>
              <w:t>a18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B47426" w14:textId="1C813643" w:rsidR="00AA5C48" w:rsidRPr="007A0A59" w:rsidRDefault="00AA5C48" w:rsidP="00AA5C48">
            <w:pPr>
              <w:rPr>
                <w:rFonts w:eastAsia="Calibri"/>
                <w:szCs w:val="22"/>
              </w:rPr>
            </w:pPr>
            <w:r w:rsidRPr="007A0A59">
              <w:rPr>
                <w:rFonts w:eastAsia="Calibri"/>
                <w:szCs w:val="22"/>
              </w:rPr>
              <w:t>Pravažiuojamasis kelias nuo kelio Nr. 121 iki kelio Nr. tr75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D88949" w14:textId="64C25C18" w:rsidR="00AA5C48" w:rsidRPr="007A0A59" w:rsidRDefault="00AA5C48" w:rsidP="00AA5C48">
            <w:pPr>
              <w:jc w:val="right"/>
              <w:rPr>
                <w:rFonts w:eastAsia="Calibri"/>
                <w:szCs w:val="22"/>
              </w:rPr>
            </w:pPr>
            <w:r w:rsidRPr="007A0A59">
              <w:rPr>
                <w:rFonts w:eastAsia="Calibri"/>
                <w:szCs w:val="22"/>
              </w:rPr>
              <w:t>1811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60D3" w14:textId="2142D1F7"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A7E68" w14:textId="41DCEB37" w:rsidR="00AA5C48" w:rsidRPr="007A0A59" w:rsidRDefault="00AA5C48" w:rsidP="00AA5C48">
            <w:pPr>
              <w:jc w:val="right"/>
              <w:rPr>
                <w:rFonts w:eastAsia="Calibri"/>
                <w:szCs w:val="22"/>
              </w:rPr>
            </w:pPr>
            <w:r w:rsidRPr="007A0A5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2A01" w14:textId="365BBD2C" w:rsidR="00AA5C48" w:rsidRPr="007A0A59" w:rsidRDefault="00AA5C48" w:rsidP="00AA5C48">
            <w:pPr>
              <w:jc w:val="right"/>
              <w:rPr>
                <w:rFonts w:eastAsia="Calibri"/>
                <w:szCs w:val="22"/>
              </w:rPr>
            </w:pPr>
            <w:r w:rsidRPr="007A0A5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5A7B" w14:textId="3D4E3C73"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93ECBD" w14:textId="131D50C4" w:rsidR="00AA5C48" w:rsidRPr="007A0A59" w:rsidRDefault="00AA5C48" w:rsidP="00AA5C48">
            <w:pPr>
              <w:jc w:val="center"/>
              <w:rPr>
                <w:rFonts w:eastAsia="Calibri"/>
                <w:szCs w:val="22"/>
              </w:rPr>
            </w:pPr>
            <w:r w:rsidRPr="007A0A59">
              <w:rPr>
                <w:rFonts w:eastAsia="Calibri"/>
                <w:szCs w:val="22"/>
              </w:rPr>
              <w:t>4400-6444-5258</w:t>
            </w:r>
          </w:p>
        </w:tc>
      </w:tr>
      <w:tr w:rsidR="00AA5C48" w:rsidRPr="007A0A59" w14:paraId="695A16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571234"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622AE9" w14:textId="0F37B2FD" w:rsidR="00AA5C48" w:rsidRPr="007A0A59" w:rsidRDefault="00AA5C48" w:rsidP="00AA5C48">
            <w:pPr>
              <w:rPr>
                <w:rFonts w:eastAsia="Calibri"/>
                <w:szCs w:val="22"/>
              </w:rPr>
            </w:pPr>
            <w:r w:rsidRPr="007A0A59">
              <w:rPr>
                <w:rFonts w:eastAsia="Calibri"/>
                <w:szCs w:val="22"/>
              </w:rPr>
              <w:t>a2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14F433" w14:textId="5F8CABA7" w:rsidR="00AA5C48" w:rsidRPr="007A0A59" w:rsidRDefault="00AA5C48" w:rsidP="00AA5C48">
            <w:pPr>
              <w:rPr>
                <w:rFonts w:eastAsia="Calibri"/>
                <w:szCs w:val="22"/>
              </w:rPr>
            </w:pPr>
            <w:r w:rsidRPr="007A0A59">
              <w:rPr>
                <w:rFonts w:eastAsia="Calibri"/>
                <w:szCs w:val="22"/>
              </w:rPr>
              <w:t>Pravažiuojamasis kelias nuo kelio Nr. a1 iki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E93446" w14:textId="0CE7E37D" w:rsidR="00AA5C48" w:rsidRPr="007A0A59" w:rsidRDefault="00AA5C48" w:rsidP="00AA5C48">
            <w:pPr>
              <w:jc w:val="right"/>
              <w:rPr>
                <w:rFonts w:eastAsia="Calibri"/>
                <w:szCs w:val="22"/>
              </w:rPr>
            </w:pPr>
            <w:r w:rsidRPr="007A0A5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42EA" w14:textId="4FB8DC9B" w:rsidR="00AA5C48" w:rsidRPr="007A0A59" w:rsidRDefault="00AA5C48" w:rsidP="00AA5C48">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ECA9F" w14:textId="07AE0F61" w:rsidR="00AA5C48" w:rsidRPr="007A0A59" w:rsidRDefault="00AA5C48" w:rsidP="00AA5C48">
            <w:pPr>
              <w:jc w:val="right"/>
              <w:rPr>
                <w:rFonts w:eastAsia="Calibri"/>
                <w:szCs w:val="22"/>
              </w:rPr>
            </w:pPr>
            <w:r w:rsidRPr="007A0A5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017C6" w14:textId="37F430AF"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AA85" w14:textId="4817100A"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1694DF" w14:textId="1F2F52E2" w:rsidR="00AA5C48" w:rsidRPr="007A0A59" w:rsidRDefault="00AA5C48" w:rsidP="00AA5C48">
            <w:pPr>
              <w:jc w:val="center"/>
              <w:rPr>
                <w:rFonts w:eastAsia="Calibri"/>
                <w:szCs w:val="22"/>
              </w:rPr>
            </w:pPr>
            <w:r w:rsidRPr="007A0A59">
              <w:rPr>
                <w:rFonts w:eastAsia="Calibri"/>
                <w:szCs w:val="22"/>
              </w:rPr>
              <w:t>4400-5396-1029</w:t>
            </w:r>
          </w:p>
        </w:tc>
      </w:tr>
      <w:tr w:rsidR="00AA5C48" w:rsidRPr="007A0A59" w14:paraId="74832C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262CF1"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6F7D0" w14:textId="02D6F9CE" w:rsidR="00AA5C48" w:rsidRPr="007A0A59" w:rsidRDefault="00AA5C48" w:rsidP="00AA5C48">
            <w:pPr>
              <w:rPr>
                <w:rFonts w:eastAsia="Calibri"/>
                <w:szCs w:val="22"/>
              </w:rPr>
            </w:pPr>
            <w:r w:rsidRPr="007A0A59">
              <w:rPr>
                <w:rFonts w:eastAsia="Calibri"/>
                <w:szCs w:val="22"/>
              </w:rPr>
              <w:t>a20-1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ADAD5F" w14:textId="2AC407E4" w:rsidR="00AA5C48" w:rsidRPr="007A0A59" w:rsidRDefault="00AA5C48" w:rsidP="00AA5C48">
            <w:pPr>
              <w:rPr>
                <w:rFonts w:eastAsia="Calibri"/>
                <w:szCs w:val="22"/>
              </w:rPr>
            </w:pPr>
            <w:r w:rsidRPr="007A0A59">
              <w:rPr>
                <w:rFonts w:eastAsia="Calibri"/>
                <w:szCs w:val="22"/>
              </w:rPr>
              <w:t xml:space="preserve">Privažiuojamasis kelias prie gyvenamųjų namų </w:t>
            </w:r>
            <w:proofErr w:type="spellStart"/>
            <w:r w:rsidRPr="007A0A59">
              <w:rPr>
                <w:rFonts w:eastAsia="Calibri"/>
                <w:szCs w:val="22"/>
              </w:rPr>
              <w:t>Zabelynės</w:t>
            </w:r>
            <w:proofErr w:type="spellEnd"/>
            <w:r w:rsidRPr="007A0A59">
              <w:rPr>
                <w:rFonts w:eastAsia="Calibri"/>
                <w:szCs w:val="22"/>
              </w:rPr>
              <w:t xml:space="preserve"> k. nuo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E0E1F1" w14:textId="7A8B3877" w:rsidR="00AA5C48" w:rsidRPr="007A0A59" w:rsidRDefault="00AA5C48" w:rsidP="00AA5C48">
            <w:pPr>
              <w:jc w:val="right"/>
              <w:rPr>
                <w:rFonts w:eastAsia="Calibri"/>
                <w:szCs w:val="22"/>
              </w:rPr>
            </w:pPr>
            <w:r w:rsidRPr="007A0A5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89884" w14:textId="4DD58CD5"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FE21C" w14:textId="56B7E8DF" w:rsidR="00AA5C48" w:rsidRPr="007A0A59" w:rsidRDefault="00AA5C48" w:rsidP="00AA5C48">
            <w:pPr>
              <w:jc w:val="right"/>
              <w:rPr>
                <w:rFonts w:eastAsia="Calibri"/>
                <w:szCs w:val="22"/>
              </w:rPr>
            </w:pPr>
            <w:r w:rsidRPr="007A0A5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2410" w14:textId="4E932F6D"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E5620" w14:textId="36CC2AA9" w:rsidR="00AA5C48" w:rsidRPr="007A0A59" w:rsidRDefault="00AA5C48" w:rsidP="00AA5C48">
            <w:pPr>
              <w:jc w:val="center"/>
              <w:rPr>
                <w:rFonts w:eastAsia="Calibri"/>
                <w:szCs w:val="22"/>
              </w:rPr>
            </w:pPr>
            <w:proofErr w:type="spellStart"/>
            <w:r w:rsidRPr="007A0A5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0ADB13" w14:textId="398F66DE" w:rsidR="00AA5C48" w:rsidRPr="007A0A59" w:rsidRDefault="00AA5C48" w:rsidP="00AA5C48">
            <w:pPr>
              <w:jc w:val="center"/>
              <w:rPr>
                <w:rFonts w:eastAsia="Calibri"/>
                <w:szCs w:val="22"/>
              </w:rPr>
            </w:pPr>
            <w:r w:rsidRPr="007A0A59">
              <w:rPr>
                <w:rFonts w:eastAsia="Calibri"/>
                <w:szCs w:val="22"/>
              </w:rPr>
              <w:t>4400-5515-2955</w:t>
            </w:r>
          </w:p>
        </w:tc>
      </w:tr>
      <w:tr w:rsidR="00AA5C48" w:rsidRPr="007A0A59" w14:paraId="016D58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4AAC8D"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A8E4A" w14:textId="7B28A0E0" w:rsidR="00AA5C48" w:rsidRPr="007A0A59" w:rsidRDefault="00AA5C48" w:rsidP="00AA5C48">
            <w:pPr>
              <w:rPr>
                <w:rFonts w:eastAsia="Calibri"/>
                <w:szCs w:val="22"/>
              </w:rPr>
            </w:pPr>
            <w:r w:rsidRPr="007A0A59">
              <w:rPr>
                <w:rFonts w:eastAsia="Calibri"/>
                <w:szCs w:val="22"/>
              </w:rPr>
              <w:t>a20-2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C18A65" w14:textId="742F1CCE" w:rsidR="00AA5C48" w:rsidRPr="007A0A59" w:rsidRDefault="00AA5C48" w:rsidP="00AA5C48">
            <w:pPr>
              <w:rPr>
                <w:rFonts w:eastAsia="Calibri"/>
                <w:szCs w:val="22"/>
              </w:rPr>
            </w:pPr>
            <w:r w:rsidRPr="007A0A59">
              <w:rPr>
                <w:rFonts w:eastAsia="Calibri"/>
                <w:szCs w:val="22"/>
              </w:rPr>
              <w:t xml:space="preserve">Privažiuojamasis kelias prie gyvenamųjų namų </w:t>
            </w:r>
            <w:proofErr w:type="spellStart"/>
            <w:r w:rsidRPr="007A0A59">
              <w:rPr>
                <w:rFonts w:eastAsia="Calibri"/>
                <w:szCs w:val="22"/>
              </w:rPr>
              <w:t>Pagriežių</w:t>
            </w:r>
            <w:proofErr w:type="spellEnd"/>
            <w:r w:rsidRPr="007A0A59">
              <w:rPr>
                <w:rFonts w:eastAsia="Calibri"/>
                <w:szCs w:val="22"/>
              </w:rPr>
              <w:t xml:space="preserve"> k. nuo kelio Nr. a20-1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E7128C" w14:textId="600F43D5" w:rsidR="00AA5C48" w:rsidRPr="007A0A59" w:rsidRDefault="00AA5C48" w:rsidP="00AA5C48">
            <w:pPr>
              <w:jc w:val="right"/>
              <w:rPr>
                <w:rFonts w:eastAsia="Calibri"/>
                <w:szCs w:val="22"/>
              </w:rPr>
            </w:pPr>
            <w:r w:rsidRPr="007A0A5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F2DC4" w14:textId="4E3CF42D"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BBF27" w14:textId="56990E64" w:rsidR="00AA5C48" w:rsidRPr="007A0A59" w:rsidRDefault="00AA5C48" w:rsidP="00AA5C48">
            <w:pPr>
              <w:jc w:val="right"/>
              <w:rPr>
                <w:rFonts w:eastAsia="Calibri"/>
                <w:szCs w:val="22"/>
              </w:rPr>
            </w:pPr>
            <w:r w:rsidRPr="007A0A5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10AD0" w14:textId="045F2BD7"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8D0FD" w14:textId="6E270CC5"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B64478" w14:textId="0B35D30B" w:rsidR="00AA5C48" w:rsidRPr="007A0A59" w:rsidRDefault="00AA5C48" w:rsidP="00AA5C48">
            <w:pPr>
              <w:jc w:val="center"/>
              <w:rPr>
                <w:rFonts w:eastAsia="Calibri"/>
                <w:szCs w:val="22"/>
              </w:rPr>
            </w:pPr>
            <w:r w:rsidRPr="007A0A59">
              <w:rPr>
                <w:rFonts w:eastAsia="Calibri"/>
                <w:szCs w:val="22"/>
              </w:rPr>
              <w:t>4400-5515-2966</w:t>
            </w:r>
          </w:p>
        </w:tc>
      </w:tr>
      <w:tr w:rsidR="00AA5C48" w:rsidRPr="007A0A59" w14:paraId="5A219A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F4ACED"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AF4FC" w14:textId="0681000C" w:rsidR="00AA5C48" w:rsidRPr="007A0A59" w:rsidRDefault="00AA5C48" w:rsidP="00AA5C48">
            <w:pPr>
              <w:rPr>
                <w:rFonts w:eastAsia="Calibri"/>
                <w:szCs w:val="22"/>
              </w:rPr>
            </w:pPr>
            <w:r w:rsidRPr="007A0A59">
              <w:rPr>
                <w:rFonts w:eastAsia="Calibri"/>
                <w:szCs w:val="22"/>
              </w:rPr>
              <w:t>a22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B55AA4" w14:textId="704EB27F" w:rsidR="00AA5C48" w:rsidRPr="007A0A59" w:rsidRDefault="00AA5C48" w:rsidP="00AA5C48">
            <w:pPr>
              <w:rPr>
                <w:rFonts w:eastAsia="Calibri"/>
                <w:szCs w:val="22"/>
              </w:rPr>
            </w:pPr>
            <w:r w:rsidRPr="007A0A59">
              <w:rPr>
                <w:rFonts w:eastAsia="Calibri"/>
                <w:szCs w:val="22"/>
              </w:rPr>
              <w:t xml:space="preserve">Privažiuojamasis kelias prie sandėlio </w:t>
            </w:r>
            <w:proofErr w:type="spellStart"/>
            <w:r w:rsidRPr="007A0A59">
              <w:rPr>
                <w:rFonts w:eastAsia="Calibri"/>
                <w:szCs w:val="22"/>
              </w:rPr>
              <w:t>Zabelynės</w:t>
            </w:r>
            <w:proofErr w:type="spellEnd"/>
            <w:r w:rsidRPr="007A0A59">
              <w:rPr>
                <w:rFonts w:eastAsia="Calibri"/>
                <w:szCs w:val="22"/>
              </w:rPr>
              <w:t xml:space="preserve">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2F90D" w14:textId="48F02A15" w:rsidR="00AA5C48" w:rsidRPr="007A0A59" w:rsidRDefault="00AA5C48" w:rsidP="00AA5C48">
            <w:pPr>
              <w:jc w:val="right"/>
              <w:rPr>
                <w:rFonts w:eastAsia="Calibri"/>
                <w:szCs w:val="22"/>
              </w:rPr>
            </w:pPr>
            <w:r w:rsidRPr="007A0A59">
              <w:rPr>
                <w:rFonts w:eastAsia="Calibri"/>
                <w:szCs w:val="22"/>
              </w:rPr>
              <w:t xml:space="preserve"> 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95FC3" w14:textId="37811F9B"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B6EDE" w14:textId="59C3917C" w:rsidR="00AA5C48" w:rsidRPr="007A0A59" w:rsidRDefault="00AA5C48" w:rsidP="00AA5C48">
            <w:pPr>
              <w:jc w:val="right"/>
              <w:rPr>
                <w:rFonts w:eastAsia="Calibri"/>
                <w:szCs w:val="22"/>
              </w:rPr>
            </w:pPr>
            <w:r w:rsidRPr="007A0A5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08DF" w14:textId="3166617B" w:rsidR="00AA5C48" w:rsidRPr="007A0A59" w:rsidRDefault="00AA5C48" w:rsidP="00AA5C48">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A164520" w14:textId="30057168"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66CF0A" w14:textId="34C27024" w:rsidR="00AA5C48" w:rsidRPr="007A0A59" w:rsidRDefault="00AA5C48" w:rsidP="00AA5C48">
            <w:pPr>
              <w:jc w:val="center"/>
              <w:rPr>
                <w:rFonts w:eastAsia="Calibri"/>
                <w:szCs w:val="22"/>
              </w:rPr>
            </w:pPr>
            <w:r w:rsidRPr="007A0A59">
              <w:rPr>
                <w:rFonts w:eastAsia="Calibri"/>
                <w:szCs w:val="22"/>
              </w:rPr>
              <w:t>4400-6443-9618</w:t>
            </w:r>
          </w:p>
        </w:tc>
      </w:tr>
      <w:tr w:rsidR="00AA5C48" w:rsidRPr="007A0A59" w14:paraId="5D4A20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333751"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DDF054" w14:textId="2EE004BC" w:rsidR="00AA5C48" w:rsidRPr="007A0A59" w:rsidRDefault="00AA5C48" w:rsidP="00AA5C48">
            <w:pPr>
              <w:rPr>
                <w:rFonts w:eastAsia="Calibri"/>
                <w:szCs w:val="22"/>
              </w:rPr>
            </w:pPr>
            <w:r w:rsidRPr="007A0A59">
              <w:rPr>
                <w:rFonts w:eastAsia="Calibri"/>
                <w:szCs w:val="22"/>
              </w:rPr>
              <w:t>a25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596816" w14:textId="3B10B545" w:rsidR="00AA5C48" w:rsidRPr="007A0A59" w:rsidRDefault="00AA5C48" w:rsidP="00AA5C48">
            <w:pPr>
              <w:rPr>
                <w:rFonts w:eastAsia="Calibri"/>
                <w:szCs w:val="22"/>
              </w:rPr>
            </w:pPr>
            <w:r w:rsidRPr="007A0A59">
              <w:rPr>
                <w:rFonts w:eastAsia="Calibri"/>
                <w:szCs w:val="22"/>
              </w:rPr>
              <w:t xml:space="preserve">Pravažiuojamasis kelias nuo kelio Nr. 1226 iki </w:t>
            </w:r>
            <w:proofErr w:type="spellStart"/>
            <w:r w:rsidRPr="007A0A59">
              <w:rPr>
                <w:rFonts w:eastAsia="Calibri"/>
                <w:szCs w:val="22"/>
              </w:rPr>
              <w:t>Magylų</w:t>
            </w:r>
            <w:proofErr w:type="spellEnd"/>
            <w:r w:rsidRPr="007A0A59">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FAD5DB" w14:textId="229838AF" w:rsidR="00AA5C48" w:rsidRPr="007A0A59" w:rsidRDefault="00AA5C48" w:rsidP="00AA5C48">
            <w:pPr>
              <w:jc w:val="right"/>
              <w:rPr>
                <w:rFonts w:eastAsia="Calibri"/>
                <w:szCs w:val="22"/>
              </w:rPr>
            </w:pPr>
            <w:r w:rsidRPr="007A0A5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FF6F" w14:textId="12709312"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62D1B" w14:textId="7D046080" w:rsidR="00AA5C48" w:rsidRPr="007A0A59" w:rsidRDefault="00AA5C48" w:rsidP="00AA5C48">
            <w:pPr>
              <w:jc w:val="right"/>
              <w:rPr>
                <w:rFonts w:eastAsia="Calibri"/>
                <w:szCs w:val="22"/>
              </w:rPr>
            </w:pPr>
            <w:r w:rsidRPr="007A0A5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07E0" w14:textId="3FDF226E"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F683" w14:textId="11246CFB"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44ED23" w14:textId="64DDDBD2" w:rsidR="00AA5C48" w:rsidRPr="007A0A59" w:rsidRDefault="00AA5C48" w:rsidP="00AA5C48">
            <w:pPr>
              <w:jc w:val="center"/>
              <w:rPr>
                <w:rFonts w:eastAsia="Calibri"/>
                <w:szCs w:val="22"/>
              </w:rPr>
            </w:pPr>
            <w:r w:rsidRPr="007A0A59">
              <w:rPr>
                <w:rFonts w:eastAsia="Calibri"/>
                <w:szCs w:val="22"/>
              </w:rPr>
              <w:t>4400-5519-5898</w:t>
            </w:r>
          </w:p>
        </w:tc>
      </w:tr>
      <w:tr w:rsidR="00AA5C48" w:rsidRPr="007A0A59" w14:paraId="2B2681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D2437B"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73D014" w14:textId="70823D4C" w:rsidR="00AA5C48" w:rsidRPr="007A0A59" w:rsidRDefault="00AA5C48" w:rsidP="00AA5C48">
            <w:pPr>
              <w:rPr>
                <w:rFonts w:eastAsia="Calibri"/>
                <w:szCs w:val="22"/>
              </w:rPr>
            </w:pPr>
            <w:r w:rsidRPr="007A0A59">
              <w:rPr>
                <w:rFonts w:eastAsia="Calibri"/>
                <w:szCs w:val="22"/>
              </w:rPr>
              <w:t>a3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0255A0" w14:textId="0D648E98" w:rsidR="00AA5C48" w:rsidRPr="007A0A59" w:rsidRDefault="00AA5C48" w:rsidP="00AA5C48">
            <w:pPr>
              <w:rPr>
                <w:rFonts w:eastAsia="Calibri"/>
                <w:szCs w:val="22"/>
              </w:rPr>
            </w:pPr>
            <w:r w:rsidRPr="007A0A59">
              <w:rPr>
                <w:rFonts w:eastAsia="Calibri"/>
                <w:szCs w:val="22"/>
              </w:rPr>
              <w:t xml:space="preserve">Pravažiuojamasis kelias nuo Bažnyčios g. iki Klevų g., </w:t>
            </w:r>
            <w:proofErr w:type="spellStart"/>
            <w:r w:rsidRPr="007A0A59">
              <w:rPr>
                <w:rFonts w:eastAsia="Calibri"/>
                <w:szCs w:val="22"/>
              </w:rPr>
              <w:t>Andrioniškio</w:t>
            </w:r>
            <w:proofErr w:type="spellEnd"/>
            <w:r w:rsidRPr="007A0A5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9BA41C" w14:textId="7065D203" w:rsidR="00AA5C48" w:rsidRPr="007A0A59" w:rsidRDefault="00AA5C48" w:rsidP="00AA5C48">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3767F" w14:textId="04F23B7D" w:rsidR="00AA5C48" w:rsidRPr="007A0A59" w:rsidRDefault="00AA5C48" w:rsidP="00AA5C48">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5EC68" w14:textId="59F85E4E"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1B3ECE" w14:textId="3A2C682B"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52353" w14:textId="5A8117B4" w:rsidR="00AA5C48" w:rsidRPr="007A0A59" w:rsidRDefault="00AA5C48" w:rsidP="00AA5C48">
            <w:pPr>
              <w:jc w:val="center"/>
              <w:rPr>
                <w:rFonts w:eastAsia="Calibri"/>
                <w:szCs w:val="22"/>
              </w:rPr>
            </w:pPr>
            <w:proofErr w:type="spellStart"/>
            <w:r w:rsidRPr="007A0A5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6913BA" w14:textId="6A99A38F" w:rsidR="00AA5C48" w:rsidRPr="007A0A59" w:rsidRDefault="00AA5C48" w:rsidP="00AA5C48">
            <w:pPr>
              <w:jc w:val="center"/>
              <w:rPr>
                <w:rFonts w:eastAsia="Calibri"/>
                <w:szCs w:val="22"/>
              </w:rPr>
            </w:pPr>
            <w:r w:rsidRPr="007A0A59">
              <w:rPr>
                <w:rFonts w:eastAsia="Calibri"/>
                <w:szCs w:val="22"/>
              </w:rPr>
              <w:t>4400-5075-2511</w:t>
            </w:r>
          </w:p>
        </w:tc>
      </w:tr>
      <w:tr w:rsidR="00AA5C48" w:rsidRPr="007A0A59" w14:paraId="2C2745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4742F7" w14:textId="77777777" w:rsidR="00AA5C48" w:rsidRPr="007A0A5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0340" w14:textId="4ABEF5F1" w:rsidR="00AA5C48" w:rsidRPr="007A0A59" w:rsidRDefault="00AA5C48" w:rsidP="00AA5C48">
            <w:pPr>
              <w:rPr>
                <w:rFonts w:eastAsia="Calibri"/>
                <w:szCs w:val="22"/>
              </w:rPr>
            </w:pPr>
            <w:r w:rsidRPr="007A0A59">
              <w:rPr>
                <w:rFonts w:eastAsia="Calibri"/>
                <w:szCs w:val="22"/>
              </w:rPr>
              <w:t>a31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46A277" w14:textId="36D4C0B3" w:rsidR="00AA5C48" w:rsidRPr="007A0A59" w:rsidRDefault="00AA5C48" w:rsidP="00AA5C48">
            <w:pPr>
              <w:rPr>
                <w:rFonts w:eastAsia="Calibri"/>
                <w:szCs w:val="22"/>
              </w:rPr>
            </w:pPr>
            <w:r w:rsidRPr="007A0A59">
              <w:rPr>
                <w:rFonts w:eastAsia="Calibri"/>
                <w:szCs w:val="22"/>
              </w:rPr>
              <w:t xml:space="preserve">Privažiuojamasis kelias prie žvyro karjero </w:t>
            </w:r>
            <w:proofErr w:type="spellStart"/>
            <w:r w:rsidRPr="007A0A59">
              <w:rPr>
                <w:rFonts w:eastAsia="Calibri"/>
                <w:szCs w:val="22"/>
              </w:rPr>
              <w:t>Ramaškonių</w:t>
            </w:r>
            <w:proofErr w:type="spellEnd"/>
            <w:r w:rsidRPr="007A0A59">
              <w:rPr>
                <w:rFonts w:eastAsia="Calibri"/>
                <w:szCs w:val="22"/>
              </w:rPr>
              <w:t xml:space="preserve"> k. nuo kelio Nr. 1227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D37E94" w14:textId="38860DDE" w:rsidR="00AA5C48" w:rsidRPr="007A0A59" w:rsidRDefault="00AA5C48" w:rsidP="00AA5C48">
            <w:pPr>
              <w:jc w:val="right"/>
              <w:rPr>
                <w:rFonts w:eastAsia="Calibri"/>
                <w:szCs w:val="22"/>
              </w:rPr>
            </w:pPr>
            <w:r w:rsidRPr="007A0A59">
              <w:rPr>
                <w:rFonts w:eastAsia="Calibri"/>
                <w:szCs w:val="22"/>
              </w:rPr>
              <w:t> 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BDB50" w14:textId="5E6D10BF"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98D51" w14:textId="3A9F1B75" w:rsidR="00AA5C48" w:rsidRPr="007A0A59" w:rsidRDefault="00AA5C48" w:rsidP="00AA5C48">
            <w:pPr>
              <w:jc w:val="right"/>
              <w:rPr>
                <w:rFonts w:eastAsia="Calibri"/>
                <w:szCs w:val="22"/>
              </w:rPr>
            </w:pPr>
            <w:r w:rsidRPr="007A0A5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F1CA3" w14:textId="194BBD00" w:rsidR="00AA5C48" w:rsidRPr="007A0A59" w:rsidRDefault="00AA5C48" w:rsidP="00AA5C48">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A8C9B" w14:textId="1ACD2BD0" w:rsidR="00AA5C48" w:rsidRPr="007A0A59" w:rsidRDefault="00AA5C48" w:rsidP="00AA5C48">
            <w:pPr>
              <w:jc w:val="center"/>
              <w:rPr>
                <w:rFonts w:eastAsia="Calibri"/>
                <w:szCs w:val="22"/>
              </w:rPr>
            </w:pPr>
            <w:proofErr w:type="spellStart"/>
            <w:r w:rsidRPr="007A0A5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70E5A8" w14:textId="1AA840DC" w:rsidR="00AA5C48" w:rsidRPr="007A0A59" w:rsidRDefault="00AA5C48" w:rsidP="00AA5C48">
            <w:pPr>
              <w:jc w:val="center"/>
              <w:rPr>
                <w:rFonts w:eastAsia="Calibri"/>
                <w:szCs w:val="22"/>
              </w:rPr>
            </w:pPr>
            <w:r w:rsidRPr="007A0A59">
              <w:rPr>
                <w:rFonts w:eastAsia="Calibri"/>
                <w:szCs w:val="22"/>
              </w:rPr>
              <w:t>4400-6444-7310</w:t>
            </w:r>
          </w:p>
        </w:tc>
      </w:tr>
      <w:tr w:rsidR="00AA5C48" w:rsidRPr="004B1509" w14:paraId="4DDE826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A54004" w14:textId="77777777" w:rsidR="00AA5C48" w:rsidRPr="004B150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5BFF4" w14:textId="2BD36729" w:rsidR="00AA5C48" w:rsidRPr="004B1509" w:rsidRDefault="00AA5C48" w:rsidP="00AA5C48">
            <w:pPr>
              <w:rPr>
                <w:rFonts w:eastAsia="Calibri"/>
                <w:szCs w:val="22"/>
              </w:rPr>
            </w:pPr>
            <w:r w:rsidRPr="004B1509">
              <w:rPr>
                <w:rFonts w:eastAsia="Calibri"/>
                <w:szCs w:val="22"/>
              </w:rPr>
              <w:t>a32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F1E010" w14:textId="17B603E0" w:rsidR="00AA5C48" w:rsidRPr="004B1509" w:rsidRDefault="00AA5C48" w:rsidP="00AA5C48">
            <w:pPr>
              <w:rPr>
                <w:rFonts w:eastAsia="Calibri"/>
                <w:szCs w:val="22"/>
              </w:rPr>
            </w:pPr>
            <w:r w:rsidRPr="004B1509">
              <w:rPr>
                <w:rFonts w:eastAsia="Calibri"/>
                <w:szCs w:val="22"/>
              </w:rPr>
              <w:t xml:space="preserve">Pravažiuojamasis  kelias prie Prano </w:t>
            </w:r>
            <w:proofErr w:type="spellStart"/>
            <w:r w:rsidRPr="004B1509">
              <w:rPr>
                <w:rFonts w:eastAsia="Calibri"/>
                <w:szCs w:val="22"/>
              </w:rPr>
              <w:t>Markūno</w:t>
            </w:r>
            <w:proofErr w:type="spellEnd"/>
            <w:r w:rsidRPr="004B1509">
              <w:rPr>
                <w:rFonts w:eastAsia="Calibri"/>
                <w:szCs w:val="22"/>
              </w:rPr>
              <w:t xml:space="preserve"> g., </w:t>
            </w:r>
            <w:proofErr w:type="spellStart"/>
            <w:r w:rsidRPr="004B1509">
              <w:rPr>
                <w:rFonts w:eastAsia="Calibri"/>
                <w:szCs w:val="22"/>
              </w:rPr>
              <w:t>Andrioniškio</w:t>
            </w:r>
            <w:proofErr w:type="spellEnd"/>
            <w:r w:rsidRPr="004B1509">
              <w:rPr>
                <w:rFonts w:eastAsia="Calibri"/>
                <w:szCs w:val="22"/>
              </w:rPr>
              <w:t xml:space="preserve"> mstl. nuo kelio Nr. a6-6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2D9949" w14:textId="1874FADB" w:rsidR="00AA5C48" w:rsidRPr="004B1509" w:rsidRDefault="00AA5C48" w:rsidP="00AA5C48">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E4655" w14:textId="545513B5" w:rsidR="00AA5C48" w:rsidRPr="004B1509" w:rsidRDefault="00AA5C48" w:rsidP="00AA5C48">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D094B" w14:textId="1989235E"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0A0" w14:textId="5A2FFE25"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854AD" w14:textId="6C5D564D" w:rsidR="00AA5C48" w:rsidRPr="004B1509" w:rsidRDefault="00AA5C48" w:rsidP="00AA5C48">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652F91" w14:textId="3AD3AB0D" w:rsidR="00AA5C48" w:rsidRPr="004B1509" w:rsidRDefault="00AA5C48" w:rsidP="00AA5C48">
            <w:pPr>
              <w:jc w:val="center"/>
              <w:rPr>
                <w:rFonts w:eastAsia="Calibri"/>
                <w:szCs w:val="22"/>
              </w:rPr>
            </w:pPr>
            <w:r w:rsidRPr="004B1509">
              <w:rPr>
                <w:rFonts w:eastAsia="Calibri"/>
                <w:szCs w:val="22"/>
              </w:rPr>
              <w:t>4400-5396-1042</w:t>
            </w:r>
          </w:p>
        </w:tc>
      </w:tr>
      <w:tr w:rsidR="00AA5C48" w:rsidRPr="003042A0" w14:paraId="3074F5D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3E64A4"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7C7A3" w14:textId="2952467B" w:rsidR="00AA5C48" w:rsidRPr="003042A0" w:rsidRDefault="00AA5C48" w:rsidP="00AA5C48">
            <w:pPr>
              <w:rPr>
                <w:rFonts w:eastAsia="Calibri"/>
                <w:szCs w:val="22"/>
              </w:rPr>
            </w:pPr>
            <w:r w:rsidRPr="003042A0">
              <w:rPr>
                <w:rFonts w:eastAsia="Calibri"/>
                <w:szCs w:val="22"/>
              </w:rPr>
              <w:t>a33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A28CF6" w14:textId="025E30E6" w:rsidR="00AA5C48" w:rsidRPr="003042A0" w:rsidRDefault="00AA5C48" w:rsidP="00AA5C48">
            <w:pPr>
              <w:rPr>
                <w:rFonts w:eastAsia="Calibri"/>
                <w:szCs w:val="22"/>
              </w:rPr>
            </w:pPr>
            <w:r w:rsidRPr="003042A0">
              <w:rPr>
                <w:rFonts w:eastAsia="Calibri"/>
                <w:szCs w:val="22"/>
              </w:rPr>
              <w:t xml:space="preserve">Pravažiuojamasis kelias nuo kelio Nr. 1216 iki </w:t>
            </w:r>
            <w:proofErr w:type="spellStart"/>
            <w:r w:rsidRPr="003042A0">
              <w:rPr>
                <w:rFonts w:eastAsia="Calibri"/>
                <w:szCs w:val="22"/>
              </w:rPr>
              <w:t>Šilagalių</w:t>
            </w:r>
            <w:proofErr w:type="spellEnd"/>
            <w:r w:rsidRPr="003042A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067D8E" w14:textId="334F188D" w:rsidR="00AA5C48" w:rsidRPr="003042A0" w:rsidRDefault="00AA5C48" w:rsidP="00AA5C48">
            <w:pPr>
              <w:jc w:val="right"/>
              <w:rPr>
                <w:rFonts w:eastAsia="Calibri"/>
                <w:szCs w:val="22"/>
              </w:rPr>
            </w:pPr>
            <w:r w:rsidRPr="003042A0">
              <w:rPr>
                <w:rFonts w:eastAsia="Calibri"/>
                <w:szCs w:val="22"/>
              </w:rPr>
              <w:t>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B6F4D" w14:textId="1844756F"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9B815" w14:textId="3544291B" w:rsidR="00AA5C48" w:rsidRPr="003042A0" w:rsidRDefault="00AA5C48" w:rsidP="00AA5C48">
            <w:pPr>
              <w:jc w:val="right"/>
              <w:rPr>
                <w:rFonts w:eastAsia="Calibri"/>
                <w:szCs w:val="22"/>
              </w:rPr>
            </w:pPr>
            <w:r w:rsidRPr="003042A0">
              <w:rPr>
                <w:rFonts w:eastAsia="Calibri"/>
                <w:szCs w:val="22"/>
              </w:rPr>
              <w:t>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7F909" w14:textId="2F40C645"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B1657" w14:textId="77777777" w:rsidR="00AA5C48" w:rsidRDefault="00AA5C48" w:rsidP="00AA5C48">
            <w:pPr>
              <w:jc w:val="center"/>
              <w:rPr>
                <w:rFonts w:eastAsia="Calibri"/>
                <w:szCs w:val="22"/>
              </w:rPr>
            </w:pPr>
            <w:proofErr w:type="spellStart"/>
            <w:r w:rsidRPr="003042A0">
              <w:rPr>
                <w:rFonts w:eastAsia="Calibri"/>
                <w:szCs w:val="22"/>
              </w:rPr>
              <w:t>IIIv</w:t>
            </w:r>
            <w:proofErr w:type="spellEnd"/>
          </w:p>
          <w:p w14:paraId="1814B756" w14:textId="77777777" w:rsidR="00AA5C48" w:rsidRDefault="00AA5C48" w:rsidP="00AA5C48">
            <w:pPr>
              <w:jc w:val="center"/>
              <w:rPr>
                <w:rFonts w:eastAsia="Calibri"/>
                <w:szCs w:val="22"/>
              </w:rPr>
            </w:pPr>
            <w:proofErr w:type="spellStart"/>
            <w:r>
              <w:rPr>
                <w:rFonts w:eastAsia="Calibri"/>
                <w:szCs w:val="22"/>
              </w:rPr>
              <w:t>IIIv</w:t>
            </w:r>
            <w:proofErr w:type="spellEnd"/>
          </w:p>
          <w:p w14:paraId="6DCA2CC4" w14:textId="77777777" w:rsidR="00AA5C48" w:rsidRDefault="00AA5C48" w:rsidP="00AA5C48">
            <w:pPr>
              <w:jc w:val="center"/>
              <w:rPr>
                <w:rFonts w:eastAsia="Calibri"/>
                <w:szCs w:val="22"/>
              </w:rPr>
            </w:pPr>
            <w:proofErr w:type="spellStart"/>
            <w:r>
              <w:rPr>
                <w:rFonts w:eastAsia="Calibri"/>
                <w:szCs w:val="22"/>
              </w:rPr>
              <w:t>IIIv</w:t>
            </w:r>
            <w:proofErr w:type="spellEnd"/>
          </w:p>
          <w:p w14:paraId="7279AE66" w14:textId="002442D5" w:rsidR="00AA5C48" w:rsidRPr="003042A0" w:rsidRDefault="00AA5C48" w:rsidP="00AA5C48">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2480FB" w14:textId="3A3F4D44" w:rsidR="00AA5C48" w:rsidRPr="003042A0" w:rsidRDefault="00AA5C48" w:rsidP="00AA5C48">
            <w:pPr>
              <w:jc w:val="center"/>
              <w:rPr>
                <w:rFonts w:eastAsia="Calibri"/>
                <w:szCs w:val="22"/>
              </w:rPr>
            </w:pPr>
            <w:r w:rsidRPr="003042A0">
              <w:rPr>
                <w:rFonts w:eastAsia="Calibri"/>
                <w:szCs w:val="22"/>
              </w:rPr>
              <w:t>4400-6444-7322 4400-6444-7330 4400-6444-7341 4400-6444-7363</w:t>
            </w:r>
          </w:p>
        </w:tc>
      </w:tr>
      <w:tr w:rsidR="00AA5C48" w:rsidRPr="003042A0" w14:paraId="4571BE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0774ED"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1D5056" w14:textId="4729B0EF" w:rsidR="00AA5C48" w:rsidRPr="003042A0" w:rsidRDefault="00AA5C48" w:rsidP="00AA5C48">
            <w:pPr>
              <w:rPr>
                <w:rFonts w:eastAsia="Calibri"/>
                <w:szCs w:val="22"/>
              </w:rPr>
            </w:pPr>
            <w:r w:rsidRPr="003042A0">
              <w:rPr>
                <w:rFonts w:eastAsia="Calibri"/>
                <w:szCs w:val="22"/>
              </w:rPr>
              <w:t>a34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9FBB79" w14:textId="2BF4BAD8" w:rsidR="00AA5C48" w:rsidRPr="003042A0" w:rsidRDefault="00AA5C48" w:rsidP="00AA5C48">
            <w:pPr>
              <w:rPr>
                <w:rFonts w:eastAsia="Calibri"/>
                <w:szCs w:val="22"/>
              </w:rPr>
            </w:pPr>
            <w:r w:rsidRPr="003042A0">
              <w:rPr>
                <w:rFonts w:eastAsia="Calibri"/>
                <w:szCs w:val="22"/>
              </w:rPr>
              <w:t>Privažiuojamasis kelias prie tilto per Šventąją Mikierių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E7EEB1" w14:textId="266254FA" w:rsidR="00AA5C48" w:rsidRPr="003042A0" w:rsidRDefault="00AA5C48" w:rsidP="00AA5C48">
            <w:pPr>
              <w:jc w:val="right"/>
              <w:rPr>
                <w:rFonts w:eastAsia="Calibri"/>
                <w:szCs w:val="22"/>
              </w:rPr>
            </w:pPr>
            <w:r w:rsidRPr="003042A0">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CDF0F" w14:textId="5A5A3684" w:rsidR="00AA5C48" w:rsidRPr="003042A0" w:rsidRDefault="00AA5C48" w:rsidP="00AA5C48">
            <w:pPr>
              <w:jc w:val="right"/>
              <w:rPr>
                <w:rFonts w:eastAsia="Calibri"/>
                <w:szCs w:val="22"/>
              </w:rPr>
            </w:pPr>
            <w:r w:rsidRPr="003042A0">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6055C" w14:textId="2389D5D1"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7C21" w14:textId="1859C332"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ED26F" w14:textId="51D34602"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EBBB00" w14:textId="55F51228" w:rsidR="00AA5C48" w:rsidRPr="003042A0" w:rsidRDefault="00AA5C48" w:rsidP="00AA5C48">
            <w:pPr>
              <w:jc w:val="center"/>
              <w:rPr>
                <w:rFonts w:eastAsia="Calibri"/>
                <w:szCs w:val="22"/>
              </w:rPr>
            </w:pPr>
            <w:r w:rsidRPr="003042A0">
              <w:rPr>
                <w:rFonts w:eastAsia="Calibri"/>
                <w:szCs w:val="22"/>
              </w:rPr>
              <w:t>-</w:t>
            </w:r>
          </w:p>
        </w:tc>
      </w:tr>
      <w:tr w:rsidR="00AA5C48" w:rsidRPr="003042A0" w14:paraId="0C1F61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9A8424"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C3C35" w14:textId="198D0799" w:rsidR="00AA5C48" w:rsidRPr="003042A0" w:rsidRDefault="00AA5C48" w:rsidP="00AA5C48">
            <w:pPr>
              <w:rPr>
                <w:rFonts w:eastAsia="Calibri"/>
                <w:szCs w:val="22"/>
              </w:rPr>
            </w:pPr>
            <w:r w:rsidRPr="003042A0">
              <w:rPr>
                <w:rFonts w:eastAsia="Calibri"/>
                <w:szCs w:val="22"/>
              </w:rPr>
              <w:t>a37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2EA301" w14:textId="2753528E" w:rsidR="00AA5C48" w:rsidRPr="003042A0" w:rsidRDefault="00AA5C48" w:rsidP="00AA5C48">
            <w:pPr>
              <w:rPr>
                <w:rFonts w:eastAsia="Calibri"/>
                <w:szCs w:val="22"/>
              </w:rPr>
            </w:pPr>
            <w:r w:rsidRPr="003042A0">
              <w:rPr>
                <w:rFonts w:eastAsia="Calibri"/>
                <w:szCs w:val="22"/>
              </w:rPr>
              <w:t xml:space="preserve">Privažiuojamasis kelias prie Šventosios </w:t>
            </w:r>
            <w:proofErr w:type="spellStart"/>
            <w:r w:rsidRPr="003042A0">
              <w:rPr>
                <w:rFonts w:eastAsia="Calibri"/>
                <w:szCs w:val="22"/>
              </w:rPr>
              <w:t>Plikiškių</w:t>
            </w:r>
            <w:proofErr w:type="spellEnd"/>
            <w:r w:rsidRPr="003042A0">
              <w:rPr>
                <w:rFonts w:eastAsia="Calibri"/>
                <w:szCs w:val="22"/>
              </w:rPr>
              <w:t xml:space="preserve">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3050D5" w14:textId="167EA761" w:rsidR="00AA5C48" w:rsidRPr="003042A0" w:rsidRDefault="00AA5C48" w:rsidP="00AA5C48">
            <w:pPr>
              <w:jc w:val="right"/>
              <w:rPr>
                <w:rFonts w:eastAsia="Calibri"/>
                <w:szCs w:val="22"/>
              </w:rPr>
            </w:pPr>
            <w:r w:rsidRPr="003042A0">
              <w:rPr>
                <w:rFonts w:eastAsia="Calibri"/>
                <w:szCs w:val="22"/>
              </w:rPr>
              <w:t> 697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9AB56" w14:textId="457FC8D2"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BF4F" w14:textId="2F170CDE" w:rsidR="00AA5C48" w:rsidRPr="003042A0" w:rsidRDefault="00AA5C48" w:rsidP="00AA5C48">
            <w:pPr>
              <w:jc w:val="right"/>
              <w:rPr>
                <w:rFonts w:eastAsia="Calibri"/>
                <w:szCs w:val="22"/>
              </w:rPr>
            </w:pPr>
            <w:r w:rsidRPr="003042A0">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E14F6" w14:textId="42773408" w:rsidR="00AA5C48" w:rsidRPr="003042A0" w:rsidRDefault="00AA5C48" w:rsidP="00AA5C48">
            <w:pPr>
              <w:jc w:val="right"/>
              <w:rPr>
                <w:rFonts w:eastAsia="Calibri"/>
                <w:szCs w:val="22"/>
              </w:rPr>
            </w:pPr>
            <w:r w:rsidRPr="003042A0">
              <w:rPr>
                <w:rFonts w:eastAsia="Calibri"/>
                <w:szCs w:val="22"/>
              </w:rPr>
              <w:t> 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0458" w14:textId="04468733"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7EA225" w14:textId="19B78FA1" w:rsidR="00AA5C48" w:rsidRPr="003042A0" w:rsidRDefault="00AA5C48" w:rsidP="00AA5C48">
            <w:pPr>
              <w:jc w:val="center"/>
              <w:rPr>
                <w:rFonts w:eastAsia="Calibri"/>
                <w:szCs w:val="22"/>
              </w:rPr>
            </w:pPr>
            <w:r w:rsidRPr="003042A0">
              <w:rPr>
                <w:rFonts w:eastAsia="Calibri"/>
                <w:szCs w:val="22"/>
              </w:rPr>
              <w:t>4400-6443-9630</w:t>
            </w:r>
          </w:p>
        </w:tc>
      </w:tr>
      <w:tr w:rsidR="00AA5C48" w:rsidRPr="003042A0" w14:paraId="3FEEBE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DEC460"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05AFC" w14:textId="55ECFF86" w:rsidR="00AA5C48" w:rsidRPr="003042A0" w:rsidRDefault="00AA5C48" w:rsidP="00AA5C48">
            <w:pPr>
              <w:rPr>
                <w:rFonts w:eastAsia="Calibri"/>
                <w:szCs w:val="22"/>
              </w:rPr>
            </w:pPr>
            <w:r w:rsidRPr="003042A0">
              <w:rPr>
                <w:rFonts w:eastAsia="Calibri"/>
                <w:szCs w:val="22"/>
              </w:rPr>
              <w:t>a38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4F53A8" w14:textId="08697C83" w:rsidR="00AA5C48" w:rsidRPr="003042A0" w:rsidRDefault="00AA5C48" w:rsidP="00AA5C48">
            <w:pPr>
              <w:rPr>
                <w:rFonts w:eastAsia="Calibri"/>
                <w:szCs w:val="22"/>
              </w:rPr>
            </w:pPr>
            <w:r w:rsidRPr="003042A0">
              <w:rPr>
                <w:rFonts w:eastAsia="Calibri"/>
                <w:szCs w:val="22"/>
              </w:rPr>
              <w:t xml:space="preserve">Privažiuojamasis kelias prie gyvenamųjų namų </w:t>
            </w:r>
            <w:proofErr w:type="spellStart"/>
            <w:r w:rsidRPr="003042A0">
              <w:rPr>
                <w:rFonts w:eastAsia="Calibri"/>
                <w:szCs w:val="22"/>
              </w:rPr>
              <w:t>Andrioniškio</w:t>
            </w:r>
            <w:proofErr w:type="spellEnd"/>
            <w:r w:rsidRPr="003042A0">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493345" w14:textId="41187086" w:rsidR="00AA5C48" w:rsidRPr="003042A0" w:rsidRDefault="00AA5C48" w:rsidP="00AA5C48">
            <w:pPr>
              <w:jc w:val="right"/>
              <w:rPr>
                <w:rFonts w:eastAsia="Calibri"/>
                <w:szCs w:val="22"/>
              </w:rPr>
            </w:pPr>
            <w:r w:rsidRPr="003042A0">
              <w:rPr>
                <w:rFonts w:eastAsia="Calibri"/>
                <w:strike/>
                <w:szCs w:val="22"/>
              </w:rPr>
              <w:t> </w:t>
            </w:r>
            <w:r w:rsidRPr="003042A0">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08C60" w14:textId="0D6E26F8"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5FC17" w14:textId="1CC8587F" w:rsidR="00AA5C48" w:rsidRPr="003042A0" w:rsidRDefault="00AA5C48" w:rsidP="00AA5C48">
            <w:pPr>
              <w:jc w:val="right"/>
              <w:rPr>
                <w:rFonts w:eastAsia="Calibri"/>
                <w:szCs w:val="22"/>
              </w:rPr>
            </w:pPr>
            <w:r w:rsidRPr="003042A0">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4E78E" w14:textId="55EEBCFD" w:rsidR="00AA5C48" w:rsidRPr="003042A0" w:rsidRDefault="00AA5C48" w:rsidP="00AA5C48">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40D53" w14:textId="06FFF9EE" w:rsidR="00AA5C48" w:rsidRPr="003042A0" w:rsidRDefault="00AA5C48" w:rsidP="00AA5C48">
            <w:pPr>
              <w:jc w:val="center"/>
              <w:rPr>
                <w:rFonts w:eastAsia="Calibri"/>
                <w:szCs w:val="22"/>
              </w:rPr>
            </w:pPr>
            <w:r w:rsidRPr="003042A0">
              <w:rPr>
                <w:rFonts w:eastAsia="Calibri"/>
                <w:szCs w:val="22"/>
              </w:rPr>
              <w:t xml:space="preserve"> </w:t>
            </w:r>
            <w:proofErr w:type="spellStart"/>
            <w:r w:rsidRPr="003042A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2001B8" w14:textId="68AE0663" w:rsidR="00AA5C48" w:rsidRPr="003042A0" w:rsidRDefault="00AA5C48" w:rsidP="00AA5C48">
            <w:pPr>
              <w:jc w:val="center"/>
              <w:rPr>
                <w:rFonts w:eastAsia="Calibri"/>
                <w:szCs w:val="22"/>
              </w:rPr>
            </w:pPr>
            <w:r w:rsidRPr="003042A0">
              <w:rPr>
                <w:rFonts w:eastAsia="Calibri"/>
                <w:szCs w:val="22"/>
              </w:rPr>
              <w:t>4400-6445-0135</w:t>
            </w:r>
          </w:p>
        </w:tc>
      </w:tr>
      <w:tr w:rsidR="00AA5C48" w:rsidRPr="003042A0" w14:paraId="030C75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01642A"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6C671D" w14:textId="36788BAC" w:rsidR="00AA5C48" w:rsidRPr="003042A0" w:rsidRDefault="00AA5C48" w:rsidP="00AA5C48">
            <w:pPr>
              <w:rPr>
                <w:rFonts w:eastAsia="Calibri"/>
                <w:szCs w:val="22"/>
              </w:rPr>
            </w:pPr>
            <w:r w:rsidRPr="003042A0">
              <w:rPr>
                <w:rFonts w:eastAsia="Calibri"/>
                <w:szCs w:val="22"/>
              </w:rPr>
              <w:t>a40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CA4CC" w14:textId="293FE631" w:rsidR="00AA5C48" w:rsidRPr="003042A0" w:rsidRDefault="00AA5C48" w:rsidP="00AA5C48">
            <w:pPr>
              <w:rPr>
                <w:rFonts w:eastAsia="Calibri"/>
                <w:szCs w:val="22"/>
              </w:rPr>
            </w:pPr>
            <w:r w:rsidRPr="003042A0">
              <w:rPr>
                <w:rFonts w:eastAsia="Calibri"/>
                <w:szCs w:val="22"/>
              </w:rPr>
              <w:t>Pravažiuojamais kelias nuo kelio Nr. a8 iki Žirgo g., Niūronių k., Anykščių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0AD0BE" w14:textId="1905DBE9" w:rsidR="00AA5C48" w:rsidRPr="003042A0" w:rsidRDefault="00AA5C48" w:rsidP="00AA5C48">
            <w:pPr>
              <w:jc w:val="right"/>
              <w:rPr>
                <w:rFonts w:eastAsia="Calibri"/>
                <w:szCs w:val="22"/>
              </w:rPr>
            </w:pPr>
            <w:r w:rsidRPr="003042A0">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6F06C" w14:textId="6BEB7AFB"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528D" w14:textId="18601622" w:rsidR="00AA5C48" w:rsidRPr="003042A0" w:rsidRDefault="00AA5C48" w:rsidP="00AA5C48">
            <w:pPr>
              <w:jc w:val="right"/>
              <w:rPr>
                <w:rFonts w:eastAsia="Calibri"/>
                <w:szCs w:val="22"/>
              </w:rPr>
            </w:pPr>
            <w:r w:rsidRPr="003042A0">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5B39A" w14:textId="12213F71"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069E" w14:textId="2426B6DD" w:rsidR="00AA5C48" w:rsidRPr="003042A0" w:rsidRDefault="00AA5C48" w:rsidP="00AA5C48">
            <w:pPr>
              <w:jc w:val="center"/>
              <w:rPr>
                <w:rFonts w:eastAsia="Calibri"/>
                <w:szCs w:val="22"/>
              </w:rPr>
            </w:pPr>
            <w:r w:rsidRPr="003042A0">
              <w:rPr>
                <w:rFonts w:eastAsia="Calibri"/>
                <w:szCs w:val="22"/>
              </w:rPr>
              <w:t xml:space="preserve"> </w:t>
            </w: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02B5FE" w14:textId="0A49E9FD" w:rsidR="00AA5C48" w:rsidRPr="003042A0" w:rsidRDefault="00AA5C48" w:rsidP="00AA5C48">
            <w:pPr>
              <w:jc w:val="center"/>
              <w:rPr>
                <w:rFonts w:eastAsia="Calibri"/>
                <w:szCs w:val="22"/>
              </w:rPr>
            </w:pPr>
            <w:r w:rsidRPr="003042A0">
              <w:rPr>
                <w:rFonts w:eastAsia="Calibri"/>
                <w:szCs w:val="22"/>
              </w:rPr>
              <w:t>4400-6444-9736</w:t>
            </w:r>
          </w:p>
        </w:tc>
      </w:tr>
      <w:tr w:rsidR="00AA5C48" w:rsidRPr="003042A0" w14:paraId="7FE050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0605AE"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49DA8" w14:textId="7A8670E5" w:rsidR="00AA5C48" w:rsidRPr="003042A0" w:rsidRDefault="00AA5C48" w:rsidP="00AA5C48">
            <w:pPr>
              <w:rPr>
                <w:rFonts w:eastAsia="Calibri"/>
                <w:szCs w:val="22"/>
              </w:rPr>
            </w:pPr>
            <w:r w:rsidRPr="003042A0">
              <w:rPr>
                <w:rFonts w:eastAsia="Calibri"/>
                <w:szCs w:val="22"/>
              </w:rPr>
              <w:t>a43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1054D" w14:textId="03A1E7B0" w:rsidR="00AA5C48" w:rsidRPr="003042A0" w:rsidRDefault="00AA5C48" w:rsidP="00AA5C48">
            <w:pPr>
              <w:rPr>
                <w:rFonts w:eastAsia="Calibri"/>
                <w:szCs w:val="22"/>
              </w:rPr>
            </w:pPr>
            <w:r w:rsidRPr="003042A0">
              <w:rPr>
                <w:rFonts w:eastAsia="Calibri"/>
                <w:szCs w:val="22"/>
              </w:rPr>
              <w:t xml:space="preserve">Privažiuojamasis kelias prie gyvenamųjų namų </w:t>
            </w:r>
            <w:proofErr w:type="spellStart"/>
            <w:r w:rsidRPr="003042A0">
              <w:rPr>
                <w:rFonts w:eastAsia="Calibri"/>
                <w:szCs w:val="22"/>
              </w:rPr>
              <w:t>Krivinskų</w:t>
            </w:r>
            <w:proofErr w:type="spellEnd"/>
            <w:r w:rsidRPr="003042A0">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6561EB" w14:textId="7DC1B196" w:rsidR="00AA5C48" w:rsidRPr="003042A0" w:rsidRDefault="00AA5C48" w:rsidP="00AA5C48">
            <w:pPr>
              <w:jc w:val="right"/>
              <w:rPr>
                <w:rFonts w:eastAsia="Calibri"/>
                <w:szCs w:val="22"/>
              </w:rPr>
            </w:pPr>
            <w:r w:rsidRPr="003042A0">
              <w:rPr>
                <w:rFonts w:eastAsia="Calibri"/>
                <w:szCs w:val="22"/>
              </w:rPr>
              <w:t xml:space="preserve"> 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A5375" w14:textId="03A62EEB"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763C" w14:textId="799BC129" w:rsidR="00AA5C48" w:rsidRPr="003042A0" w:rsidRDefault="00AA5C48" w:rsidP="00AA5C48">
            <w:pPr>
              <w:jc w:val="right"/>
              <w:rPr>
                <w:rFonts w:eastAsia="Calibri"/>
                <w:szCs w:val="22"/>
              </w:rPr>
            </w:pPr>
            <w:r w:rsidRPr="003042A0">
              <w:rPr>
                <w:rFonts w:eastAsia="Calibri"/>
                <w:szCs w:val="22"/>
              </w:rPr>
              <w:t xml:space="preserve"> 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4C79E" w14:textId="41CE9972"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AE0DA" w14:textId="3EBE2D3E" w:rsidR="00AA5C48" w:rsidRPr="003042A0" w:rsidRDefault="00AA5C48" w:rsidP="00AA5C48">
            <w:pPr>
              <w:jc w:val="center"/>
              <w:rPr>
                <w:rFonts w:eastAsia="Calibri"/>
                <w:szCs w:val="22"/>
              </w:rPr>
            </w:pPr>
            <w:r w:rsidRPr="003042A0">
              <w:rPr>
                <w:rFonts w:eastAsia="Calibri"/>
                <w:szCs w:val="22"/>
              </w:rPr>
              <w:t xml:space="preserve"> </w:t>
            </w: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50C69D" w14:textId="7A867941" w:rsidR="00AA5C48" w:rsidRPr="003042A0" w:rsidRDefault="00AA5C48" w:rsidP="00AA5C48">
            <w:pPr>
              <w:jc w:val="center"/>
              <w:rPr>
                <w:rFonts w:eastAsia="Calibri"/>
                <w:szCs w:val="22"/>
              </w:rPr>
            </w:pPr>
            <w:r w:rsidRPr="003042A0">
              <w:rPr>
                <w:rFonts w:eastAsia="Calibri"/>
                <w:szCs w:val="22"/>
              </w:rPr>
              <w:t>4400-6444-9969</w:t>
            </w:r>
          </w:p>
        </w:tc>
      </w:tr>
      <w:tr w:rsidR="00AA5C48" w:rsidRPr="003042A0" w14:paraId="0287EF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7B1654"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148A88" w14:textId="12AF018A" w:rsidR="00AA5C48" w:rsidRPr="003042A0" w:rsidRDefault="00AA5C48" w:rsidP="00AA5C48">
            <w:pPr>
              <w:rPr>
                <w:rFonts w:eastAsia="Calibri"/>
                <w:szCs w:val="22"/>
              </w:rPr>
            </w:pPr>
            <w:r w:rsidRPr="003042A0">
              <w:rPr>
                <w:rFonts w:eastAsia="Calibri"/>
                <w:szCs w:val="22"/>
              </w:rPr>
              <w:t>a45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133A1A" w14:textId="0795E672" w:rsidR="00AA5C48" w:rsidRPr="003042A0" w:rsidRDefault="00AA5C48" w:rsidP="00AA5C48">
            <w:pPr>
              <w:rPr>
                <w:rFonts w:eastAsia="Calibri"/>
                <w:szCs w:val="22"/>
              </w:rPr>
            </w:pPr>
            <w:r w:rsidRPr="003042A0">
              <w:rPr>
                <w:rFonts w:eastAsia="Calibri"/>
                <w:szCs w:val="22"/>
              </w:rPr>
              <w:t xml:space="preserve">Privažiuojamasis kelias prie gyvenamųjų namų Vieškelio g., </w:t>
            </w:r>
            <w:proofErr w:type="spellStart"/>
            <w:r w:rsidRPr="003042A0">
              <w:rPr>
                <w:rFonts w:eastAsia="Calibri"/>
                <w:szCs w:val="22"/>
              </w:rPr>
              <w:t>Plikiškių</w:t>
            </w:r>
            <w:proofErr w:type="spellEnd"/>
            <w:r w:rsidRPr="003042A0">
              <w:rPr>
                <w:rFonts w:eastAsia="Calibri"/>
                <w:szCs w:val="22"/>
              </w:rPr>
              <w:t xml:space="preserve">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A8E837" w14:textId="1872AE8C" w:rsidR="00AA5C48" w:rsidRPr="003042A0" w:rsidRDefault="00AA5C48" w:rsidP="00AA5C48">
            <w:pPr>
              <w:jc w:val="right"/>
              <w:rPr>
                <w:rFonts w:eastAsia="Calibri"/>
                <w:szCs w:val="22"/>
              </w:rPr>
            </w:pPr>
            <w:r w:rsidRPr="003042A0">
              <w:rPr>
                <w:rFonts w:eastAsia="Calibri"/>
                <w:szCs w:val="22"/>
              </w:rPr>
              <w:t>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1479E" w14:textId="28567EA0"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556BD" w14:textId="77076A96" w:rsidR="00AA5C48" w:rsidRPr="003042A0" w:rsidRDefault="00AA5C48" w:rsidP="00AA5C48">
            <w:pPr>
              <w:jc w:val="right"/>
              <w:rPr>
                <w:rFonts w:eastAsia="Calibri"/>
                <w:szCs w:val="22"/>
              </w:rPr>
            </w:pPr>
            <w:r w:rsidRPr="003042A0">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D3812" w14:textId="3BA8F389" w:rsidR="00AA5C48" w:rsidRPr="003042A0" w:rsidRDefault="00AA5C48" w:rsidP="00AA5C48">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CF936" w14:textId="4CA0E45C"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3161F5" w14:textId="750AA91D" w:rsidR="00AA5C48" w:rsidRPr="003042A0" w:rsidRDefault="00AA5C48" w:rsidP="00AA5C48">
            <w:pPr>
              <w:jc w:val="center"/>
              <w:rPr>
                <w:rFonts w:eastAsia="Calibri"/>
                <w:szCs w:val="22"/>
              </w:rPr>
            </w:pPr>
            <w:r w:rsidRPr="003042A0">
              <w:rPr>
                <w:rFonts w:eastAsia="Calibri"/>
                <w:szCs w:val="22"/>
              </w:rPr>
              <w:t>4400-6443-9644</w:t>
            </w:r>
          </w:p>
        </w:tc>
      </w:tr>
      <w:tr w:rsidR="00AA5C48" w:rsidRPr="003042A0" w14:paraId="2F282D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0C8E73"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19776" w14:textId="5ED20B98" w:rsidR="00AA5C48" w:rsidRPr="003042A0" w:rsidRDefault="00AA5C48" w:rsidP="00AA5C48">
            <w:pPr>
              <w:rPr>
                <w:rFonts w:eastAsia="Calibri"/>
                <w:szCs w:val="22"/>
              </w:rPr>
            </w:pPr>
            <w:r w:rsidRPr="003042A0">
              <w:rPr>
                <w:rFonts w:eastAsia="Calibri"/>
                <w:szCs w:val="22"/>
              </w:rPr>
              <w:t>a47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DC77DC" w14:textId="7EC46504" w:rsidR="00AA5C48" w:rsidRPr="003042A0" w:rsidRDefault="00AA5C48" w:rsidP="00AA5C48">
            <w:pPr>
              <w:rPr>
                <w:rFonts w:eastAsia="Calibri"/>
                <w:szCs w:val="22"/>
              </w:rPr>
            </w:pPr>
            <w:r w:rsidRPr="003042A0">
              <w:rPr>
                <w:rFonts w:eastAsia="Calibri"/>
                <w:szCs w:val="22"/>
              </w:rPr>
              <w:t xml:space="preserve">Privažiuojamasis kelias prie gyvenamųjų namų </w:t>
            </w:r>
            <w:proofErr w:type="spellStart"/>
            <w:r w:rsidRPr="003042A0">
              <w:rPr>
                <w:rFonts w:eastAsia="Calibri"/>
                <w:szCs w:val="22"/>
              </w:rPr>
              <w:t>Pagriežių</w:t>
            </w:r>
            <w:proofErr w:type="spellEnd"/>
            <w:r w:rsidRPr="003042A0">
              <w:rPr>
                <w:rFonts w:eastAsia="Calibri"/>
                <w:szCs w:val="22"/>
              </w:rPr>
              <w:t xml:space="preserve"> k. nuo kelio Nr. a73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EF25A4" w14:textId="579EE92F" w:rsidR="00AA5C48" w:rsidRPr="003042A0" w:rsidRDefault="00AA5C48" w:rsidP="00AA5C48">
            <w:pPr>
              <w:jc w:val="right"/>
              <w:rPr>
                <w:rFonts w:eastAsia="Calibri"/>
                <w:szCs w:val="22"/>
              </w:rPr>
            </w:pPr>
            <w:r w:rsidRPr="003042A0">
              <w:rPr>
                <w:rFonts w:eastAsia="Calibri"/>
                <w:szCs w:val="22"/>
              </w:rPr>
              <w:t> 760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83BBA7" w14:textId="5E0819C4"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BC8D" w14:textId="3893F527"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C8409E" w14:textId="2A95224C" w:rsidR="00AA5C48" w:rsidRPr="003042A0" w:rsidRDefault="00AA5C48" w:rsidP="00AA5C48">
            <w:pPr>
              <w:jc w:val="right"/>
              <w:rPr>
                <w:rFonts w:eastAsia="Calibri"/>
                <w:szCs w:val="22"/>
              </w:rPr>
            </w:pPr>
            <w:r w:rsidRPr="003042A0">
              <w:rPr>
                <w:rFonts w:eastAsia="Calibri"/>
                <w:szCs w:val="22"/>
              </w:rPr>
              <w:t> 760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CD9C" w14:textId="6FC7CF81"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D395D6" w14:textId="77D96BAF" w:rsidR="00AA5C48" w:rsidRPr="003042A0" w:rsidRDefault="00AA5C48" w:rsidP="00AA5C48">
            <w:pPr>
              <w:jc w:val="center"/>
              <w:rPr>
                <w:rFonts w:eastAsia="Calibri"/>
                <w:szCs w:val="22"/>
              </w:rPr>
            </w:pPr>
            <w:r w:rsidRPr="003042A0">
              <w:rPr>
                <w:rFonts w:eastAsia="Calibri"/>
                <w:szCs w:val="22"/>
              </w:rPr>
              <w:t>4400-6443-9650</w:t>
            </w:r>
          </w:p>
        </w:tc>
      </w:tr>
      <w:tr w:rsidR="00AA5C48" w:rsidRPr="003042A0" w14:paraId="43D266B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9DA4A0"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FC17021" w14:textId="3AEB1AC4" w:rsidR="00AA5C48" w:rsidRPr="003042A0" w:rsidRDefault="00AA5C48" w:rsidP="00AA5C48">
            <w:pPr>
              <w:rPr>
                <w:rFonts w:eastAsia="Calibri"/>
                <w:szCs w:val="22"/>
              </w:rPr>
            </w:pPr>
            <w:r w:rsidRPr="003042A0">
              <w:rPr>
                <w:rFonts w:eastAsia="Calibri"/>
                <w:szCs w:val="22"/>
              </w:rPr>
              <w:t>a48</w:t>
            </w:r>
          </w:p>
        </w:tc>
        <w:tc>
          <w:tcPr>
            <w:tcW w:w="4412" w:type="dxa"/>
            <w:tcBorders>
              <w:top w:val="single" w:sz="4" w:space="0" w:color="auto"/>
              <w:left w:val="single" w:sz="4" w:space="0" w:color="auto"/>
              <w:bottom w:val="single" w:sz="4" w:space="0" w:color="auto"/>
              <w:right w:val="single" w:sz="4" w:space="0" w:color="auto"/>
            </w:tcBorders>
            <w:vAlign w:val="center"/>
          </w:tcPr>
          <w:p w14:paraId="1AF7924F" w14:textId="7790A315" w:rsidR="00AA5C48" w:rsidRPr="003042A0" w:rsidRDefault="00AA5C48" w:rsidP="00AA5C48">
            <w:pPr>
              <w:rPr>
                <w:rFonts w:eastAsia="Calibri"/>
                <w:szCs w:val="22"/>
              </w:rPr>
            </w:pPr>
            <w:r w:rsidRPr="003042A0">
              <w:rPr>
                <w:rFonts w:eastAsia="Calibri"/>
                <w:szCs w:val="22"/>
              </w:rPr>
              <w:t>Privažiuojamasis kelias prie gyvenamųjų namų nuo kelio Nr. a49</w:t>
            </w:r>
          </w:p>
        </w:tc>
        <w:tc>
          <w:tcPr>
            <w:tcW w:w="1147" w:type="dxa"/>
            <w:tcBorders>
              <w:top w:val="single" w:sz="4" w:space="0" w:color="auto"/>
              <w:left w:val="single" w:sz="4" w:space="0" w:color="auto"/>
              <w:bottom w:val="single" w:sz="4" w:space="0" w:color="auto"/>
              <w:right w:val="single" w:sz="4" w:space="0" w:color="auto"/>
            </w:tcBorders>
            <w:vAlign w:val="center"/>
          </w:tcPr>
          <w:p w14:paraId="26B49EE4" w14:textId="176A176D" w:rsidR="00AA5C48" w:rsidRPr="003042A0" w:rsidRDefault="00AA5C48" w:rsidP="00AA5C48">
            <w:pPr>
              <w:jc w:val="right"/>
              <w:rPr>
                <w:rFonts w:eastAsia="Calibri"/>
                <w:szCs w:val="22"/>
              </w:rPr>
            </w:pPr>
            <w:r w:rsidRPr="003042A0">
              <w:rPr>
                <w:rFonts w:eastAsia="Calibri"/>
                <w:szCs w:val="22"/>
              </w:rPr>
              <w:t> 155</w:t>
            </w:r>
          </w:p>
        </w:tc>
        <w:tc>
          <w:tcPr>
            <w:tcW w:w="1133" w:type="dxa"/>
            <w:tcBorders>
              <w:top w:val="single" w:sz="4" w:space="0" w:color="auto"/>
              <w:left w:val="single" w:sz="4" w:space="0" w:color="auto"/>
              <w:bottom w:val="single" w:sz="4" w:space="0" w:color="auto"/>
              <w:right w:val="single" w:sz="4" w:space="0" w:color="auto"/>
            </w:tcBorders>
            <w:vAlign w:val="center"/>
          </w:tcPr>
          <w:p w14:paraId="7A406186" w14:textId="25D3CC11"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2EA4393" w14:textId="797D957D" w:rsidR="00AA5C48" w:rsidRPr="003042A0" w:rsidRDefault="00AA5C48" w:rsidP="00AA5C48">
            <w:pPr>
              <w:jc w:val="right"/>
              <w:rPr>
                <w:rFonts w:eastAsia="Calibri"/>
                <w:szCs w:val="22"/>
              </w:rPr>
            </w:pPr>
            <w:r w:rsidRPr="003042A0">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tcPr>
          <w:p w14:paraId="402F157A" w14:textId="71F9B9EA" w:rsidR="00AA5C48" w:rsidRPr="003042A0" w:rsidRDefault="00AA5C48" w:rsidP="00AA5C48">
            <w:pPr>
              <w:jc w:val="right"/>
              <w:rPr>
                <w:rFonts w:eastAsia="Calibri"/>
                <w:szCs w:val="22"/>
              </w:rPr>
            </w:pPr>
            <w:r w:rsidRPr="003042A0">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tcPr>
          <w:p w14:paraId="6957B033" w14:textId="008FEDBE" w:rsidR="00AA5C48" w:rsidRPr="003042A0" w:rsidRDefault="00AA5C48" w:rsidP="00AA5C48">
            <w:pPr>
              <w:jc w:val="center"/>
              <w:rPr>
                <w:rFonts w:eastAsia="Calibri"/>
                <w:szCs w:val="22"/>
              </w:rPr>
            </w:pPr>
            <w:r w:rsidRPr="003042A0">
              <w:rPr>
                <w:rFonts w:eastAsia="Calibri"/>
                <w:szCs w:val="22"/>
              </w:rPr>
              <w:t xml:space="preserve"> </w:t>
            </w:r>
            <w:proofErr w:type="spellStart"/>
            <w:r w:rsidRPr="003042A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40F8E49" w14:textId="1D491DA6" w:rsidR="00AA5C48" w:rsidRPr="003042A0" w:rsidRDefault="00AA5C48" w:rsidP="00AA5C48">
            <w:pPr>
              <w:jc w:val="center"/>
              <w:rPr>
                <w:rFonts w:eastAsia="Calibri"/>
                <w:szCs w:val="22"/>
              </w:rPr>
            </w:pPr>
            <w:r w:rsidRPr="003042A0">
              <w:rPr>
                <w:rFonts w:eastAsia="Calibri"/>
                <w:szCs w:val="22"/>
              </w:rPr>
              <w:t>4400-6445-0002</w:t>
            </w:r>
          </w:p>
        </w:tc>
      </w:tr>
      <w:tr w:rsidR="00AA5C48" w:rsidRPr="003042A0" w14:paraId="05F8410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66592A"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C7782F0" w14:textId="27D721DE" w:rsidR="00AA5C48" w:rsidRPr="003042A0" w:rsidRDefault="00AA5C48" w:rsidP="00AA5C48">
            <w:pPr>
              <w:rPr>
                <w:rFonts w:eastAsia="Calibri"/>
                <w:szCs w:val="22"/>
              </w:rPr>
            </w:pPr>
            <w:r w:rsidRPr="003042A0">
              <w:rPr>
                <w:rFonts w:eastAsia="Calibri"/>
                <w:szCs w:val="22"/>
              </w:rPr>
              <w:t>a49</w:t>
            </w:r>
          </w:p>
        </w:tc>
        <w:tc>
          <w:tcPr>
            <w:tcW w:w="4412" w:type="dxa"/>
            <w:tcBorders>
              <w:top w:val="single" w:sz="4" w:space="0" w:color="auto"/>
              <w:left w:val="single" w:sz="4" w:space="0" w:color="auto"/>
              <w:bottom w:val="single" w:sz="4" w:space="0" w:color="auto"/>
              <w:right w:val="single" w:sz="4" w:space="0" w:color="auto"/>
            </w:tcBorders>
            <w:vAlign w:val="center"/>
          </w:tcPr>
          <w:p w14:paraId="4FE7137E" w14:textId="0C59DA81" w:rsidR="00AA5C48" w:rsidRPr="003042A0" w:rsidRDefault="00AA5C48" w:rsidP="00AA5C48">
            <w:pPr>
              <w:rPr>
                <w:rFonts w:eastAsia="Calibri"/>
                <w:szCs w:val="22"/>
              </w:rPr>
            </w:pPr>
            <w:r w:rsidRPr="003042A0">
              <w:rPr>
                <w:rFonts w:eastAsia="Calibri"/>
                <w:szCs w:val="22"/>
              </w:rPr>
              <w:t>Privažiuojamasis kelias prie Girelės k. nuo kelio Nr. 121</w:t>
            </w:r>
          </w:p>
        </w:tc>
        <w:tc>
          <w:tcPr>
            <w:tcW w:w="1147" w:type="dxa"/>
            <w:tcBorders>
              <w:top w:val="single" w:sz="4" w:space="0" w:color="auto"/>
              <w:left w:val="single" w:sz="4" w:space="0" w:color="auto"/>
              <w:bottom w:val="single" w:sz="4" w:space="0" w:color="auto"/>
              <w:right w:val="single" w:sz="4" w:space="0" w:color="auto"/>
            </w:tcBorders>
            <w:vAlign w:val="center"/>
          </w:tcPr>
          <w:p w14:paraId="6EE3AE99" w14:textId="6818956D" w:rsidR="00AA5C48" w:rsidRPr="003042A0" w:rsidRDefault="00AA5C48" w:rsidP="00AA5C48">
            <w:pPr>
              <w:jc w:val="right"/>
              <w:rPr>
                <w:rFonts w:eastAsia="Calibri"/>
                <w:szCs w:val="22"/>
              </w:rPr>
            </w:pPr>
            <w:r w:rsidRPr="003042A0">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2FAE1E04" w14:textId="57589AD7"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5C251CD" w14:textId="0FE8E61F" w:rsidR="00AA5C48" w:rsidRPr="003042A0" w:rsidRDefault="00AA5C48" w:rsidP="00AA5C48">
            <w:pPr>
              <w:jc w:val="right"/>
              <w:rPr>
                <w:rFonts w:eastAsia="Calibri"/>
                <w:szCs w:val="22"/>
              </w:rPr>
            </w:pPr>
            <w:r w:rsidRPr="003042A0">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4AC8F0DA" w14:textId="10BD0978" w:rsidR="00AA5C48" w:rsidRPr="003042A0" w:rsidRDefault="00AA5C48" w:rsidP="00AA5C48">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9CCAAB2" w14:textId="6E85251B" w:rsidR="00AA5C48" w:rsidRPr="003042A0" w:rsidRDefault="00AA5C48" w:rsidP="00AA5C48">
            <w:pPr>
              <w:jc w:val="center"/>
              <w:rPr>
                <w:rFonts w:eastAsia="Calibri"/>
                <w:szCs w:val="22"/>
              </w:rPr>
            </w:pPr>
            <w:r w:rsidRPr="003042A0">
              <w:rPr>
                <w:rFonts w:eastAsia="Calibri"/>
                <w:szCs w:val="22"/>
              </w:rPr>
              <w:t xml:space="preserve"> </w:t>
            </w: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BBD3DC9" w14:textId="227D94E5" w:rsidR="00AA5C48" w:rsidRPr="003042A0" w:rsidRDefault="00AA5C48" w:rsidP="00AA5C48">
            <w:pPr>
              <w:jc w:val="center"/>
              <w:rPr>
                <w:rFonts w:eastAsia="Calibri"/>
                <w:szCs w:val="22"/>
              </w:rPr>
            </w:pPr>
            <w:r w:rsidRPr="003042A0">
              <w:rPr>
                <w:rFonts w:eastAsia="Calibri"/>
                <w:szCs w:val="22"/>
              </w:rPr>
              <w:t>4400-6444-9990</w:t>
            </w:r>
          </w:p>
        </w:tc>
      </w:tr>
      <w:tr w:rsidR="00AA5C48" w:rsidRPr="003042A0" w14:paraId="3ADFF4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65692D"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0C49B" w14:textId="3033D151" w:rsidR="00AA5C48" w:rsidRPr="003042A0" w:rsidRDefault="00AA5C48" w:rsidP="00AA5C48">
            <w:pPr>
              <w:rPr>
                <w:rFonts w:eastAsia="Calibri"/>
                <w:szCs w:val="22"/>
              </w:rPr>
            </w:pPr>
            <w:r w:rsidRPr="003042A0">
              <w:rPr>
                <w:rFonts w:eastAsia="Calibri"/>
                <w:szCs w:val="22"/>
              </w:rPr>
              <w:t>a53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033F4E" w14:textId="2E0ECE68" w:rsidR="00AA5C48" w:rsidRPr="003042A0" w:rsidRDefault="00AA5C48" w:rsidP="00AA5C48">
            <w:pPr>
              <w:rPr>
                <w:rFonts w:eastAsia="Calibri"/>
                <w:szCs w:val="22"/>
              </w:rPr>
            </w:pPr>
            <w:r w:rsidRPr="003042A0">
              <w:rPr>
                <w:rFonts w:eastAsia="Calibri"/>
                <w:szCs w:val="22"/>
              </w:rPr>
              <w:t xml:space="preserve">Privažiuojamasis kelias prie sandėlio </w:t>
            </w:r>
            <w:proofErr w:type="spellStart"/>
            <w:r w:rsidRPr="003042A0">
              <w:rPr>
                <w:rFonts w:eastAsia="Calibri"/>
                <w:szCs w:val="22"/>
              </w:rPr>
              <w:t>Svilelių</w:t>
            </w:r>
            <w:proofErr w:type="spellEnd"/>
            <w:r w:rsidRPr="003042A0">
              <w:rPr>
                <w:rFonts w:eastAsia="Calibri"/>
                <w:szCs w:val="22"/>
              </w:rPr>
              <w:t xml:space="preserve"> k. nuo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A07ABC" w14:textId="76161D07" w:rsidR="00AA5C48" w:rsidRPr="003042A0" w:rsidRDefault="00AA5C48" w:rsidP="00AA5C48">
            <w:pPr>
              <w:jc w:val="right"/>
              <w:rPr>
                <w:rFonts w:eastAsia="Calibri"/>
                <w:szCs w:val="22"/>
              </w:rPr>
            </w:pPr>
            <w:r w:rsidRPr="003042A0">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1719E" w14:textId="2FC0D584"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05C7E" w14:textId="12B9ACC3" w:rsidR="00AA5C48" w:rsidRPr="003042A0" w:rsidRDefault="00AA5C48" w:rsidP="00AA5C48">
            <w:pPr>
              <w:jc w:val="right"/>
              <w:rPr>
                <w:rFonts w:eastAsia="Calibri"/>
                <w:szCs w:val="22"/>
              </w:rPr>
            </w:pPr>
            <w:r w:rsidRPr="003042A0">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91A0C" w14:textId="4C79301C"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93B1E" w14:textId="4A5B5F3F"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3DB1EF" w14:textId="793AE8F2" w:rsidR="00AA5C48" w:rsidRPr="003042A0" w:rsidRDefault="00AA5C48" w:rsidP="00AA5C48">
            <w:pPr>
              <w:jc w:val="center"/>
              <w:rPr>
                <w:rFonts w:eastAsia="Calibri"/>
                <w:szCs w:val="22"/>
              </w:rPr>
            </w:pPr>
            <w:r w:rsidRPr="003042A0">
              <w:rPr>
                <w:rFonts w:eastAsia="Calibri"/>
                <w:szCs w:val="22"/>
              </w:rPr>
              <w:t>4400-5396-1030</w:t>
            </w:r>
          </w:p>
        </w:tc>
      </w:tr>
      <w:tr w:rsidR="00AA5C48" w:rsidRPr="003042A0" w14:paraId="5C81625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C58B16"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59F4A" w14:textId="1018B257" w:rsidR="00AA5C48" w:rsidRPr="003042A0" w:rsidRDefault="00AA5C48" w:rsidP="00AA5C48">
            <w:pPr>
              <w:rPr>
                <w:rFonts w:eastAsia="Calibri"/>
                <w:szCs w:val="22"/>
              </w:rPr>
            </w:pPr>
            <w:r w:rsidRPr="003042A0">
              <w:rPr>
                <w:rFonts w:eastAsia="Calibri"/>
                <w:szCs w:val="22"/>
              </w:rPr>
              <w:t>a61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6C9AA0" w14:textId="71AD0927" w:rsidR="00AA5C48" w:rsidRPr="003042A0" w:rsidRDefault="00AA5C48" w:rsidP="00AA5C48">
            <w:pPr>
              <w:rPr>
                <w:rFonts w:eastAsia="Calibri"/>
                <w:szCs w:val="22"/>
              </w:rPr>
            </w:pPr>
            <w:r w:rsidRPr="003042A0">
              <w:rPr>
                <w:rFonts w:eastAsia="Calibri"/>
                <w:szCs w:val="22"/>
              </w:rPr>
              <w:t xml:space="preserve">Privažiuojamasis kelias prie gyvenamųjų namų </w:t>
            </w:r>
            <w:proofErr w:type="spellStart"/>
            <w:r w:rsidRPr="003042A0">
              <w:rPr>
                <w:rFonts w:eastAsia="Calibri"/>
                <w:szCs w:val="22"/>
              </w:rPr>
              <w:t>Svilelių</w:t>
            </w:r>
            <w:proofErr w:type="spellEnd"/>
            <w:r w:rsidRPr="003042A0">
              <w:rPr>
                <w:rFonts w:eastAsia="Calibri"/>
                <w:szCs w:val="22"/>
              </w:rPr>
              <w:t xml:space="preserve"> k.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749D35" w14:textId="72B00C43" w:rsidR="00AA5C48" w:rsidRPr="003042A0" w:rsidRDefault="00AA5C48" w:rsidP="00AA5C48">
            <w:pPr>
              <w:jc w:val="right"/>
              <w:rPr>
                <w:rFonts w:eastAsia="Calibri"/>
                <w:szCs w:val="22"/>
              </w:rPr>
            </w:pPr>
            <w:r w:rsidRPr="003042A0">
              <w:rPr>
                <w:rFonts w:eastAsia="Calibri"/>
                <w:szCs w:val="22"/>
              </w:rPr>
              <w:t> 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FB842" w14:textId="542EF58E"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C8E70" w14:textId="15EC23FD" w:rsidR="00AA5C48" w:rsidRPr="003042A0" w:rsidRDefault="00AA5C48" w:rsidP="00AA5C48">
            <w:pPr>
              <w:jc w:val="right"/>
              <w:rPr>
                <w:rFonts w:eastAsia="Calibri"/>
                <w:szCs w:val="22"/>
              </w:rPr>
            </w:pPr>
            <w:r w:rsidRPr="003042A0">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12155" w14:textId="2A727B79" w:rsidR="00AA5C48" w:rsidRPr="003042A0" w:rsidRDefault="00AA5C48" w:rsidP="00AA5C48">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8BCB4" w14:textId="29D962E2"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DC24ED" w14:textId="5C8473F6" w:rsidR="00AA5C48" w:rsidRPr="003042A0" w:rsidRDefault="00AA5C48" w:rsidP="00AA5C48">
            <w:pPr>
              <w:jc w:val="center"/>
              <w:rPr>
                <w:rFonts w:eastAsia="Calibri"/>
                <w:szCs w:val="22"/>
              </w:rPr>
            </w:pPr>
            <w:r w:rsidRPr="003042A0">
              <w:rPr>
                <w:rFonts w:eastAsia="Calibri"/>
                <w:szCs w:val="22"/>
              </w:rPr>
              <w:t>4400-6443-9661</w:t>
            </w:r>
          </w:p>
        </w:tc>
      </w:tr>
      <w:tr w:rsidR="00AA5C48" w:rsidRPr="003042A0" w14:paraId="09A985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A6F0C2" w14:textId="77777777" w:rsidR="00AA5C48" w:rsidRPr="003042A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6F290E" w14:textId="18DA15EB" w:rsidR="00AA5C48" w:rsidRPr="003042A0" w:rsidRDefault="00AA5C48" w:rsidP="00AA5C48">
            <w:pPr>
              <w:rPr>
                <w:rFonts w:eastAsia="Calibri"/>
                <w:szCs w:val="22"/>
              </w:rPr>
            </w:pPr>
            <w:r w:rsidRPr="003042A0">
              <w:rPr>
                <w:rFonts w:eastAsia="Calibri"/>
                <w:szCs w:val="22"/>
              </w:rPr>
              <w:t>a66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86CB1D" w14:textId="492F2871" w:rsidR="00AA5C48" w:rsidRPr="003042A0" w:rsidRDefault="00AA5C48" w:rsidP="00AA5C48">
            <w:pPr>
              <w:rPr>
                <w:rFonts w:eastAsia="Calibri"/>
                <w:szCs w:val="22"/>
              </w:rPr>
            </w:pPr>
            <w:r w:rsidRPr="003042A0">
              <w:rPr>
                <w:rFonts w:eastAsia="Calibri"/>
                <w:szCs w:val="22"/>
              </w:rPr>
              <w:t xml:space="preserve">Privažiuojamasis kelias prie gyvenamųjų namų  </w:t>
            </w:r>
            <w:proofErr w:type="spellStart"/>
            <w:r w:rsidRPr="003042A0">
              <w:rPr>
                <w:rFonts w:eastAsia="Calibri"/>
                <w:szCs w:val="22"/>
              </w:rPr>
              <w:t>Zabelynės</w:t>
            </w:r>
            <w:proofErr w:type="spellEnd"/>
            <w:r w:rsidRPr="003042A0">
              <w:rPr>
                <w:rFonts w:eastAsia="Calibri"/>
                <w:szCs w:val="22"/>
              </w:rPr>
              <w:t xml:space="preserve">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2AE6E3" w14:textId="000B2EC9" w:rsidR="00AA5C48" w:rsidRPr="003042A0" w:rsidRDefault="00AA5C48" w:rsidP="00AA5C48">
            <w:pPr>
              <w:jc w:val="right"/>
              <w:rPr>
                <w:rFonts w:eastAsia="Calibri"/>
                <w:szCs w:val="22"/>
              </w:rPr>
            </w:pPr>
            <w:r w:rsidRPr="003042A0">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853A8" w14:textId="717777B8"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E088E" w14:textId="1111B670" w:rsidR="00AA5C48" w:rsidRPr="003042A0" w:rsidRDefault="00AA5C48" w:rsidP="00AA5C48">
            <w:pPr>
              <w:jc w:val="right"/>
              <w:rPr>
                <w:rFonts w:eastAsia="Calibri"/>
                <w:szCs w:val="22"/>
              </w:rPr>
            </w:pPr>
            <w:r w:rsidRPr="003042A0">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1616" w14:textId="1A0F6814" w:rsidR="00AA5C48" w:rsidRPr="003042A0" w:rsidRDefault="00AA5C48" w:rsidP="00AA5C48">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366A" w14:textId="33DE890A" w:rsidR="00AA5C48" w:rsidRPr="003042A0" w:rsidRDefault="00AA5C48" w:rsidP="00AA5C48">
            <w:pPr>
              <w:jc w:val="center"/>
              <w:rPr>
                <w:rFonts w:eastAsia="Calibri"/>
                <w:szCs w:val="22"/>
              </w:rPr>
            </w:pPr>
            <w:proofErr w:type="spellStart"/>
            <w:r w:rsidRPr="003042A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B353FA" w14:textId="4A75B022" w:rsidR="00AA5C48" w:rsidRPr="003042A0" w:rsidRDefault="00AA5C48" w:rsidP="00AA5C48">
            <w:pPr>
              <w:jc w:val="center"/>
              <w:rPr>
                <w:rFonts w:eastAsia="Calibri"/>
                <w:szCs w:val="22"/>
              </w:rPr>
            </w:pPr>
            <w:r w:rsidRPr="003042A0">
              <w:rPr>
                <w:rFonts w:eastAsia="Calibri"/>
                <w:szCs w:val="22"/>
              </w:rPr>
              <w:t>4400-5515-2944</w:t>
            </w:r>
          </w:p>
        </w:tc>
      </w:tr>
      <w:tr w:rsidR="00AA5C48" w:rsidRPr="004B1509" w14:paraId="4A0B67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60090C" w14:textId="77777777" w:rsidR="00AA5C48" w:rsidRPr="004B1509"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7E61A" w14:textId="4204D8AF" w:rsidR="00AA5C48" w:rsidRPr="004B1509" w:rsidRDefault="00AA5C48" w:rsidP="00AA5C48">
            <w:pPr>
              <w:rPr>
                <w:rFonts w:eastAsia="Calibri"/>
                <w:szCs w:val="22"/>
              </w:rPr>
            </w:pPr>
            <w:r w:rsidRPr="004B1509">
              <w:rPr>
                <w:rFonts w:eastAsia="Calibri"/>
                <w:szCs w:val="22"/>
              </w:rPr>
              <w:t>a6-6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535DFE" w14:textId="54218D4D" w:rsidR="00AA5C48" w:rsidRPr="004B1509" w:rsidRDefault="00AA5C48" w:rsidP="00AA5C48">
            <w:pPr>
              <w:rPr>
                <w:rFonts w:eastAsia="Calibri"/>
                <w:szCs w:val="22"/>
              </w:rPr>
            </w:pPr>
            <w:r w:rsidRPr="004B1509">
              <w:rPr>
                <w:rFonts w:eastAsia="Calibri"/>
                <w:szCs w:val="22"/>
              </w:rPr>
              <w:t>Pravažiuojamasis kelias nuo kelio Nr. a32 iki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49BE59" w14:textId="1C1E7BB7" w:rsidR="00AA5C48" w:rsidRPr="004B1509" w:rsidRDefault="00AA5C48" w:rsidP="00AA5C48">
            <w:pPr>
              <w:jc w:val="right"/>
              <w:rPr>
                <w:rFonts w:eastAsia="Calibri"/>
                <w:szCs w:val="22"/>
              </w:rPr>
            </w:pPr>
            <w:r w:rsidRPr="004B1509">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85DCF" w14:textId="481F1309" w:rsidR="00AA5C48" w:rsidRPr="004B1509" w:rsidRDefault="00AA5C48" w:rsidP="00AA5C48">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3A33E" w14:textId="4B0FE0A2" w:rsidR="00AA5C48" w:rsidRPr="004B1509" w:rsidRDefault="00AA5C48" w:rsidP="00AA5C48">
            <w:pPr>
              <w:jc w:val="right"/>
              <w:rPr>
                <w:rFonts w:eastAsia="Calibri"/>
                <w:szCs w:val="22"/>
              </w:rPr>
            </w:pPr>
            <w:r w:rsidRPr="004B1509">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6196" w14:textId="4462BF24" w:rsidR="00AA5C48" w:rsidRPr="004B1509" w:rsidRDefault="00AA5C48" w:rsidP="00AA5C48">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62DFD" w14:textId="77777777" w:rsidR="00AA5C48" w:rsidRPr="004B1509" w:rsidRDefault="00AA5C48" w:rsidP="00AA5C48">
            <w:pPr>
              <w:jc w:val="center"/>
              <w:rPr>
                <w:rFonts w:eastAsia="Calibri"/>
                <w:bCs/>
                <w:szCs w:val="22"/>
              </w:rPr>
            </w:pPr>
            <w:proofErr w:type="spellStart"/>
            <w:r w:rsidRPr="004B1509">
              <w:rPr>
                <w:rFonts w:eastAsia="Calibri"/>
                <w:bCs/>
                <w:szCs w:val="22"/>
              </w:rPr>
              <w:t>IIIv</w:t>
            </w:r>
            <w:proofErr w:type="spellEnd"/>
          </w:p>
          <w:p w14:paraId="77C146D1" w14:textId="1F3F1D0D" w:rsidR="00AA5C48" w:rsidRPr="004B1509" w:rsidRDefault="00AA5C48" w:rsidP="00AA5C48">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F5872F" w14:textId="77777777" w:rsidR="00AA5C48" w:rsidRPr="004B1509" w:rsidRDefault="00AA5C48" w:rsidP="00AA5C48">
            <w:pPr>
              <w:jc w:val="center"/>
              <w:rPr>
                <w:rFonts w:eastAsia="Calibri"/>
                <w:szCs w:val="22"/>
              </w:rPr>
            </w:pPr>
            <w:r w:rsidRPr="004B1509">
              <w:rPr>
                <w:rFonts w:eastAsia="Calibri"/>
                <w:szCs w:val="22"/>
              </w:rPr>
              <w:t>4400-5396-1061</w:t>
            </w:r>
          </w:p>
          <w:p w14:paraId="7CF12452" w14:textId="00500C2A" w:rsidR="00AA5C48" w:rsidRPr="004B1509" w:rsidRDefault="00AA5C48" w:rsidP="00AA5C48">
            <w:pPr>
              <w:jc w:val="center"/>
              <w:rPr>
                <w:rFonts w:eastAsia="Calibri"/>
                <w:szCs w:val="22"/>
              </w:rPr>
            </w:pPr>
            <w:r w:rsidRPr="004B1509">
              <w:rPr>
                <w:rFonts w:eastAsia="Calibri"/>
                <w:szCs w:val="22"/>
              </w:rPr>
              <w:t>4400-5396-1050</w:t>
            </w:r>
          </w:p>
        </w:tc>
      </w:tr>
      <w:tr w:rsidR="00AA5C48" w:rsidRPr="0034466B" w14:paraId="5492F1A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833B30"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827F98" w14:textId="0FFF9E63" w:rsidR="00AA5C48" w:rsidRPr="0034466B" w:rsidRDefault="00AA5C48" w:rsidP="00AA5C48">
            <w:pPr>
              <w:rPr>
                <w:rFonts w:eastAsia="Calibri"/>
                <w:szCs w:val="22"/>
              </w:rPr>
            </w:pPr>
            <w:r w:rsidRPr="0034466B">
              <w:rPr>
                <w:rFonts w:eastAsia="Calibri"/>
                <w:szCs w:val="22"/>
              </w:rPr>
              <w:t>a7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65DE48" w14:textId="3262AC0D" w:rsidR="00AA5C48" w:rsidRPr="0034466B" w:rsidRDefault="00AA5C48" w:rsidP="00AA5C48">
            <w:pPr>
              <w:rPr>
                <w:rFonts w:eastAsia="Calibri"/>
                <w:szCs w:val="22"/>
              </w:rPr>
            </w:pPr>
            <w:r w:rsidRPr="0034466B">
              <w:rPr>
                <w:rFonts w:eastAsia="Calibri"/>
                <w:szCs w:val="22"/>
              </w:rPr>
              <w:t xml:space="preserve">Privažiuojamasis kelias prie gyvenamųjų namų Girelės g., </w:t>
            </w:r>
            <w:proofErr w:type="spellStart"/>
            <w:r w:rsidRPr="0034466B">
              <w:rPr>
                <w:rFonts w:eastAsia="Calibri"/>
                <w:szCs w:val="22"/>
              </w:rPr>
              <w:t>Sedeikių</w:t>
            </w:r>
            <w:proofErr w:type="spellEnd"/>
            <w:r w:rsidRPr="0034466B">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0D57EE" w14:textId="5D1A5B2D" w:rsidR="00AA5C48" w:rsidRPr="0034466B" w:rsidRDefault="00AA5C48" w:rsidP="00AA5C48">
            <w:pPr>
              <w:jc w:val="right"/>
              <w:rPr>
                <w:rFonts w:eastAsia="Calibri"/>
                <w:szCs w:val="22"/>
              </w:rPr>
            </w:pPr>
            <w:r w:rsidRPr="0034466B">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33553" w14:textId="4D5231BB"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1B8B4" w14:textId="7CCD39DB" w:rsidR="00AA5C48" w:rsidRPr="0034466B" w:rsidRDefault="00AA5C48" w:rsidP="00AA5C48">
            <w:pPr>
              <w:jc w:val="right"/>
              <w:rPr>
                <w:rFonts w:eastAsia="Calibri"/>
                <w:szCs w:val="22"/>
              </w:rPr>
            </w:pPr>
            <w:r w:rsidRPr="0034466B">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77522" w14:textId="5036AB23"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657B" w14:textId="0C6D3464" w:rsidR="00AA5C48" w:rsidRPr="0034466B" w:rsidRDefault="00AA5C48" w:rsidP="00AA5C48">
            <w:pPr>
              <w:jc w:val="center"/>
              <w:rPr>
                <w:rFonts w:eastAsia="Calibri"/>
                <w:szCs w:val="22"/>
              </w:rPr>
            </w:pPr>
            <w:r w:rsidRPr="0034466B">
              <w:rPr>
                <w:rFonts w:eastAsia="Calibri"/>
                <w:szCs w:val="22"/>
              </w:rPr>
              <w:t xml:space="preserve"> </w:t>
            </w:r>
            <w:proofErr w:type="spellStart"/>
            <w:r w:rsidRPr="0034466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2FF24" w14:textId="3DE2F12C" w:rsidR="00AA5C48" w:rsidRPr="0034466B" w:rsidRDefault="00AA5C48" w:rsidP="00AA5C48">
            <w:pPr>
              <w:jc w:val="center"/>
              <w:rPr>
                <w:rFonts w:eastAsia="Calibri"/>
                <w:szCs w:val="22"/>
              </w:rPr>
            </w:pPr>
            <w:r w:rsidRPr="0034466B">
              <w:rPr>
                <w:rFonts w:eastAsia="Calibri"/>
                <w:szCs w:val="22"/>
              </w:rPr>
              <w:t>4400-6443-9672</w:t>
            </w:r>
          </w:p>
        </w:tc>
      </w:tr>
      <w:tr w:rsidR="00AA5C48" w:rsidRPr="0034466B" w14:paraId="41FB08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4D6AE3"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A4A6D" w14:textId="4489688F" w:rsidR="00AA5C48" w:rsidRPr="0034466B" w:rsidRDefault="00AA5C48" w:rsidP="00AA5C48">
            <w:pPr>
              <w:rPr>
                <w:rFonts w:eastAsia="Calibri"/>
                <w:szCs w:val="22"/>
              </w:rPr>
            </w:pPr>
            <w:r w:rsidRPr="0034466B">
              <w:rPr>
                <w:rFonts w:eastAsia="Calibri"/>
                <w:szCs w:val="22"/>
              </w:rPr>
              <w:t>a73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D607C6" w14:textId="6799E121" w:rsidR="00AA5C48" w:rsidRPr="0034466B" w:rsidRDefault="00AA5C48" w:rsidP="00AA5C48">
            <w:pPr>
              <w:rPr>
                <w:rFonts w:eastAsia="Calibri"/>
                <w:szCs w:val="22"/>
              </w:rPr>
            </w:pPr>
            <w:r w:rsidRPr="0034466B">
              <w:rPr>
                <w:rFonts w:eastAsia="Calibri"/>
                <w:szCs w:val="22"/>
              </w:rPr>
              <w:t>Pravažiuojamasis kelias nuo kelio Nr. a2 iki kelio Nr. a47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F4F80A" w14:textId="6A03F889" w:rsidR="00AA5C48" w:rsidRPr="0034466B" w:rsidRDefault="00AA5C48" w:rsidP="00AA5C48">
            <w:pPr>
              <w:jc w:val="right"/>
              <w:rPr>
                <w:rFonts w:eastAsia="Calibri"/>
                <w:szCs w:val="22"/>
              </w:rPr>
            </w:pPr>
            <w:r w:rsidRPr="0034466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91EB" w14:textId="1F97F38F"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6A8A1" w14:textId="544B6AAB" w:rsidR="00AA5C48" w:rsidRPr="0034466B" w:rsidRDefault="00AA5C48" w:rsidP="00AA5C48">
            <w:pPr>
              <w:jc w:val="right"/>
              <w:rPr>
                <w:rFonts w:eastAsia="Calibri"/>
                <w:szCs w:val="22"/>
              </w:rPr>
            </w:pPr>
            <w:r w:rsidRPr="0034466B">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01489" w14:textId="23FB171D" w:rsidR="00AA5C48" w:rsidRPr="0034466B" w:rsidRDefault="00AA5C48" w:rsidP="00AA5C48">
            <w:pPr>
              <w:jc w:val="right"/>
              <w:rPr>
                <w:rFonts w:eastAsia="Calibri"/>
                <w:szCs w:val="22"/>
              </w:rPr>
            </w:pPr>
            <w:r w:rsidRPr="0034466B">
              <w:rPr>
                <w:rFonts w:eastAsia="Calibri"/>
                <w:szCs w:val="22"/>
              </w:rPr>
              <w:t> 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A2C4" w14:textId="44EC844F" w:rsidR="00AA5C48" w:rsidRPr="0034466B" w:rsidRDefault="00AA5C48" w:rsidP="00AA5C48">
            <w:pPr>
              <w:jc w:val="center"/>
              <w:rPr>
                <w:rFonts w:eastAsia="Calibri"/>
                <w:szCs w:val="22"/>
              </w:rPr>
            </w:pPr>
            <w:proofErr w:type="spellStart"/>
            <w:r w:rsidRPr="0034466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A0E843" w14:textId="53CB9A87" w:rsidR="00AA5C48" w:rsidRPr="0034466B" w:rsidRDefault="00AA5C48" w:rsidP="00AA5C48">
            <w:pPr>
              <w:jc w:val="center"/>
              <w:rPr>
                <w:rFonts w:eastAsia="Calibri"/>
                <w:szCs w:val="22"/>
              </w:rPr>
            </w:pPr>
            <w:r w:rsidRPr="0034466B">
              <w:rPr>
                <w:rFonts w:eastAsia="Calibri"/>
                <w:szCs w:val="22"/>
              </w:rPr>
              <w:t>4400-6444-9690</w:t>
            </w:r>
          </w:p>
        </w:tc>
      </w:tr>
      <w:tr w:rsidR="00AA5C48" w:rsidRPr="0034466B" w14:paraId="03014E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826FF1"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D4F09" w14:textId="6405F7C0" w:rsidR="00AA5C48" w:rsidRPr="0034466B" w:rsidRDefault="00AA5C48" w:rsidP="00AA5C48">
            <w:pPr>
              <w:rPr>
                <w:rFonts w:eastAsia="Calibri"/>
                <w:szCs w:val="22"/>
              </w:rPr>
            </w:pPr>
            <w:r w:rsidRPr="0034466B">
              <w:rPr>
                <w:rFonts w:eastAsia="Calibri"/>
                <w:szCs w:val="22"/>
              </w:rPr>
              <w:t>a74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9DE7FB" w14:textId="623C09A0" w:rsidR="00AA5C48" w:rsidRPr="0034466B" w:rsidRDefault="00AA5C48" w:rsidP="00AA5C48">
            <w:pPr>
              <w:rPr>
                <w:rFonts w:eastAsia="Calibri"/>
                <w:szCs w:val="22"/>
              </w:rPr>
            </w:pPr>
            <w:r w:rsidRPr="0034466B">
              <w:rPr>
                <w:rFonts w:eastAsia="Calibri"/>
                <w:szCs w:val="22"/>
              </w:rPr>
              <w:t xml:space="preserve">Privažiuojamasis kelias prie sandėlio </w:t>
            </w:r>
            <w:proofErr w:type="spellStart"/>
            <w:r w:rsidRPr="0034466B">
              <w:rPr>
                <w:rFonts w:eastAsia="Calibri"/>
                <w:szCs w:val="22"/>
              </w:rPr>
              <w:t>Svilelių</w:t>
            </w:r>
            <w:proofErr w:type="spellEnd"/>
            <w:r w:rsidRPr="0034466B">
              <w:rPr>
                <w:rFonts w:eastAsia="Calibri"/>
                <w:szCs w:val="22"/>
              </w:rPr>
              <w:t xml:space="preserve"> k.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D96E9D" w14:textId="1D6122BA" w:rsidR="00AA5C48" w:rsidRPr="0034466B" w:rsidRDefault="00AA5C48" w:rsidP="00AA5C48">
            <w:pPr>
              <w:jc w:val="right"/>
              <w:rPr>
                <w:rFonts w:eastAsia="Calibri"/>
                <w:szCs w:val="22"/>
              </w:rPr>
            </w:pPr>
            <w:r w:rsidRPr="0034466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53C1F" w14:textId="27151357"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6F37" w14:textId="32FEB4CD" w:rsidR="00AA5C48" w:rsidRPr="0034466B" w:rsidRDefault="00AA5C48" w:rsidP="00AA5C48">
            <w:pPr>
              <w:jc w:val="right"/>
              <w:rPr>
                <w:rFonts w:eastAsia="Calibri"/>
                <w:szCs w:val="22"/>
              </w:rPr>
            </w:pPr>
            <w:r w:rsidRPr="0034466B">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777DC" w14:textId="4E6D5B4B" w:rsidR="00AA5C48" w:rsidRPr="0034466B" w:rsidRDefault="00AA5C48" w:rsidP="00AA5C48">
            <w:pPr>
              <w:jc w:val="right"/>
              <w:rPr>
                <w:rFonts w:eastAsia="Calibri"/>
                <w:szCs w:val="22"/>
              </w:rPr>
            </w:pPr>
            <w:r w:rsidRPr="0034466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DF588" w14:textId="395781E9" w:rsidR="00AA5C48" w:rsidRPr="0034466B" w:rsidRDefault="00AA5C48" w:rsidP="00AA5C48">
            <w:pPr>
              <w:jc w:val="center"/>
              <w:rPr>
                <w:rFonts w:eastAsia="Calibri"/>
                <w:szCs w:val="22"/>
              </w:rPr>
            </w:pPr>
            <w:proofErr w:type="spellStart"/>
            <w:r w:rsidRPr="0034466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114E9B" w14:textId="6E6F4727" w:rsidR="00AA5C48" w:rsidRPr="0034466B" w:rsidRDefault="00AA5C48" w:rsidP="00AA5C48">
            <w:pPr>
              <w:jc w:val="center"/>
              <w:rPr>
                <w:rFonts w:eastAsia="Calibri"/>
                <w:szCs w:val="22"/>
              </w:rPr>
            </w:pPr>
            <w:r w:rsidRPr="0034466B">
              <w:rPr>
                <w:rFonts w:eastAsia="Calibri"/>
                <w:szCs w:val="22"/>
              </w:rPr>
              <w:t>4400-6443-9683</w:t>
            </w:r>
          </w:p>
        </w:tc>
      </w:tr>
      <w:tr w:rsidR="00AA5C48" w:rsidRPr="0034466B" w14:paraId="559A21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3BB48D"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8A6282" w14:textId="0F7A6B8B" w:rsidR="00AA5C48" w:rsidRPr="0034466B" w:rsidRDefault="00AA5C48" w:rsidP="00AA5C48">
            <w:pPr>
              <w:rPr>
                <w:rFonts w:eastAsia="Calibri"/>
                <w:szCs w:val="22"/>
              </w:rPr>
            </w:pPr>
            <w:r w:rsidRPr="0034466B">
              <w:rPr>
                <w:rFonts w:eastAsia="Calibri"/>
                <w:szCs w:val="22"/>
              </w:rPr>
              <w:t>a8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F20B8B" w14:textId="4D565254" w:rsidR="00AA5C48" w:rsidRPr="0034466B" w:rsidRDefault="00AA5C48" w:rsidP="00AA5C48">
            <w:pPr>
              <w:rPr>
                <w:rFonts w:eastAsia="Calibri"/>
                <w:strike/>
                <w:szCs w:val="22"/>
              </w:rPr>
            </w:pPr>
            <w:proofErr w:type="spellStart"/>
            <w:r w:rsidRPr="0034466B">
              <w:rPr>
                <w:rFonts w:eastAsia="Calibri"/>
                <w:szCs w:val="22"/>
              </w:rPr>
              <w:t>Andrioniškis</w:t>
            </w:r>
            <w:proofErr w:type="spellEnd"/>
            <w:r w:rsidRPr="0034466B">
              <w:rPr>
                <w:rFonts w:eastAsia="Calibri"/>
                <w:szCs w:val="22"/>
              </w:rPr>
              <w:t xml:space="preserve"> –</w:t>
            </w:r>
            <w:proofErr w:type="spellStart"/>
            <w:r w:rsidRPr="0034466B">
              <w:rPr>
                <w:rFonts w:eastAsia="Calibri"/>
                <w:szCs w:val="22"/>
              </w:rPr>
              <w:t>Ramaškonys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4B17FB5" w14:textId="5A377304" w:rsidR="00AA5C48" w:rsidRPr="0034466B" w:rsidRDefault="00AA5C48" w:rsidP="00AA5C48">
            <w:pPr>
              <w:jc w:val="right"/>
              <w:rPr>
                <w:rFonts w:eastAsia="Calibri"/>
                <w:szCs w:val="22"/>
              </w:rPr>
            </w:pPr>
            <w:r w:rsidRPr="0034466B">
              <w:rPr>
                <w:rFonts w:eastAsia="Calibri"/>
                <w:szCs w:val="22"/>
              </w:rPr>
              <w:t xml:space="preserve"> 3157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AC" w14:textId="0199B41E" w:rsidR="00AA5C48" w:rsidRPr="0034466B" w:rsidRDefault="00AA5C48" w:rsidP="00AA5C48">
            <w:pPr>
              <w:jc w:val="right"/>
              <w:rPr>
                <w:rFonts w:eastAsia="Calibri"/>
                <w:szCs w:val="22"/>
              </w:rPr>
            </w:pPr>
            <w:r w:rsidRPr="0034466B">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63BFB" w14:textId="0760FB25" w:rsidR="00AA5C48" w:rsidRPr="0034466B" w:rsidRDefault="00AA5C48" w:rsidP="00AA5C48">
            <w:pPr>
              <w:jc w:val="right"/>
              <w:rPr>
                <w:rFonts w:eastAsia="Calibri"/>
                <w:szCs w:val="22"/>
                <w:lang w:val="en-US"/>
              </w:rPr>
            </w:pPr>
            <w:r w:rsidRPr="0034466B">
              <w:rPr>
                <w:rFonts w:eastAsia="Calibri"/>
                <w:szCs w:val="22"/>
                <w:lang w:val="en-US"/>
              </w:rPr>
              <w:t xml:space="preserve"> 3087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802CB" w14:textId="4E940555" w:rsidR="00AA5C48" w:rsidRPr="0034466B" w:rsidRDefault="00AA5C48" w:rsidP="00AA5C48">
            <w:pPr>
              <w:jc w:val="right"/>
              <w:rPr>
                <w:rFonts w:eastAsia="Calibri"/>
                <w:strike/>
                <w:szCs w:val="22"/>
              </w:rPr>
            </w:pPr>
            <w:r w:rsidRPr="0034466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F85E3" w14:textId="77777777" w:rsidR="00AA5C48" w:rsidRDefault="00AA5C48" w:rsidP="00AA5C48">
            <w:pPr>
              <w:jc w:val="center"/>
              <w:rPr>
                <w:rFonts w:eastAsia="Calibri"/>
                <w:szCs w:val="22"/>
              </w:rPr>
            </w:pPr>
            <w:proofErr w:type="spellStart"/>
            <w:r w:rsidRPr="0034466B">
              <w:rPr>
                <w:rFonts w:eastAsia="Calibri"/>
                <w:szCs w:val="22"/>
              </w:rPr>
              <w:t>IIIv</w:t>
            </w:r>
            <w:proofErr w:type="spellEnd"/>
          </w:p>
          <w:p w14:paraId="52B04542" w14:textId="77777777" w:rsidR="00AA5C48" w:rsidRDefault="00AA5C48" w:rsidP="00AA5C48">
            <w:pPr>
              <w:jc w:val="center"/>
              <w:rPr>
                <w:rFonts w:eastAsia="Calibri"/>
                <w:szCs w:val="22"/>
              </w:rPr>
            </w:pPr>
            <w:proofErr w:type="spellStart"/>
            <w:r>
              <w:rPr>
                <w:rFonts w:eastAsia="Calibri"/>
                <w:szCs w:val="22"/>
              </w:rPr>
              <w:t>IIIv</w:t>
            </w:r>
            <w:proofErr w:type="spellEnd"/>
          </w:p>
          <w:p w14:paraId="4F5DCF1D" w14:textId="77777777" w:rsidR="00AA5C48" w:rsidRDefault="00AA5C48" w:rsidP="00AA5C48">
            <w:pPr>
              <w:jc w:val="center"/>
              <w:rPr>
                <w:rFonts w:eastAsia="Calibri"/>
                <w:szCs w:val="22"/>
              </w:rPr>
            </w:pPr>
            <w:proofErr w:type="spellStart"/>
            <w:r>
              <w:rPr>
                <w:rFonts w:eastAsia="Calibri"/>
                <w:szCs w:val="22"/>
              </w:rPr>
              <w:t>IIIv</w:t>
            </w:r>
            <w:proofErr w:type="spellEnd"/>
          </w:p>
          <w:p w14:paraId="5CDF7914" w14:textId="77777777" w:rsidR="00AA5C48" w:rsidRDefault="00AA5C48" w:rsidP="00AA5C48">
            <w:pPr>
              <w:jc w:val="center"/>
              <w:rPr>
                <w:rFonts w:eastAsia="Calibri"/>
                <w:szCs w:val="22"/>
              </w:rPr>
            </w:pPr>
            <w:proofErr w:type="spellStart"/>
            <w:r>
              <w:rPr>
                <w:rFonts w:eastAsia="Calibri"/>
                <w:szCs w:val="22"/>
              </w:rPr>
              <w:t>IIIv</w:t>
            </w:r>
            <w:proofErr w:type="spellEnd"/>
          </w:p>
          <w:p w14:paraId="33401444" w14:textId="0434E38A" w:rsidR="00AA5C48" w:rsidRPr="0034466B" w:rsidRDefault="00AA5C48" w:rsidP="00AA5C48">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564B78" w14:textId="1F439BCE" w:rsidR="00AA5C48" w:rsidRPr="0034466B" w:rsidRDefault="00AA5C48" w:rsidP="00AA5C48">
            <w:pPr>
              <w:jc w:val="center"/>
              <w:rPr>
                <w:rFonts w:eastAsia="Calibri"/>
                <w:szCs w:val="22"/>
              </w:rPr>
            </w:pPr>
            <w:r w:rsidRPr="0034466B">
              <w:rPr>
                <w:rFonts w:eastAsia="Calibri"/>
                <w:szCs w:val="22"/>
              </w:rPr>
              <w:t>4400-6444-9669 4400-6444-9670 4400-6444-9684 4400-6444-9958 4400-6445-7105</w:t>
            </w:r>
          </w:p>
        </w:tc>
      </w:tr>
      <w:tr w:rsidR="00AA5C48" w:rsidRPr="0034466B" w14:paraId="36993C1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02E17F"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18401" w14:textId="0EF0EB26" w:rsidR="00AA5C48" w:rsidRPr="0034466B" w:rsidRDefault="00AA5C48" w:rsidP="00AA5C48">
            <w:pPr>
              <w:rPr>
                <w:rFonts w:eastAsia="Calibri"/>
                <w:szCs w:val="22"/>
              </w:rPr>
            </w:pPr>
            <w:r w:rsidRPr="0034466B">
              <w:rPr>
                <w:rFonts w:eastAsia="Calibri"/>
                <w:szCs w:val="22"/>
              </w:rPr>
              <w:t>a9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81DD0D" w14:textId="18F8D501" w:rsidR="00AA5C48" w:rsidRPr="0034466B" w:rsidRDefault="00AA5C48" w:rsidP="00AA5C48">
            <w:pPr>
              <w:rPr>
                <w:rFonts w:eastAsia="Calibri"/>
                <w:szCs w:val="22"/>
              </w:rPr>
            </w:pPr>
            <w:r w:rsidRPr="0034466B">
              <w:rPr>
                <w:rFonts w:eastAsia="Calibri"/>
                <w:szCs w:val="22"/>
              </w:rPr>
              <w:t>Pravažiuojamasis kelias nuo kelio Nr. a8 iki kelio Nr. A46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0A0887" w14:textId="1451C8E6" w:rsidR="00AA5C48" w:rsidRPr="0034466B" w:rsidRDefault="00AA5C48" w:rsidP="00AA5C48">
            <w:pPr>
              <w:jc w:val="right"/>
              <w:rPr>
                <w:rFonts w:eastAsia="Calibri"/>
                <w:szCs w:val="22"/>
              </w:rPr>
            </w:pPr>
            <w:r w:rsidRPr="0034466B">
              <w:rPr>
                <w:rFonts w:eastAsia="Calibri"/>
                <w:szCs w:val="22"/>
              </w:rPr>
              <w:t xml:space="preserve"> 2021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5DD7E" w14:textId="0A311768"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D1F5" w14:textId="100C7A64" w:rsidR="00AA5C48" w:rsidRPr="0034466B" w:rsidRDefault="00AA5C48" w:rsidP="00AA5C48">
            <w:pPr>
              <w:jc w:val="right"/>
              <w:rPr>
                <w:rFonts w:eastAsia="Calibri"/>
                <w:szCs w:val="22"/>
              </w:rPr>
            </w:pPr>
            <w:r w:rsidRPr="0034466B">
              <w:rPr>
                <w:rFonts w:eastAsia="Calibri"/>
                <w:szCs w:val="22"/>
              </w:rPr>
              <w:t>2021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9A421" w14:textId="67DDF8D0"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7734" w14:textId="7CD25510" w:rsidR="00AA5C48" w:rsidRPr="0034466B" w:rsidRDefault="00AA5C48" w:rsidP="00AA5C48">
            <w:pPr>
              <w:jc w:val="center"/>
              <w:rPr>
                <w:rFonts w:eastAsia="Calibri"/>
                <w:szCs w:val="22"/>
              </w:rPr>
            </w:pPr>
            <w:r w:rsidRPr="0034466B">
              <w:rPr>
                <w:rFonts w:eastAsia="Calibri"/>
                <w:szCs w:val="22"/>
              </w:rPr>
              <w:t xml:space="preserve"> </w:t>
            </w:r>
            <w:proofErr w:type="spellStart"/>
            <w:r w:rsidRPr="0034466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EBF16A" w14:textId="6D5EB9D2" w:rsidR="00AA5C48" w:rsidRPr="0034466B" w:rsidRDefault="00AA5C48" w:rsidP="00AA5C48">
            <w:pPr>
              <w:jc w:val="center"/>
              <w:rPr>
                <w:rFonts w:eastAsia="Calibri"/>
                <w:szCs w:val="22"/>
              </w:rPr>
            </w:pPr>
            <w:r w:rsidRPr="0034466B">
              <w:rPr>
                <w:rFonts w:eastAsia="Calibri"/>
                <w:szCs w:val="22"/>
              </w:rPr>
              <w:t>4400-6444-9947</w:t>
            </w:r>
          </w:p>
        </w:tc>
      </w:tr>
      <w:tr w:rsidR="00AA5C48" w:rsidRPr="0034466B" w14:paraId="4DAD3862"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2FA2E3E5" w14:textId="77777777" w:rsidR="00AA5C48" w:rsidRPr="0034466B" w:rsidRDefault="00AA5C48" w:rsidP="00AA5C48">
            <w:pPr>
              <w:rPr>
                <w:rFonts w:eastAsia="Calibri"/>
                <w:i/>
                <w:iCs/>
                <w:szCs w:val="22"/>
              </w:rPr>
            </w:pPr>
            <w:r w:rsidRPr="0034466B">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170DA21C" w14:textId="77777777" w:rsidR="00AA5C48" w:rsidRPr="0034466B" w:rsidRDefault="00AA5C48" w:rsidP="00AA5C48">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110BE74" w14:textId="77777777" w:rsidR="00AA5C48" w:rsidRPr="0034466B" w:rsidRDefault="00AA5C48" w:rsidP="00AA5C48">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67170B" w14:textId="77777777" w:rsidR="00AA5C48" w:rsidRPr="0034466B" w:rsidRDefault="00AA5C48" w:rsidP="00AA5C48">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FEBF5F5" w14:textId="77777777" w:rsidR="00AA5C48" w:rsidRPr="0034466B" w:rsidRDefault="00AA5C48" w:rsidP="00AA5C48">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47B235" w14:textId="77777777" w:rsidR="00AA5C48" w:rsidRPr="0034466B" w:rsidRDefault="00AA5C48" w:rsidP="00AA5C48">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8CA546" w14:textId="77777777" w:rsidR="00AA5C48" w:rsidRPr="0034466B" w:rsidRDefault="00AA5C48" w:rsidP="00AA5C48">
            <w:pPr>
              <w:jc w:val="center"/>
              <w:rPr>
                <w:rFonts w:eastAsia="Calibri"/>
                <w:szCs w:val="22"/>
              </w:rPr>
            </w:pPr>
          </w:p>
        </w:tc>
      </w:tr>
      <w:tr w:rsidR="00AA5C48" w:rsidRPr="0034466B" w14:paraId="79C1B8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58EC29"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88B3B" w14:textId="187DB0CC" w:rsidR="00AA5C48" w:rsidRPr="0034466B" w:rsidRDefault="00AA5C48" w:rsidP="00AA5C48">
            <w:pPr>
              <w:rPr>
                <w:rFonts w:eastAsia="Calibri"/>
                <w:szCs w:val="22"/>
              </w:rPr>
            </w:pPr>
            <w:r w:rsidRPr="0034466B">
              <w:rPr>
                <w:rFonts w:eastAsia="Calibri"/>
                <w:szCs w:val="22"/>
              </w:rPr>
              <w:t>AnSV46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B221F6" w14:textId="3BB2CD6C" w:rsidR="00AA5C48" w:rsidRPr="0034466B" w:rsidRDefault="00AA5C48" w:rsidP="00AA5C48">
            <w:pPr>
              <w:rPr>
                <w:rFonts w:eastAsia="Calibri"/>
                <w:szCs w:val="22"/>
              </w:rPr>
            </w:pPr>
            <w:r w:rsidRPr="0034466B">
              <w:rPr>
                <w:rFonts w:eastAsia="Calibri"/>
                <w:szCs w:val="22"/>
              </w:rPr>
              <w:t xml:space="preserve">Privažiuojamasis kelias prie gyvenamųjų namų nuo Vieškelio g., </w:t>
            </w:r>
            <w:proofErr w:type="spellStart"/>
            <w:r w:rsidRPr="0034466B">
              <w:rPr>
                <w:rFonts w:eastAsia="Calibri"/>
                <w:szCs w:val="22"/>
              </w:rPr>
              <w:t>Plikiškių</w:t>
            </w:r>
            <w:proofErr w:type="spellEnd"/>
            <w:r w:rsidRPr="0034466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CDB7CD" w14:textId="18D8D721" w:rsidR="00AA5C48" w:rsidRPr="0034466B" w:rsidRDefault="00AA5C48" w:rsidP="00AA5C48">
            <w:pPr>
              <w:jc w:val="right"/>
              <w:rPr>
                <w:rFonts w:eastAsia="Calibri"/>
                <w:szCs w:val="22"/>
              </w:rPr>
            </w:pPr>
            <w:r w:rsidRPr="0034466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20B8" w14:textId="0FF33310"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063E" w14:textId="4D6282DD"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9325E" w14:textId="496DB5B5" w:rsidR="00AA5C48" w:rsidRPr="0034466B" w:rsidRDefault="00AA5C48" w:rsidP="00AA5C48">
            <w:pPr>
              <w:jc w:val="right"/>
              <w:rPr>
                <w:rFonts w:eastAsia="Calibri"/>
                <w:szCs w:val="22"/>
              </w:rPr>
            </w:pPr>
            <w:r w:rsidRPr="0034466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E22AE" w14:textId="1A90D1CE"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554194" w14:textId="277467E8" w:rsidR="00AA5C48" w:rsidRPr="0034466B" w:rsidRDefault="00AA5C48" w:rsidP="00AA5C48">
            <w:pPr>
              <w:jc w:val="center"/>
              <w:rPr>
                <w:rFonts w:eastAsia="Calibri"/>
                <w:szCs w:val="22"/>
              </w:rPr>
            </w:pPr>
            <w:r w:rsidRPr="0034466B">
              <w:rPr>
                <w:rFonts w:eastAsia="Calibri"/>
                <w:szCs w:val="22"/>
              </w:rPr>
              <w:t>-</w:t>
            </w:r>
          </w:p>
        </w:tc>
      </w:tr>
      <w:tr w:rsidR="00AA5C48" w:rsidRPr="0034466B" w14:paraId="0E7FEE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17CDEA"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8436173" w14:textId="37C30261" w:rsidR="00AA5C48" w:rsidRPr="0034466B" w:rsidRDefault="00AA5C48" w:rsidP="00AA5C48">
            <w:pPr>
              <w:rPr>
                <w:rFonts w:eastAsia="Calibri"/>
                <w:szCs w:val="22"/>
              </w:rPr>
            </w:pPr>
            <w:r w:rsidRPr="0034466B">
              <w:rPr>
                <w:rFonts w:eastAsia="Calibri"/>
                <w:szCs w:val="22"/>
              </w:rPr>
              <w:t>AnSV49</w:t>
            </w:r>
          </w:p>
        </w:tc>
        <w:tc>
          <w:tcPr>
            <w:tcW w:w="4412" w:type="dxa"/>
            <w:tcBorders>
              <w:top w:val="single" w:sz="4" w:space="0" w:color="auto"/>
              <w:left w:val="single" w:sz="4" w:space="0" w:color="auto"/>
              <w:bottom w:val="single" w:sz="4" w:space="0" w:color="auto"/>
              <w:right w:val="single" w:sz="4" w:space="0" w:color="auto"/>
            </w:tcBorders>
            <w:vAlign w:val="center"/>
          </w:tcPr>
          <w:p w14:paraId="3BFE51A5" w14:textId="4F3F0793" w:rsidR="00AA5C48" w:rsidRPr="0034466B" w:rsidRDefault="00AA5C48" w:rsidP="00AA5C48">
            <w:pPr>
              <w:rPr>
                <w:rFonts w:eastAsia="Calibri"/>
                <w:szCs w:val="22"/>
              </w:rPr>
            </w:pPr>
            <w:r w:rsidRPr="0034466B">
              <w:rPr>
                <w:rFonts w:eastAsia="Calibri"/>
                <w:szCs w:val="22"/>
              </w:rPr>
              <w:t>Privažiuojamasis kelias prie gyvenamųjų namų Mikierių k. nuo kelio Nr. 1216</w:t>
            </w:r>
          </w:p>
        </w:tc>
        <w:tc>
          <w:tcPr>
            <w:tcW w:w="1147" w:type="dxa"/>
            <w:tcBorders>
              <w:top w:val="single" w:sz="4" w:space="0" w:color="auto"/>
              <w:left w:val="single" w:sz="4" w:space="0" w:color="auto"/>
              <w:bottom w:val="single" w:sz="4" w:space="0" w:color="auto"/>
              <w:right w:val="single" w:sz="4" w:space="0" w:color="auto"/>
            </w:tcBorders>
            <w:vAlign w:val="center"/>
          </w:tcPr>
          <w:p w14:paraId="268EEAC1" w14:textId="40125F0E" w:rsidR="00AA5C48" w:rsidRPr="0034466B" w:rsidRDefault="00AA5C48" w:rsidP="00AA5C48">
            <w:pPr>
              <w:jc w:val="right"/>
              <w:rPr>
                <w:rFonts w:eastAsia="Calibri"/>
                <w:szCs w:val="22"/>
              </w:rPr>
            </w:pPr>
            <w:r w:rsidRPr="0034466B">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tcPr>
          <w:p w14:paraId="53D0B059" w14:textId="1BD56EF6"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80A360E" w14:textId="660E82CB" w:rsidR="00AA5C48" w:rsidRPr="0034466B" w:rsidRDefault="00AA5C48" w:rsidP="00AA5C48">
            <w:pPr>
              <w:jc w:val="right"/>
              <w:rPr>
                <w:rFonts w:eastAsia="Calibri"/>
                <w:szCs w:val="22"/>
              </w:rPr>
            </w:pPr>
            <w:r w:rsidRPr="0034466B">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tcPr>
          <w:p w14:paraId="0AC863E6" w14:textId="55BCA520" w:rsidR="00AA5C48" w:rsidRPr="0034466B" w:rsidRDefault="00AA5C48" w:rsidP="00AA5C48">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4AD137F" w14:textId="41178E5F"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ED1B7AB" w14:textId="3FBDB2DF" w:rsidR="00AA5C48" w:rsidRPr="0034466B" w:rsidRDefault="00AA5C48" w:rsidP="00AA5C48">
            <w:pPr>
              <w:jc w:val="center"/>
              <w:rPr>
                <w:rFonts w:eastAsia="Calibri"/>
                <w:szCs w:val="22"/>
              </w:rPr>
            </w:pPr>
            <w:r w:rsidRPr="0034466B">
              <w:rPr>
                <w:rFonts w:eastAsia="Calibri"/>
                <w:szCs w:val="22"/>
              </w:rPr>
              <w:t>4400-6443-0897</w:t>
            </w:r>
          </w:p>
        </w:tc>
      </w:tr>
      <w:tr w:rsidR="00AA5C48" w:rsidRPr="0034466B" w14:paraId="3D03D18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DCBD24"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0C800" w14:textId="3D134E07" w:rsidR="00AA5C48" w:rsidRPr="0034466B" w:rsidRDefault="00AA5C48" w:rsidP="00AA5C48">
            <w:pPr>
              <w:rPr>
                <w:rFonts w:eastAsia="Calibri"/>
                <w:szCs w:val="22"/>
              </w:rPr>
            </w:pPr>
            <w:r w:rsidRPr="0034466B">
              <w:rPr>
                <w:rFonts w:eastAsia="Calibri"/>
                <w:szCs w:val="22"/>
              </w:rPr>
              <w:t>AnSV51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156B22" w14:textId="636F6B46" w:rsidR="00AA5C48" w:rsidRPr="0034466B" w:rsidRDefault="00AA5C48" w:rsidP="00AA5C48">
            <w:pPr>
              <w:rPr>
                <w:rFonts w:eastAsia="Calibri"/>
                <w:szCs w:val="22"/>
              </w:rPr>
            </w:pPr>
            <w:r w:rsidRPr="0034466B">
              <w:rPr>
                <w:rFonts w:eastAsia="Calibri"/>
                <w:szCs w:val="22"/>
              </w:rPr>
              <w:t xml:space="preserve">Privažiuojamasis kelias prie gyvenamųjų namų nuo Sielių g., </w:t>
            </w:r>
            <w:proofErr w:type="spellStart"/>
            <w:r w:rsidRPr="0034466B">
              <w:rPr>
                <w:rFonts w:eastAsia="Calibri"/>
                <w:szCs w:val="22"/>
              </w:rPr>
              <w:t>Sedeikių</w:t>
            </w:r>
            <w:proofErr w:type="spellEnd"/>
            <w:r w:rsidRPr="0034466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BBEDF6" w14:textId="18314A7A" w:rsidR="00AA5C48" w:rsidRPr="0034466B" w:rsidRDefault="00AA5C48" w:rsidP="00AA5C48">
            <w:pPr>
              <w:jc w:val="right"/>
              <w:rPr>
                <w:rFonts w:eastAsia="Calibri"/>
                <w:szCs w:val="22"/>
              </w:rPr>
            </w:pPr>
            <w:r w:rsidRPr="0034466B">
              <w:rPr>
                <w:rFonts w:eastAsia="Calibri"/>
                <w:szCs w:val="22"/>
              </w:rPr>
              <w:t xml:space="preserve"> 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E4CF" w14:textId="269C3170"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ACF5D" w14:textId="09EBA94A" w:rsidR="00AA5C48" w:rsidRPr="0034466B" w:rsidRDefault="00AA5C48" w:rsidP="00AA5C48">
            <w:pPr>
              <w:jc w:val="right"/>
              <w:rPr>
                <w:rFonts w:eastAsia="Calibri"/>
                <w:szCs w:val="22"/>
              </w:rPr>
            </w:pPr>
            <w:r w:rsidRPr="0034466B">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E77F" w14:textId="572BB23B" w:rsidR="00AA5C48" w:rsidRPr="0034466B" w:rsidRDefault="00AA5C48" w:rsidP="00AA5C48">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ABC44" w14:textId="2E6A01E9"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D56155" w14:textId="0311002D" w:rsidR="00AA5C48" w:rsidRPr="0034466B" w:rsidRDefault="00AA5C48" w:rsidP="00AA5C48">
            <w:pPr>
              <w:jc w:val="center"/>
              <w:rPr>
                <w:rFonts w:eastAsia="Calibri"/>
                <w:szCs w:val="22"/>
              </w:rPr>
            </w:pPr>
            <w:r w:rsidRPr="0034466B">
              <w:rPr>
                <w:rFonts w:eastAsia="Calibri"/>
                <w:szCs w:val="22"/>
              </w:rPr>
              <w:t>4400-6443-0997</w:t>
            </w:r>
          </w:p>
        </w:tc>
      </w:tr>
      <w:tr w:rsidR="00AA5C48" w:rsidRPr="0034466B" w14:paraId="519BB4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8AAF44"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72A184" w14:textId="472DD66A" w:rsidR="00AA5C48" w:rsidRPr="0034466B" w:rsidRDefault="00AA5C48" w:rsidP="00AA5C48">
            <w:pPr>
              <w:rPr>
                <w:rFonts w:eastAsia="Calibri"/>
                <w:szCs w:val="22"/>
              </w:rPr>
            </w:pPr>
            <w:r w:rsidRPr="0034466B">
              <w:rPr>
                <w:rFonts w:eastAsia="Calibri"/>
                <w:szCs w:val="22"/>
              </w:rPr>
              <w:t>AnSV52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AB0850" w14:textId="1EE2FDAF" w:rsidR="00AA5C48" w:rsidRPr="0034466B" w:rsidRDefault="00AA5C48" w:rsidP="00AA5C48">
            <w:pPr>
              <w:rPr>
                <w:rFonts w:eastAsia="Calibri"/>
                <w:szCs w:val="22"/>
              </w:rPr>
            </w:pPr>
            <w:r w:rsidRPr="0034466B">
              <w:rPr>
                <w:rFonts w:eastAsia="Calibri"/>
                <w:szCs w:val="22"/>
              </w:rPr>
              <w:t>Pravažiuojamasis kelias nuo kelio Nr. a16-2 iki kelio Nr. a16-1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6ACA37" w14:textId="5A0BC3BE" w:rsidR="00AA5C48" w:rsidRPr="0034466B" w:rsidRDefault="00AA5C48" w:rsidP="00AA5C48">
            <w:pPr>
              <w:jc w:val="right"/>
              <w:rPr>
                <w:rFonts w:eastAsia="Calibri"/>
                <w:szCs w:val="22"/>
              </w:rPr>
            </w:pPr>
            <w:r w:rsidRPr="0034466B">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C8211" w14:textId="7D9AD1E8"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670BC" w14:textId="6BB79BDD"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FBCBA" w14:textId="1784D666" w:rsidR="00AA5C48" w:rsidRPr="0034466B" w:rsidRDefault="00AA5C48" w:rsidP="00AA5C48">
            <w:pPr>
              <w:jc w:val="right"/>
              <w:rPr>
                <w:rFonts w:eastAsia="Calibri"/>
                <w:strike/>
                <w:szCs w:val="22"/>
              </w:rPr>
            </w:pPr>
            <w:r w:rsidRPr="0034466B">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82302" w14:textId="537B9159"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B3CBBC" w14:textId="4BE5715D" w:rsidR="00AA5C48" w:rsidRPr="0034466B" w:rsidRDefault="00AA5C48" w:rsidP="00AA5C48">
            <w:pPr>
              <w:jc w:val="center"/>
              <w:rPr>
                <w:rFonts w:eastAsia="Calibri"/>
                <w:szCs w:val="22"/>
              </w:rPr>
            </w:pPr>
            <w:r w:rsidRPr="0034466B">
              <w:rPr>
                <w:rFonts w:eastAsia="Calibri"/>
                <w:szCs w:val="22"/>
              </w:rPr>
              <w:t>4400-6443-0986</w:t>
            </w:r>
          </w:p>
        </w:tc>
      </w:tr>
      <w:tr w:rsidR="00AA5C48" w:rsidRPr="0034466B" w14:paraId="078013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5A1EBE"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472C" w14:textId="37CA0F7D" w:rsidR="00AA5C48" w:rsidRPr="0034466B" w:rsidRDefault="00AA5C48" w:rsidP="00AA5C48">
            <w:pPr>
              <w:rPr>
                <w:rFonts w:eastAsia="Calibri"/>
                <w:szCs w:val="22"/>
              </w:rPr>
            </w:pPr>
            <w:r w:rsidRPr="0034466B">
              <w:rPr>
                <w:rFonts w:eastAsia="Calibri"/>
                <w:szCs w:val="22"/>
              </w:rPr>
              <w:t>AnSV59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694F41" w14:textId="4FC2A3CE" w:rsidR="00AA5C48" w:rsidRPr="0034466B" w:rsidRDefault="00AA5C48" w:rsidP="00AA5C48">
            <w:pPr>
              <w:rPr>
                <w:rFonts w:eastAsia="Calibri"/>
                <w:szCs w:val="22"/>
              </w:rPr>
            </w:pPr>
            <w:r w:rsidRPr="0034466B">
              <w:rPr>
                <w:rFonts w:eastAsia="Calibri"/>
                <w:szCs w:val="22"/>
              </w:rPr>
              <w:t>Pravažiuojamasis kelias nuo Gyvatynės k. iki kelio Nr. a16-1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125C83" w14:textId="649EA73F" w:rsidR="00AA5C48" w:rsidRPr="0034466B" w:rsidRDefault="00AA5C48" w:rsidP="00AA5C48">
            <w:pPr>
              <w:jc w:val="right"/>
              <w:rPr>
                <w:rFonts w:eastAsia="Calibri"/>
                <w:szCs w:val="22"/>
              </w:rPr>
            </w:pPr>
            <w:r w:rsidRPr="0034466B">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3D6A4" w14:textId="7C532FA7"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E559A" w14:textId="33F99C5D"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D0E2" w14:textId="68BDAE38" w:rsidR="00AA5C48" w:rsidRPr="0034466B" w:rsidRDefault="00AA5C48" w:rsidP="00AA5C48">
            <w:pPr>
              <w:jc w:val="right"/>
              <w:rPr>
                <w:rFonts w:eastAsia="Calibri"/>
                <w:szCs w:val="22"/>
              </w:rPr>
            </w:pPr>
            <w:r w:rsidRPr="0034466B">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84312" w14:textId="325D157F"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A1E2A1" w14:textId="1DB57A29" w:rsidR="00AA5C48" w:rsidRPr="0034466B" w:rsidRDefault="00AA5C48" w:rsidP="00AA5C48">
            <w:pPr>
              <w:jc w:val="center"/>
              <w:rPr>
                <w:rFonts w:eastAsia="Calibri"/>
                <w:szCs w:val="22"/>
              </w:rPr>
            </w:pPr>
            <w:r w:rsidRPr="0034466B">
              <w:rPr>
                <w:rFonts w:eastAsia="Calibri"/>
                <w:szCs w:val="22"/>
              </w:rPr>
              <w:t>4400-6443-0953</w:t>
            </w:r>
          </w:p>
        </w:tc>
      </w:tr>
      <w:tr w:rsidR="00AA5C48" w:rsidRPr="0034466B" w14:paraId="5BF5FD9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6D8E20"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F25278" w14:textId="1549C561" w:rsidR="00AA5C48" w:rsidRPr="0034466B" w:rsidRDefault="00AA5C48" w:rsidP="00AA5C48">
            <w:pPr>
              <w:rPr>
                <w:rFonts w:eastAsia="Calibri"/>
                <w:szCs w:val="22"/>
              </w:rPr>
            </w:pPr>
            <w:r w:rsidRPr="0034466B">
              <w:rPr>
                <w:rFonts w:eastAsia="Calibri"/>
                <w:szCs w:val="22"/>
              </w:rPr>
              <w:t>AnSV60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528E34" w14:textId="29CCFA93" w:rsidR="00AA5C48" w:rsidRPr="0034466B" w:rsidRDefault="00AA5C48" w:rsidP="00AA5C48">
            <w:pPr>
              <w:rPr>
                <w:rFonts w:eastAsia="Calibri"/>
                <w:szCs w:val="22"/>
              </w:rPr>
            </w:pPr>
            <w:r w:rsidRPr="0034466B">
              <w:rPr>
                <w:rFonts w:eastAsia="Calibri"/>
                <w:szCs w:val="22"/>
              </w:rPr>
              <w:t xml:space="preserve">Pravažiuojamasis kelias nuo Vertimų k. iki kelio Nr. 1227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2614BD" w14:textId="4C5774FC" w:rsidR="00AA5C48" w:rsidRPr="0034466B" w:rsidRDefault="00AA5C48" w:rsidP="00AA5C48">
            <w:pPr>
              <w:jc w:val="right"/>
              <w:rPr>
                <w:rFonts w:eastAsia="Calibri"/>
                <w:szCs w:val="22"/>
              </w:rPr>
            </w:pPr>
            <w:r w:rsidRPr="0034466B">
              <w:rPr>
                <w:rFonts w:eastAsia="Calibri"/>
                <w:szCs w:val="22"/>
              </w:rPr>
              <w:t> 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68B2C" w14:textId="0F178DC0"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60235" w14:textId="108DCE6D" w:rsidR="00AA5C48" w:rsidRPr="0034466B" w:rsidRDefault="00AA5C48" w:rsidP="00AA5C48">
            <w:pPr>
              <w:jc w:val="right"/>
              <w:rPr>
                <w:rFonts w:eastAsia="Calibri"/>
                <w:szCs w:val="22"/>
              </w:rPr>
            </w:pPr>
            <w:r w:rsidRPr="0034466B">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F8252" w14:textId="2894F419" w:rsidR="00AA5C48" w:rsidRPr="0034466B" w:rsidRDefault="00AA5C48" w:rsidP="00AA5C48">
            <w:pPr>
              <w:jc w:val="right"/>
              <w:rPr>
                <w:rFonts w:eastAsia="Calibri"/>
                <w:szCs w:val="22"/>
              </w:rPr>
            </w:pPr>
            <w:r w:rsidRPr="0034466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7602C" w14:textId="46DF26EB"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C176C4" w14:textId="59BECA08" w:rsidR="00AA5C48" w:rsidRPr="0034466B" w:rsidRDefault="00AA5C48" w:rsidP="00AA5C48">
            <w:pPr>
              <w:jc w:val="center"/>
              <w:rPr>
                <w:rFonts w:eastAsia="Calibri"/>
                <w:szCs w:val="22"/>
              </w:rPr>
            </w:pPr>
            <w:r w:rsidRPr="0034466B">
              <w:rPr>
                <w:rFonts w:eastAsia="Calibri"/>
                <w:szCs w:val="22"/>
              </w:rPr>
              <w:t>4400-6445-0035</w:t>
            </w:r>
          </w:p>
        </w:tc>
      </w:tr>
      <w:tr w:rsidR="00AA5C48" w:rsidRPr="0034466B" w14:paraId="27CAD9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0D7EA4"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020B0" w14:textId="10F9B906" w:rsidR="00AA5C48" w:rsidRPr="0034466B" w:rsidRDefault="00AA5C48" w:rsidP="00AA5C48">
            <w:pPr>
              <w:rPr>
                <w:rFonts w:eastAsia="Calibri"/>
                <w:szCs w:val="22"/>
              </w:rPr>
            </w:pPr>
            <w:r w:rsidRPr="0034466B">
              <w:rPr>
                <w:rFonts w:eastAsia="Calibri"/>
                <w:szCs w:val="22"/>
              </w:rPr>
              <w:t>AnSV78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2C1E1" w14:textId="2AFE2584" w:rsidR="00AA5C48" w:rsidRPr="0034466B" w:rsidRDefault="00AA5C48" w:rsidP="00AA5C48">
            <w:pPr>
              <w:rPr>
                <w:rFonts w:eastAsia="Calibri"/>
                <w:szCs w:val="22"/>
              </w:rPr>
            </w:pPr>
            <w:r w:rsidRPr="0034466B">
              <w:rPr>
                <w:rFonts w:eastAsia="Calibri"/>
                <w:szCs w:val="22"/>
              </w:rPr>
              <w:t xml:space="preserve">Privažiuojamasis kelias prie gyvenamųjų namų Sielių g., </w:t>
            </w:r>
            <w:proofErr w:type="spellStart"/>
            <w:r w:rsidRPr="0034466B">
              <w:rPr>
                <w:rFonts w:eastAsia="Calibri"/>
                <w:szCs w:val="22"/>
              </w:rPr>
              <w:t>Sedeikių</w:t>
            </w:r>
            <w:proofErr w:type="spellEnd"/>
            <w:r w:rsidRPr="0034466B">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C48238" w14:textId="4B82CA85" w:rsidR="00AA5C48" w:rsidRPr="0034466B" w:rsidRDefault="00AA5C48" w:rsidP="00AA5C48">
            <w:pPr>
              <w:jc w:val="right"/>
              <w:rPr>
                <w:rFonts w:eastAsia="Calibri"/>
                <w:szCs w:val="22"/>
              </w:rPr>
            </w:pPr>
            <w:r w:rsidRPr="0034466B">
              <w:rPr>
                <w:rFonts w:eastAsia="Calibri"/>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8201" w14:textId="65C56C70" w:rsidR="00AA5C48" w:rsidRPr="0034466B" w:rsidRDefault="00AA5C48" w:rsidP="00AA5C48">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C03CE" w14:textId="1B468955" w:rsidR="00AA5C48" w:rsidRPr="0034466B" w:rsidRDefault="00AA5C48" w:rsidP="00AA5C48">
            <w:pPr>
              <w:jc w:val="right"/>
              <w:rPr>
                <w:rFonts w:eastAsia="Calibri"/>
                <w:szCs w:val="22"/>
              </w:rPr>
            </w:pPr>
            <w:r w:rsidRPr="0034466B">
              <w:rPr>
                <w:rFonts w:eastAsia="Calibri"/>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ACC73" w14:textId="72054D1F" w:rsidR="00AA5C48" w:rsidRPr="0034466B" w:rsidRDefault="00AA5C48" w:rsidP="00AA5C48">
            <w:pPr>
              <w:jc w:val="right"/>
              <w:rPr>
                <w:rFonts w:eastAsia="Calibri"/>
                <w:szCs w:val="22"/>
              </w:rPr>
            </w:pPr>
            <w:r w:rsidRPr="0034466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25714" w14:textId="6DC3BE1E" w:rsidR="00AA5C48" w:rsidRPr="0034466B" w:rsidRDefault="00AA5C48" w:rsidP="00AA5C48">
            <w:pPr>
              <w:jc w:val="center"/>
              <w:rPr>
                <w:rFonts w:eastAsia="Calibri"/>
                <w:szCs w:val="22"/>
              </w:rPr>
            </w:pPr>
            <w:proofErr w:type="spellStart"/>
            <w:r w:rsidRPr="0034466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C38B7B" w14:textId="7D2DA8E9" w:rsidR="00AA5C48" w:rsidRPr="0034466B" w:rsidRDefault="00AA5C48" w:rsidP="00AA5C48">
            <w:pPr>
              <w:jc w:val="center"/>
              <w:rPr>
                <w:rFonts w:eastAsia="Calibri"/>
                <w:szCs w:val="22"/>
              </w:rPr>
            </w:pPr>
            <w:r w:rsidRPr="0034466B">
              <w:rPr>
                <w:rFonts w:eastAsia="Calibri"/>
                <w:szCs w:val="22"/>
              </w:rPr>
              <w:t>4400-6443-0900</w:t>
            </w:r>
          </w:p>
        </w:tc>
      </w:tr>
      <w:tr w:rsidR="00AA5C48" w:rsidRPr="0034466B" w14:paraId="62FAC7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F8B2F6" w14:textId="77777777" w:rsidR="00AA5C48" w:rsidRPr="0034466B"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5763" w14:textId="6D8E6806" w:rsidR="00AA5C48" w:rsidRPr="0034466B" w:rsidRDefault="00AA5C48" w:rsidP="00AA5C48">
            <w:pPr>
              <w:rPr>
                <w:rFonts w:eastAsia="Calibri"/>
                <w:szCs w:val="22"/>
              </w:rPr>
            </w:pPr>
            <w:r w:rsidRPr="005C59B6">
              <w:rPr>
                <w:rFonts w:eastAsia="Calibri"/>
                <w:szCs w:val="22"/>
              </w:rPr>
              <w:t>AnSV79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8370DE" w14:textId="3BDE7A36" w:rsidR="00AA5C48" w:rsidRPr="0034466B" w:rsidRDefault="00AA5C48" w:rsidP="00AA5C48">
            <w:pPr>
              <w:rPr>
                <w:rFonts w:eastAsia="Calibri"/>
                <w:szCs w:val="22"/>
              </w:rPr>
            </w:pPr>
            <w:r w:rsidRPr="005C59B6">
              <w:rPr>
                <w:rFonts w:eastAsia="Calibri"/>
                <w:szCs w:val="22"/>
              </w:rPr>
              <w:t xml:space="preserve">Pravažiuojamasis kelias nuo </w:t>
            </w:r>
            <w:proofErr w:type="spellStart"/>
            <w:r w:rsidRPr="005C59B6">
              <w:rPr>
                <w:rFonts w:eastAsia="Calibri"/>
                <w:szCs w:val="22"/>
              </w:rPr>
              <w:t>Zabelynės</w:t>
            </w:r>
            <w:proofErr w:type="spellEnd"/>
            <w:r w:rsidRPr="005C59B6">
              <w:rPr>
                <w:rFonts w:eastAsia="Calibri"/>
                <w:szCs w:val="22"/>
              </w:rPr>
              <w:t xml:space="preserve"> k. iki kelio Nr. a17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8DD0E3" w14:textId="56ACC0C0" w:rsidR="00AA5C48" w:rsidRPr="0034466B" w:rsidRDefault="00AA5C48" w:rsidP="00AA5C48">
            <w:pPr>
              <w:jc w:val="right"/>
              <w:rPr>
                <w:rFonts w:eastAsia="Calibri"/>
                <w:szCs w:val="22"/>
              </w:rPr>
            </w:pPr>
            <w:r w:rsidRPr="005C59B6">
              <w:rPr>
                <w:rFonts w:eastAsia="Calibri"/>
                <w:szCs w:val="22"/>
              </w:rPr>
              <w:t xml:space="preserve"> 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EF2" w14:textId="003BBEA4" w:rsidR="00AA5C48" w:rsidRPr="0034466B"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E3285" w14:textId="0C2C8572" w:rsidR="00AA5C48" w:rsidRPr="0034466B"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4F287" w14:textId="0773C971" w:rsidR="00AA5C48" w:rsidRPr="0034466B" w:rsidRDefault="00AA5C48" w:rsidP="00AA5C48">
            <w:pPr>
              <w:jc w:val="right"/>
              <w:rPr>
                <w:rFonts w:eastAsia="Calibri"/>
                <w:strike/>
                <w:szCs w:val="22"/>
              </w:rPr>
            </w:pPr>
            <w:r w:rsidRPr="005C59B6">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9198F" w14:textId="29FEF808" w:rsidR="00AA5C48" w:rsidRPr="0034466B"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0647BC" w14:textId="416EC8BD" w:rsidR="00AA5C48" w:rsidRPr="0034466B" w:rsidRDefault="00AA5C48" w:rsidP="00AA5C48">
            <w:pPr>
              <w:jc w:val="center"/>
              <w:rPr>
                <w:rFonts w:eastAsia="Calibri"/>
                <w:szCs w:val="22"/>
              </w:rPr>
            </w:pPr>
            <w:r w:rsidRPr="005C59B6">
              <w:rPr>
                <w:rFonts w:eastAsia="Calibri"/>
                <w:szCs w:val="22"/>
              </w:rPr>
              <w:t>4400-6443-0931</w:t>
            </w:r>
          </w:p>
        </w:tc>
      </w:tr>
      <w:tr w:rsidR="00AA5C48" w:rsidRPr="005C59B6" w14:paraId="5A7957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C04E33"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4D291" w14:textId="782319F4" w:rsidR="00AA5C48" w:rsidRPr="005C59B6" w:rsidRDefault="00AA5C48" w:rsidP="00AA5C48">
            <w:pPr>
              <w:rPr>
                <w:rFonts w:eastAsia="Calibri"/>
                <w:szCs w:val="22"/>
              </w:rPr>
            </w:pPr>
            <w:r w:rsidRPr="005C59B6">
              <w:rPr>
                <w:rFonts w:eastAsia="Calibri"/>
                <w:szCs w:val="22"/>
              </w:rPr>
              <w:t>AnSV80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8EEEED" w14:textId="38B5221F" w:rsidR="00AA5C48" w:rsidRPr="005C59B6" w:rsidRDefault="00AA5C48" w:rsidP="00AA5C48">
            <w:pPr>
              <w:rPr>
                <w:rFonts w:eastAsia="Calibri"/>
                <w:szCs w:val="22"/>
              </w:rPr>
            </w:pPr>
            <w:r w:rsidRPr="005C59B6">
              <w:rPr>
                <w:rFonts w:eastAsia="Calibri"/>
                <w:szCs w:val="22"/>
              </w:rPr>
              <w:t>Privažiuojamasis kelias prie gyvenamųjų namų Vertimų k. nuo kelio Nr. 1226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70C373" w14:textId="240B34FC" w:rsidR="00AA5C48" w:rsidRPr="005C59B6" w:rsidRDefault="00AA5C48" w:rsidP="00AA5C48">
            <w:pPr>
              <w:jc w:val="right"/>
              <w:rPr>
                <w:rFonts w:eastAsia="Calibri"/>
                <w:szCs w:val="22"/>
              </w:rPr>
            </w:pPr>
            <w:r w:rsidRPr="005C59B6">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70C4F" w14:textId="5D9AC908"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02485" w14:textId="44A773A4" w:rsidR="00AA5C48" w:rsidRPr="005C59B6" w:rsidRDefault="00AA5C48" w:rsidP="00AA5C48">
            <w:pPr>
              <w:jc w:val="right"/>
              <w:rPr>
                <w:rFonts w:eastAsia="Calibri"/>
                <w:szCs w:val="22"/>
              </w:rPr>
            </w:pPr>
            <w:r w:rsidRPr="005C59B6">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5B27E" w14:textId="58D98ED6" w:rsidR="00AA5C48" w:rsidRPr="005C59B6" w:rsidRDefault="00AA5C48" w:rsidP="00AA5C48">
            <w:pPr>
              <w:jc w:val="right"/>
              <w:rPr>
                <w:rFonts w:eastAsia="Calibri"/>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841C" w14:textId="7AFF6023"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91F538" w14:textId="638C21ED" w:rsidR="00AA5C48" w:rsidRPr="005C59B6" w:rsidRDefault="00AA5C48" w:rsidP="00AA5C48">
            <w:pPr>
              <w:jc w:val="center"/>
              <w:rPr>
                <w:rFonts w:eastAsia="Calibri"/>
                <w:szCs w:val="22"/>
              </w:rPr>
            </w:pPr>
            <w:r w:rsidRPr="005C59B6">
              <w:rPr>
                <w:rFonts w:eastAsia="Calibri"/>
                <w:szCs w:val="22"/>
              </w:rPr>
              <w:t>4400-6445-0024</w:t>
            </w:r>
          </w:p>
        </w:tc>
      </w:tr>
      <w:tr w:rsidR="00AA5C48" w:rsidRPr="005C59B6" w14:paraId="22091F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1A35F8"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57677" w14:textId="672CCCC3" w:rsidR="00AA5C48" w:rsidRPr="005C59B6" w:rsidRDefault="00AA5C48" w:rsidP="00AA5C48">
            <w:pPr>
              <w:rPr>
                <w:rFonts w:eastAsia="Calibri"/>
                <w:szCs w:val="22"/>
              </w:rPr>
            </w:pPr>
            <w:r w:rsidRPr="005C59B6">
              <w:rPr>
                <w:rFonts w:eastAsia="Calibri"/>
                <w:szCs w:val="22"/>
              </w:rPr>
              <w:t>AnSV92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EE6103" w14:textId="027EA865" w:rsidR="00AA5C48" w:rsidRPr="005C59B6" w:rsidRDefault="00AA5C48" w:rsidP="00AA5C48">
            <w:pPr>
              <w:rPr>
                <w:rFonts w:eastAsia="Calibri"/>
                <w:szCs w:val="22"/>
              </w:rPr>
            </w:pPr>
            <w:r w:rsidRPr="005C59B6">
              <w:rPr>
                <w:rFonts w:eastAsia="Calibri"/>
                <w:szCs w:val="22"/>
              </w:rPr>
              <w:t xml:space="preserve">Privažiuojamasis kelias prie gyvenamųjų namų </w:t>
            </w:r>
            <w:proofErr w:type="spellStart"/>
            <w:r w:rsidRPr="005C59B6">
              <w:rPr>
                <w:rFonts w:eastAsia="Calibri"/>
                <w:szCs w:val="22"/>
              </w:rPr>
              <w:t>Griežos</w:t>
            </w:r>
            <w:proofErr w:type="spellEnd"/>
            <w:r w:rsidRPr="005C59B6">
              <w:rPr>
                <w:rFonts w:eastAsia="Calibri"/>
                <w:szCs w:val="22"/>
              </w:rPr>
              <w:t xml:space="preserve"> g., </w:t>
            </w:r>
            <w:proofErr w:type="spellStart"/>
            <w:r w:rsidRPr="005C59B6">
              <w:rPr>
                <w:rFonts w:eastAsia="Calibri"/>
                <w:szCs w:val="22"/>
              </w:rPr>
              <w:t>Andrioniškio</w:t>
            </w:r>
            <w:proofErr w:type="spellEnd"/>
            <w:r w:rsidRPr="005C59B6">
              <w:rPr>
                <w:rFonts w:eastAsia="Calibri"/>
                <w:szCs w:val="22"/>
              </w:rPr>
              <w:t xml:space="preserve"> mstl. nuo kelio Nr. 1202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0C8942" w14:textId="6348E1FF" w:rsidR="00AA5C48" w:rsidRPr="005C59B6" w:rsidRDefault="00AA5C48" w:rsidP="00AA5C48">
            <w:pPr>
              <w:jc w:val="right"/>
              <w:rPr>
                <w:rFonts w:eastAsia="Calibri"/>
                <w:szCs w:val="22"/>
              </w:rPr>
            </w:pPr>
            <w:r w:rsidRPr="005C59B6">
              <w:rPr>
                <w:rFonts w:eastAsia="Calibri"/>
                <w:szCs w:val="22"/>
              </w:rPr>
              <w:t> 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A624B" w14:textId="32FCCC02"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D5BA" w14:textId="42B979EF" w:rsidR="00AA5C48" w:rsidRPr="005C59B6" w:rsidRDefault="00AA5C48" w:rsidP="00AA5C48">
            <w:pPr>
              <w:jc w:val="right"/>
              <w:rPr>
                <w:rFonts w:eastAsia="Calibri"/>
                <w:szCs w:val="22"/>
              </w:rPr>
            </w:pPr>
            <w:r w:rsidRPr="005C59B6">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90B6D" w14:textId="4C27E3E6" w:rsidR="00AA5C48" w:rsidRPr="005C59B6" w:rsidRDefault="00AA5C48" w:rsidP="00AA5C48">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819AF" w14:textId="1B322844"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6E142F" w14:textId="11683AEC" w:rsidR="00AA5C48" w:rsidRPr="005C59B6" w:rsidRDefault="00AA5C48" w:rsidP="00AA5C48">
            <w:pPr>
              <w:jc w:val="center"/>
              <w:rPr>
                <w:rFonts w:eastAsia="Calibri"/>
                <w:szCs w:val="22"/>
              </w:rPr>
            </w:pPr>
            <w:r w:rsidRPr="005C59B6">
              <w:rPr>
                <w:rFonts w:eastAsia="Calibri"/>
                <w:szCs w:val="22"/>
              </w:rPr>
              <w:t>4400-6443-0914</w:t>
            </w:r>
          </w:p>
        </w:tc>
      </w:tr>
      <w:tr w:rsidR="00AA5C48" w:rsidRPr="005C59B6" w14:paraId="00F970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FADB9F"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83EEC" w14:textId="022B9B1F" w:rsidR="00AA5C48" w:rsidRPr="005C59B6" w:rsidRDefault="00AA5C48" w:rsidP="00AA5C48">
            <w:pPr>
              <w:rPr>
                <w:rFonts w:eastAsia="Calibri"/>
                <w:szCs w:val="22"/>
              </w:rPr>
            </w:pPr>
            <w:r w:rsidRPr="005C59B6">
              <w:rPr>
                <w:rFonts w:eastAsia="Calibri"/>
                <w:szCs w:val="22"/>
              </w:rPr>
              <w:t>AnSV101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22CD9C" w14:textId="0C6BA3C5" w:rsidR="00AA5C48" w:rsidRPr="005C59B6" w:rsidRDefault="00AA5C48" w:rsidP="00AA5C48">
            <w:pPr>
              <w:rPr>
                <w:rFonts w:eastAsia="Calibri"/>
                <w:szCs w:val="22"/>
              </w:rPr>
            </w:pPr>
            <w:r w:rsidRPr="005C59B6">
              <w:rPr>
                <w:rFonts w:eastAsia="Calibri"/>
                <w:szCs w:val="22"/>
              </w:rPr>
              <w:t xml:space="preserve">Privažiuojamasis kelias prie gyvenamųjų namų </w:t>
            </w:r>
            <w:proofErr w:type="spellStart"/>
            <w:r w:rsidRPr="005C59B6">
              <w:rPr>
                <w:rFonts w:eastAsia="Calibri"/>
                <w:szCs w:val="22"/>
              </w:rPr>
              <w:t>Zabelynės</w:t>
            </w:r>
            <w:proofErr w:type="spellEnd"/>
            <w:r w:rsidRPr="005C59B6">
              <w:rPr>
                <w:rFonts w:eastAsia="Calibri"/>
                <w:szCs w:val="22"/>
              </w:rPr>
              <w:t xml:space="preserve">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36A679" w14:textId="15EE228E" w:rsidR="00AA5C48" w:rsidRPr="005C59B6" w:rsidRDefault="00AA5C48" w:rsidP="00AA5C48">
            <w:pPr>
              <w:jc w:val="right"/>
              <w:rPr>
                <w:rFonts w:eastAsia="Calibri"/>
                <w:szCs w:val="22"/>
              </w:rPr>
            </w:pPr>
            <w:r w:rsidRPr="005C59B6">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D50C4" w14:textId="67A4EE02"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03CC2" w14:textId="1A6BA536"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791E2" w14:textId="5A99F071" w:rsidR="00AA5C48" w:rsidRPr="005C59B6" w:rsidRDefault="00AA5C48" w:rsidP="00AA5C48">
            <w:pPr>
              <w:jc w:val="right"/>
              <w:rPr>
                <w:rFonts w:eastAsia="Calibri"/>
                <w:strike/>
                <w:szCs w:val="22"/>
              </w:rPr>
            </w:pPr>
            <w:r w:rsidRPr="005C59B6">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2F71" w14:textId="3A031166"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5CDF90" w14:textId="1D04BCEC" w:rsidR="00AA5C48" w:rsidRPr="005C59B6" w:rsidRDefault="00AA5C48" w:rsidP="00AA5C48">
            <w:pPr>
              <w:jc w:val="center"/>
              <w:rPr>
                <w:rFonts w:eastAsia="Calibri"/>
                <w:szCs w:val="22"/>
              </w:rPr>
            </w:pPr>
            <w:r w:rsidRPr="005C59B6">
              <w:rPr>
                <w:rFonts w:eastAsia="Calibri"/>
                <w:szCs w:val="22"/>
              </w:rPr>
              <w:t>4400-6443-0942</w:t>
            </w:r>
          </w:p>
        </w:tc>
      </w:tr>
      <w:tr w:rsidR="00AA5C48" w:rsidRPr="005C59B6" w14:paraId="5F208F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6407B7"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88EF25" w14:textId="2C0D15D7" w:rsidR="00AA5C48" w:rsidRPr="005C59B6" w:rsidRDefault="00AA5C48" w:rsidP="00AA5C48">
            <w:pPr>
              <w:rPr>
                <w:rFonts w:eastAsia="Calibri"/>
                <w:szCs w:val="22"/>
              </w:rPr>
            </w:pPr>
            <w:r w:rsidRPr="005C59B6">
              <w:rPr>
                <w:rFonts w:eastAsia="Calibri"/>
                <w:szCs w:val="22"/>
              </w:rPr>
              <w:t>AnSV111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4B209B" w14:textId="11282A44" w:rsidR="00AA5C48" w:rsidRPr="005C59B6" w:rsidRDefault="00AA5C48" w:rsidP="00AA5C48">
            <w:pPr>
              <w:rPr>
                <w:rFonts w:eastAsia="Calibri"/>
                <w:szCs w:val="22"/>
              </w:rPr>
            </w:pPr>
            <w:r w:rsidRPr="005C59B6">
              <w:rPr>
                <w:rFonts w:eastAsia="Calibri"/>
                <w:szCs w:val="22"/>
              </w:rPr>
              <w:t xml:space="preserve">Pravažiuojamasis kelias prie </w:t>
            </w:r>
            <w:proofErr w:type="spellStart"/>
            <w:r w:rsidRPr="005C59B6">
              <w:rPr>
                <w:rFonts w:eastAsia="Calibri"/>
                <w:szCs w:val="22"/>
              </w:rPr>
              <w:t>Svilelių</w:t>
            </w:r>
            <w:proofErr w:type="spellEnd"/>
            <w:r w:rsidRPr="005C59B6">
              <w:rPr>
                <w:rFonts w:eastAsia="Calibri"/>
                <w:szCs w:val="22"/>
              </w:rPr>
              <w:t xml:space="preserve"> k. nuo kelio Nr. a61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2E9CB2" w14:textId="504B676A" w:rsidR="00AA5C48" w:rsidRPr="005C59B6" w:rsidRDefault="00AA5C48" w:rsidP="00AA5C48">
            <w:pPr>
              <w:jc w:val="right"/>
              <w:rPr>
                <w:rFonts w:eastAsia="Calibri"/>
                <w:szCs w:val="22"/>
              </w:rPr>
            </w:pPr>
            <w:r w:rsidRPr="005C59B6">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E2FF5" w14:textId="474417EB"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94EE" w14:textId="00E9A0A3"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60E0" w14:textId="0DA4CFF6" w:rsidR="00AA5C48" w:rsidRPr="005C59B6" w:rsidRDefault="00AA5C48" w:rsidP="00AA5C48">
            <w:pPr>
              <w:jc w:val="right"/>
              <w:rPr>
                <w:rFonts w:eastAsia="Calibri"/>
                <w:szCs w:val="22"/>
              </w:rPr>
            </w:pPr>
            <w:r w:rsidRPr="005C59B6">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593A" w14:textId="29A46FC7"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B0D679" w14:textId="37E22031" w:rsidR="00AA5C48" w:rsidRPr="005C59B6" w:rsidRDefault="00AA5C48" w:rsidP="00AA5C48">
            <w:pPr>
              <w:jc w:val="center"/>
              <w:rPr>
                <w:rFonts w:eastAsia="Calibri"/>
                <w:szCs w:val="22"/>
              </w:rPr>
            </w:pPr>
            <w:r w:rsidRPr="005C59B6">
              <w:rPr>
                <w:rFonts w:eastAsia="Calibri"/>
                <w:szCs w:val="22"/>
              </w:rPr>
              <w:t>-</w:t>
            </w:r>
          </w:p>
        </w:tc>
      </w:tr>
      <w:tr w:rsidR="00AA5C48" w:rsidRPr="005C59B6" w14:paraId="650528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324197"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B299A" w14:textId="239D1A56" w:rsidR="00AA5C48" w:rsidRPr="005C59B6" w:rsidRDefault="00AA5C48" w:rsidP="00AA5C48">
            <w:pPr>
              <w:rPr>
                <w:rFonts w:eastAsia="Calibri"/>
                <w:szCs w:val="22"/>
              </w:rPr>
            </w:pPr>
            <w:r w:rsidRPr="005C59B6">
              <w:rPr>
                <w:rFonts w:eastAsia="Calibri"/>
                <w:szCs w:val="22"/>
              </w:rPr>
              <w:t>AnSV115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47DA94" w14:textId="1B00ACF6" w:rsidR="00AA5C48" w:rsidRPr="005C59B6" w:rsidRDefault="00AA5C48" w:rsidP="00AA5C48">
            <w:pPr>
              <w:rPr>
                <w:rFonts w:eastAsia="Calibri"/>
                <w:szCs w:val="22"/>
              </w:rPr>
            </w:pPr>
            <w:r w:rsidRPr="005C59B6">
              <w:rPr>
                <w:rFonts w:eastAsia="Calibri"/>
                <w:szCs w:val="22"/>
              </w:rPr>
              <w:t xml:space="preserve">Pravažiuojamasis kelias tarp gyvenamųjų namų </w:t>
            </w:r>
            <w:proofErr w:type="spellStart"/>
            <w:r w:rsidRPr="005C59B6">
              <w:rPr>
                <w:rFonts w:eastAsia="Calibri"/>
                <w:szCs w:val="22"/>
              </w:rPr>
              <w:t>Migdoliškio</w:t>
            </w:r>
            <w:proofErr w:type="spellEnd"/>
            <w:r w:rsidRPr="005C59B6">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992D3E" w14:textId="628998AB" w:rsidR="00AA5C48" w:rsidRPr="005C59B6" w:rsidRDefault="00AA5C48" w:rsidP="00AA5C48">
            <w:pPr>
              <w:jc w:val="right"/>
              <w:rPr>
                <w:rFonts w:eastAsia="Calibri"/>
                <w:szCs w:val="22"/>
              </w:rPr>
            </w:pPr>
            <w:r w:rsidRPr="005C59B6">
              <w:rPr>
                <w:rFonts w:eastAsia="Calibri"/>
                <w:szCs w:val="22"/>
              </w:rPr>
              <w:t>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7652" w14:textId="0ABAEC86"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F69C" w14:textId="553A7DBC" w:rsidR="00AA5C48" w:rsidRPr="005C59B6" w:rsidRDefault="00AA5C48" w:rsidP="00AA5C48">
            <w:pPr>
              <w:jc w:val="right"/>
              <w:rPr>
                <w:rFonts w:eastAsia="Calibri"/>
                <w:szCs w:val="22"/>
              </w:rPr>
            </w:pPr>
            <w:r w:rsidRPr="005C59B6">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DC22C" w14:textId="6F9EBA84" w:rsidR="00AA5C48" w:rsidRPr="005C59B6" w:rsidRDefault="00AA5C48" w:rsidP="00AA5C48">
            <w:pPr>
              <w:jc w:val="right"/>
              <w:rPr>
                <w:rFonts w:eastAsia="Calibri"/>
                <w:szCs w:val="22"/>
              </w:rPr>
            </w:pPr>
            <w:r w:rsidRPr="005C59B6">
              <w:rPr>
                <w:rFonts w:eastAsia="Calibri"/>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EE36F" w14:textId="6CDCBF6E"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F7DDCE" w14:textId="47698CBC" w:rsidR="00AA5C48" w:rsidRPr="005C59B6" w:rsidRDefault="00AA5C48" w:rsidP="00AA5C48">
            <w:pPr>
              <w:jc w:val="center"/>
              <w:rPr>
                <w:rFonts w:eastAsia="Calibri"/>
                <w:szCs w:val="22"/>
              </w:rPr>
            </w:pPr>
            <w:r w:rsidRPr="005C59B6">
              <w:rPr>
                <w:rFonts w:eastAsia="Calibri"/>
                <w:szCs w:val="22"/>
              </w:rPr>
              <w:t>4400-6445-0057</w:t>
            </w:r>
          </w:p>
        </w:tc>
      </w:tr>
      <w:tr w:rsidR="00AA5C48" w:rsidRPr="005C59B6" w14:paraId="6D19F1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FA9804"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A681A2" w14:textId="7FF04337" w:rsidR="00AA5C48" w:rsidRPr="005C59B6" w:rsidRDefault="00AA5C48" w:rsidP="00AA5C48">
            <w:pPr>
              <w:rPr>
                <w:rFonts w:eastAsia="Calibri"/>
                <w:szCs w:val="22"/>
              </w:rPr>
            </w:pPr>
            <w:r w:rsidRPr="00004437">
              <w:rPr>
                <w:rFonts w:eastAsia="Calibri"/>
                <w:szCs w:val="22"/>
              </w:rPr>
              <w:t>AnSV116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C7F5D2" w14:textId="68E1D76D" w:rsidR="00AA5C48" w:rsidRPr="005C59B6" w:rsidRDefault="00AA5C48" w:rsidP="00AA5C48">
            <w:pPr>
              <w:rPr>
                <w:rFonts w:eastAsia="Calibri"/>
                <w:szCs w:val="22"/>
              </w:rPr>
            </w:pPr>
            <w:r w:rsidRPr="00004437">
              <w:rPr>
                <w:rFonts w:eastAsia="Calibri"/>
                <w:szCs w:val="22"/>
              </w:rPr>
              <w:t xml:space="preserve">Privažiuojamasis kelias prie </w:t>
            </w:r>
            <w:proofErr w:type="spellStart"/>
            <w:r w:rsidRPr="00004437">
              <w:rPr>
                <w:rFonts w:eastAsia="Calibri"/>
                <w:szCs w:val="22"/>
              </w:rPr>
              <w:t>Krivinskų</w:t>
            </w:r>
            <w:proofErr w:type="spellEnd"/>
            <w:r w:rsidRPr="00004437">
              <w:rPr>
                <w:rFonts w:eastAsia="Calibri"/>
                <w:szCs w:val="22"/>
              </w:rPr>
              <w:t xml:space="preserve"> k. nuo kelio Nr. a43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2E6E8D" w14:textId="4A453F43" w:rsidR="00AA5C48" w:rsidRPr="005C59B6" w:rsidRDefault="00AA5C48" w:rsidP="00AA5C48">
            <w:pPr>
              <w:jc w:val="right"/>
              <w:rPr>
                <w:rFonts w:eastAsia="Calibri"/>
                <w:szCs w:val="22"/>
              </w:rPr>
            </w:pPr>
            <w:r w:rsidRPr="00004437">
              <w:rPr>
                <w:rFonts w:eastAsia="Calibri"/>
                <w:szCs w:val="22"/>
              </w:rPr>
              <w:t>1653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3FB67" w14:textId="4812AD69" w:rsidR="00AA5C48" w:rsidRPr="005C59B6" w:rsidRDefault="00AA5C48" w:rsidP="00AA5C48">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72A3" w14:textId="25F5ECA5" w:rsidR="00AA5C48" w:rsidRPr="005C59B6" w:rsidRDefault="00AA5C48" w:rsidP="00AA5C48">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AB759" w14:textId="782FD44A" w:rsidR="00AA5C48" w:rsidRPr="005C59B6" w:rsidRDefault="00AA5C48" w:rsidP="00AA5C48">
            <w:pPr>
              <w:jc w:val="right"/>
              <w:rPr>
                <w:rFonts w:eastAsia="Calibri"/>
                <w:szCs w:val="22"/>
              </w:rPr>
            </w:pPr>
            <w:r w:rsidRPr="00004437">
              <w:rPr>
                <w:rFonts w:eastAsia="Calibri"/>
                <w:szCs w:val="22"/>
              </w:rPr>
              <w:t>1653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8ACE4" w14:textId="5D3DE454" w:rsidR="00AA5C48" w:rsidRPr="005C59B6" w:rsidRDefault="00AA5C48" w:rsidP="00AA5C48">
            <w:pPr>
              <w:jc w:val="center"/>
              <w:rPr>
                <w:rFonts w:eastAsia="Calibri"/>
                <w:szCs w:val="22"/>
              </w:rPr>
            </w:pPr>
            <w:proofErr w:type="spellStart"/>
            <w:r w:rsidRPr="0000443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8DA5AE" w14:textId="409B9DED" w:rsidR="00AA5C48" w:rsidRPr="005C59B6" w:rsidRDefault="00AA5C48" w:rsidP="00AA5C48">
            <w:pPr>
              <w:jc w:val="center"/>
              <w:rPr>
                <w:rFonts w:eastAsia="Calibri"/>
                <w:szCs w:val="22"/>
              </w:rPr>
            </w:pPr>
            <w:r w:rsidRPr="00004437">
              <w:rPr>
                <w:rFonts w:eastAsia="Calibri"/>
                <w:szCs w:val="22"/>
              </w:rPr>
              <w:t>-</w:t>
            </w:r>
          </w:p>
        </w:tc>
      </w:tr>
      <w:tr w:rsidR="00AA5C48" w:rsidRPr="005C59B6" w14:paraId="55CE916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622820"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A1B2F" w14:textId="66635C7E" w:rsidR="00AA5C48" w:rsidRPr="005C59B6" w:rsidRDefault="00AA5C48" w:rsidP="00AA5C48">
            <w:pPr>
              <w:rPr>
                <w:rFonts w:eastAsia="Calibri"/>
                <w:szCs w:val="22"/>
              </w:rPr>
            </w:pPr>
            <w:r w:rsidRPr="005C59B6">
              <w:rPr>
                <w:rFonts w:eastAsia="Calibri"/>
                <w:szCs w:val="22"/>
              </w:rPr>
              <w:t>AnSV121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E19F75" w14:textId="0FC99349" w:rsidR="00AA5C48" w:rsidRPr="005C59B6" w:rsidRDefault="00AA5C48" w:rsidP="00AA5C48">
            <w:pPr>
              <w:rPr>
                <w:rFonts w:eastAsia="Calibri"/>
                <w:szCs w:val="22"/>
              </w:rPr>
            </w:pPr>
            <w:r w:rsidRPr="005C59B6">
              <w:rPr>
                <w:rFonts w:eastAsia="Calibri"/>
                <w:szCs w:val="22"/>
              </w:rPr>
              <w:t xml:space="preserve">Privažiuojamasis kelias prie gyvenamųjų namų </w:t>
            </w:r>
            <w:proofErr w:type="spellStart"/>
            <w:r w:rsidRPr="005C59B6">
              <w:rPr>
                <w:rFonts w:eastAsia="Calibri"/>
                <w:szCs w:val="22"/>
              </w:rPr>
              <w:t>Mendrupio</w:t>
            </w:r>
            <w:proofErr w:type="spellEnd"/>
            <w:r w:rsidRPr="005C59B6">
              <w:rPr>
                <w:rFonts w:eastAsia="Calibri"/>
                <w:szCs w:val="22"/>
              </w:rPr>
              <w:t xml:space="preserve"> k. nuo kelio Nr. a16-1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AF2CFC" w14:textId="5AC3736B" w:rsidR="00AA5C48" w:rsidRPr="005C59B6" w:rsidRDefault="00AA5C48" w:rsidP="00AA5C48">
            <w:pPr>
              <w:jc w:val="right"/>
              <w:rPr>
                <w:rFonts w:eastAsia="Calibri"/>
                <w:szCs w:val="22"/>
              </w:rPr>
            </w:pPr>
            <w:r w:rsidRPr="005C59B6">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DA574" w14:textId="1A691E79"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107D0" w14:textId="44D3A985"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5AB00" w14:textId="37A054B7" w:rsidR="00AA5C48" w:rsidRPr="005C59B6" w:rsidRDefault="00AA5C48" w:rsidP="00AA5C48">
            <w:pPr>
              <w:jc w:val="right"/>
              <w:rPr>
                <w:rFonts w:eastAsia="Calibri"/>
                <w:szCs w:val="22"/>
              </w:rPr>
            </w:pPr>
            <w:r w:rsidRPr="005C59B6">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E0354" w14:textId="276C7B56"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828FAC" w14:textId="1450E05E" w:rsidR="00AA5C48" w:rsidRPr="005C59B6" w:rsidRDefault="00AA5C48" w:rsidP="00AA5C48">
            <w:pPr>
              <w:jc w:val="center"/>
              <w:rPr>
                <w:rFonts w:eastAsia="Calibri"/>
                <w:szCs w:val="22"/>
              </w:rPr>
            </w:pPr>
            <w:r w:rsidRPr="005C59B6">
              <w:rPr>
                <w:rFonts w:eastAsia="Calibri"/>
                <w:szCs w:val="22"/>
              </w:rPr>
              <w:t>4400-6445-0086</w:t>
            </w:r>
          </w:p>
        </w:tc>
      </w:tr>
      <w:tr w:rsidR="00AA5C48" w:rsidRPr="005C59B6" w14:paraId="48F9DA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ABEC2F"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0BEE3" w14:textId="35A71B88" w:rsidR="00AA5C48" w:rsidRPr="005C59B6" w:rsidRDefault="00AA5C48" w:rsidP="00AA5C48">
            <w:pPr>
              <w:rPr>
                <w:rFonts w:eastAsia="Calibri"/>
                <w:szCs w:val="22"/>
              </w:rPr>
            </w:pPr>
            <w:r w:rsidRPr="005C59B6">
              <w:rPr>
                <w:rFonts w:eastAsia="Calibri"/>
                <w:szCs w:val="22"/>
              </w:rPr>
              <w:t>AnSV141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F7CF06" w14:textId="0883EAC5" w:rsidR="00AA5C48" w:rsidRPr="005C59B6" w:rsidRDefault="00AA5C48" w:rsidP="00AA5C48">
            <w:pPr>
              <w:rPr>
                <w:rFonts w:eastAsia="Calibri"/>
                <w:szCs w:val="22"/>
              </w:rPr>
            </w:pPr>
            <w:r w:rsidRPr="005C59B6">
              <w:rPr>
                <w:rFonts w:eastAsia="Calibri"/>
                <w:szCs w:val="22"/>
              </w:rPr>
              <w:t>Pravažiuojamasis kelias prie gyvenamųjų namų Butkiškio k. nuo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DFABC" w14:textId="68049D18" w:rsidR="00AA5C48" w:rsidRPr="005C59B6" w:rsidRDefault="00AA5C48" w:rsidP="00AA5C48">
            <w:pPr>
              <w:jc w:val="right"/>
              <w:rPr>
                <w:rFonts w:eastAsia="Calibri"/>
                <w:szCs w:val="22"/>
              </w:rPr>
            </w:pPr>
            <w:r w:rsidRPr="005C59B6">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EB2B" w14:textId="1D8929D2"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2A79E" w14:textId="18620945" w:rsidR="00AA5C48" w:rsidRPr="005C59B6" w:rsidRDefault="00AA5C48" w:rsidP="00AA5C48">
            <w:pPr>
              <w:jc w:val="right"/>
              <w:rPr>
                <w:rFonts w:eastAsia="Calibri"/>
                <w:szCs w:val="22"/>
              </w:rPr>
            </w:pPr>
            <w:r w:rsidRPr="005C59B6">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50773" w14:textId="196F669F" w:rsidR="00AA5C48" w:rsidRPr="005C59B6" w:rsidRDefault="00AA5C48" w:rsidP="00AA5C48">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C9AE" w14:textId="3515CC3A"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54D846" w14:textId="1F407E6C" w:rsidR="00AA5C48" w:rsidRPr="005C59B6" w:rsidRDefault="00AA5C48" w:rsidP="00AA5C48">
            <w:pPr>
              <w:jc w:val="center"/>
              <w:rPr>
                <w:rFonts w:eastAsia="Calibri"/>
                <w:szCs w:val="22"/>
              </w:rPr>
            </w:pPr>
            <w:r w:rsidRPr="005C59B6">
              <w:rPr>
                <w:rFonts w:eastAsia="Calibri"/>
                <w:szCs w:val="22"/>
              </w:rPr>
              <w:t>4400-6443-0964</w:t>
            </w:r>
          </w:p>
        </w:tc>
      </w:tr>
      <w:tr w:rsidR="00AA5C48" w:rsidRPr="005C59B6" w14:paraId="09FC80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4EE7B2"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B581A" w14:textId="677658CE" w:rsidR="00AA5C48" w:rsidRPr="005C59B6" w:rsidRDefault="00AA5C48" w:rsidP="00AA5C48">
            <w:pPr>
              <w:rPr>
                <w:rFonts w:eastAsia="Calibri"/>
                <w:szCs w:val="22"/>
              </w:rPr>
            </w:pPr>
            <w:r w:rsidRPr="005C59B6">
              <w:rPr>
                <w:rFonts w:eastAsia="Calibri"/>
                <w:szCs w:val="22"/>
              </w:rPr>
              <w:t>AnSV151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0FBF60" w14:textId="3B4FA21B" w:rsidR="00AA5C48" w:rsidRPr="005C59B6" w:rsidRDefault="00AA5C48" w:rsidP="00AA5C48">
            <w:pPr>
              <w:rPr>
                <w:rFonts w:eastAsia="Calibri"/>
                <w:szCs w:val="22"/>
              </w:rPr>
            </w:pPr>
            <w:r w:rsidRPr="005C59B6">
              <w:rPr>
                <w:rFonts w:eastAsia="Calibri"/>
                <w:szCs w:val="22"/>
              </w:rPr>
              <w:t>Pravažiuojamasis kelias nuo kelio Nr. a1 iki kelio Nr. a6-6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2DAF3A" w14:textId="2A89EA72" w:rsidR="00AA5C48" w:rsidRPr="005C59B6" w:rsidRDefault="00AA5C48" w:rsidP="00AA5C48">
            <w:pPr>
              <w:jc w:val="right"/>
              <w:rPr>
                <w:rFonts w:eastAsia="Calibri"/>
                <w:szCs w:val="22"/>
              </w:rPr>
            </w:pPr>
            <w:r w:rsidRPr="005C59B6">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0689" w14:textId="3372A82F"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F6DAA" w14:textId="4791E737" w:rsidR="00AA5C48" w:rsidRPr="005C59B6" w:rsidRDefault="00AA5C48" w:rsidP="00AA5C48">
            <w:pPr>
              <w:jc w:val="right"/>
              <w:rPr>
                <w:rFonts w:eastAsia="Calibri"/>
                <w:szCs w:val="22"/>
              </w:rPr>
            </w:pPr>
            <w:r w:rsidRPr="005C59B6">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EFFED" w14:textId="55CBFEC9" w:rsidR="00AA5C48" w:rsidRPr="005C59B6" w:rsidRDefault="00AA5C48" w:rsidP="00AA5C48">
            <w:pPr>
              <w:jc w:val="right"/>
              <w:rPr>
                <w:rFonts w:eastAsia="Calibri"/>
                <w:szCs w:val="22"/>
              </w:rPr>
            </w:pPr>
            <w:r w:rsidRPr="005C59B6">
              <w:rPr>
                <w:rFonts w:eastAsia="Calibri"/>
                <w:strike/>
                <w:szCs w:val="22"/>
              </w:rPr>
              <w:t>-</w:t>
            </w:r>
            <w:r w:rsidRPr="005C59B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D19F6" w14:textId="5843E1D0"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073DAD" w14:textId="77777777" w:rsidR="00AA5C48" w:rsidRPr="005C59B6" w:rsidRDefault="00AA5C48" w:rsidP="00AA5C48">
            <w:pPr>
              <w:jc w:val="center"/>
              <w:rPr>
                <w:rFonts w:eastAsia="Calibri"/>
                <w:szCs w:val="22"/>
              </w:rPr>
            </w:pPr>
            <w:r w:rsidRPr="005C59B6">
              <w:rPr>
                <w:rFonts w:eastAsia="Calibri"/>
                <w:szCs w:val="22"/>
              </w:rPr>
              <w:t>4400-3922-1322</w:t>
            </w:r>
          </w:p>
          <w:p w14:paraId="4CD5F4EE" w14:textId="77777777" w:rsidR="00AA5C48" w:rsidRPr="005C59B6" w:rsidRDefault="00AA5C48" w:rsidP="00AA5C48">
            <w:pPr>
              <w:jc w:val="center"/>
              <w:rPr>
                <w:rFonts w:eastAsia="Calibri"/>
                <w:szCs w:val="22"/>
              </w:rPr>
            </w:pPr>
            <w:r w:rsidRPr="005C59B6">
              <w:rPr>
                <w:rFonts w:eastAsia="Calibri"/>
                <w:szCs w:val="22"/>
              </w:rPr>
              <w:t>4400-3932-4642</w:t>
            </w:r>
          </w:p>
          <w:p w14:paraId="1F39DDBE" w14:textId="47223B8E" w:rsidR="00AA5C48" w:rsidRPr="005C59B6" w:rsidRDefault="00AA5C48" w:rsidP="00AA5C48">
            <w:pPr>
              <w:jc w:val="center"/>
              <w:rPr>
                <w:rFonts w:eastAsia="Calibri"/>
                <w:szCs w:val="22"/>
              </w:rPr>
            </w:pPr>
            <w:r w:rsidRPr="005C59B6">
              <w:rPr>
                <w:rFonts w:eastAsia="Calibri"/>
                <w:szCs w:val="22"/>
              </w:rPr>
              <w:t>4400-3926-7346</w:t>
            </w:r>
          </w:p>
        </w:tc>
      </w:tr>
      <w:tr w:rsidR="00AA5C48" w:rsidRPr="005C59B6" w14:paraId="6C0BC6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E0CDE7"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7F015" w14:textId="2E8A583C" w:rsidR="00AA5C48" w:rsidRPr="005C59B6" w:rsidRDefault="00AA5C48" w:rsidP="00AA5C48">
            <w:pPr>
              <w:rPr>
                <w:rFonts w:eastAsia="Calibri"/>
                <w:szCs w:val="22"/>
              </w:rPr>
            </w:pPr>
            <w:r w:rsidRPr="005C59B6">
              <w:rPr>
                <w:rFonts w:eastAsia="Calibri"/>
                <w:szCs w:val="22"/>
              </w:rPr>
              <w:t>AnSV163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D23551" w14:textId="01066666" w:rsidR="00AA5C48" w:rsidRPr="005C59B6" w:rsidRDefault="00AA5C48" w:rsidP="00AA5C48">
            <w:pPr>
              <w:rPr>
                <w:rFonts w:eastAsia="Calibri"/>
                <w:szCs w:val="22"/>
              </w:rPr>
            </w:pPr>
            <w:r w:rsidRPr="005C59B6">
              <w:rPr>
                <w:rFonts w:eastAsia="Calibri"/>
                <w:szCs w:val="22"/>
              </w:rPr>
              <w:t xml:space="preserve">Privažiuojamasis kelias prie Versmės g., </w:t>
            </w:r>
            <w:proofErr w:type="spellStart"/>
            <w:r w:rsidRPr="005C59B6">
              <w:rPr>
                <w:rFonts w:eastAsia="Calibri"/>
                <w:szCs w:val="22"/>
              </w:rPr>
              <w:t>Padvarninkų</w:t>
            </w:r>
            <w:proofErr w:type="spellEnd"/>
            <w:r w:rsidRPr="005C59B6">
              <w:rPr>
                <w:rFonts w:eastAsia="Calibri"/>
                <w:szCs w:val="22"/>
              </w:rPr>
              <w:t xml:space="preserve"> k. nuo kelio Nr. a16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54162E" w14:textId="3ABD6F76" w:rsidR="00AA5C48" w:rsidRPr="005C59B6" w:rsidRDefault="00AA5C48" w:rsidP="00AA5C48">
            <w:pPr>
              <w:jc w:val="right"/>
              <w:rPr>
                <w:rFonts w:eastAsia="Calibri"/>
                <w:szCs w:val="22"/>
              </w:rPr>
            </w:pPr>
            <w:r w:rsidRPr="005C59B6">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3AD91" w14:textId="494972FA"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658C2" w14:textId="45138339"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F674" w14:textId="004675D8" w:rsidR="00AA5C48" w:rsidRPr="005C59B6" w:rsidRDefault="00AA5C48" w:rsidP="00AA5C48">
            <w:pPr>
              <w:jc w:val="right"/>
              <w:rPr>
                <w:rFonts w:eastAsia="Calibri"/>
                <w:szCs w:val="22"/>
              </w:rPr>
            </w:pPr>
            <w:r w:rsidRPr="005C59B6">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680CE" w14:textId="334A4E42"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082F50" w14:textId="253C0CAB" w:rsidR="00AA5C48" w:rsidRPr="005C59B6" w:rsidRDefault="00AA5C48" w:rsidP="00AA5C48">
            <w:pPr>
              <w:jc w:val="center"/>
              <w:rPr>
                <w:rFonts w:eastAsia="Calibri"/>
                <w:szCs w:val="22"/>
              </w:rPr>
            </w:pPr>
            <w:r w:rsidRPr="005C59B6">
              <w:rPr>
                <w:rFonts w:eastAsia="Calibri"/>
                <w:szCs w:val="22"/>
              </w:rPr>
              <w:t>4400-6443-9694</w:t>
            </w:r>
          </w:p>
        </w:tc>
      </w:tr>
      <w:tr w:rsidR="00AA5C48" w:rsidRPr="005C59B6" w14:paraId="57ECCC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D21161"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F16CB7" w14:textId="3173E370" w:rsidR="00AA5C48" w:rsidRPr="005C59B6" w:rsidRDefault="00AA5C48" w:rsidP="00AA5C48">
            <w:pPr>
              <w:rPr>
                <w:rFonts w:eastAsia="Calibri"/>
                <w:szCs w:val="22"/>
              </w:rPr>
            </w:pPr>
            <w:r w:rsidRPr="005C59B6">
              <w:rPr>
                <w:rFonts w:eastAsia="Calibri"/>
                <w:szCs w:val="22"/>
              </w:rPr>
              <w:t>AnSV172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E45DFA" w14:textId="1B1A9AFE" w:rsidR="00AA5C48" w:rsidRPr="005C59B6" w:rsidRDefault="00AA5C48" w:rsidP="00AA5C48">
            <w:pPr>
              <w:rPr>
                <w:rFonts w:eastAsia="Calibri"/>
                <w:szCs w:val="22"/>
              </w:rPr>
            </w:pPr>
            <w:r w:rsidRPr="005C59B6">
              <w:rPr>
                <w:rFonts w:eastAsia="Calibri"/>
                <w:szCs w:val="22"/>
              </w:rPr>
              <w:t xml:space="preserve">Privažiuojamasis kelias prie gyvenamųjų namų </w:t>
            </w:r>
            <w:proofErr w:type="spellStart"/>
            <w:r w:rsidRPr="005C59B6">
              <w:rPr>
                <w:rFonts w:eastAsia="Calibri"/>
                <w:szCs w:val="22"/>
              </w:rPr>
              <w:t>Magylų</w:t>
            </w:r>
            <w:proofErr w:type="spellEnd"/>
            <w:r w:rsidRPr="005C59B6">
              <w:rPr>
                <w:rFonts w:eastAsia="Calibri"/>
                <w:szCs w:val="22"/>
              </w:rPr>
              <w:t xml:space="preserve"> k. nuo kelio Nr. a25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F6342E" w14:textId="59717DC8" w:rsidR="00AA5C48" w:rsidRPr="005C59B6" w:rsidRDefault="00AA5C48" w:rsidP="00AA5C48">
            <w:pPr>
              <w:jc w:val="right"/>
              <w:rPr>
                <w:rFonts w:eastAsia="Calibri"/>
                <w:szCs w:val="22"/>
              </w:rPr>
            </w:pPr>
            <w:r w:rsidRPr="005C59B6">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CCC49" w14:textId="1A6F521F"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5E4DD" w14:textId="26A4CE3A" w:rsidR="00AA5C48" w:rsidRPr="005C59B6" w:rsidRDefault="00AA5C48" w:rsidP="00AA5C48">
            <w:pPr>
              <w:jc w:val="right"/>
              <w:rPr>
                <w:rFonts w:eastAsia="Calibri"/>
                <w:szCs w:val="22"/>
              </w:rPr>
            </w:pPr>
            <w:r w:rsidRPr="005C59B6">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tcPr>
          <w:p w14:paraId="22D9ABAF" w14:textId="54631CB8" w:rsidR="00AA5C48" w:rsidRPr="005C59B6" w:rsidRDefault="00AA5C48" w:rsidP="00AA5C48">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C114D" w14:textId="4D24232C"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5062D7" w14:textId="323E610C" w:rsidR="00AA5C48" w:rsidRPr="005C59B6" w:rsidRDefault="00AA5C48" w:rsidP="00AA5C48">
            <w:pPr>
              <w:jc w:val="center"/>
              <w:rPr>
                <w:rFonts w:eastAsia="Calibri"/>
                <w:szCs w:val="22"/>
              </w:rPr>
            </w:pPr>
            <w:r w:rsidRPr="005C59B6">
              <w:rPr>
                <w:rFonts w:eastAsia="Calibri"/>
                <w:szCs w:val="22"/>
              </w:rPr>
              <w:t>4400-6445-0102</w:t>
            </w:r>
          </w:p>
        </w:tc>
      </w:tr>
      <w:tr w:rsidR="00AA5C48" w:rsidRPr="005C59B6" w14:paraId="2B646E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710C4E"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1CB34" w14:textId="79A803F5" w:rsidR="00AA5C48" w:rsidRPr="005C59B6" w:rsidRDefault="00AA5C48" w:rsidP="00AA5C48">
            <w:pPr>
              <w:rPr>
                <w:rFonts w:eastAsia="Calibri"/>
                <w:szCs w:val="22"/>
              </w:rPr>
            </w:pPr>
            <w:r w:rsidRPr="005C59B6">
              <w:rPr>
                <w:rFonts w:eastAsia="Calibri"/>
                <w:szCs w:val="22"/>
              </w:rPr>
              <w:t>AnSV173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0D4C94" w14:textId="28D45FFC" w:rsidR="00AA5C48" w:rsidRPr="005C59B6" w:rsidRDefault="00AA5C48" w:rsidP="00AA5C48">
            <w:pPr>
              <w:rPr>
                <w:rFonts w:eastAsia="Calibri"/>
                <w:szCs w:val="22"/>
              </w:rPr>
            </w:pPr>
            <w:r w:rsidRPr="005C59B6">
              <w:rPr>
                <w:rFonts w:eastAsia="Calibri"/>
                <w:szCs w:val="22"/>
              </w:rPr>
              <w:t xml:space="preserve">Privažiuojamasis kelias prie gyvenamųjų namų nuo Vieškelio g., </w:t>
            </w:r>
            <w:proofErr w:type="spellStart"/>
            <w:r w:rsidRPr="005C59B6">
              <w:rPr>
                <w:rFonts w:eastAsia="Calibri"/>
                <w:szCs w:val="22"/>
              </w:rPr>
              <w:t>Plikiškių</w:t>
            </w:r>
            <w:proofErr w:type="spellEnd"/>
            <w:r w:rsidRPr="005C59B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3F9691" w14:textId="39832994" w:rsidR="00AA5C48" w:rsidRPr="005C59B6" w:rsidRDefault="00AA5C48" w:rsidP="00AA5C48">
            <w:pPr>
              <w:jc w:val="right"/>
              <w:rPr>
                <w:rFonts w:eastAsia="Calibri"/>
                <w:szCs w:val="22"/>
              </w:rPr>
            </w:pPr>
            <w:r w:rsidRPr="005C59B6">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0197D" w14:textId="3BDD625D"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E7799" w14:textId="7D57C900"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025A" w14:textId="0DF42412" w:rsidR="00AA5C48" w:rsidRPr="005C59B6" w:rsidRDefault="00AA5C48" w:rsidP="00AA5C48">
            <w:pPr>
              <w:jc w:val="right"/>
              <w:rPr>
                <w:rFonts w:eastAsia="Calibri"/>
                <w:szCs w:val="22"/>
              </w:rPr>
            </w:pPr>
            <w:r w:rsidRPr="005C59B6">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9DB09" w14:textId="49528E83"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44C5C9" w14:textId="3DF62497" w:rsidR="00AA5C48" w:rsidRPr="005C59B6" w:rsidRDefault="00AA5C48" w:rsidP="00AA5C48">
            <w:pPr>
              <w:jc w:val="center"/>
              <w:rPr>
                <w:rFonts w:eastAsia="Calibri"/>
                <w:szCs w:val="22"/>
              </w:rPr>
            </w:pPr>
            <w:r w:rsidRPr="005C59B6">
              <w:rPr>
                <w:rFonts w:eastAsia="Calibri"/>
                <w:szCs w:val="22"/>
              </w:rPr>
              <w:t>-</w:t>
            </w:r>
          </w:p>
        </w:tc>
      </w:tr>
      <w:tr w:rsidR="00AA5C48" w:rsidRPr="005C59B6" w14:paraId="62F248A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F05DCC"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4B3C85" w14:textId="777E4301" w:rsidR="00AA5C48" w:rsidRPr="005C59B6" w:rsidRDefault="00AA5C48" w:rsidP="00AA5C48">
            <w:pPr>
              <w:rPr>
                <w:rFonts w:eastAsia="Calibri"/>
                <w:szCs w:val="22"/>
              </w:rPr>
            </w:pPr>
            <w:r w:rsidRPr="005C59B6">
              <w:rPr>
                <w:rFonts w:eastAsia="Calibri"/>
                <w:szCs w:val="22"/>
              </w:rPr>
              <w:t>AnSV187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5D72E2" w14:textId="66D11052" w:rsidR="00AA5C48" w:rsidRPr="005C59B6" w:rsidRDefault="00AA5C48" w:rsidP="00AA5C48">
            <w:pPr>
              <w:rPr>
                <w:rFonts w:eastAsia="Calibri"/>
                <w:szCs w:val="22"/>
              </w:rPr>
            </w:pPr>
            <w:r w:rsidRPr="005C59B6">
              <w:rPr>
                <w:rFonts w:eastAsia="Calibri"/>
                <w:szCs w:val="22"/>
              </w:rPr>
              <w:t xml:space="preserve">Privažiuojamasis kelias prie gyvenamųjų namų </w:t>
            </w:r>
            <w:proofErr w:type="spellStart"/>
            <w:r w:rsidRPr="005C59B6">
              <w:rPr>
                <w:rFonts w:eastAsia="Calibri"/>
                <w:szCs w:val="22"/>
              </w:rPr>
              <w:t>Zabelynės</w:t>
            </w:r>
            <w:proofErr w:type="spellEnd"/>
            <w:r w:rsidRPr="005C59B6">
              <w:rPr>
                <w:rFonts w:eastAsia="Calibri"/>
                <w:szCs w:val="22"/>
              </w:rPr>
              <w:t xml:space="preserve">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0D4D9F" w14:textId="34623726" w:rsidR="00AA5C48" w:rsidRPr="005C59B6" w:rsidRDefault="00AA5C48" w:rsidP="00AA5C48">
            <w:pPr>
              <w:jc w:val="right"/>
              <w:rPr>
                <w:rFonts w:eastAsia="Calibri"/>
                <w:szCs w:val="22"/>
              </w:rPr>
            </w:pPr>
            <w:r w:rsidRPr="005C59B6">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7C0FA" w14:textId="5CBB0AF1" w:rsidR="00AA5C48" w:rsidRPr="005C59B6" w:rsidRDefault="00AA5C48" w:rsidP="00AA5C48">
            <w:pPr>
              <w:jc w:val="right"/>
              <w:rPr>
                <w:rFonts w:eastAsia="Calibri"/>
                <w:szCs w:val="22"/>
              </w:rPr>
            </w:pPr>
            <w:r w:rsidRPr="005C59B6">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30619" w14:textId="1DFFC9A8" w:rsidR="00AA5C48" w:rsidRPr="005C59B6" w:rsidRDefault="00AA5C48" w:rsidP="00AA5C48">
            <w:pPr>
              <w:jc w:val="right"/>
              <w:rPr>
                <w:rFonts w:eastAsia="Calibri"/>
                <w:szCs w:val="22"/>
              </w:rPr>
            </w:pPr>
            <w:r w:rsidRPr="005C59B6">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A74C" w14:textId="72FAC24B" w:rsidR="00AA5C48" w:rsidRPr="005C59B6" w:rsidRDefault="00AA5C48" w:rsidP="00AA5C48">
            <w:pPr>
              <w:jc w:val="right"/>
              <w:rPr>
                <w:rFonts w:eastAsia="Calibri"/>
                <w:szCs w:val="22"/>
              </w:rPr>
            </w:pPr>
            <w:r w:rsidRPr="005C59B6">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13FB" w14:textId="3005A052"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636A4F" w14:textId="69A46D6D" w:rsidR="00AA5C48" w:rsidRPr="005C59B6" w:rsidRDefault="00AA5C48" w:rsidP="00AA5C48">
            <w:pPr>
              <w:jc w:val="center"/>
              <w:rPr>
                <w:rFonts w:eastAsia="Calibri"/>
                <w:szCs w:val="22"/>
              </w:rPr>
            </w:pPr>
            <w:r w:rsidRPr="005C59B6">
              <w:rPr>
                <w:rFonts w:eastAsia="Calibri"/>
                <w:szCs w:val="22"/>
              </w:rPr>
              <w:t>4400-6443-9629</w:t>
            </w:r>
          </w:p>
        </w:tc>
      </w:tr>
      <w:tr w:rsidR="00AA5C48" w:rsidRPr="005C59B6" w14:paraId="2C0E94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D9A3A8"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822F8" w14:textId="7654FF0D" w:rsidR="00AA5C48" w:rsidRPr="005C59B6" w:rsidRDefault="00AA5C48" w:rsidP="00AA5C48">
            <w:pPr>
              <w:rPr>
                <w:rFonts w:eastAsia="Calibri"/>
                <w:szCs w:val="22"/>
              </w:rPr>
            </w:pPr>
            <w:r w:rsidRPr="005C59B6">
              <w:rPr>
                <w:rFonts w:eastAsia="Calibri"/>
                <w:szCs w:val="22"/>
              </w:rPr>
              <w:t>AnSV189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12741C" w14:textId="0F982D4C" w:rsidR="00AA5C48" w:rsidRPr="005C59B6" w:rsidRDefault="00AA5C48" w:rsidP="00AA5C48">
            <w:pPr>
              <w:rPr>
                <w:rFonts w:eastAsia="Calibri"/>
                <w:szCs w:val="22"/>
              </w:rPr>
            </w:pPr>
            <w:r w:rsidRPr="005C59B6">
              <w:rPr>
                <w:rFonts w:eastAsia="Calibri"/>
                <w:szCs w:val="22"/>
              </w:rPr>
              <w:t>Pravažiuojamasis kelias nuo kelio Nr. 121 iki kelio Nr. a18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FD4538" w14:textId="308FF1EF" w:rsidR="00AA5C48" w:rsidRPr="005C59B6" w:rsidRDefault="00AA5C48" w:rsidP="00AA5C48">
            <w:pPr>
              <w:jc w:val="right"/>
              <w:rPr>
                <w:rFonts w:eastAsia="Calibri"/>
                <w:szCs w:val="22"/>
              </w:rPr>
            </w:pPr>
            <w:r w:rsidRPr="005C59B6">
              <w:rPr>
                <w:rFonts w:eastAsia="Calibri"/>
                <w:szCs w:val="22"/>
              </w:rPr>
              <w:t> 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5302A" w14:textId="67524556"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5854A" w14:textId="20CF4176" w:rsidR="00AA5C48" w:rsidRPr="005C59B6" w:rsidRDefault="00AA5C48" w:rsidP="00AA5C48">
            <w:pPr>
              <w:jc w:val="right"/>
              <w:rPr>
                <w:rFonts w:eastAsia="Calibri"/>
                <w:szCs w:val="22"/>
              </w:rPr>
            </w:pPr>
            <w:r w:rsidRPr="005C59B6">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72D0B" w14:textId="3FB0DEC0" w:rsidR="00AA5C48" w:rsidRPr="005C59B6" w:rsidRDefault="00AA5C48" w:rsidP="00AA5C48">
            <w:pPr>
              <w:jc w:val="right"/>
              <w:rPr>
                <w:rFonts w:eastAsia="Calibri"/>
                <w:szCs w:val="22"/>
              </w:rPr>
            </w:pPr>
            <w:r w:rsidRPr="005C59B6">
              <w:rPr>
                <w:rFonts w:eastAsia="Calibri"/>
                <w:szCs w:val="22"/>
              </w:rPr>
              <w:t> 812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7CB92" w14:textId="5BD4C3BA"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19924D" w14:textId="33A06CEF" w:rsidR="00AA5C48" w:rsidRPr="005C59B6" w:rsidRDefault="00AA5C48" w:rsidP="00AA5C48">
            <w:pPr>
              <w:jc w:val="center"/>
              <w:rPr>
                <w:rFonts w:eastAsia="Calibri"/>
                <w:szCs w:val="22"/>
              </w:rPr>
            </w:pPr>
            <w:r w:rsidRPr="005C59B6">
              <w:rPr>
                <w:rFonts w:eastAsia="Calibri"/>
                <w:szCs w:val="22"/>
              </w:rPr>
              <w:t>4400-6445-0113</w:t>
            </w:r>
          </w:p>
        </w:tc>
      </w:tr>
      <w:tr w:rsidR="00AA5C48" w:rsidRPr="005C59B6" w14:paraId="123021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5A33E4" w14:textId="77777777" w:rsidR="00AA5C48" w:rsidRPr="005C59B6"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85871A" w14:textId="3E34824C" w:rsidR="00AA5C48" w:rsidRPr="005C59B6" w:rsidRDefault="00AA5C48" w:rsidP="00AA5C48">
            <w:pPr>
              <w:rPr>
                <w:rFonts w:eastAsia="Calibri"/>
                <w:szCs w:val="22"/>
              </w:rPr>
            </w:pPr>
            <w:r w:rsidRPr="005C59B6">
              <w:rPr>
                <w:rFonts w:eastAsia="Calibri"/>
                <w:szCs w:val="22"/>
              </w:rPr>
              <w:t>AnSV190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9C98AE" w14:textId="24CC8CD9" w:rsidR="00AA5C48" w:rsidRPr="005C59B6" w:rsidRDefault="00AA5C48" w:rsidP="00AA5C48">
            <w:pPr>
              <w:rPr>
                <w:rFonts w:eastAsia="Calibri"/>
                <w:szCs w:val="22"/>
              </w:rPr>
            </w:pPr>
            <w:r w:rsidRPr="005C59B6">
              <w:rPr>
                <w:rFonts w:eastAsia="Calibri"/>
                <w:szCs w:val="22"/>
              </w:rPr>
              <w:t>Privažiuojamasis kelias prie gyvenamųjų namų Maželių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9A39CE" w14:textId="107AC1F5" w:rsidR="00AA5C48" w:rsidRPr="005C59B6" w:rsidRDefault="00AA5C48" w:rsidP="00AA5C48">
            <w:pPr>
              <w:jc w:val="right"/>
              <w:rPr>
                <w:rFonts w:eastAsia="Calibri"/>
                <w:szCs w:val="22"/>
              </w:rPr>
            </w:pPr>
            <w:r w:rsidRPr="005C59B6">
              <w:rPr>
                <w:rFonts w:eastAsia="Calibri"/>
                <w:szCs w:val="22"/>
              </w:rPr>
              <w:t> 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87192" w14:textId="60431BA6" w:rsidR="00AA5C48" w:rsidRPr="005C59B6" w:rsidRDefault="00AA5C48" w:rsidP="00AA5C48">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D0CC" w14:textId="59047F74" w:rsidR="00AA5C48" w:rsidRPr="005C59B6" w:rsidRDefault="00AA5C48" w:rsidP="00AA5C48">
            <w:pPr>
              <w:jc w:val="right"/>
              <w:rPr>
                <w:rFonts w:eastAsia="Calibri"/>
                <w:szCs w:val="22"/>
              </w:rPr>
            </w:pPr>
            <w:r w:rsidRPr="005C59B6">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BE506" w14:textId="6A5FC7A9" w:rsidR="00AA5C48" w:rsidRPr="005C59B6" w:rsidRDefault="00AA5C48" w:rsidP="00AA5C48">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D285" w14:textId="5CAE232F" w:rsidR="00AA5C48" w:rsidRPr="005C59B6" w:rsidRDefault="00AA5C48" w:rsidP="00AA5C48">
            <w:pPr>
              <w:jc w:val="center"/>
              <w:rPr>
                <w:rFonts w:eastAsia="Calibri"/>
                <w:szCs w:val="22"/>
              </w:rPr>
            </w:pPr>
            <w:proofErr w:type="spellStart"/>
            <w:r w:rsidRPr="005C59B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C23321" w14:textId="58649F93" w:rsidR="00AA5C48" w:rsidRPr="005C59B6" w:rsidRDefault="00AA5C48" w:rsidP="00AA5C48">
            <w:pPr>
              <w:jc w:val="center"/>
              <w:rPr>
                <w:rFonts w:eastAsia="Calibri"/>
                <w:szCs w:val="22"/>
              </w:rPr>
            </w:pPr>
            <w:r w:rsidRPr="005C59B6">
              <w:rPr>
                <w:rFonts w:eastAsia="Calibri"/>
                <w:szCs w:val="22"/>
              </w:rPr>
              <w:t>4400-6445-0124</w:t>
            </w:r>
          </w:p>
        </w:tc>
      </w:tr>
      <w:tr w:rsidR="00AA5C48" w:rsidRPr="008020D0" w14:paraId="0D123B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7D360B" w14:textId="77777777" w:rsidR="00AA5C48" w:rsidRPr="008020D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8F307D" w14:textId="7540F38E" w:rsidR="00AA5C48" w:rsidRPr="008020D0" w:rsidRDefault="00AA5C48" w:rsidP="00AA5C48">
            <w:pPr>
              <w:rPr>
                <w:rFonts w:eastAsia="Calibri"/>
                <w:szCs w:val="22"/>
              </w:rPr>
            </w:pPr>
            <w:r w:rsidRPr="008020D0">
              <w:rPr>
                <w:rFonts w:eastAsia="Calibri"/>
                <w:szCs w:val="22"/>
              </w:rPr>
              <w:t>AnSV191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442C37" w14:textId="5C4CBB9D" w:rsidR="00AA5C48" w:rsidRPr="008020D0" w:rsidRDefault="00AA5C48" w:rsidP="00AA5C48">
            <w:pPr>
              <w:rPr>
                <w:rFonts w:eastAsia="Calibri"/>
                <w:szCs w:val="22"/>
              </w:rPr>
            </w:pPr>
            <w:r w:rsidRPr="008020D0">
              <w:rPr>
                <w:rFonts w:eastAsia="Calibri"/>
                <w:szCs w:val="22"/>
              </w:rPr>
              <w:t xml:space="preserve">Privažiuojamasis kelias prie gyvenamųjų namų </w:t>
            </w:r>
            <w:proofErr w:type="spellStart"/>
            <w:r w:rsidRPr="008020D0">
              <w:rPr>
                <w:rFonts w:eastAsia="Calibri"/>
                <w:szCs w:val="22"/>
              </w:rPr>
              <w:t>Peniankų</w:t>
            </w:r>
            <w:proofErr w:type="spellEnd"/>
            <w:r w:rsidRPr="008020D0">
              <w:rPr>
                <w:rFonts w:eastAsia="Calibri"/>
                <w:szCs w:val="22"/>
              </w:rPr>
              <w:t xml:space="preserve">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60F6C0" w14:textId="021B28BB" w:rsidR="00AA5C48" w:rsidRPr="008020D0" w:rsidRDefault="00AA5C48" w:rsidP="00AA5C48">
            <w:pPr>
              <w:jc w:val="right"/>
              <w:rPr>
                <w:rFonts w:eastAsia="Calibri"/>
                <w:szCs w:val="22"/>
              </w:rPr>
            </w:pPr>
            <w:r w:rsidRPr="008020D0">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6E324" w14:textId="0FC80FDE" w:rsidR="00AA5C48" w:rsidRPr="008020D0" w:rsidRDefault="00AA5C48" w:rsidP="00AA5C48">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4A92E" w14:textId="1473CB0B" w:rsidR="00AA5C48" w:rsidRPr="008020D0" w:rsidRDefault="00AA5C48" w:rsidP="00AA5C48">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B2007" w14:textId="12AD9C1D" w:rsidR="00AA5C48" w:rsidRPr="008020D0" w:rsidRDefault="00AA5C48" w:rsidP="00AA5C48">
            <w:pPr>
              <w:jc w:val="right"/>
              <w:rPr>
                <w:rFonts w:eastAsia="Calibri"/>
                <w:szCs w:val="22"/>
              </w:rPr>
            </w:pPr>
            <w:r w:rsidRPr="008020D0">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8FF8" w14:textId="3311D64C" w:rsidR="00AA5C48" w:rsidRPr="008020D0" w:rsidRDefault="00AA5C48" w:rsidP="00AA5C48">
            <w:pPr>
              <w:jc w:val="center"/>
              <w:rPr>
                <w:rFonts w:eastAsia="Calibri"/>
                <w:szCs w:val="22"/>
              </w:rPr>
            </w:pPr>
            <w:proofErr w:type="spellStart"/>
            <w:r w:rsidRPr="008020D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881ECB" w14:textId="77C5D5CB" w:rsidR="00AA5C48" w:rsidRPr="008020D0" w:rsidRDefault="00AA5C48" w:rsidP="00AA5C48">
            <w:pPr>
              <w:jc w:val="center"/>
              <w:rPr>
                <w:rFonts w:eastAsia="Calibri"/>
                <w:szCs w:val="22"/>
              </w:rPr>
            </w:pPr>
            <w:r w:rsidRPr="008020D0">
              <w:rPr>
                <w:rFonts w:eastAsia="Calibri"/>
                <w:szCs w:val="22"/>
              </w:rPr>
              <w:t>4400-6444-9976</w:t>
            </w:r>
          </w:p>
        </w:tc>
      </w:tr>
      <w:tr w:rsidR="00AA5C48" w:rsidRPr="008020D0" w14:paraId="583F72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8BCF4F" w14:textId="77777777" w:rsidR="00AA5C48" w:rsidRPr="008020D0" w:rsidRDefault="00AA5C48" w:rsidP="00AA5C48">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CBBE8" w14:textId="6FAD952D" w:rsidR="00AA5C48" w:rsidRPr="008020D0" w:rsidRDefault="00AA5C48" w:rsidP="00AA5C48">
            <w:pPr>
              <w:rPr>
                <w:rFonts w:eastAsia="Calibri"/>
                <w:szCs w:val="22"/>
              </w:rPr>
            </w:pPr>
            <w:r w:rsidRPr="008020D0">
              <w:rPr>
                <w:rFonts w:eastAsia="Calibri"/>
                <w:szCs w:val="22"/>
              </w:rPr>
              <w:t>AnSV192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E15B37" w14:textId="5FB342A4" w:rsidR="00AA5C48" w:rsidRPr="008020D0" w:rsidRDefault="00AA5C48" w:rsidP="00AA5C48">
            <w:pPr>
              <w:rPr>
                <w:rFonts w:eastAsia="Calibri"/>
                <w:szCs w:val="22"/>
              </w:rPr>
            </w:pPr>
            <w:r w:rsidRPr="008020D0">
              <w:rPr>
                <w:rFonts w:eastAsia="Calibri"/>
                <w:szCs w:val="22"/>
              </w:rPr>
              <w:t xml:space="preserve">Privažiuojamasis kelias prie gyvenamųjų namų nuo Šaltinio g., </w:t>
            </w:r>
            <w:proofErr w:type="spellStart"/>
            <w:r w:rsidRPr="008020D0">
              <w:rPr>
                <w:rFonts w:eastAsia="Calibri"/>
                <w:szCs w:val="22"/>
              </w:rPr>
              <w:t>Andrioniškio</w:t>
            </w:r>
            <w:proofErr w:type="spellEnd"/>
            <w:r w:rsidRPr="008020D0">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754612" w14:textId="4361573F" w:rsidR="00AA5C48" w:rsidRPr="008020D0" w:rsidRDefault="00AA5C48" w:rsidP="00AA5C48">
            <w:pPr>
              <w:jc w:val="right"/>
              <w:rPr>
                <w:rFonts w:eastAsia="Calibri"/>
                <w:szCs w:val="22"/>
              </w:rPr>
            </w:pPr>
            <w:r w:rsidRPr="008020D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DCD93" w14:textId="6C340147" w:rsidR="00AA5C48" w:rsidRPr="008020D0" w:rsidRDefault="00AA5C48" w:rsidP="00AA5C48">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43A40" w14:textId="0C39D7A6" w:rsidR="00AA5C48" w:rsidRPr="008020D0" w:rsidRDefault="00AA5C48" w:rsidP="00AA5C48">
            <w:pPr>
              <w:jc w:val="right"/>
              <w:rPr>
                <w:rFonts w:eastAsia="Calibri"/>
                <w:szCs w:val="22"/>
              </w:rPr>
            </w:pPr>
            <w:r w:rsidRPr="008020D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656A" w14:textId="40E4EA8C" w:rsidR="00AA5C48" w:rsidRPr="008020D0" w:rsidRDefault="00AA5C48" w:rsidP="00AA5C48">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E8E3E" w14:textId="0362257E" w:rsidR="00AA5C48" w:rsidRPr="008020D0" w:rsidRDefault="00AA5C48" w:rsidP="00AA5C48">
            <w:pPr>
              <w:jc w:val="center"/>
              <w:rPr>
                <w:rFonts w:eastAsia="Calibri"/>
                <w:szCs w:val="22"/>
              </w:rPr>
            </w:pPr>
            <w:proofErr w:type="spellStart"/>
            <w:r w:rsidRPr="008020D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63A862" w14:textId="5D63FE8D" w:rsidR="00AA5C48" w:rsidRPr="008020D0" w:rsidRDefault="00AA5C48" w:rsidP="00AA5C48">
            <w:pPr>
              <w:jc w:val="center"/>
              <w:rPr>
                <w:rFonts w:eastAsia="Calibri"/>
                <w:szCs w:val="22"/>
              </w:rPr>
            </w:pPr>
            <w:r w:rsidRPr="008020D0">
              <w:rPr>
                <w:rFonts w:eastAsia="Calibri"/>
                <w:szCs w:val="22"/>
              </w:rPr>
              <w:t>4400-5396-1083</w:t>
            </w:r>
          </w:p>
        </w:tc>
      </w:tr>
      <w:tr w:rsidR="000D6EEA" w:rsidRPr="008020D0" w14:paraId="27887074" w14:textId="77777777" w:rsidTr="00AC0CD7">
        <w:trPr>
          <w:jc w:val="center"/>
        </w:trPr>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15184323" w14:textId="77777777" w:rsidR="000D6EEA" w:rsidRPr="008020D0" w:rsidRDefault="000D6EEA" w:rsidP="000D6EEA">
            <w:pPr>
              <w:tabs>
                <w:tab w:val="center" w:pos="4819"/>
                <w:tab w:val="right" w:pos="9638"/>
              </w:tabs>
              <w:rPr>
                <w:rFonts w:eastAsia="Calibri"/>
                <w:i/>
                <w:iCs/>
                <w:szCs w:val="22"/>
              </w:rPr>
            </w:pPr>
            <w:r w:rsidRPr="008020D0">
              <w:rPr>
                <w:rFonts w:eastAsia="Calibri"/>
                <w:i/>
                <w:iCs/>
                <w:szCs w:val="22"/>
              </w:rPr>
              <w:t>3.</w:t>
            </w:r>
          </w:p>
        </w:tc>
        <w:tc>
          <w:tcPr>
            <w:tcW w:w="5688"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5ED456C0" w14:textId="77777777" w:rsidR="000D6EEA" w:rsidRPr="008020D0" w:rsidRDefault="000D6EEA" w:rsidP="000D6EEA">
            <w:pPr>
              <w:rPr>
                <w:rFonts w:eastAsia="Calibri"/>
                <w:i/>
                <w:iCs/>
                <w:szCs w:val="22"/>
              </w:rPr>
            </w:pPr>
            <w:r w:rsidRPr="008020D0">
              <w:rPr>
                <w:rFonts w:eastAsia="Calibri"/>
                <w:i/>
                <w:iCs/>
                <w:szCs w:val="22"/>
              </w:rPr>
              <w:t>ANYKŠČIŲ SENIŪNIJA:</w:t>
            </w:r>
          </w:p>
        </w:tc>
        <w:tc>
          <w:tcPr>
            <w:tcW w:w="1147" w:type="dxa"/>
            <w:tcBorders>
              <w:top w:val="single" w:sz="18" w:space="0" w:color="auto"/>
              <w:left w:val="single" w:sz="4" w:space="0" w:color="auto"/>
              <w:bottom w:val="single" w:sz="4" w:space="0" w:color="auto"/>
              <w:right w:val="single" w:sz="4" w:space="0" w:color="auto"/>
            </w:tcBorders>
            <w:shd w:val="clear" w:color="auto" w:fill="D9D9D9"/>
            <w:vAlign w:val="center"/>
          </w:tcPr>
          <w:p w14:paraId="1310F711" w14:textId="5AC2CA5D" w:rsidR="000D6EEA" w:rsidRPr="008020D0" w:rsidRDefault="000D6EEA" w:rsidP="000D6EEA">
            <w:pPr>
              <w:jc w:val="right"/>
              <w:rPr>
                <w:rFonts w:eastAsia="Calibri"/>
                <w:i/>
                <w:iCs/>
                <w:szCs w:val="22"/>
              </w:rPr>
            </w:pPr>
            <w:r w:rsidRPr="00004437">
              <w:rPr>
                <w:rFonts w:eastAsia="Calibri"/>
                <w:i/>
                <w:iCs/>
                <w:szCs w:val="22"/>
              </w:rPr>
              <w:t>277 178</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0CE30F8F" w14:textId="37FEB152" w:rsidR="000D6EEA" w:rsidRPr="008020D0" w:rsidRDefault="000D6EEA" w:rsidP="000D6EEA">
            <w:pPr>
              <w:jc w:val="right"/>
              <w:rPr>
                <w:rFonts w:eastAsia="Calibri"/>
                <w:i/>
                <w:iCs/>
                <w:szCs w:val="22"/>
              </w:rPr>
            </w:pPr>
            <w:r w:rsidRPr="00004437">
              <w:rPr>
                <w:rFonts w:eastAsia="Calibri"/>
                <w:i/>
                <w:iCs/>
                <w:szCs w:val="22"/>
              </w:rPr>
              <w:t>23 801</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DD8A641" w14:textId="3C21AD8B" w:rsidR="000D6EEA" w:rsidRPr="008020D0" w:rsidRDefault="000D6EEA" w:rsidP="000D6EEA">
            <w:pPr>
              <w:jc w:val="right"/>
              <w:rPr>
                <w:rFonts w:eastAsia="Calibri"/>
                <w:i/>
                <w:iCs/>
                <w:szCs w:val="22"/>
              </w:rPr>
            </w:pPr>
            <w:r w:rsidRPr="00004437">
              <w:rPr>
                <w:rFonts w:eastAsia="Calibri"/>
                <w:i/>
                <w:iCs/>
                <w:szCs w:val="22"/>
              </w:rPr>
              <w:t>197 437</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B6F0C7D" w14:textId="191DA4E7" w:rsidR="000D6EEA" w:rsidRPr="008020D0" w:rsidRDefault="000D6EEA" w:rsidP="000D6EEA">
            <w:pPr>
              <w:jc w:val="right"/>
              <w:rPr>
                <w:rFonts w:eastAsia="Calibri"/>
                <w:i/>
                <w:iCs/>
                <w:szCs w:val="22"/>
              </w:rPr>
            </w:pPr>
            <w:r w:rsidRPr="00004437">
              <w:rPr>
                <w:rFonts w:eastAsia="Calibri"/>
                <w:i/>
                <w:iCs/>
                <w:szCs w:val="22"/>
              </w:rPr>
              <w:t>55 940</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6E3F016E" w14:textId="77777777" w:rsidR="000D6EEA" w:rsidRPr="008020D0" w:rsidRDefault="000D6EEA" w:rsidP="000D6EEA">
            <w:pPr>
              <w:jc w:val="center"/>
              <w:rPr>
                <w:rFonts w:eastAsia="Calibri"/>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226DA11" w14:textId="77777777" w:rsidR="000D6EEA" w:rsidRPr="008020D0" w:rsidRDefault="000D6EEA" w:rsidP="000D6EEA">
            <w:pPr>
              <w:jc w:val="center"/>
              <w:rPr>
                <w:rFonts w:eastAsia="Calibri"/>
                <w:i/>
                <w:iCs/>
                <w:szCs w:val="22"/>
              </w:rPr>
            </w:pPr>
          </w:p>
        </w:tc>
      </w:tr>
      <w:tr w:rsidR="000D6EEA" w:rsidRPr="008020D0" w14:paraId="13B593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4EE76A" w14:textId="77777777" w:rsidR="000D6EEA" w:rsidRPr="008020D0" w:rsidRDefault="000D6EEA" w:rsidP="000D6EEA">
            <w:pPr>
              <w:numPr>
                <w:ilvl w:val="0"/>
                <w:numId w:val="7"/>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46108CBF" w14:textId="77777777" w:rsidR="000D6EEA" w:rsidRPr="008020D0" w:rsidRDefault="000D6EEA" w:rsidP="000D6EEA">
            <w:pPr>
              <w:rPr>
                <w:rFonts w:eastAsia="Calibri"/>
                <w:i/>
                <w:iCs/>
                <w:szCs w:val="22"/>
              </w:rPr>
            </w:pPr>
            <w:r w:rsidRPr="008020D0">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03F460EB" w14:textId="7BC27649" w:rsidR="000D6EEA" w:rsidRPr="008020D0" w:rsidRDefault="000D6EEA" w:rsidP="000D6EEA">
            <w:pPr>
              <w:jc w:val="right"/>
              <w:rPr>
                <w:rFonts w:eastAsia="Calibri"/>
                <w:i/>
                <w:iCs/>
                <w:szCs w:val="22"/>
              </w:rPr>
            </w:pPr>
            <w:r w:rsidRPr="00004437">
              <w:rPr>
                <w:rFonts w:eastAsia="Calibri"/>
                <w:i/>
                <w:iCs/>
                <w:szCs w:val="22"/>
              </w:rPr>
              <w:t>54 582</w:t>
            </w:r>
          </w:p>
        </w:tc>
        <w:tc>
          <w:tcPr>
            <w:tcW w:w="1133" w:type="dxa"/>
            <w:tcBorders>
              <w:top w:val="single" w:sz="4" w:space="0" w:color="auto"/>
              <w:left w:val="single" w:sz="4" w:space="0" w:color="auto"/>
              <w:bottom w:val="single" w:sz="4" w:space="0" w:color="auto"/>
              <w:right w:val="single" w:sz="4" w:space="0" w:color="auto"/>
            </w:tcBorders>
            <w:vAlign w:val="center"/>
          </w:tcPr>
          <w:p w14:paraId="5136CF91" w14:textId="46A0A874" w:rsidR="000D6EEA" w:rsidRPr="008020D0" w:rsidRDefault="000D6EEA" w:rsidP="000D6EEA">
            <w:pPr>
              <w:jc w:val="right"/>
              <w:rPr>
                <w:rFonts w:eastAsia="Calibri"/>
                <w:i/>
                <w:iCs/>
                <w:szCs w:val="22"/>
              </w:rPr>
            </w:pPr>
            <w:r w:rsidRPr="00004437">
              <w:rPr>
                <w:rFonts w:eastAsia="Calibri"/>
                <w:i/>
                <w:iCs/>
                <w:szCs w:val="22"/>
              </w:rPr>
              <w:t>18 252</w:t>
            </w:r>
          </w:p>
        </w:tc>
        <w:tc>
          <w:tcPr>
            <w:tcW w:w="1133" w:type="dxa"/>
            <w:tcBorders>
              <w:top w:val="single" w:sz="4" w:space="0" w:color="auto"/>
              <w:left w:val="single" w:sz="4" w:space="0" w:color="auto"/>
              <w:bottom w:val="single" w:sz="4" w:space="0" w:color="auto"/>
              <w:right w:val="single" w:sz="4" w:space="0" w:color="auto"/>
            </w:tcBorders>
            <w:vAlign w:val="center"/>
          </w:tcPr>
          <w:p w14:paraId="3EC5D05B" w14:textId="5C6BEB37" w:rsidR="000D6EEA" w:rsidRPr="008020D0" w:rsidRDefault="000D6EEA" w:rsidP="000D6EEA">
            <w:pPr>
              <w:jc w:val="right"/>
              <w:rPr>
                <w:rFonts w:eastAsia="Calibri"/>
                <w:i/>
                <w:iCs/>
                <w:szCs w:val="22"/>
              </w:rPr>
            </w:pPr>
            <w:r w:rsidRPr="00004437">
              <w:rPr>
                <w:rFonts w:eastAsia="Calibri"/>
                <w:i/>
                <w:iCs/>
                <w:szCs w:val="22"/>
              </w:rPr>
              <w:t>36 087</w:t>
            </w:r>
          </w:p>
        </w:tc>
        <w:tc>
          <w:tcPr>
            <w:tcW w:w="1133" w:type="dxa"/>
            <w:tcBorders>
              <w:top w:val="single" w:sz="4" w:space="0" w:color="auto"/>
              <w:left w:val="single" w:sz="4" w:space="0" w:color="auto"/>
              <w:bottom w:val="single" w:sz="4" w:space="0" w:color="auto"/>
              <w:right w:val="single" w:sz="4" w:space="0" w:color="auto"/>
            </w:tcBorders>
            <w:vAlign w:val="center"/>
          </w:tcPr>
          <w:p w14:paraId="45D7155D" w14:textId="24AB3146" w:rsidR="000D6EEA" w:rsidRPr="008020D0" w:rsidRDefault="000D6EEA" w:rsidP="000D6EEA">
            <w:pPr>
              <w:jc w:val="right"/>
              <w:rPr>
                <w:rFonts w:eastAsia="Calibri"/>
                <w:i/>
                <w:iCs/>
                <w:szCs w:val="22"/>
              </w:rPr>
            </w:pPr>
            <w:r w:rsidRPr="00004437">
              <w:rPr>
                <w:rFonts w:eastAsia="Calibri"/>
                <w:i/>
                <w:iCs/>
                <w:szCs w:val="22"/>
              </w:rPr>
              <w:t xml:space="preserve">243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75B769C" w14:textId="77777777" w:rsidR="000D6EEA" w:rsidRPr="008020D0" w:rsidRDefault="000D6EEA" w:rsidP="000D6EEA">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E2391B" w14:textId="77777777" w:rsidR="000D6EEA" w:rsidRPr="008020D0" w:rsidRDefault="000D6EEA" w:rsidP="000D6EEA">
            <w:pPr>
              <w:jc w:val="center"/>
              <w:rPr>
                <w:rFonts w:eastAsia="Calibri"/>
                <w:i/>
                <w:iCs/>
                <w:szCs w:val="22"/>
              </w:rPr>
            </w:pPr>
          </w:p>
        </w:tc>
      </w:tr>
      <w:tr w:rsidR="000D6EEA" w:rsidRPr="008020D0" w14:paraId="3205EB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D5712B"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63565D" w14:textId="14B821DB" w:rsidR="000D6EEA" w:rsidRPr="008020D0" w:rsidRDefault="000D6EEA" w:rsidP="000D6EEA">
            <w:pPr>
              <w:rPr>
                <w:rFonts w:eastAsia="Calibri"/>
                <w:szCs w:val="22"/>
              </w:rPr>
            </w:pPr>
            <w:r w:rsidRPr="00004437">
              <w:rPr>
                <w:rFonts w:eastAsia="Calibri"/>
                <w:szCs w:val="22"/>
                <w:lang w:eastAsia="lt-LT"/>
              </w:rPr>
              <w:t>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F4FC2A" w14:textId="140479C0" w:rsidR="000D6EEA" w:rsidRPr="008020D0" w:rsidRDefault="000D6EEA" w:rsidP="000D6EEA">
            <w:pPr>
              <w:rPr>
                <w:rFonts w:eastAsia="Calibri"/>
                <w:szCs w:val="22"/>
              </w:rPr>
            </w:pPr>
            <w:r w:rsidRPr="00004437">
              <w:rPr>
                <w:rFonts w:eastAsia="Calibri"/>
                <w:szCs w:val="22"/>
              </w:rPr>
              <w:t xml:space="preserve">Ežero g., </w:t>
            </w:r>
            <w:proofErr w:type="spellStart"/>
            <w:r w:rsidRPr="00004437">
              <w:rPr>
                <w:rFonts w:eastAsia="Calibri"/>
                <w:szCs w:val="22"/>
              </w:rPr>
              <w:t>Ažuožerių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7A8A95" w14:textId="6D95717F" w:rsidR="000D6EEA" w:rsidRPr="008020D0" w:rsidRDefault="000D6EEA" w:rsidP="000D6EEA">
            <w:pPr>
              <w:jc w:val="right"/>
              <w:rPr>
                <w:rFonts w:eastAsia="Calibri"/>
                <w:szCs w:val="22"/>
              </w:rPr>
            </w:pPr>
            <w:r w:rsidRPr="00004437">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3603A" w14:textId="64873E29" w:rsidR="000D6EEA" w:rsidRPr="008020D0" w:rsidRDefault="000D6EEA" w:rsidP="000D6EEA">
            <w:pPr>
              <w:jc w:val="right"/>
              <w:rPr>
                <w:rFonts w:eastAsia="Calibri"/>
                <w:szCs w:val="22"/>
              </w:rPr>
            </w:pPr>
            <w:r w:rsidRPr="00004437">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F72B4" w14:textId="4F98A55A"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030DF" w14:textId="27B6C93A"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F8772" w14:textId="3C3111C6"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ABEF3D" w14:textId="74991F4C" w:rsidR="000D6EEA" w:rsidRPr="008020D0" w:rsidRDefault="000D6EEA" w:rsidP="000D6EEA">
            <w:pPr>
              <w:jc w:val="center"/>
              <w:rPr>
                <w:rFonts w:eastAsia="Calibri"/>
                <w:szCs w:val="22"/>
              </w:rPr>
            </w:pPr>
            <w:r w:rsidRPr="00004437">
              <w:rPr>
                <w:rFonts w:eastAsia="Calibri"/>
                <w:szCs w:val="22"/>
              </w:rPr>
              <w:t>4400-5416-5160</w:t>
            </w:r>
          </w:p>
        </w:tc>
      </w:tr>
      <w:tr w:rsidR="000D6EEA" w:rsidRPr="008020D0" w14:paraId="3D52A0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20B16E"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3953E" w14:textId="4741547D" w:rsidR="000D6EEA" w:rsidRPr="008020D0" w:rsidRDefault="000D6EEA" w:rsidP="000D6EEA">
            <w:pPr>
              <w:rPr>
                <w:rFonts w:eastAsia="Calibri"/>
                <w:szCs w:val="22"/>
              </w:rPr>
            </w:pPr>
            <w:r w:rsidRPr="00004437">
              <w:rPr>
                <w:rFonts w:eastAsia="Calibri"/>
                <w:szCs w:val="22"/>
                <w:lang w:eastAsia="lt-LT"/>
              </w:rPr>
              <w:t>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C11B8F" w14:textId="00750CFC" w:rsidR="000D6EEA" w:rsidRPr="008020D0" w:rsidRDefault="000D6EEA" w:rsidP="000D6EEA">
            <w:pPr>
              <w:rPr>
                <w:rFonts w:eastAsia="Calibri"/>
                <w:szCs w:val="22"/>
              </w:rPr>
            </w:pPr>
            <w:r w:rsidRPr="00004437">
              <w:rPr>
                <w:rFonts w:eastAsia="Calibri"/>
                <w:szCs w:val="22"/>
              </w:rPr>
              <w:t xml:space="preserve">Pašventupio g., </w:t>
            </w:r>
            <w:proofErr w:type="spellStart"/>
            <w:r w:rsidRPr="00004437">
              <w:rPr>
                <w:rFonts w:eastAsia="Calibri"/>
                <w:szCs w:val="22"/>
              </w:rPr>
              <w:t>Ažuožerių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4ADAA0" w14:textId="3353C46A" w:rsidR="000D6EEA" w:rsidRPr="008020D0" w:rsidRDefault="000D6EEA" w:rsidP="000D6EEA">
            <w:pPr>
              <w:jc w:val="right"/>
              <w:rPr>
                <w:rFonts w:eastAsia="Calibri"/>
                <w:szCs w:val="22"/>
              </w:rPr>
            </w:pPr>
            <w:r w:rsidRPr="00004437">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1DCE7" w14:textId="1862CE26"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478C7" w14:textId="78D393B4" w:rsidR="000D6EEA" w:rsidRPr="008020D0" w:rsidRDefault="000D6EEA" w:rsidP="000D6EEA">
            <w:pPr>
              <w:jc w:val="right"/>
              <w:rPr>
                <w:rFonts w:eastAsia="Calibri"/>
                <w:szCs w:val="22"/>
              </w:rPr>
            </w:pPr>
            <w:r w:rsidRPr="00004437">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A26D6" w14:textId="263A6962"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0B098" w14:textId="01B3FACF"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436A52" w14:textId="32FD833D" w:rsidR="000D6EEA" w:rsidRPr="008020D0" w:rsidRDefault="000D6EEA" w:rsidP="000D6EEA">
            <w:pPr>
              <w:jc w:val="center"/>
              <w:rPr>
                <w:rFonts w:eastAsia="Calibri"/>
                <w:szCs w:val="22"/>
              </w:rPr>
            </w:pPr>
            <w:r w:rsidRPr="00004437">
              <w:rPr>
                <w:rFonts w:eastAsia="Calibri"/>
                <w:szCs w:val="22"/>
              </w:rPr>
              <w:t>4400-5416-5181</w:t>
            </w:r>
          </w:p>
        </w:tc>
      </w:tr>
      <w:tr w:rsidR="000D6EEA" w:rsidRPr="008020D0" w14:paraId="402C922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F6AB2E"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11D011" w14:textId="249AFD05" w:rsidR="000D6EEA" w:rsidRPr="008020D0" w:rsidRDefault="000D6EEA" w:rsidP="000D6EEA">
            <w:pPr>
              <w:rPr>
                <w:rFonts w:eastAsia="Calibri"/>
                <w:szCs w:val="22"/>
              </w:rPr>
            </w:pPr>
            <w:r w:rsidRPr="00004437">
              <w:rPr>
                <w:rFonts w:eastAsia="Calibri"/>
                <w:szCs w:val="22"/>
                <w:lang w:eastAsia="lt-LT"/>
              </w:rPr>
              <w:t>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67D32C" w14:textId="5EDF1461" w:rsidR="000D6EEA" w:rsidRPr="008020D0" w:rsidRDefault="000D6EEA" w:rsidP="000D6EEA">
            <w:pPr>
              <w:rPr>
                <w:rFonts w:eastAsia="Calibri"/>
                <w:szCs w:val="22"/>
              </w:rPr>
            </w:pPr>
            <w:r w:rsidRPr="00004437">
              <w:rPr>
                <w:rFonts w:eastAsia="Calibri"/>
                <w:szCs w:val="22"/>
              </w:rPr>
              <w:t xml:space="preserve">Sodo g., </w:t>
            </w:r>
            <w:proofErr w:type="spellStart"/>
            <w:r w:rsidRPr="00004437">
              <w:rPr>
                <w:rFonts w:eastAsia="Calibri"/>
                <w:szCs w:val="22"/>
              </w:rPr>
              <w:t>Ažuožerių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1D2543" w14:textId="1F7CFD7E" w:rsidR="000D6EEA" w:rsidRPr="008020D0" w:rsidRDefault="000D6EEA" w:rsidP="000D6EEA">
            <w:pPr>
              <w:jc w:val="right"/>
              <w:rPr>
                <w:rFonts w:eastAsia="Calibri"/>
                <w:szCs w:val="22"/>
              </w:rPr>
            </w:pPr>
            <w:r w:rsidRPr="00004437">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B69DC" w14:textId="6A315C8E" w:rsidR="000D6EEA" w:rsidRPr="008020D0" w:rsidRDefault="000D6EEA" w:rsidP="000D6EEA">
            <w:pPr>
              <w:jc w:val="right"/>
              <w:rPr>
                <w:rFonts w:eastAsia="Calibri"/>
                <w:szCs w:val="22"/>
              </w:rPr>
            </w:pPr>
            <w:r w:rsidRPr="00004437">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8F3C3" w14:textId="014F2FA6"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C6DB0" w14:textId="173209F8"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8B75A" w14:textId="432F735D"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6EDD4D" w14:textId="02821FF0" w:rsidR="000D6EEA" w:rsidRPr="008020D0" w:rsidRDefault="000D6EEA" w:rsidP="000D6EEA">
            <w:pPr>
              <w:jc w:val="center"/>
              <w:rPr>
                <w:rFonts w:eastAsia="Calibri"/>
                <w:szCs w:val="22"/>
              </w:rPr>
            </w:pPr>
            <w:r w:rsidRPr="00004437">
              <w:rPr>
                <w:rFonts w:eastAsia="Calibri"/>
                <w:szCs w:val="22"/>
              </w:rPr>
              <w:t>4400-5416-5192</w:t>
            </w:r>
          </w:p>
        </w:tc>
      </w:tr>
      <w:tr w:rsidR="000D6EEA" w:rsidRPr="008020D0" w14:paraId="5F17D5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EF2747"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C28B1C" w14:textId="6190083D" w:rsidR="000D6EEA" w:rsidRPr="008020D0" w:rsidRDefault="000D6EEA" w:rsidP="000D6EEA">
            <w:pPr>
              <w:rPr>
                <w:rFonts w:eastAsia="Calibri"/>
                <w:szCs w:val="22"/>
              </w:rPr>
            </w:pPr>
            <w:r w:rsidRPr="00004437">
              <w:rPr>
                <w:rFonts w:eastAsia="Calibri"/>
                <w:szCs w:val="22"/>
                <w:lang w:eastAsia="lt-LT"/>
              </w:rPr>
              <w:t>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5F937B" w14:textId="1EB6746C" w:rsidR="000D6EEA" w:rsidRPr="008020D0" w:rsidRDefault="000D6EEA" w:rsidP="000D6EEA">
            <w:pPr>
              <w:rPr>
                <w:rFonts w:eastAsia="Calibri"/>
                <w:szCs w:val="22"/>
              </w:rPr>
            </w:pPr>
            <w:r w:rsidRPr="00004437">
              <w:rPr>
                <w:rFonts w:eastAsia="Calibri"/>
                <w:szCs w:val="22"/>
              </w:rPr>
              <w:t xml:space="preserve">Sturtupio g., </w:t>
            </w:r>
            <w:proofErr w:type="spellStart"/>
            <w:r w:rsidRPr="00004437">
              <w:rPr>
                <w:rFonts w:eastAsia="Calibri"/>
                <w:szCs w:val="22"/>
              </w:rPr>
              <w:t>Ažuožerių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A99526" w14:textId="1ECBDB1D" w:rsidR="000D6EEA" w:rsidRPr="008020D0" w:rsidRDefault="000D6EEA" w:rsidP="000D6EEA">
            <w:pPr>
              <w:jc w:val="right"/>
              <w:rPr>
                <w:rFonts w:eastAsia="Calibri"/>
                <w:szCs w:val="22"/>
              </w:rPr>
            </w:pPr>
            <w:r w:rsidRPr="00004437">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BA6E0" w14:textId="0EDDF012" w:rsidR="000D6EEA" w:rsidRPr="008020D0" w:rsidRDefault="000D6EEA" w:rsidP="000D6EEA">
            <w:pPr>
              <w:jc w:val="right"/>
              <w:rPr>
                <w:rFonts w:eastAsia="Calibri"/>
                <w:szCs w:val="22"/>
              </w:rPr>
            </w:pPr>
            <w:r w:rsidRPr="00004437">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DB193" w14:textId="512F129F"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211D8" w14:textId="5718CCF5"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36335" w14:textId="406E406E"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D1DCFF" w14:textId="096A405C" w:rsidR="000D6EEA" w:rsidRPr="008020D0" w:rsidRDefault="000D6EEA" w:rsidP="000D6EEA">
            <w:pPr>
              <w:jc w:val="center"/>
              <w:rPr>
                <w:rFonts w:eastAsia="Calibri"/>
                <w:szCs w:val="22"/>
              </w:rPr>
            </w:pPr>
            <w:r w:rsidRPr="00004437">
              <w:rPr>
                <w:rFonts w:eastAsia="Calibri"/>
                <w:szCs w:val="22"/>
              </w:rPr>
              <w:t>4400-5416-5238</w:t>
            </w:r>
          </w:p>
        </w:tc>
      </w:tr>
      <w:tr w:rsidR="000D6EEA" w:rsidRPr="008020D0" w14:paraId="39DDF9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782878"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B53EDE" w14:textId="759DEF59" w:rsidR="000D6EEA" w:rsidRPr="008020D0" w:rsidRDefault="000D6EEA" w:rsidP="000D6EEA">
            <w:pPr>
              <w:rPr>
                <w:rFonts w:eastAsia="Calibri"/>
                <w:szCs w:val="22"/>
              </w:rPr>
            </w:pPr>
            <w:r w:rsidRPr="00004437">
              <w:rPr>
                <w:rFonts w:eastAsia="Calibri"/>
                <w:szCs w:val="22"/>
                <w:lang w:eastAsia="lt-LT"/>
              </w:rPr>
              <w:t>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3971C3" w14:textId="1E1E5336" w:rsidR="000D6EEA" w:rsidRPr="008020D0" w:rsidRDefault="000D6EEA" w:rsidP="000D6EEA">
            <w:pPr>
              <w:rPr>
                <w:rFonts w:eastAsia="Calibri"/>
                <w:szCs w:val="22"/>
              </w:rPr>
            </w:pPr>
            <w:r w:rsidRPr="00004437">
              <w:rPr>
                <w:rFonts w:eastAsia="Calibri"/>
                <w:szCs w:val="22"/>
              </w:rPr>
              <w:t xml:space="preserve">Šeimyniškių g., </w:t>
            </w:r>
            <w:proofErr w:type="spellStart"/>
            <w:r w:rsidRPr="00004437">
              <w:rPr>
                <w:rFonts w:eastAsia="Calibri"/>
                <w:szCs w:val="22"/>
              </w:rPr>
              <w:t>Ažuožerių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CE18A2" w14:textId="7FE45CB8" w:rsidR="000D6EEA" w:rsidRPr="008020D0" w:rsidRDefault="000D6EEA" w:rsidP="000D6EEA">
            <w:pPr>
              <w:jc w:val="right"/>
              <w:rPr>
                <w:rFonts w:eastAsia="Calibri"/>
                <w:szCs w:val="22"/>
              </w:rPr>
            </w:pPr>
            <w:r w:rsidRPr="00004437">
              <w:rPr>
                <w:rFonts w:eastAsia="Calibri"/>
                <w:szCs w:val="22"/>
              </w:rPr>
              <w:t> 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3F40A" w14:textId="26BC0B2D"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00C5" w14:textId="4B9468F9" w:rsidR="000D6EEA" w:rsidRPr="008020D0" w:rsidRDefault="000D6EEA" w:rsidP="000D6EEA">
            <w:pPr>
              <w:jc w:val="right"/>
              <w:rPr>
                <w:rFonts w:eastAsia="Calibri"/>
                <w:szCs w:val="22"/>
              </w:rPr>
            </w:pPr>
            <w:r w:rsidRPr="00004437">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856F1" w14:textId="6EEC5E81"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2385F" w14:textId="77777777" w:rsidR="000D6EEA" w:rsidRPr="00004437" w:rsidRDefault="000D6EEA" w:rsidP="000D6EEA">
            <w:pPr>
              <w:jc w:val="center"/>
              <w:rPr>
                <w:rFonts w:eastAsia="Calibri"/>
                <w:szCs w:val="22"/>
              </w:rPr>
            </w:pPr>
            <w:r w:rsidRPr="00004437">
              <w:rPr>
                <w:rFonts w:eastAsia="Calibri"/>
                <w:szCs w:val="22"/>
              </w:rPr>
              <w:t>D</w:t>
            </w:r>
          </w:p>
          <w:p w14:paraId="1B0C1912" w14:textId="5F599EE7"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E98C8E" w14:textId="77777777" w:rsidR="000D6EEA" w:rsidRPr="00004437" w:rsidRDefault="000D6EEA" w:rsidP="000D6EEA">
            <w:pPr>
              <w:jc w:val="center"/>
              <w:rPr>
                <w:rFonts w:eastAsia="Calibri"/>
                <w:szCs w:val="22"/>
              </w:rPr>
            </w:pPr>
            <w:r w:rsidRPr="00004437">
              <w:rPr>
                <w:rFonts w:eastAsia="Calibri"/>
                <w:szCs w:val="22"/>
              </w:rPr>
              <w:t>4400-5416-5258</w:t>
            </w:r>
          </w:p>
          <w:p w14:paraId="0B78F1B9" w14:textId="04C220A5" w:rsidR="000D6EEA" w:rsidRPr="008020D0" w:rsidRDefault="000D6EEA" w:rsidP="000D6EEA">
            <w:pPr>
              <w:jc w:val="center"/>
              <w:rPr>
                <w:rFonts w:eastAsia="Calibri"/>
                <w:szCs w:val="22"/>
              </w:rPr>
            </w:pPr>
            <w:r w:rsidRPr="00004437">
              <w:rPr>
                <w:rFonts w:eastAsia="Calibri"/>
                <w:szCs w:val="22"/>
              </w:rPr>
              <w:t>4400-5340-5928</w:t>
            </w:r>
          </w:p>
        </w:tc>
      </w:tr>
      <w:tr w:rsidR="000D6EEA" w:rsidRPr="008020D0" w14:paraId="329701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C91FDC"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807F3" w14:textId="74DA48EF" w:rsidR="000D6EEA" w:rsidRPr="008020D0" w:rsidRDefault="000D6EEA" w:rsidP="000D6EEA">
            <w:pPr>
              <w:rPr>
                <w:rFonts w:eastAsia="Calibri"/>
                <w:szCs w:val="22"/>
              </w:rPr>
            </w:pPr>
            <w:r w:rsidRPr="00004437">
              <w:rPr>
                <w:rFonts w:eastAsia="Calibri"/>
                <w:szCs w:val="22"/>
                <w:lang w:eastAsia="lt-LT"/>
              </w:rPr>
              <w:t>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B5C4A0" w14:textId="5A62C764" w:rsidR="000D6EEA" w:rsidRPr="008020D0" w:rsidRDefault="000D6EEA" w:rsidP="000D6EEA">
            <w:pPr>
              <w:rPr>
                <w:rFonts w:eastAsia="Calibri"/>
                <w:szCs w:val="22"/>
              </w:rPr>
            </w:pPr>
            <w:r w:rsidRPr="00004437">
              <w:rPr>
                <w:rFonts w:eastAsia="Calibri"/>
                <w:szCs w:val="22"/>
              </w:rPr>
              <w:t xml:space="preserve">A. Vienuolio g., </w:t>
            </w:r>
            <w:proofErr w:type="spellStart"/>
            <w:r w:rsidRPr="00004437">
              <w:rPr>
                <w:rFonts w:eastAsia="Calibri"/>
                <w:szCs w:val="22"/>
              </w:rPr>
              <w:t>Ažuožerių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4515AD" w14:textId="7516AD26" w:rsidR="000D6EEA" w:rsidRPr="008020D0" w:rsidRDefault="000D6EEA" w:rsidP="000D6EEA">
            <w:pPr>
              <w:jc w:val="right"/>
              <w:rPr>
                <w:rFonts w:eastAsia="Calibri"/>
                <w:szCs w:val="22"/>
              </w:rPr>
            </w:pPr>
            <w:r w:rsidRPr="00004437">
              <w:rPr>
                <w:rFonts w:eastAsia="Calibri"/>
                <w:bCs/>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D68E2" w14:textId="774ED785" w:rsidR="000D6EEA" w:rsidRPr="008020D0" w:rsidRDefault="000D6EEA" w:rsidP="000D6EEA">
            <w:pPr>
              <w:jc w:val="right"/>
              <w:rPr>
                <w:rFonts w:eastAsia="Calibri"/>
                <w:szCs w:val="22"/>
              </w:rPr>
            </w:pPr>
            <w:r w:rsidRPr="00004437">
              <w:rPr>
                <w:rFonts w:eastAsia="Calibri"/>
                <w:szCs w:val="22"/>
              </w:rPr>
              <w:t> </w:t>
            </w:r>
            <w:r w:rsidRPr="00004437">
              <w:rPr>
                <w:rFonts w:eastAsia="Calibri"/>
                <w:bCs/>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D9A8A" w14:textId="255D6CF0" w:rsidR="000D6EEA" w:rsidRPr="008020D0" w:rsidRDefault="000D6EEA" w:rsidP="000D6EEA">
            <w:pPr>
              <w:jc w:val="right"/>
              <w:rPr>
                <w:rFonts w:eastAsia="Calibri"/>
                <w:strike/>
                <w:szCs w:val="22"/>
              </w:rPr>
            </w:pPr>
            <w:r w:rsidRPr="0000443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E8476" w14:textId="1A3F6140"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B22D7" w14:textId="77777777" w:rsidR="000D6EEA" w:rsidRPr="00004437" w:rsidRDefault="000D6EEA" w:rsidP="000D6EEA">
            <w:pPr>
              <w:jc w:val="center"/>
              <w:rPr>
                <w:rFonts w:eastAsia="Calibri"/>
                <w:szCs w:val="22"/>
              </w:rPr>
            </w:pPr>
            <w:r w:rsidRPr="00004437">
              <w:rPr>
                <w:rFonts w:eastAsia="Calibri"/>
                <w:szCs w:val="22"/>
              </w:rPr>
              <w:t>D</w:t>
            </w:r>
          </w:p>
          <w:p w14:paraId="6BDC8505" w14:textId="7444577C" w:rsidR="000D6EEA" w:rsidRPr="008020D0" w:rsidRDefault="000D6EEA" w:rsidP="000D6EEA">
            <w:pPr>
              <w:jc w:val="center"/>
              <w:rPr>
                <w:rFonts w:eastAsia="Calibri"/>
                <w:szCs w:val="22"/>
              </w:rPr>
            </w:pPr>
            <w:r w:rsidRPr="00004437">
              <w:rPr>
                <w:rFonts w:eastAsia="Calibri"/>
                <w:szCs w:val="22"/>
              </w:rPr>
              <w:t xml:space="preserve">D </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E80F13" w14:textId="4DB60BCE" w:rsidR="000D6EEA" w:rsidRPr="008020D0" w:rsidRDefault="000D6EEA" w:rsidP="000D6EEA">
            <w:pPr>
              <w:jc w:val="center"/>
              <w:rPr>
                <w:rFonts w:eastAsia="Calibri"/>
                <w:szCs w:val="22"/>
              </w:rPr>
            </w:pPr>
            <w:r w:rsidRPr="00004437">
              <w:rPr>
                <w:rFonts w:eastAsia="Calibri"/>
                <w:szCs w:val="22"/>
              </w:rPr>
              <w:t xml:space="preserve">4400-2272-0847 </w:t>
            </w:r>
            <w:r w:rsidRPr="00004437">
              <w:rPr>
                <w:rFonts w:eastAsia="Calibri"/>
                <w:bCs/>
                <w:szCs w:val="22"/>
              </w:rPr>
              <w:t>4400-6606-8360</w:t>
            </w:r>
          </w:p>
        </w:tc>
      </w:tr>
      <w:tr w:rsidR="000D6EEA" w:rsidRPr="008020D0" w14:paraId="1E64EE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31B983"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6BD52" w14:textId="17A26B4C" w:rsidR="000D6EEA" w:rsidRPr="008020D0" w:rsidRDefault="000D6EEA" w:rsidP="000D6EEA">
            <w:pPr>
              <w:rPr>
                <w:rFonts w:eastAsia="Calibri"/>
                <w:szCs w:val="22"/>
              </w:rPr>
            </w:pPr>
            <w:r w:rsidRPr="00004437">
              <w:rPr>
                <w:rFonts w:eastAsia="Calibri"/>
                <w:szCs w:val="22"/>
                <w:lang w:eastAsia="lt-LT"/>
              </w:rPr>
              <w:t>74AS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B9A764" w14:textId="53BC7048" w:rsidR="000D6EEA" w:rsidRPr="008020D0" w:rsidRDefault="000D6EEA" w:rsidP="000D6EEA">
            <w:pPr>
              <w:rPr>
                <w:rFonts w:eastAsia="Calibri"/>
                <w:szCs w:val="22"/>
              </w:rPr>
            </w:pPr>
            <w:proofErr w:type="spellStart"/>
            <w:r w:rsidRPr="00004437">
              <w:rPr>
                <w:rFonts w:eastAsia="Calibri"/>
                <w:szCs w:val="22"/>
              </w:rPr>
              <w:t>Meliaušiškio</w:t>
            </w:r>
            <w:proofErr w:type="spellEnd"/>
            <w:r w:rsidRPr="00004437">
              <w:rPr>
                <w:rFonts w:eastAsia="Calibri"/>
                <w:szCs w:val="22"/>
              </w:rPr>
              <w:t xml:space="preserve"> g., </w:t>
            </w:r>
            <w:proofErr w:type="spellStart"/>
            <w:r w:rsidRPr="00004437">
              <w:rPr>
                <w:rFonts w:eastAsia="Calibri"/>
                <w:szCs w:val="22"/>
              </w:rPr>
              <w:t>Bičionių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576E6F" w14:textId="65B2CBDF" w:rsidR="000D6EEA" w:rsidRPr="008020D0" w:rsidRDefault="000D6EEA" w:rsidP="000D6EEA">
            <w:pPr>
              <w:jc w:val="right"/>
              <w:rPr>
                <w:rFonts w:eastAsia="Calibri"/>
                <w:szCs w:val="22"/>
              </w:rPr>
            </w:pPr>
            <w:r w:rsidRPr="00004437">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4809F" w14:textId="2A84EF24"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74DF9" w14:textId="7ADA9871" w:rsidR="000D6EEA" w:rsidRPr="008020D0" w:rsidRDefault="000D6EEA" w:rsidP="000D6EEA">
            <w:pPr>
              <w:jc w:val="right"/>
              <w:rPr>
                <w:rFonts w:eastAsia="Calibri"/>
                <w:szCs w:val="22"/>
              </w:rPr>
            </w:pPr>
            <w:r w:rsidRPr="00004437">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706C0" w14:textId="23C5D755"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ABD8D" w14:textId="4A5F0457"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96C733" w14:textId="52F63460" w:rsidR="000D6EEA" w:rsidRPr="008020D0" w:rsidRDefault="000D6EEA" w:rsidP="000D6EEA">
            <w:pPr>
              <w:jc w:val="center"/>
              <w:rPr>
                <w:rFonts w:eastAsia="Calibri"/>
                <w:szCs w:val="22"/>
              </w:rPr>
            </w:pPr>
            <w:r w:rsidRPr="00004437">
              <w:rPr>
                <w:rFonts w:eastAsia="Calibri"/>
                <w:szCs w:val="22"/>
              </w:rPr>
              <w:t>4400-5706-1115</w:t>
            </w:r>
          </w:p>
        </w:tc>
      </w:tr>
      <w:tr w:rsidR="000D6EEA" w:rsidRPr="008020D0" w14:paraId="07E4A0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2B2C29"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9DF03" w14:textId="361D3652" w:rsidR="000D6EEA" w:rsidRPr="008020D0" w:rsidRDefault="000D6EEA" w:rsidP="000D6EEA">
            <w:pPr>
              <w:rPr>
                <w:rFonts w:eastAsia="Calibri"/>
                <w:szCs w:val="22"/>
              </w:rPr>
            </w:pPr>
            <w:r w:rsidRPr="00004437">
              <w:rPr>
                <w:rFonts w:eastAsia="Calibri"/>
                <w:szCs w:val="22"/>
                <w:lang w:eastAsia="lt-LT"/>
              </w:rPr>
              <w:t>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FD3FD1" w14:textId="05B655A1" w:rsidR="000D6EEA" w:rsidRPr="008020D0" w:rsidRDefault="000D6EEA" w:rsidP="000D6EEA">
            <w:pPr>
              <w:rPr>
                <w:rFonts w:eastAsia="Calibri"/>
                <w:szCs w:val="22"/>
              </w:rPr>
            </w:pPr>
            <w:proofErr w:type="spellStart"/>
            <w:r w:rsidRPr="00004437">
              <w:rPr>
                <w:rFonts w:eastAsia="Calibri"/>
                <w:szCs w:val="22"/>
              </w:rPr>
              <w:t>Pagubrio</w:t>
            </w:r>
            <w:proofErr w:type="spellEnd"/>
            <w:r w:rsidRPr="00004437">
              <w:rPr>
                <w:rFonts w:eastAsia="Calibri"/>
                <w:szCs w:val="22"/>
              </w:rPr>
              <w:t xml:space="preserve"> g., </w:t>
            </w:r>
            <w:proofErr w:type="spellStart"/>
            <w:r w:rsidRPr="00004437">
              <w:rPr>
                <w:rFonts w:eastAsia="Calibri"/>
                <w:szCs w:val="22"/>
              </w:rPr>
              <w:t>Bičionių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862AF1" w14:textId="74DF219A" w:rsidR="000D6EEA" w:rsidRPr="008020D0" w:rsidRDefault="000D6EEA" w:rsidP="000D6EEA">
            <w:pPr>
              <w:jc w:val="right"/>
              <w:rPr>
                <w:rFonts w:eastAsia="Calibri"/>
                <w:szCs w:val="22"/>
              </w:rPr>
            </w:pPr>
            <w:r w:rsidRPr="00004437">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A1653" w14:textId="70FB61CE"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73F86" w14:textId="27A4625A" w:rsidR="000D6EEA" w:rsidRPr="008020D0" w:rsidRDefault="000D6EEA" w:rsidP="000D6EEA">
            <w:pPr>
              <w:jc w:val="right"/>
              <w:rPr>
                <w:rFonts w:eastAsia="Calibri"/>
                <w:szCs w:val="22"/>
              </w:rPr>
            </w:pPr>
            <w:r w:rsidRPr="00004437">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CDB8F" w14:textId="722A3FC1"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FDBBD" w14:textId="07A56131"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C86" w14:textId="6596E505" w:rsidR="000D6EEA" w:rsidRPr="008020D0" w:rsidRDefault="000D6EEA" w:rsidP="000D6EEA">
            <w:pPr>
              <w:jc w:val="center"/>
              <w:rPr>
                <w:rFonts w:eastAsia="Calibri"/>
                <w:szCs w:val="22"/>
              </w:rPr>
            </w:pPr>
            <w:r w:rsidRPr="00004437">
              <w:rPr>
                <w:rFonts w:eastAsia="Calibri"/>
                <w:szCs w:val="22"/>
              </w:rPr>
              <w:t>4400-5425-7102</w:t>
            </w:r>
          </w:p>
        </w:tc>
      </w:tr>
      <w:tr w:rsidR="000D6EEA" w:rsidRPr="008020D0" w14:paraId="3A8E82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E4EAED"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575F8" w14:textId="7D4B332D" w:rsidR="000D6EEA" w:rsidRPr="008020D0" w:rsidRDefault="000D6EEA" w:rsidP="000D6EEA">
            <w:pPr>
              <w:rPr>
                <w:rFonts w:eastAsia="Calibri"/>
                <w:szCs w:val="22"/>
                <w:lang w:eastAsia="lt-LT"/>
              </w:rPr>
            </w:pPr>
            <w:r w:rsidRPr="00004437">
              <w:rPr>
                <w:rFonts w:eastAsia="Calibri"/>
                <w:szCs w:val="22"/>
                <w:lang w:eastAsia="lt-LT"/>
              </w:rPr>
              <w:t>A92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5B65D7" w14:textId="5236B854" w:rsidR="000D6EEA" w:rsidRPr="008020D0" w:rsidRDefault="000D6EEA" w:rsidP="000D6EEA">
            <w:pPr>
              <w:rPr>
                <w:rFonts w:eastAsia="Calibri"/>
                <w:szCs w:val="22"/>
              </w:rPr>
            </w:pPr>
            <w:proofErr w:type="spellStart"/>
            <w:r w:rsidRPr="00004437">
              <w:rPr>
                <w:rFonts w:eastAsia="Calibri"/>
                <w:szCs w:val="22"/>
              </w:rPr>
              <w:t>Bikūnų</w:t>
            </w:r>
            <w:proofErr w:type="spellEnd"/>
            <w:r w:rsidRPr="00004437">
              <w:rPr>
                <w:rFonts w:eastAsia="Calibri"/>
                <w:szCs w:val="22"/>
              </w:rPr>
              <w:t xml:space="preserve"> g., </w:t>
            </w:r>
            <w:proofErr w:type="spellStart"/>
            <w:r w:rsidRPr="00004437">
              <w:rPr>
                <w:rFonts w:eastAsia="Calibri"/>
                <w:szCs w:val="22"/>
              </w:rPr>
              <w:t>Bikūnų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5EAC2B" w14:textId="77A95B7E" w:rsidR="000D6EEA" w:rsidRPr="008020D0" w:rsidRDefault="000D6EEA" w:rsidP="000D6EEA">
            <w:pPr>
              <w:jc w:val="right"/>
              <w:rPr>
                <w:rFonts w:eastAsia="Calibri"/>
                <w:szCs w:val="22"/>
              </w:rPr>
            </w:pPr>
            <w:r w:rsidRPr="00004437">
              <w:rPr>
                <w:rFonts w:eastAsia="Calibri"/>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FB6E7" w14:textId="0EC541A4"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8881E" w14:textId="3B53C3FD" w:rsidR="000D6EEA" w:rsidRPr="008020D0" w:rsidRDefault="000D6EEA" w:rsidP="000D6EEA">
            <w:pPr>
              <w:jc w:val="right"/>
              <w:rPr>
                <w:rFonts w:eastAsia="Calibri"/>
                <w:szCs w:val="22"/>
              </w:rPr>
            </w:pPr>
            <w:r w:rsidRPr="00004437">
              <w:rPr>
                <w:rFonts w:eastAsia="Calibri"/>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DCAF" w14:textId="6CDA79D8"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477C0" w14:textId="77777777" w:rsidR="000D6EEA" w:rsidRPr="00004437" w:rsidRDefault="000D6EEA" w:rsidP="000D6EEA">
            <w:pPr>
              <w:jc w:val="center"/>
              <w:rPr>
                <w:rFonts w:eastAsia="Calibri"/>
                <w:szCs w:val="22"/>
              </w:rPr>
            </w:pPr>
            <w:r w:rsidRPr="00004437">
              <w:rPr>
                <w:rFonts w:eastAsia="Calibri"/>
                <w:szCs w:val="22"/>
              </w:rPr>
              <w:t>D</w:t>
            </w:r>
          </w:p>
          <w:p w14:paraId="46611418" w14:textId="4982CD54"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ED71C8" w14:textId="77777777" w:rsidR="000D6EEA" w:rsidRPr="00004437" w:rsidRDefault="000D6EEA" w:rsidP="000D6EEA">
            <w:pPr>
              <w:jc w:val="center"/>
              <w:rPr>
                <w:rFonts w:eastAsia="Calibri"/>
                <w:szCs w:val="22"/>
              </w:rPr>
            </w:pPr>
            <w:r w:rsidRPr="00004437">
              <w:rPr>
                <w:rFonts w:eastAsia="Calibri"/>
                <w:szCs w:val="22"/>
              </w:rPr>
              <w:t>4400-6096-4026</w:t>
            </w:r>
          </w:p>
          <w:p w14:paraId="154CB37D" w14:textId="773304A8" w:rsidR="000D6EEA" w:rsidRPr="008020D0" w:rsidRDefault="000D6EEA" w:rsidP="000D6EEA">
            <w:pPr>
              <w:jc w:val="center"/>
              <w:rPr>
                <w:rFonts w:eastAsia="Calibri"/>
                <w:szCs w:val="22"/>
              </w:rPr>
            </w:pPr>
            <w:r w:rsidRPr="00004437">
              <w:rPr>
                <w:rFonts w:eastAsia="Calibri"/>
                <w:szCs w:val="22"/>
              </w:rPr>
              <w:t>4400-6098-6130</w:t>
            </w:r>
          </w:p>
        </w:tc>
      </w:tr>
      <w:tr w:rsidR="000D6EEA" w:rsidRPr="008020D0" w14:paraId="603650B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4180A3"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0AC14" w14:textId="5EF7D44D" w:rsidR="000D6EEA" w:rsidRPr="008020D0" w:rsidRDefault="000D6EEA" w:rsidP="000D6EEA">
            <w:pPr>
              <w:rPr>
                <w:rFonts w:eastAsia="Calibri"/>
                <w:szCs w:val="22"/>
              </w:rPr>
            </w:pPr>
            <w:r w:rsidRPr="00004437">
              <w:rPr>
                <w:rFonts w:eastAsia="Calibri"/>
                <w:szCs w:val="22"/>
                <w:lang w:eastAsia="lt-LT"/>
              </w:rPr>
              <w:t>76AS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066450" w14:textId="495FBF5E" w:rsidR="000D6EEA" w:rsidRPr="008020D0" w:rsidRDefault="000D6EEA" w:rsidP="000D6EEA">
            <w:pPr>
              <w:rPr>
                <w:rFonts w:eastAsia="Calibri"/>
                <w:szCs w:val="22"/>
              </w:rPr>
            </w:pPr>
            <w:r w:rsidRPr="00004437">
              <w:rPr>
                <w:rFonts w:eastAsia="Calibri"/>
                <w:szCs w:val="22"/>
              </w:rPr>
              <w:t xml:space="preserve">Tilto g., </w:t>
            </w:r>
            <w:proofErr w:type="spellStart"/>
            <w:r w:rsidRPr="00004437">
              <w:rPr>
                <w:rFonts w:eastAsia="Calibri"/>
                <w:szCs w:val="22"/>
              </w:rPr>
              <w:t>Bikūnų</w:t>
            </w:r>
            <w:proofErr w:type="spellEnd"/>
            <w:r w:rsidRPr="0000443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43443A" w14:textId="40E4C2BD" w:rsidR="000D6EEA" w:rsidRPr="008020D0" w:rsidRDefault="000D6EEA" w:rsidP="000D6EEA">
            <w:pPr>
              <w:jc w:val="right"/>
              <w:rPr>
                <w:rFonts w:eastAsia="Calibri"/>
                <w:szCs w:val="22"/>
              </w:rPr>
            </w:pPr>
            <w:r w:rsidRPr="00004437">
              <w:rPr>
                <w:rFonts w:eastAsia="Calibri"/>
                <w:szCs w:val="22"/>
              </w:rPr>
              <w:t xml:space="preserve"> 1130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D45E1" w14:textId="284B6701"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E9649" w14:textId="01D3552C" w:rsidR="000D6EEA" w:rsidRPr="008020D0" w:rsidRDefault="000D6EEA" w:rsidP="000D6EEA">
            <w:pPr>
              <w:jc w:val="right"/>
              <w:rPr>
                <w:rFonts w:eastAsia="Calibri"/>
                <w:szCs w:val="22"/>
              </w:rPr>
            </w:pPr>
            <w:r w:rsidRPr="00004437">
              <w:rPr>
                <w:rFonts w:eastAsia="Calibri"/>
                <w:szCs w:val="22"/>
              </w:rPr>
              <w:t xml:space="preserve"> 1130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86EA5" w14:textId="2F6CEB79"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A128" w14:textId="064B1CF9"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670E" w14:textId="2EC97FA5" w:rsidR="000D6EEA" w:rsidRPr="008020D0" w:rsidRDefault="000D6EEA" w:rsidP="000D6EEA">
            <w:pPr>
              <w:jc w:val="center"/>
              <w:rPr>
                <w:rFonts w:eastAsia="Calibri"/>
                <w:szCs w:val="22"/>
              </w:rPr>
            </w:pPr>
            <w:r w:rsidRPr="00004437">
              <w:rPr>
                <w:rFonts w:eastAsia="Calibri"/>
                <w:szCs w:val="22"/>
              </w:rPr>
              <w:t>4400-5952-5983</w:t>
            </w:r>
          </w:p>
        </w:tc>
      </w:tr>
      <w:tr w:rsidR="000D6EEA" w:rsidRPr="008020D0" w14:paraId="72E8D9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C43588"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467832" w14:textId="497AE8D2" w:rsidR="000D6EEA" w:rsidRPr="008020D0" w:rsidRDefault="000D6EEA" w:rsidP="000D6EEA">
            <w:pPr>
              <w:rPr>
                <w:rFonts w:eastAsia="Calibri"/>
                <w:szCs w:val="22"/>
              </w:rPr>
            </w:pPr>
            <w:r w:rsidRPr="00004437">
              <w:rPr>
                <w:rFonts w:eastAsia="Calibri"/>
                <w:szCs w:val="22"/>
                <w:lang w:eastAsia="lt-LT"/>
              </w:rPr>
              <w:t>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7E158A" w14:textId="1736749C" w:rsidR="000D6EEA" w:rsidRPr="008020D0" w:rsidRDefault="000D6EEA" w:rsidP="000D6EEA">
            <w:pPr>
              <w:rPr>
                <w:rFonts w:eastAsia="Calibri"/>
                <w:szCs w:val="22"/>
              </w:rPr>
            </w:pPr>
            <w:r w:rsidRPr="00004437">
              <w:rPr>
                <w:rFonts w:eastAsia="Calibri"/>
                <w:szCs w:val="22"/>
              </w:rPr>
              <w:t>Anykštos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0D473E" w14:textId="4FFA4864" w:rsidR="000D6EEA" w:rsidRPr="008020D0" w:rsidRDefault="000D6EEA" w:rsidP="000D6EEA">
            <w:pPr>
              <w:jc w:val="right"/>
              <w:rPr>
                <w:rFonts w:eastAsia="Calibri"/>
                <w:szCs w:val="22"/>
              </w:rPr>
            </w:pPr>
            <w:r w:rsidRPr="00004437">
              <w:rPr>
                <w:rFonts w:eastAsia="Calibri"/>
                <w:szCs w:val="22"/>
              </w:rPr>
              <w:t xml:space="preserve"> </w:t>
            </w:r>
            <w:r w:rsidRPr="00004437">
              <w:rPr>
                <w:rFonts w:eastAsia="Calibri"/>
                <w:bCs/>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2F5F5" w14:textId="63D1C46F" w:rsidR="000D6EEA" w:rsidRPr="008020D0" w:rsidRDefault="000D6EEA" w:rsidP="000D6EEA">
            <w:pPr>
              <w:jc w:val="right"/>
              <w:rPr>
                <w:rFonts w:eastAsia="Calibri"/>
                <w:szCs w:val="22"/>
              </w:rPr>
            </w:pPr>
            <w:r w:rsidRPr="00004437">
              <w:rPr>
                <w:rFonts w:eastAsia="Calibri"/>
                <w:szCs w:val="22"/>
              </w:rPr>
              <w:t> </w:t>
            </w:r>
            <w:r w:rsidRPr="00004437">
              <w:rPr>
                <w:rFonts w:eastAsia="Calibri"/>
                <w:bCs/>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8914" w14:textId="50BD143A"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8C46" w14:textId="0F6C5E9E"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023CB" w14:textId="77777777" w:rsidR="000D6EEA" w:rsidRPr="00004437" w:rsidRDefault="000D6EEA" w:rsidP="000D6EEA">
            <w:pPr>
              <w:jc w:val="center"/>
              <w:rPr>
                <w:rFonts w:eastAsia="Calibri"/>
                <w:szCs w:val="22"/>
              </w:rPr>
            </w:pPr>
            <w:r w:rsidRPr="00004437">
              <w:rPr>
                <w:rFonts w:eastAsia="Calibri"/>
                <w:szCs w:val="22"/>
              </w:rPr>
              <w:t>D</w:t>
            </w:r>
          </w:p>
          <w:p w14:paraId="6D4F2242" w14:textId="7AE9E4FB"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E22D19" w14:textId="484C512A" w:rsidR="000D6EEA" w:rsidRPr="008020D0" w:rsidRDefault="000D6EEA" w:rsidP="000D6EEA">
            <w:pPr>
              <w:jc w:val="center"/>
              <w:rPr>
                <w:rFonts w:eastAsia="Calibri"/>
                <w:szCs w:val="22"/>
              </w:rPr>
            </w:pPr>
            <w:r w:rsidRPr="00004437">
              <w:rPr>
                <w:rFonts w:eastAsia="Calibri"/>
                <w:szCs w:val="22"/>
              </w:rPr>
              <w:t xml:space="preserve">4400-5009-3459 </w:t>
            </w:r>
            <w:r w:rsidRPr="00004437">
              <w:rPr>
                <w:rFonts w:eastAsia="Calibri"/>
                <w:bCs/>
                <w:szCs w:val="22"/>
              </w:rPr>
              <w:t>4400-6606-8354</w:t>
            </w:r>
          </w:p>
        </w:tc>
      </w:tr>
      <w:tr w:rsidR="000D6EEA" w:rsidRPr="008020D0" w14:paraId="247C12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FDE5CA"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655E4F" w14:textId="521C27B0" w:rsidR="000D6EEA" w:rsidRPr="008020D0" w:rsidRDefault="000D6EEA" w:rsidP="000D6EEA">
            <w:pPr>
              <w:rPr>
                <w:rFonts w:eastAsia="Calibri"/>
                <w:szCs w:val="22"/>
              </w:rPr>
            </w:pPr>
            <w:r w:rsidRPr="00004437">
              <w:rPr>
                <w:rFonts w:eastAsia="Calibri"/>
                <w:szCs w:val="22"/>
                <w:lang w:eastAsia="lt-LT"/>
              </w:rPr>
              <w:t>11AS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DFD410" w14:textId="233949D0" w:rsidR="000D6EEA" w:rsidRPr="008020D0" w:rsidRDefault="000D6EEA" w:rsidP="000D6EEA">
            <w:pPr>
              <w:rPr>
                <w:rFonts w:eastAsia="Calibri"/>
                <w:szCs w:val="22"/>
              </w:rPr>
            </w:pPr>
            <w:r w:rsidRPr="00004437">
              <w:rPr>
                <w:rFonts w:eastAsia="Calibri"/>
                <w:szCs w:val="22"/>
              </w:rPr>
              <w:t>Parko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76213" w14:textId="6BA36F81" w:rsidR="000D6EEA" w:rsidRPr="008020D0" w:rsidRDefault="000D6EEA" w:rsidP="000D6EEA">
            <w:pPr>
              <w:jc w:val="right"/>
              <w:rPr>
                <w:rFonts w:eastAsia="Calibri"/>
                <w:szCs w:val="22"/>
              </w:rPr>
            </w:pPr>
            <w:r w:rsidRPr="00004437">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A3AD6" w14:textId="3BAC5439" w:rsidR="000D6EEA" w:rsidRPr="008020D0" w:rsidRDefault="000D6EEA" w:rsidP="000D6EEA">
            <w:pPr>
              <w:jc w:val="right"/>
              <w:rPr>
                <w:rFonts w:eastAsia="Calibri"/>
                <w:szCs w:val="22"/>
              </w:rPr>
            </w:pPr>
            <w:r w:rsidRPr="00004437">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FE59B" w14:textId="5CEEED1A"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83830" w14:textId="1E629FD0"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04AD9" w14:textId="49576664"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456A0" w14:textId="4B571D80" w:rsidR="000D6EEA" w:rsidRPr="008020D0" w:rsidRDefault="000D6EEA" w:rsidP="000D6EEA">
            <w:pPr>
              <w:jc w:val="center"/>
              <w:rPr>
                <w:rFonts w:eastAsia="Calibri"/>
                <w:szCs w:val="22"/>
              </w:rPr>
            </w:pPr>
            <w:r w:rsidRPr="00004437">
              <w:rPr>
                <w:rFonts w:eastAsia="Calibri"/>
                <w:szCs w:val="22"/>
              </w:rPr>
              <w:t>4400-5425-7331</w:t>
            </w:r>
          </w:p>
        </w:tc>
      </w:tr>
      <w:tr w:rsidR="000D6EEA" w:rsidRPr="008020D0" w14:paraId="7109822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D581E3"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AA60" w14:textId="52903EB5" w:rsidR="000D6EEA" w:rsidRPr="008020D0" w:rsidRDefault="000D6EEA" w:rsidP="000D6EEA">
            <w:pPr>
              <w:rPr>
                <w:rFonts w:eastAsia="Calibri"/>
                <w:szCs w:val="22"/>
              </w:rPr>
            </w:pPr>
            <w:r w:rsidRPr="00004437">
              <w:rPr>
                <w:rFonts w:eastAsia="Calibri"/>
                <w:szCs w:val="22"/>
                <w:lang w:eastAsia="lt-LT"/>
              </w:rPr>
              <w:t>10AS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68CE3C" w14:textId="7ADF394D" w:rsidR="000D6EEA" w:rsidRPr="008020D0" w:rsidRDefault="000D6EEA" w:rsidP="000D6EEA">
            <w:pPr>
              <w:rPr>
                <w:rFonts w:eastAsia="Calibri"/>
                <w:szCs w:val="22"/>
              </w:rPr>
            </w:pPr>
            <w:r w:rsidRPr="00004437">
              <w:rPr>
                <w:rFonts w:eastAsia="Calibri"/>
                <w:szCs w:val="22"/>
              </w:rPr>
              <w:t>Paupio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BCB7D3" w14:textId="63E6D4A0" w:rsidR="000D6EEA" w:rsidRPr="008020D0" w:rsidRDefault="000D6EEA" w:rsidP="000D6EEA">
            <w:pPr>
              <w:jc w:val="right"/>
              <w:rPr>
                <w:rFonts w:eastAsia="Calibri"/>
                <w:szCs w:val="22"/>
              </w:rPr>
            </w:pPr>
            <w:r w:rsidRPr="00004437">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064C" w14:textId="78DDEB48" w:rsidR="000D6EEA" w:rsidRPr="008020D0" w:rsidRDefault="000D6EEA" w:rsidP="000D6EEA">
            <w:pPr>
              <w:jc w:val="right"/>
              <w:rPr>
                <w:rFonts w:eastAsia="Calibri"/>
                <w:strike/>
                <w:szCs w:val="22"/>
              </w:rPr>
            </w:pPr>
            <w:r w:rsidRPr="0000443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F79FD" w14:textId="0D60559F" w:rsidR="000D6EEA" w:rsidRPr="008020D0" w:rsidRDefault="000D6EEA" w:rsidP="000D6EEA">
            <w:pPr>
              <w:jc w:val="right"/>
              <w:rPr>
                <w:rFonts w:eastAsia="Calibri"/>
                <w:strike/>
                <w:szCs w:val="22"/>
              </w:rPr>
            </w:pPr>
            <w:r w:rsidRPr="00004437">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7935C" w14:textId="6F722AB0"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D0FF5" w14:textId="70C94AE0"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9F42E" w14:textId="3FD15986" w:rsidR="000D6EEA" w:rsidRPr="008020D0" w:rsidRDefault="000D6EEA" w:rsidP="000D6EEA">
            <w:pPr>
              <w:jc w:val="center"/>
              <w:rPr>
                <w:rFonts w:eastAsia="Calibri"/>
                <w:szCs w:val="22"/>
              </w:rPr>
            </w:pPr>
            <w:r w:rsidRPr="00004437">
              <w:rPr>
                <w:rFonts w:eastAsia="Calibri"/>
                <w:szCs w:val="22"/>
              </w:rPr>
              <w:t>4400-5425-7310</w:t>
            </w:r>
          </w:p>
        </w:tc>
      </w:tr>
      <w:tr w:rsidR="000D6EEA" w:rsidRPr="008020D0" w14:paraId="4B9DF88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D39666"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3D7464" w14:textId="672C3D44" w:rsidR="000D6EEA" w:rsidRPr="008020D0" w:rsidRDefault="000D6EEA" w:rsidP="000D6EEA">
            <w:pPr>
              <w:rPr>
                <w:rFonts w:eastAsia="Calibri"/>
                <w:szCs w:val="22"/>
              </w:rPr>
            </w:pPr>
            <w:r w:rsidRPr="00004437">
              <w:rPr>
                <w:rFonts w:eastAsia="Calibri"/>
                <w:szCs w:val="22"/>
                <w:lang w:eastAsia="lt-LT"/>
              </w:rPr>
              <w:t>12AS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A6CFB0" w14:textId="1044B92F" w:rsidR="000D6EEA" w:rsidRPr="008020D0" w:rsidRDefault="000D6EEA" w:rsidP="000D6EEA">
            <w:pPr>
              <w:rPr>
                <w:rFonts w:eastAsia="Calibri"/>
                <w:szCs w:val="22"/>
              </w:rPr>
            </w:pPr>
            <w:r w:rsidRPr="00004437">
              <w:rPr>
                <w:rFonts w:eastAsia="Calibri"/>
                <w:szCs w:val="22"/>
              </w:rPr>
              <w:t>Slėnio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7A3E9F" w14:textId="67ECC6D3" w:rsidR="000D6EEA" w:rsidRPr="008020D0" w:rsidRDefault="000D6EEA" w:rsidP="000D6EEA">
            <w:pPr>
              <w:jc w:val="right"/>
              <w:rPr>
                <w:rFonts w:eastAsia="Calibri"/>
                <w:szCs w:val="22"/>
              </w:rPr>
            </w:pPr>
            <w:r w:rsidRPr="00004437">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2FA2" w14:textId="395FD114" w:rsidR="000D6EEA" w:rsidRPr="008020D0" w:rsidRDefault="000D6EEA" w:rsidP="000D6EEA">
            <w:pPr>
              <w:jc w:val="right"/>
              <w:rPr>
                <w:rFonts w:eastAsia="Calibri"/>
                <w:szCs w:val="22"/>
              </w:rPr>
            </w:pPr>
            <w:r w:rsidRPr="00004437">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D1379" w14:textId="017CE35D"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0D695" w14:textId="242267F0"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4F2DD" w14:textId="547E0C96"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C5CEDD" w14:textId="112048B3" w:rsidR="000D6EEA" w:rsidRPr="008020D0" w:rsidRDefault="000D6EEA" w:rsidP="000D6EEA">
            <w:pPr>
              <w:jc w:val="center"/>
              <w:rPr>
                <w:rFonts w:eastAsia="Calibri"/>
                <w:szCs w:val="22"/>
              </w:rPr>
            </w:pPr>
            <w:r w:rsidRPr="00004437">
              <w:rPr>
                <w:rFonts w:eastAsia="Calibri"/>
                <w:szCs w:val="22"/>
              </w:rPr>
              <w:t>4400-5425-7342</w:t>
            </w:r>
          </w:p>
        </w:tc>
      </w:tr>
      <w:tr w:rsidR="000D6EEA" w:rsidRPr="008020D0" w14:paraId="387C8C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546A2D"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A01FB" w14:textId="54EC1E88" w:rsidR="000D6EEA" w:rsidRPr="008020D0" w:rsidRDefault="000D6EEA" w:rsidP="000D6EEA">
            <w:pPr>
              <w:rPr>
                <w:rFonts w:eastAsia="Calibri"/>
                <w:szCs w:val="22"/>
              </w:rPr>
            </w:pPr>
            <w:r w:rsidRPr="00004437">
              <w:rPr>
                <w:rFonts w:eastAsia="Calibri"/>
                <w:szCs w:val="22"/>
                <w:lang w:eastAsia="lt-LT"/>
              </w:rPr>
              <w:t>13AS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AAFEE2" w14:textId="45C7C751" w:rsidR="000D6EEA" w:rsidRPr="008020D0" w:rsidRDefault="000D6EEA" w:rsidP="000D6EEA">
            <w:pPr>
              <w:rPr>
                <w:rFonts w:eastAsia="Calibri"/>
                <w:szCs w:val="22"/>
              </w:rPr>
            </w:pPr>
            <w:r w:rsidRPr="00004437">
              <w:rPr>
                <w:rFonts w:eastAsia="Calibri"/>
                <w:szCs w:val="22"/>
              </w:rPr>
              <w:t>Šilelio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00F1F3" w14:textId="6BFD5920" w:rsidR="000D6EEA" w:rsidRPr="008020D0" w:rsidRDefault="000D6EEA" w:rsidP="000D6EEA">
            <w:pPr>
              <w:jc w:val="right"/>
              <w:rPr>
                <w:rFonts w:eastAsia="Calibri"/>
                <w:szCs w:val="22"/>
              </w:rPr>
            </w:pPr>
            <w:r w:rsidRPr="00004437">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EECEB" w14:textId="50009B37" w:rsidR="000D6EEA" w:rsidRPr="008020D0" w:rsidRDefault="000D6EEA" w:rsidP="000D6EEA">
            <w:pPr>
              <w:jc w:val="right"/>
              <w:rPr>
                <w:rFonts w:eastAsia="Calibri"/>
                <w:szCs w:val="22"/>
              </w:rPr>
            </w:pPr>
            <w:r w:rsidRPr="00004437">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AD97" w14:textId="79B86883"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58DD" w14:textId="1AFC33D3" w:rsidR="000D6EEA" w:rsidRPr="008020D0"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8FC69" w14:textId="0041534A" w:rsidR="000D6EEA" w:rsidRPr="008020D0"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A83817" w14:textId="54F8CBD8" w:rsidR="000D6EEA" w:rsidRPr="008020D0" w:rsidRDefault="000D6EEA" w:rsidP="000D6EEA">
            <w:pPr>
              <w:jc w:val="center"/>
              <w:rPr>
                <w:rFonts w:eastAsia="Calibri"/>
                <w:szCs w:val="22"/>
              </w:rPr>
            </w:pPr>
            <w:r w:rsidRPr="00004437">
              <w:rPr>
                <w:rFonts w:eastAsia="Calibri"/>
                <w:szCs w:val="22"/>
              </w:rPr>
              <w:t>4400-5425-7353</w:t>
            </w:r>
          </w:p>
        </w:tc>
      </w:tr>
      <w:tr w:rsidR="000D6EEA" w:rsidRPr="008020D0" w14:paraId="3E2DF5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164D7B"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73156" w14:textId="0DCCA3B1" w:rsidR="000D6EEA" w:rsidRPr="008020D0" w:rsidRDefault="000D6EEA" w:rsidP="000D6EEA">
            <w:pPr>
              <w:rPr>
                <w:rFonts w:eastAsia="Calibri"/>
                <w:szCs w:val="22"/>
              </w:rPr>
            </w:pPr>
            <w:r w:rsidRPr="008020D0">
              <w:rPr>
                <w:rFonts w:eastAsia="Calibri"/>
                <w:szCs w:val="22"/>
                <w:lang w:eastAsia="lt-LT"/>
              </w:rPr>
              <w:t>14AS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1C9F49" w14:textId="4FFD89D2" w:rsidR="000D6EEA" w:rsidRPr="008020D0" w:rsidRDefault="000D6EEA" w:rsidP="000D6EEA">
            <w:pPr>
              <w:rPr>
                <w:rFonts w:eastAsia="Calibri"/>
                <w:szCs w:val="22"/>
              </w:rPr>
            </w:pPr>
            <w:r w:rsidRPr="008020D0">
              <w:rPr>
                <w:rFonts w:eastAsia="Calibri"/>
                <w:szCs w:val="22"/>
              </w:rPr>
              <w:t>Tujų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794DA" w14:textId="4261D517" w:rsidR="000D6EEA" w:rsidRPr="008020D0" w:rsidRDefault="000D6EEA" w:rsidP="000D6EEA">
            <w:pPr>
              <w:jc w:val="right"/>
              <w:rPr>
                <w:rFonts w:eastAsia="Calibri"/>
                <w:szCs w:val="22"/>
              </w:rPr>
            </w:pPr>
            <w:r w:rsidRPr="008020D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64729" w14:textId="1F92A640" w:rsidR="000D6EEA" w:rsidRPr="008020D0" w:rsidRDefault="000D6EEA" w:rsidP="000D6EEA">
            <w:pPr>
              <w:jc w:val="right"/>
              <w:rPr>
                <w:rFonts w:eastAsia="Calibri"/>
                <w:szCs w:val="22"/>
              </w:rPr>
            </w:pPr>
            <w:r w:rsidRPr="008020D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4D32D" w14:textId="2EC3F1A2" w:rsidR="000D6EEA" w:rsidRPr="008020D0" w:rsidRDefault="000D6EEA" w:rsidP="000D6EEA">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32C0" w14:textId="28FE3E6D" w:rsidR="000D6EEA" w:rsidRPr="008020D0" w:rsidRDefault="000D6EEA" w:rsidP="000D6EEA">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5BB94" w14:textId="6A4252F8" w:rsidR="000D6EEA" w:rsidRPr="008020D0" w:rsidRDefault="000D6EEA" w:rsidP="000D6EEA">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B9EFB5" w14:textId="7C728F98" w:rsidR="000D6EEA" w:rsidRPr="008020D0" w:rsidRDefault="000D6EEA" w:rsidP="000D6EEA">
            <w:pPr>
              <w:jc w:val="center"/>
              <w:rPr>
                <w:rFonts w:eastAsia="Calibri"/>
                <w:szCs w:val="22"/>
              </w:rPr>
            </w:pPr>
            <w:r w:rsidRPr="008020D0">
              <w:rPr>
                <w:rFonts w:eastAsia="Calibri"/>
                <w:szCs w:val="22"/>
              </w:rPr>
              <w:t>4400-5425-7386</w:t>
            </w:r>
          </w:p>
        </w:tc>
      </w:tr>
      <w:tr w:rsidR="000D6EEA" w:rsidRPr="008020D0" w14:paraId="52D420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895225"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1301B" w14:textId="41C6CBFF" w:rsidR="000D6EEA" w:rsidRPr="008020D0" w:rsidRDefault="000D6EEA" w:rsidP="000D6EEA">
            <w:pPr>
              <w:rPr>
                <w:rFonts w:eastAsia="Calibri"/>
                <w:szCs w:val="22"/>
              </w:rPr>
            </w:pPr>
            <w:r w:rsidRPr="008020D0">
              <w:rPr>
                <w:rFonts w:eastAsia="Calibri"/>
                <w:szCs w:val="22"/>
                <w:lang w:eastAsia="lt-LT"/>
              </w:rPr>
              <w:t>16AS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3F4D68" w14:textId="711F948C" w:rsidR="000D6EEA" w:rsidRPr="008020D0" w:rsidRDefault="000D6EEA" w:rsidP="000D6EEA">
            <w:pPr>
              <w:rPr>
                <w:rFonts w:eastAsia="Calibri"/>
                <w:szCs w:val="22"/>
              </w:rPr>
            </w:pPr>
            <w:r w:rsidRPr="008020D0">
              <w:rPr>
                <w:rFonts w:eastAsia="Calibri"/>
                <w:szCs w:val="22"/>
              </w:rPr>
              <w:t>Kranto g.,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896134" w14:textId="0DE9E663" w:rsidR="000D6EEA" w:rsidRPr="008020D0" w:rsidRDefault="000D6EEA" w:rsidP="000D6EEA">
            <w:pPr>
              <w:jc w:val="right"/>
              <w:rPr>
                <w:rFonts w:eastAsia="Calibri"/>
                <w:szCs w:val="22"/>
              </w:rPr>
            </w:pPr>
            <w:r w:rsidRPr="008020D0">
              <w:rPr>
                <w:rFonts w:eastAsia="Calibri"/>
                <w:szCs w:val="22"/>
              </w:rPr>
              <w:t xml:space="preserve"> 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2DA3D" w14:textId="41386C97" w:rsidR="000D6EEA" w:rsidRPr="008020D0" w:rsidRDefault="000D6EEA" w:rsidP="000D6EEA">
            <w:pPr>
              <w:jc w:val="right"/>
              <w:rPr>
                <w:rFonts w:eastAsia="Calibri"/>
                <w:szCs w:val="22"/>
              </w:rPr>
            </w:pPr>
            <w:r w:rsidRPr="008020D0">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B218B" w14:textId="2E99A088" w:rsidR="000D6EEA" w:rsidRPr="008020D0" w:rsidRDefault="000D6EEA" w:rsidP="000D6EEA">
            <w:pPr>
              <w:jc w:val="right"/>
              <w:rPr>
                <w:rFonts w:eastAsia="Calibri"/>
                <w:szCs w:val="22"/>
              </w:rPr>
            </w:pPr>
            <w:r w:rsidRPr="008020D0">
              <w:rPr>
                <w:rFonts w:eastAsia="Calibri"/>
                <w:szCs w:val="22"/>
              </w:rPr>
              <w:t xml:space="preserve"> 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27AA2" w14:textId="460B38AC" w:rsidR="000D6EEA" w:rsidRPr="008020D0" w:rsidRDefault="000D6EEA" w:rsidP="000D6EEA">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67FA" w14:textId="427000AE" w:rsidR="000D6EEA" w:rsidRPr="008020D0" w:rsidRDefault="000D6EEA" w:rsidP="000D6EEA">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ECB477" w14:textId="177C527A" w:rsidR="000D6EEA" w:rsidRPr="008020D0" w:rsidRDefault="000D6EEA" w:rsidP="000D6EEA">
            <w:pPr>
              <w:jc w:val="center"/>
              <w:rPr>
                <w:rFonts w:eastAsia="Calibri"/>
                <w:szCs w:val="22"/>
              </w:rPr>
            </w:pPr>
            <w:r w:rsidRPr="008020D0">
              <w:rPr>
                <w:rFonts w:eastAsia="Calibri"/>
                <w:szCs w:val="22"/>
              </w:rPr>
              <w:t>4400-6094-2287</w:t>
            </w:r>
          </w:p>
        </w:tc>
      </w:tr>
      <w:tr w:rsidR="000D6EEA" w:rsidRPr="008020D0" w14:paraId="36BD76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EEF410"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5DA70" w14:textId="78B1F3CD" w:rsidR="000D6EEA" w:rsidRPr="008020D0" w:rsidRDefault="000D6EEA" w:rsidP="000D6EEA">
            <w:pPr>
              <w:rPr>
                <w:rFonts w:eastAsia="Calibri"/>
                <w:szCs w:val="22"/>
              </w:rPr>
            </w:pPr>
            <w:r w:rsidRPr="008020D0">
              <w:rPr>
                <w:rFonts w:eastAsia="Calibri"/>
                <w:szCs w:val="22"/>
                <w:lang w:eastAsia="lt-LT"/>
              </w:rPr>
              <w:t>17AS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69BF40" w14:textId="66245C4A" w:rsidR="000D6EEA" w:rsidRPr="008020D0" w:rsidRDefault="000D6EEA" w:rsidP="000D6EEA">
            <w:pPr>
              <w:rPr>
                <w:rFonts w:eastAsia="Calibri"/>
                <w:szCs w:val="22"/>
              </w:rPr>
            </w:pPr>
            <w:r w:rsidRPr="008020D0">
              <w:rPr>
                <w:rFonts w:eastAsia="Calibri"/>
                <w:szCs w:val="22"/>
              </w:rPr>
              <w:t>Tilto g.,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DAB571" w14:textId="303D8802" w:rsidR="000D6EEA" w:rsidRPr="008020D0" w:rsidRDefault="000D6EEA" w:rsidP="000D6EEA">
            <w:pPr>
              <w:jc w:val="right"/>
              <w:rPr>
                <w:rFonts w:eastAsia="Calibri"/>
                <w:szCs w:val="22"/>
              </w:rPr>
            </w:pPr>
            <w:r w:rsidRPr="008020D0">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F9CEC" w14:textId="262B9A89" w:rsidR="000D6EEA" w:rsidRPr="008020D0" w:rsidRDefault="000D6EEA" w:rsidP="000D6EEA">
            <w:pPr>
              <w:jc w:val="right"/>
              <w:rPr>
                <w:rFonts w:eastAsia="Calibri"/>
                <w:szCs w:val="22"/>
              </w:rPr>
            </w:pPr>
            <w:r w:rsidRPr="008020D0">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3EC1D" w14:textId="7448B683" w:rsidR="000D6EEA" w:rsidRPr="008020D0" w:rsidRDefault="000D6EEA" w:rsidP="000D6EEA">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60167" w14:textId="123B6DB0" w:rsidR="000D6EEA" w:rsidRPr="008020D0" w:rsidRDefault="000D6EEA" w:rsidP="000D6EEA">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0C9B3" w14:textId="48FD07C6" w:rsidR="000D6EEA" w:rsidRPr="008020D0" w:rsidRDefault="000D6EEA" w:rsidP="000D6EEA">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6A67B" w14:textId="1F38C6DA" w:rsidR="000D6EEA" w:rsidRPr="008020D0" w:rsidRDefault="000D6EEA" w:rsidP="000D6EEA">
            <w:pPr>
              <w:jc w:val="center"/>
              <w:rPr>
                <w:rFonts w:eastAsia="Calibri"/>
                <w:szCs w:val="22"/>
              </w:rPr>
            </w:pPr>
            <w:r w:rsidRPr="008020D0">
              <w:rPr>
                <w:rFonts w:eastAsia="Calibri"/>
                <w:szCs w:val="22"/>
              </w:rPr>
              <w:t>4400-5952-5983</w:t>
            </w:r>
          </w:p>
        </w:tc>
      </w:tr>
      <w:tr w:rsidR="000D6EEA" w:rsidRPr="008020D0" w14:paraId="0932600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8A3ACD" w14:textId="77777777" w:rsidR="000D6EEA" w:rsidRPr="008020D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E861D" w14:textId="622B680E" w:rsidR="000D6EEA" w:rsidRPr="008020D0" w:rsidRDefault="000D6EEA" w:rsidP="000D6EEA">
            <w:pPr>
              <w:rPr>
                <w:rFonts w:eastAsia="Calibri"/>
                <w:szCs w:val="22"/>
              </w:rPr>
            </w:pPr>
            <w:r w:rsidRPr="008020D0">
              <w:rPr>
                <w:rFonts w:eastAsia="Calibri"/>
                <w:szCs w:val="22"/>
                <w:lang w:eastAsia="lt-LT"/>
              </w:rPr>
              <w:t>18AS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6BF6DA" w14:textId="6174F01A" w:rsidR="000D6EEA" w:rsidRPr="008020D0" w:rsidRDefault="000D6EEA" w:rsidP="000D6EEA">
            <w:pPr>
              <w:rPr>
                <w:rFonts w:eastAsia="Calibri"/>
                <w:szCs w:val="22"/>
              </w:rPr>
            </w:pPr>
            <w:r w:rsidRPr="008020D0">
              <w:rPr>
                <w:rFonts w:eastAsia="Calibri"/>
                <w:szCs w:val="22"/>
              </w:rPr>
              <w:t>Žvejų g.,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E9EDC0" w14:textId="586D5F56" w:rsidR="000D6EEA" w:rsidRPr="008020D0" w:rsidRDefault="000D6EEA" w:rsidP="000D6EEA">
            <w:pPr>
              <w:jc w:val="right"/>
              <w:rPr>
                <w:rFonts w:eastAsia="Calibri"/>
                <w:szCs w:val="22"/>
              </w:rPr>
            </w:pPr>
            <w:r w:rsidRPr="008020D0">
              <w:rPr>
                <w:rFonts w:eastAsia="Calibri"/>
                <w:szCs w:val="22"/>
              </w:rPr>
              <w:t xml:space="preserve"> 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2AF9A" w14:textId="5285E24B" w:rsidR="000D6EEA" w:rsidRPr="008020D0" w:rsidRDefault="000D6EEA" w:rsidP="000D6EEA">
            <w:pPr>
              <w:jc w:val="right"/>
              <w:rPr>
                <w:rFonts w:eastAsia="Calibri"/>
                <w:szCs w:val="22"/>
              </w:rPr>
            </w:pPr>
            <w:r w:rsidRPr="008020D0">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75A0C" w14:textId="47E522A5" w:rsidR="000D6EEA" w:rsidRPr="008020D0" w:rsidRDefault="000D6EEA" w:rsidP="000D6EEA">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6538D" w14:textId="0887CD9B" w:rsidR="000D6EEA" w:rsidRPr="008020D0" w:rsidRDefault="000D6EEA" w:rsidP="000D6EEA">
            <w:pPr>
              <w:jc w:val="right"/>
              <w:rPr>
                <w:rFonts w:eastAsia="Calibri"/>
                <w:strike/>
                <w:szCs w:val="22"/>
              </w:rPr>
            </w:pPr>
            <w:r w:rsidRPr="008020D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3637" w14:textId="3408C292" w:rsidR="000D6EEA" w:rsidRPr="008020D0" w:rsidRDefault="000D6EEA" w:rsidP="000D6EEA">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CCEB2" w14:textId="2FB8DF72" w:rsidR="000D6EEA" w:rsidRPr="008020D0" w:rsidRDefault="000D6EEA" w:rsidP="000D6EEA">
            <w:pPr>
              <w:jc w:val="center"/>
              <w:rPr>
                <w:rFonts w:eastAsia="Calibri"/>
                <w:szCs w:val="22"/>
              </w:rPr>
            </w:pPr>
            <w:r w:rsidRPr="008020D0">
              <w:rPr>
                <w:rFonts w:eastAsia="Calibri"/>
                <w:szCs w:val="22"/>
              </w:rPr>
              <w:t>4400-6094-2276</w:t>
            </w:r>
          </w:p>
        </w:tc>
      </w:tr>
      <w:tr w:rsidR="000D6EEA" w:rsidRPr="004F3680" w14:paraId="346570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9AAC74" w14:textId="77777777" w:rsidR="000D6EEA" w:rsidRPr="004F368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D6DC06" w14:textId="38B3E1E5" w:rsidR="000D6EEA" w:rsidRPr="004F3680" w:rsidRDefault="000D6EEA" w:rsidP="000D6EEA">
            <w:pPr>
              <w:rPr>
                <w:rFonts w:eastAsia="Calibri"/>
                <w:szCs w:val="22"/>
              </w:rPr>
            </w:pPr>
            <w:r w:rsidRPr="004F3680">
              <w:rPr>
                <w:rFonts w:eastAsia="Calibri"/>
                <w:szCs w:val="22"/>
                <w:lang w:eastAsia="lt-LT"/>
              </w:rPr>
              <w:t>75AS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C38BA6" w14:textId="2B4D5F34" w:rsidR="000D6EEA" w:rsidRPr="004F3680" w:rsidRDefault="000D6EEA" w:rsidP="000D6EEA">
            <w:pPr>
              <w:rPr>
                <w:rFonts w:eastAsia="Calibri"/>
                <w:szCs w:val="22"/>
              </w:rPr>
            </w:pPr>
            <w:r w:rsidRPr="004F3680">
              <w:rPr>
                <w:rFonts w:eastAsia="Calibri"/>
                <w:szCs w:val="22"/>
              </w:rPr>
              <w:t>Gylių g., Gylių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D1455C" w14:textId="7EC3E68E" w:rsidR="000D6EEA" w:rsidRPr="004F3680" w:rsidRDefault="000D6EEA" w:rsidP="000D6EEA">
            <w:pPr>
              <w:jc w:val="right"/>
              <w:rPr>
                <w:rFonts w:eastAsia="Calibri"/>
                <w:szCs w:val="22"/>
              </w:rPr>
            </w:pPr>
            <w:r w:rsidRPr="004F3680">
              <w:rPr>
                <w:rFonts w:eastAsia="Calibri"/>
                <w:szCs w:val="22"/>
              </w:rPr>
              <w:t xml:space="preserve"> 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E9D08" w14:textId="4EEC01F5"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B281A" w14:textId="4C83D307" w:rsidR="000D6EEA" w:rsidRPr="004F3680" w:rsidRDefault="000D6EEA" w:rsidP="000D6EEA">
            <w:pPr>
              <w:jc w:val="right"/>
              <w:rPr>
                <w:rFonts w:eastAsia="Calibri"/>
                <w:szCs w:val="22"/>
              </w:rPr>
            </w:pPr>
            <w:r w:rsidRPr="004F3680">
              <w:rPr>
                <w:rFonts w:eastAsia="Calibri"/>
                <w:szCs w:val="22"/>
              </w:rPr>
              <w:t>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E525F" w14:textId="5063337E"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AFA20" w14:textId="129B56D9" w:rsidR="000D6EEA" w:rsidRPr="004F3680" w:rsidRDefault="000D6EEA" w:rsidP="000D6EEA">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81E1" w14:textId="27BD2A2E" w:rsidR="000D6EEA" w:rsidRPr="004F3680" w:rsidRDefault="000D6EEA" w:rsidP="000D6EEA">
            <w:pPr>
              <w:jc w:val="center"/>
              <w:rPr>
                <w:rFonts w:eastAsia="Calibri"/>
                <w:szCs w:val="22"/>
              </w:rPr>
            </w:pPr>
            <w:r w:rsidRPr="004F3680">
              <w:rPr>
                <w:rFonts w:eastAsia="Calibri"/>
                <w:szCs w:val="22"/>
              </w:rPr>
              <w:t>4400-5976-9927</w:t>
            </w:r>
          </w:p>
        </w:tc>
      </w:tr>
      <w:tr w:rsidR="000D6EEA" w:rsidRPr="004F3680" w14:paraId="6E7D589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8972DA" w14:textId="77777777" w:rsidR="000D6EEA" w:rsidRPr="004F368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7E8E4" w14:textId="0E918F59" w:rsidR="000D6EEA" w:rsidRPr="004F3680" w:rsidRDefault="000D6EEA" w:rsidP="000D6EEA">
            <w:pPr>
              <w:rPr>
                <w:rFonts w:eastAsia="Calibri"/>
                <w:szCs w:val="22"/>
              </w:rPr>
            </w:pPr>
            <w:r w:rsidRPr="004F3680">
              <w:rPr>
                <w:rFonts w:eastAsia="Calibri"/>
                <w:szCs w:val="22"/>
                <w:lang w:eastAsia="lt-LT"/>
              </w:rPr>
              <w:t>73AS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7E488B" w14:textId="6C6579BE" w:rsidR="000D6EEA" w:rsidRPr="004F3680" w:rsidRDefault="000D6EEA" w:rsidP="000D6EEA">
            <w:pPr>
              <w:rPr>
                <w:rFonts w:eastAsia="Calibri"/>
                <w:szCs w:val="22"/>
              </w:rPr>
            </w:pPr>
            <w:r w:rsidRPr="004F3680">
              <w:rPr>
                <w:rFonts w:eastAsia="Calibri"/>
                <w:szCs w:val="22"/>
              </w:rPr>
              <w:t>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B1F4E8" w14:textId="6D208FBC" w:rsidR="000D6EEA" w:rsidRPr="004F3680" w:rsidRDefault="000D6EEA" w:rsidP="000D6EEA">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3E39" w14:textId="7C6D3DF0" w:rsidR="000D6EEA" w:rsidRPr="004F3680" w:rsidRDefault="000D6EEA" w:rsidP="000D6EEA">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8F7A9" w14:textId="1CA7FF48" w:rsidR="000D6EEA" w:rsidRPr="004F3680" w:rsidRDefault="000D6EEA" w:rsidP="000D6EEA">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1D7E6" w14:textId="3762D8A7"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473AA" w14:textId="35C5FE6F" w:rsidR="000D6EEA" w:rsidRPr="004F3680" w:rsidRDefault="000D6EEA" w:rsidP="000D6EEA">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7603D1" w14:textId="39F83047" w:rsidR="000D6EEA" w:rsidRPr="004F3680" w:rsidRDefault="000D6EEA" w:rsidP="000D6EEA">
            <w:pPr>
              <w:jc w:val="center"/>
              <w:rPr>
                <w:rFonts w:eastAsia="Calibri"/>
                <w:szCs w:val="22"/>
              </w:rPr>
            </w:pPr>
            <w:r w:rsidRPr="004F3680">
              <w:rPr>
                <w:rFonts w:eastAsia="Calibri"/>
                <w:szCs w:val="22"/>
              </w:rPr>
              <w:t>4400-5976-0136</w:t>
            </w:r>
          </w:p>
        </w:tc>
      </w:tr>
      <w:tr w:rsidR="000D6EEA" w:rsidRPr="004F3680" w14:paraId="443664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BBA564" w14:textId="77777777" w:rsidR="000D6EEA" w:rsidRPr="004F368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4CAC4" w14:textId="7EC86EAD" w:rsidR="000D6EEA" w:rsidRPr="004F3680" w:rsidRDefault="000D6EEA" w:rsidP="000D6EEA">
            <w:pPr>
              <w:rPr>
                <w:rFonts w:eastAsia="Calibri"/>
                <w:szCs w:val="22"/>
              </w:rPr>
            </w:pPr>
            <w:r w:rsidRPr="004F3680">
              <w:rPr>
                <w:rFonts w:eastAsia="Calibri"/>
                <w:szCs w:val="22"/>
                <w:lang w:eastAsia="lt-LT"/>
              </w:rPr>
              <w:t>19AS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A38816" w14:textId="53CD5FD7" w:rsidR="000D6EEA" w:rsidRPr="004F3680" w:rsidRDefault="000D6EEA" w:rsidP="000D6EEA">
            <w:pPr>
              <w:rPr>
                <w:rFonts w:eastAsia="Calibri"/>
                <w:szCs w:val="22"/>
              </w:rPr>
            </w:pPr>
            <w:r w:rsidRPr="004F3680">
              <w:rPr>
                <w:rFonts w:eastAsia="Calibri"/>
                <w:szCs w:val="22"/>
              </w:rPr>
              <w:t>Juškonių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A88763" w14:textId="7622C8F9" w:rsidR="000D6EEA" w:rsidRPr="004F3680" w:rsidRDefault="000D6EEA" w:rsidP="000D6EEA">
            <w:pPr>
              <w:jc w:val="right"/>
              <w:rPr>
                <w:rFonts w:eastAsia="Calibri"/>
                <w:szCs w:val="22"/>
              </w:rPr>
            </w:pPr>
            <w:r>
              <w:rPr>
                <w:rFonts w:eastAsia="Calibri"/>
                <w:szCs w:val="22"/>
              </w:rPr>
              <w:t>7</w:t>
            </w:r>
            <w:r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EC12D" w14:textId="19F3EC5A" w:rsidR="000D6EEA" w:rsidRPr="004F3680" w:rsidRDefault="000D6EEA" w:rsidP="000D6EEA">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59785" w14:textId="60014AF5" w:rsidR="000D6EEA" w:rsidRPr="004F3680" w:rsidRDefault="000D6EEA" w:rsidP="000D6EEA">
            <w:pPr>
              <w:jc w:val="right"/>
              <w:rPr>
                <w:rFonts w:eastAsia="Calibri"/>
                <w:szCs w:val="22"/>
              </w:rPr>
            </w:pPr>
            <w:r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27752" w14:textId="64756025"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872DC" w14:textId="56143293" w:rsidR="000D6EEA" w:rsidRPr="004F3680" w:rsidRDefault="000D6EEA" w:rsidP="000D6EEA">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FB353E" w14:textId="71F86F2A" w:rsidR="000D6EEA" w:rsidRPr="004F3680" w:rsidRDefault="000D6EEA" w:rsidP="000D6EEA">
            <w:pPr>
              <w:jc w:val="center"/>
              <w:rPr>
                <w:rFonts w:eastAsia="Calibri"/>
                <w:szCs w:val="22"/>
              </w:rPr>
            </w:pPr>
            <w:r w:rsidRPr="004F3680">
              <w:rPr>
                <w:rFonts w:eastAsia="Calibri"/>
                <w:szCs w:val="22"/>
              </w:rPr>
              <w:t>4400-6100-0399</w:t>
            </w:r>
          </w:p>
        </w:tc>
      </w:tr>
      <w:tr w:rsidR="000D6EEA" w:rsidRPr="004F3680" w14:paraId="232053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C4737D" w14:textId="77777777" w:rsidR="000D6EEA" w:rsidRPr="004F368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8F7CC6" w14:textId="054206D2" w:rsidR="000D6EEA" w:rsidRPr="004F3680" w:rsidRDefault="000D6EEA" w:rsidP="000D6EEA">
            <w:pPr>
              <w:rPr>
                <w:rFonts w:eastAsia="Calibri"/>
                <w:szCs w:val="22"/>
              </w:rPr>
            </w:pPr>
            <w:r w:rsidRPr="004F3680">
              <w:rPr>
                <w:rFonts w:eastAsia="Calibri"/>
                <w:szCs w:val="22"/>
                <w:lang w:eastAsia="lt-LT"/>
              </w:rPr>
              <w:t>20AS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B25CDE" w14:textId="6480077B" w:rsidR="000D6EEA" w:rsidRPr="004F3680" w:rsidRDefault="000D6EEA" w:rsidP="000D6EEA">
            <w:pPr>
              <w:rPr>
                <w:rFonts w:eastAsia="Calibri"/>
                <w:szCs w:val="22"/>
              </w:rPr>
            </w:pPr>
            <w:proofErr w:type="spellStart"/>
            <w:r w:rsidRPr="004F3680">
              <w:rPr>
                <w:rFonts w:eastAsia="Calibri"/>
                <w:szCs w:val="22"/>
              </w:rPr>
              <w:t>Mūšiejaus</w:t>
            </w:r>
            <w:proofErr w:type="spellEnd"/>
            <w:r w:rsidRPr="004F3680">
              <w:rPr>
                <w:rFonts w:eastAsia="Calibri"/>
                <w:szCs w:val="22"/>
              </w:rPr>
              <w:t xml:space="preserve">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A19F8C" w14:textId="4525BC14" w:rsidR="000D6EEA" w:rsidRPr="004F3680" w:rsidRDefault="000D6EEA" w:rsidP="000D6EEA">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26ABE" w14:textId="34CE6A79" w:rsidR="000D6EEA" w:rsidRPr="004F3680" w:rsidRDefault="000D6EEA" w:rsidP="000D6EEA">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5CD4B" w14:textId="7D0AC369" w:rsidR="000D6EEA" w:rsidRPr="004F3680" w:rsidRDefault="000D6EEA" w:rsidP="000D6EEA">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1A104" w14:textId="53A61D0C"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B1083" w14:textId="0E903855" w:rsidR="000D6EEA" w:rsidRPr="004F3680" w:rsidRDefault="000D6EEA" w:rsidP="000D6EEA">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D54762" w14:textId="6DBF57DF" w:rsidR="000D6EEA" w:rsidRPr="004F3680" w:rsidRDefault="000D6EEA" w:rsidP="000D6EEA">
            <w:pPr>
              <w:jc w:val="center"/>
              <w:rPr>
                <w:rFonts w:eastAsia="Calibri"/>
                <w:szCs w:val="22"/>
              </w:rPr>
            </w:pPr>
            <w:r w:rsidRPr="004F3680">
              <w:rPr>
                <w:rFonts w:eastAsia="Calibri"/>
                <w:szCs w:val="22"/>
              </w:rPr>
              <w:t>4400-5976-0119</w:t>
            </w:r>
          </w:p>
        </w:tc>
      </w:tr>
      <w:tr w:rsidR="000D6EEA" w:rsidRPr="004F3680" w14:paraId="1E36C7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34A626" w14:textId="77777777" w:rsidR="000D6EEA" w:rsidRPr="004F368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6B9CD" w14:textId="32AF8751" w:rsidR="000D6EEA" w:rsidRPr="004F3680" w:rsidRDefault="000D6EEA" w:rsidP="000D6EEA">
            <w:pPr>
              <w:rPr>
                <w:rFonts w:eastAsia="Calibri"/>
                <w:szCs w:val="22"/>
              </w:rPr>
            </w:pPr>
            <w:r w:rsidRPr="004F3680">
              <w:rPr>
                <w:rFonts w:eastAsia="Calibri"/>
                <w:szCs w:val="22"/>
                <w:lang w:eastAsia="lt-LT"/>
              </w:rPr>
              <w:t>21AS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A2B795" w14:textId="4340955E" w:rsidR="000D6EEA" w:rsidRPr="004F3680" w:rsidRDefault="000D6EEA" w:rsidP="000D6EEA">
            <w:pPr>
              <w:rPr>
                <w:rFonts w:eastAsia="Calibri"/>
                <w:szCs w:val="22"/>
              </w:rPr>
            </w:pPr>
            <w:r w:rsidRPr="004F3680">
              <w:rPr>
                <w:rFonts w:eastAsia="Calibri"/>
                <w:szCs w:val="22"/>
              </w:rPr>
              <w:t>Pakalnės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6974E4" w14:textId="1ADAE3B2" w:rsidR="000D6EEA" w:rsidRPr="004F3680" w:rsidRDefault="000D6EEA" w:rsidP="000D6EEA">
            <w:pPr>
              <w:jc w:val="right"/>
              <w:rPr>
                <w:rFonts w:eastAsia="Calibri"/>
                <w:szCs w:val="22"/>
              </w:rPr>
            </w:pPr>
            <w:r w:rsidRPr="004F3680">
              <w:rPr>
                <w:rFonts w:eastAsia="Calibri"/>
                <w:szCs w:val="22"/>
              </w:rPr>
              <w:t> 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63DA6" w14:textId="5F9454E9" w:rsidR="000D6EEA" w:rsidRPr="004F3680" w:rsidRDefault="000D6EEA" w:rsidP="000D6EEA">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7D594" w14:textId="4C3C6C85" w:rsidR="000D6EEA" w:rsidRPr="004F3680" w:rsidRDefault="000D6EEA" w:rsidP="000D6EEA">
            <w:pPr>
              <w:jc w:val="right"/>
              <w:rPr>
                <w:rFonts w:eastAsia="Calibri"/>
                <w:szCs w:val="22"/>
              </w:rPr>
            </w:pPr>
            <w:r w:rsidRPr="004F3680">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98B85" w14:textId="5FC6D978"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7CA" w14:textId="71AE9135" w:rsidR="000D6EEA" w:rsidRPr="004F3680" w:rsidRDefault="000D6EEA" w:rsidP="000D6EEA">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BE7F" w14:textId="5FB0DF6B" w:rsidR="000D6EEA" w:rsidRPr="004F3680" w:rsidRDefault="000D6EEA" w:rsidP="000D6EEA">
            <w:pPr>
              <w:jc w:val="center"/>
              <w:rPr>
                <w:rFonts w:eastAsia="Calibri"/>
                <w:szCs w:val="22"/>
              </w:rPr>
            </w:pPr>
            <w:r w:rsidRPr="004F3680">
              <w:rPr>
                <w:rFonts w:eastAsia="Calibri"/>
                <w:szCs w:val="22"/>
              </w:rPr>
              <w:t>4400-6100-0377</w:t>
            </w:r>
          </w:p>
        </w:tc>
      </w:tr>
      <w:tr w:rsidR="000D6EEA" w:rsidRPr="004F3680" w14:paraId="7189C3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7D6C65" w14:textId="77777777" w:rsidR="000D6EEA" w:rsidRPr="004F3680"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44246" w14:textId="5926C116" w:rsidR="000D6EEA" w:rsidRPr="004F3680" w:rsidRDefault="000D6EEA" w:rsidP="000D6EEA">
            <w:pPr>
              <w:rPr>
                <w:rFonts w:eastAsia="Calibri"/>
                <w:szCs w:val="22"/>
              </w:rPr>
            </w:pPr>
            <w:r w:rsidRPr="004F3680">
              <w:rPr>
                <w:rFonts w:eastAsia="Calibri"/>
                <w:szCs w:val="22"/>
                <w:lang w:eastAsia="lt-LT"/>
              </w:rPr>
              <w:t>22AS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5F3A45" w14:textId="70811667" w:rsidR="000D6EEA" w:rsidRPr="004F3680" w:rsidRDefault="000D6EEA" w:rsidP="000D6EEA">
            <w:pPr>
              <w:rPr>
                <w:rFonts w:eastAsia="Calibri"/>
                <w:szCs w:val="22"/>
              </w:rPr>
            </w:pPr>
            <w:r w:rsidRPr="004F3680">
              <w:rPr>
                <w:rFonts w:eastAsia="Calibri"/>
                <w:szCs w:val="22"/>
              </w:rPr>
              <w:t xml:space="preserve">Parko g., </w:t>
            </w:r>
            <w:proofErr w:type="spellStart"/>
            <w:r w:rsidRPr="004F3680">
              <w:rPr>
                <w:rFonts w:eastAsia="Calibri"/>
                <w:szCs w:val="22"/>
              </w:rPr>
              <w:t>Keblonių</w:t>
            </w:r>
            <w:proofErr w:type="spellEnd"/>
            <w:r w:rsidRPr="004F368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4B1D70" w14:textId="366382ED" w:rsidR="000D6EEA" w:rsidRPr="004F3680" w:rsidRDefault="000D6EEA" w:rsidP="000D6EEA">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5509D" w14:textId="50026282" w:rsidR="000D6EEA" w:rsidRPr="004F3680" w:rsidRDefault="000D6EEA" w:rsidP="000D6EEA">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28BB2" w14:textId="7737733B"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624BF" w14:textId="03EAED85" w:rsidR="000D6EEA" w:rsidRPr="004F3680" w:rsidRDefault="000D6EEA" w:rsidP="000D6EEA">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CA19B" w14:textId="2533711A" w:rsidR="000D6EEA" w:rsidRPr="004F3680" w:rsidRDefault="000D6EEA" w:rsidP="000D6EEA">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209892" w14:textId="67CE66ED" w:rsidR="000D6EEA" w:rsidRPr="004F3680" w:rsidRDefault="000D6EEA" w:rsidP="000D6EEA">
            <w:pPr>
              <w:jc w:val="center"/>
              <w:rPr>
                <w:rFonts w:eastAsia="Calibri"/>
                <w:szCs w:val="22"/>
              </w:rPr>
            </w:pPr>
            <w:r w:rsidRPr="004F3680">
              <w:rPr>
                <w:rFonts w:eastAsia="Calibri"/>
                <w:szCs w:val="22"/>
              </w:rPr>
              <w:t>4400-5425-7531</w:t>
            </w:r>
          </w:p>
        </w:tc>
      </w:tr>
      <w:tr w:rsidR="000D6EEA" w:rsidRPr="003743AB" w14:paraId="2AADFE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2484E3"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AC56B" w14:textId="2AAC9128" w:rsidR="000D6EEA" w:rsidRPr="003743AB" w:rsidRDefault="000D6EEA" w:rsidP="000D6EEA">
            <w:pPr>
              <w:rPr>
                <w:rFonts w:eastAsia="Calibri"/>
                <w:szCs w:val="22"/>
              </w:rPr>
            </w:pPr>
            <w:r w:rsidRPr="003743AB">
              <w:rPr>
                <w:rFonts w:eastAsia="Calibri"/>
                <w:szCs w:val="22"/>
                <w:lang w:eastAsia="lt-LT"/>
              </w:rPr>
              <w:t>23AS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446240" w14:textId="51F93CEE" w:rsidR="000D6EEA" w:rsidRPr="003743AB" w:rsidRDefault="000D6EEA" w:rsidP="000D6EEA">
            <w:pPr>
              <w:rPr>
                <w:rFonts w:eastAsia="Calibri"/>
                <w:szCs w:val="22"/>
              </w:rPr>
            </w:pPr>
            <w:r w:rsidRPr="003743AB">
              <w:rPr>
                <w:rFonts w:eastAsia="Calibri"/>
                <w:szCs w:val="22"/>
              </w:rPr>
              <w:t xml:space="preserve">Šilelio g., </w:t>
            </w:r>
            <w:proofErr w:type="spellStart"/>
            <w:r w:rsidRPr="003743AB">
              <w:rPr>
                <w:rFonts w:eastAsia="Calibri"/>
                <w:szCs w:val="22"/>
              </w:rPr>
              <w:t>Keblonių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7A1CEB" w14:textId="4F8BFFD2" w:rsidR="000D6EEA" w:rsidRPr="003743AB" w:rsidRDefault="000D6EEA" w:rsidP="000D6EEA">
            <w:pPr>
              <w:jc w:val="right"/>
              <w:rPr>
                <w:rFonts w:eastAsia="Calibri"/>
                <w:szCs w:val="22"/>
              </w:rPr>
            </w:pPr>
            <w:r w:rsidRPr="003743AB">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6452" w14:textId="1E10157A" w:rsidR="000D6EEA" w:rsidRPr="003743AB" w:rsidRDefault="000D6EEA" w:rsidP="000D6EEA">
            <w:pPr>
              <w:jc w:val="right"/>
              <w:rPr>
                <w:rFonts w:eastAsia="Calibri"/>
                <w:szCs w:val="22"/>
              </w:rPr>
            </w:pPr>
            <w:r w:rsidRPr="003743AB">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98EC7" w14:textId="338B12E3" w:rsidR="000D6EEA" w:rsidRPr="003743AB" w:rsidRDefault="000D6EEA" w:rsidP="000D6EEA">
            <w:pPr>
              <w:jc w:val="right"/>
              <w:rPr>
                <w:rFonts w:eastAsia="Calibri"/>
                <w:szCs w:val="22"/>
              </w:rPr>
            </w:pPr>
            <w:r w:rsidRPr="003743A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76532" w14:textId="001026B9"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22792" w14:textId="4AA8A81C"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D50857" w14:textId="7497A865" w:rsidR="000D6EEA" w:rsidRPr="003743AB" w:rsidRDefault="000D6EEA" w:rsidP="000D6EEA">
            <w:pPr>
              <w:jc w:val="center"/>
              <w:rPr>
                <w:rFonts w:eastAsia="Calibri"/>
                <w:szCs w:val="22"/>
              </w:rPr>
            </w:pPr>
            <w:r w:rsidRPr="003743AB">
              <w:rPr>
                <w:rFonts w:eastAsia="Calibri"/>
                <w:szCs w:val="22"/>
              </w:rPr>
              <w:t>4400-5425-7520</w:t>
            </w:r>
          </w:p>
        </w:tc>
      </w:tr>
      <w:tr w:rsidR="000D6EEA" w:rsidRPr="003743AB" w14:paraId="33B34D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1C4D2F"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9E808" w14:textId="79F3575B" w:rsidR="000D6EEA" w:rsidRPr="003743AB" w:rsidRDefault="000D6EEA" w:rsidP="000D6EEA">
            <w:pPr>
              <w:rPr>
                <w:rFonts w:eastAsia="Calibri"/>
                <w:szCs w:val="22"/>
              </w:rPr>
            </w:pPr>
            <w:r w:rsidRPr="003743AB">
              <w:rPr>
                <w:rFonts w:eastAsia="Calibri"/>
                <w:szCs w:val="22"/>
                <w:lang w:eastAsia="lt-LT"/>
              </w:rPr>
              <w:t>24AS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D73A5F" w14:textId="34860D06" w:rsidR="000D6EEA" w:rsidRPr="003743AB" w:rsidRDefault="000D6EEA" w:rsidP="000D6EEA">
            <w:pPr>
              <w:rPr>
                <w:rFonts w:eastAsia="Calibri"/>
                <w:szCs w:val="22"/>
              </w:rPr>
            </w:pPr>
            <w:r w:rsidRPr="003743AB">
              <w:rPr>
                <w:rFonts w:eastAsia="Calibri"/>
                <w:szCs w:val="22"/>
              </w:rPr>
              <w:t xml:space="preserve">Beržų g., </w:t>
            </w:r>
            <w:proofErr w:type="spellStart"/>
            <w:r w:rsidRPr="003743AB">
              <w:rPr>
                <w:rFonts w:eastAsia="Calibri"/>
                <w:szCs w:val="22"/>
              </w:rPr>
              <w:t>Kuniškių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E72296" w14:textId="6071317B" w:rsidR="000D6EEA" w:rsidRPr="003743AB" w:rsidRDefault="000D6EEA" w:rsidP="000D6EEA">
            <w:pPr>
              <w:jc w:val="right"/>
              <w:rPr>
                <w:rFonts w:eastAsia="Calibri"/>
                <w:szCs w:val="22"/>
              </w:rPr>
            </w:pPr>
            <w:r w:rsidRPr="003743AB">
              <w:rPr>
                <w:rFonts w:eastAsia="Calibri"/>
                <w:szCs w:val="22"/>
              </w:rPr>
              <w:t xml:space="preserve">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68054" w14:textId="73E9DF76" w:rsidR="000D6EEA" w:rsidRPr="003743AB" w:rsidRDefault="000D6EEA" w:rsidP="000D6EEA">
            <w:pPr>
              <w:jc w:val="right"/>
              <w:rPr>
                <w:rFonts w:eastAsia="Calibri"/>
                <w:szCs w:val="22"/>
              </w:rPr>
            </w:pPr>
            <w:r w:rsidRPr="003743A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5D3F5" w14:textId="0D365389"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135BF" w14:textId="4D79D551"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7AEC3" w14:textId="5A7FA9ED"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684887" w14:textId="10297080" w:rsidR="000D6EEA" w:rsidRPr="003743AB" w:rsidRDefault="000D6EEA" w:rsidP="000D6EEA">
            <w:pPr>
              <w:jc w:val="center"/>
              <w:rPr>
                <w:rFonts w:eastAsia="Calibri"/>
                <w:szCs w:val="22"/>
              </w:rPr>
            </w:pPr>
            <w:r w:rsidRPr="003743AB">
              <w:rPr>
                <w:rFonts w:eastAsia="Calibri"/>
                <w:szCs w:val="22"/>
              </w:rPr>
              <w:t>4400-5975-6582</w:t>
            </w:r>
          </w:p>
        </w:tc>
      </w:tr>
      <w:tr w:rsidR="000D6EEA" w:rsidRPr="003743AB" w14:paraId="1A6535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A33FB7"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FF699" w14:textId="07DF0716" w:rsidR="000D6EEA" w:rsidRPr="003743AB" w:rsidRDefault="000D6EEA" w:rsidP="000D6EEA">
            <w:pPr>
              <w:rPr>
                <w:rFonts w:eastAsia="Calibri"/>
                <w:szCs w:val="22"/>
              </w:rPr>
            </w:pPr>
            <w:r w:rsidRPr="003743AB">
              <w:rPr>
                <w:rFonts w:eastAsia="Calibri"/>
                <w:szCs w:val="22"/>
                <w:lang w:eastAsia="lt-LT"/>
              </w:rPr>
              <w:t>25AS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33F803" w14:textId="5CBFC9E8" w:rsidR="000D6EEA" w:rsidRPr="003743AB" w:rsidRDefault="000D6EEA" w:rsidP="000D6EEA">
            <w:pPr>
              <w:rPr>
                <w:rFonts w:eastAsia="Calibri"/>
                <w:szCs w:val="22"/>
              </w:rPr>
            </w:pPr>
            <w:r w:rsidRPr="003743AB">
              <w:rPr>
                <w:rFonts w:eastAsia="Calibri"/>
                <w:szCs w:val="22"/>
              </w:rPr>
              <w:t xml:space="preserve">Dirbtuvių g., </w:t>
            </w:r>
            <w:proofErr w:type="spellStart"/>
            <w:r w:rsidRPr="003743AB">
              <w:rPr>
                <w:rFonts w:eastAsia="Calibri"/>
                <w:szCs w:val="22"/>
              </w:rPr>
              <w:t>Kuniškių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BE8BC7" w14:textId="6E78262C" w:rsidR="000D6EEA" w:rsidRPr="003743AB" w:rsidRDefault="000D6EEA" w:rsidP="000D6EEA">
            <w:pPr>
              <w:jc w:val="right"/>
              <w:rPr>
                <w:rFonts w:eastAsia="Calibri"/>
                <w:szCs w:val="22"/>
              </w:rPr>
            </w:pPr>
            <w:r w:rsidRPr="003743AB">
              <w:rPr>
                <w:rFonts w:eastAsia="Calibri"/>
                <w:szCs w:val="22"/>
              </w:rPr>
              <w:t xml:space="preserve"> 835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3D1C" w14:textId="21856F73" w:rsidR="000D6EEA" w:rsidRPr="003743AB" w:rsidRDefault="000D6EEA" w:rsidP="000D6EEA">
            <w:pPr>
              <w:jc w:val="right"/>
              <w:rPr>
                <w:rFonts w:eastAsia="Calibri"/>
                <w:szCs w:val="22"/>
              </w:rPr>
            </w:pPr>
            <w:r w:rsidRPr="003743AB">
              <w:rPr>
                <w:rFonts w:eastAsia="Calibri"/>
                <w:szCs w:val="22"/>
              </w:rPr>
              <w:t xml:space="preserve"> 134</w:t>
            </w:r>
          </w:p>
        </w:tc>
        <w:tc>
          <w:tcPr>
            <w:tcW w:w="1133" w:type="dxa"/>
            <w:tcBorders>
              <w:top w:val="single" w:sz="4" w:space="0" w:color="auto"/>
              <w:left w:val="single" w:sz="4" w:space="0" w:color="auto"/>
              <w:bottom w:val="single" w:sz="4" w:space="0" w:color="auto"/>
              <w:right w:val="single" w:sz="4" w:space="0" w:color="auto"/>
            </w:tcBorders>
            <w:vAlign w:val="center"/>
          </w:tcPr>
          <w:p w14:paraId="070669FD" w14:textId="0DEAD4FC" w:rsidR="000D6EEA" w:rsidRPr="003743AB" w:rsidRDefault="000D6EEA" w:rsidP="000D6EEA">
            <w:pPr>
              <w:jc w:val="right"/>
              <w:rPr>
                <w:rFonts w:eastAsia="Calibri"/>
                <w:szCs w:val="22"/>
              </w:rPr>
            </w:pPr>
            <w:r w:rsidRPr="003743AB">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CA7B" w14:textId="72A67EB4"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093AC" w14:textId="54E30F7E"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7DEFCC" w14:textId="23EC988A" w:rsidR="000D6EEA" w:rsidRPr="003743AB" w:rsidRDefault="000D6EEA" w:rsidP="000D6EEA">
            <w:pPr>
              <w:jc w:val="center"/>
              <w:rPr>
                <w:rFonts w:eastAsia="Calibri"/>
                <w:szCs w:val="22"/>
              </w:rPr>
            </w:pPr>
            <w:r w:rsidRPr="003743AB">
              <w:rPr>
                <w:rFonts w:eastAsia="Calibri"/>
                <w:szCs w:val="22"/>
              </w:rPr>
              <w:t>4400-5974-5912</w:t>
            </w:r>
          </w:p>
        </w:tc>
      </w:tr>
      <w:tr w:rsidR="000D6EEA" w:rsidRPr="003743AB" w14:paraId="6DB99DB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BFB260"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2AD88D" w14:textId="3485FD42" w:rsidR="000D6EEA" w:rsidRPr="003743AB" w:rsidRDefault="000D6EEA" w:rsidP="000D6EEA">
            <w:pPr>
              <w:rPr>
                <w:rFonts w:eastAsia="Calibri"/>
                <w:szCs w:val="22"/>
              </w:rPr>
            </w:pPr>
            <w:r w:rsidRPr="003743AB">
              <w:rPr>
                <w:rFonts w:eastAsia="Calibri"/>
                <w:szCs w:val="22"/>
                <w:lang w:eastAsia="lt-LT"/>
              </w:rPr>
              <w:t>26AS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C28499" w14:textId="3C3A8B77" w:rsidR="000D6EEA" w:rsidRPr="003743AB" w:rsidRDefault="000D6EEA" w:rsidP="000D6EEA">
            <w:pPr>
              <w:rPr>
                <w:rFonts w:eastAsia="Calibri"/>
                <w:szCs w:val="22"/>
              </w:rPr>
            </w:pPr>
            <w:r w:rsidRPr="003743AB">
              <w:rPr>
                <w:rFonts w:eastAsia="Calibri"/>
                <w:szCs w:val="22"/>
              </w:rPr>
              <w:t xml:space="preserve">Eglių g., </w:t>
            </w:r>
            <w:proofErr w:type="spellStart"/>
            <w:r w:rsidRPr="003743AB">
              <w:rPr>
                <w:rFonts w:eastAsia="Calibri"/>
                <w:szCs w:val="22"/>
              </w:rPr>
              <w:t>Kuniškių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5A039" w14:textId="37BD1D21" w:rsidR="000D6EEA" w:rsidRPr="003743AB" w:rsidRDefault="000D6EEA" w:rsidP="000D6EEA">
            <w:pPr>
              <w:jc w:val="right"/>
              <w:rPr>
                <w:rFonts w:eastAsia="Calibri"/>
                <w:szCs w:val="22"/>
              </w:rPr>
            </w:pPr>
            <w:r w:rsidRPr="003743AB">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07EDA" w14:textId="199E9B35" w:rsidR="000D6EEA" w:rsidRPr="003743AB" w:rsidRDefault="000D6EEA" w:rsidP="000D6EEA">
            <w:pPr>
              <w:jc w:val="right"/>
              <w:rPr>
                <w:rFonts w:eastAsia="Calibri"/>
                <w:szCs w:val="22"/>
              </w:rPr>
            </w:pPr>
            <w:r w:rsidRPr="003743AB">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F4A5C" w14:textId="5F6402AB" w:rsidR="000D6EEA" w:rsidRPr="003743AB" w:rsidRDefault="000D6EEA" w:rsidP="000D6EEA">
            <w:pPr>
              <w:jc w:val="right"/>
              <w:rPr>
                <w:rFonts w:eastAsia="Calibri"/>
                <w:szCs w:val="22"/>
              </w:rPr>
            </w:pPr>
            <w:r w:rsidRPr="003743A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8B1A" w14:textId="6BAA81CA"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962ED" w14:textId="0CDA0167"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4E8F3" w14:textId="68CBB7D6" w:rsidR="000D6EEA" w:rsidRPr="003743AB" w:rsidRDefault="000D6EEA" w:rsidP="000D6EEA">
            <w:pPr>
              <w:jc w:val="center"/>
              <w:rPr>
                <w:rFonts w:eastAsia="Calibri"/>
                <w:szCs w:val="22"/>
              </w:rPr>
            </w:pPr>
            <w:r w:rsidRPr="003743AB">
              <w:rPr>
                <w:rFonts w:eastAsia="Calibri"/>
                <w:szCs w:val="22"/>
              </w:rPr>
              <w:t>4400-5975-6593</w:t>
            </w:r>
          </w:p>
        </w:tc>
      </w:tr>
      <w:tr w:rsidR="000D6EEA" w:rsidRPr="003743AB" w14:paraId="360DD7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E4AE2F"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AEACF" w14:textId="61AE16E3" w:rsidR="000D6EEA" w:rsidRPr="003743AB" w:rsidRDefault="000D6EEA" w:rsidP="000D6EEA">
            <w:pPr>
              <w:rPr>
                <w:rFonts w:eastAsia="Calibri"/>
                <w:szCs w:val="22"/>
              </w:rPr>
            </w:pPr>
            <w:r w:rsidRPr="003743AB">
              <w:rPr>
                <w:rFonts w:eastAsia="Calibri"/>
                <w:szCs w:val="22"/>
                <w:lang w:eastAsia="lt-LT"/>
              </w:rPr>
              <w:t>27AS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0EE7B5" w14:textId="14423404" w:rsidR="000D6EEA" w:rsidRPr="003743AB" w:rsidRDefault="000D6EEA" w:rsidP="000D6EEA">
            <w:pPr>
              <w:rPr>
                <w:rFonts w:eastAsia="Calibri"/>
                <w:szCs w:val="22"/>
              </w:rPr>
            </w:pPr>
            <w:r w:rsidRPr="003743AB">
              <w:rPr>
                <w:rFonts w:eastAsia="Calibri"/>
                <w:szCs w:val="22"/>
              </w:rPr>
              <w:t xml:space="preserve">Gėlių g., </w:t>
            </w:r>
            <w:proofErr w:type="spellStart"/>
            <w:r w:rsidRPr="003743AB">
              <w:rPr>
                <w:rFonts w:eastAsia="Calibri"/>
                <w:szCs w:val="22"/>
              </w:rPr>
              <w:t>Kuniškių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DBE2CB" w14:textId="7EF651BF" w:rsidR="000D6EEA" w:rsidRPr="003743AB" w:rsidRDefault="000D6EEA" w:rsidP="000D6EEA">
            <w:pPr>
              <w:jc w:val="right"/>
              <w:rPr>
                <w:rFonts w:eastAsia="Calibri"/>
                <w:szCs w:val="22"/>
              </w:rPr>
            </w:pPr>
            <w:r w:rsidRPr="003743AB">
              <w:rPr>
                <w:rFonts w:eastAsia="Calibri"/>
                <w:szCs w:val="22"/>
              </w:rPr>
              <w:t xml:space="preserve"> 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87000" w14:textId="1F7C09B1" w:rsidR="000D6EEA" w:rsidRPr="003743AB" w:rsidRDefault="000D6EEA" w:rsidP="000D6EEA">
            <w:pPr>
              <w:jc w:val="right"/>
              <w:rPr>
                <w:rFonts w:eastAsia="Calibri"/>
                <w:szCs w:val="22"/>
              </w:rPr>
            </w:pPr>
            <w:r w:rsidRPr="003743A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D52D7" w14:textId="4D69C425" w:rsidR="000D6EEA" w:rsidRPr="003743AB" w:rsidRDefault="000D6EEA" w:rsidP="000D6EEA">
            <w:pPr>
              <w:jc w:val="right"/>
              <w:rPr>
                <w:rFonts w:eastAsia="Calibri"/>
                <w:szCs w:val="22"/>
              </w:rPr>
            </w:pPr>
            <w:r w:rsidRPr="003743A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FEDB4" w14:textId="4669267B"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EE5F0" w14:textId="601549F8"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7EFF7" w14:textId="07D64596" w:rsidR="000D6EEA" w:rsidRPr="003743AB" w:rsidRDefault="000D6EEA" w:rsidP="000D6EEA">
            <w:pPr>
              <w:jc w:val="center"/>
              <w:rPr>
                <w:rFonts w:eastAsia="Calibri"/>
                <w:szCs w:val="22"/>
              </w:rPr>
            </w:pPr>
            <w:r w:rsidRPr="003743AB">
              <w:rPr>
                <w:rFonts w:eastAsia="Calibri"/>
                <w:szCs w:val="22"/>
              </w:rPr>
              <w:t>4400-5975-6706</w:t>
            </w:r>
          </w:p>
        </w:tc>
      </w:tr>
      <w:tr w:rsidR="000D6EEA" w:rsidRPr="003743AB" w14:paraId="1F939C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0C9FCB"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B1CBE" w14:textId="024A87FA" w:rsidR="000D6EEA" w:rsidRPr="003743AB" w:rsidRDefault="000D6EEA" w:rsidP="000D6EEA">
            <w:pPr>
              <w:rPr>
                <w:rFonts w:eastAsia="Calibri"/>
                <w:szCs w:val="22"/>
              </w:rPr>
            </w:pPr>
            <w:r w:rsidRPr="003743AB">
              <w:rPr>
                <w:rFonts w:eastAsia="Calibri"/>
                <w:szCs w:val="22"/>
                <w:lang w:eastAsia="lt-LT"/>
              </w:rPr>
              <w:t>28AS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A7161" w14:textId="7A912CB6" w:rsidR="000D6EEA" w:rsidRPr="003743AB" w:rsidRDefault="000D6EEA" w:rsidP="000D6EEA">
            <w:pPr>
              <w:rPr>
                <w:rFonts w:eastAsia="Calibri"/>
                <w:szCs w:val="22"/>
              </w:rPr>
            </w:pPr>
            <w:r w:rsidRPr="003743AB">
              <w:rPr>
                <w:rFonts w:eastAsia="Calibri"/>
                <w:szCs w:val="22"/>
              </w:rPr>
              <w:t xml:space="preserve">Liepų g., </w:t>
            </w:r>
            <w:proofErr w:type="spellStart"/>
            <w:r w:rsidRPr="003743AB">
              <w:rPr>
                <w:rFonts w:eastAsia="Calibri"/>
                <w:szCs w:val="22"/>
              </w:rPr>
              <w:t>Kuniškių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8C4D3C" w14:textId="2E8216D7" w:rsidR="000D6EEA" w:rsidRPr="003743AB" w:rsidRDefault="000D6EEA" w:rsidP="000D6EEA">
            <w:pPr>
              <w:jc w:val="right"/>
              <w:rPr>
                <w:rFonts w:eastAsia="Calibri"/>
                <w:szCs w:val="22"/>
              </w:rPr>
            </w:pPr>
            <w:r w:rsidRPr="003743AB">
              <w:rPr>
                <w:rFonts w:eastAsia="Calibri"/>
                <w:szCs w:val="22"/>
              </w:rPr>
              <w:t xml:space="preserve"> 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BDD14" w14:textId="2152814A" w:rsidR="000D6EEA" w:rsidRPr="003743AB" w:rsidRDefault="000D6EEA" w:rsidP="000D6EEA">
            <w:pPr>
              <w:jc w:val="right"/>
              <w:rPr>
                <w:rFonts w:eastAsia="Calibri"/>
                <w:szCs w:val="22"/>
              </w:rPr>
            </w:pPr>
            <w:r w:rsidRPr="003743A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CF96A" w14:textId="4FA7C499"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95DB5" w14:textId="6A0A64C8"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CA885" w14:textId="63267625"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89BFE5" w14:textId="785381F1" w:rsidR="000D6EEA" w:rsidRPr="003743AB" w:rsidRDefault="000D6EEA" w:rsidP="000D6EEA">
            <w:pPr>
              <w:jc w:val="center"/>
              <w:rPr>
                <w:rFonts w:eastAsia="Calibri"/>
                <w:szCs w:val="22"/>
              </w:rPr>
            </w:pPr>
            <w:r w:rsidRPr="003743AB">
              <w:rPr>
                <w:rFonts w:eastAsia="Calibri"/>
                <w:szCs w:val="22"/>
              </w:rPr>
              <w:t>4400-5975-6806</w:t>
            </w:r>
          </w:p>
        </w:tc>
      </w:tr>
      <w:tr w:rsidR="000D6EEA" w:rsidRPr="000E7803" w14:paraId="4FE5F7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DEC201"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59063" w14:textId="219038BB" w:rsidR="000D6EEA" w:rsidRPr="000E7803" w:rsidRDefault="000D6EEA" w:rsidP="000D6EEA">
            <w:pPr>
              <w:rPr>
                <w:rFonts w:eastAsia="Calibri"/>
                <w:szCs w:val="22"/>
              </w:rPr>
            </w:pPr>
            <w:r w:rsidRPr="000E7803">
              <w:rPr>
                <w:rFonts w:eastAsia="Calibri"/>
                <w:szCs w:val="22"/>
                <w:lang w:eastAsia="lt-LT"/>
              </w:rPr>
              <w:t>29AS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40C85C" w14:textId="209B5330" w:rsidR="000D6EEA" w:rsidRPr="000E7803" w:rsidRDefault="000D6EEA" w:rsidP="000D6EEA">
            <w:pPr>
              <w:rPr>
                <w:rFonts w:eastAsia="Calibri"/>
                <w:szCs w:val="22"/>
              </w:rPr>
            </w:pPr>
            <w:r w:rsidRPr="000E7803">
              <w:rPr>
                <w:rFonts w:eastAsia="Calibri"/>
                <w:szCs w:val="22"/>
              </w:rPr>
              <w:t xml:space="preserve">Parko g., </w:t>
            </w:r>
            <w:proofErr w:type="spellStart"/>
            <w:r w:rsidRPr="000E7803">
              <w:rPr>
                <w:rFonts w:eastAsia="Calibri"/>
                <w:szCs w:val="22"/>
              </w:rPr>
              <w:t>Kuniškių</w:t>
            </w:r>
            <w:proofErr w:type="spellEnd"/>
            <w:r w:rsidRPr="000E780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533336" w14:textId="1C3A169E" w:rsidR="000D6EEA" w:rsidRPr="000E7803" w:rsidRDefault="000D6EEA" w:rsidP="000D6EEA">
            <w:pPr>
              <w:jc w:val="right"/>
              <w:rPr>
                <w:rFonts w:eastAsia="Calibri"/>
                <w:szCs w:val="22"/>
              </w:rPr>
            </w:pPr>
            <w:r w:rsidRPr="000E7803">
              <w:rPr>
                <w:rFonts w:eastAsia="Calibri"/>
                <w:szCs w:val="22"/>
              </w:rPr>
              <w:t xml:space="preserve"> 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6487" w14:textId="54BDB1B2" w:rsidR="000D6EEA" w:rsidRPr="000E7803" w:rsidRDefault="000D6EEA" w:rsidP="000D6EEA">
            <w:pPr>
              <w:jc w:val="right"/>
              <w:rPr>
                <w:rFonts w:eastAsia="Calibri"/>
                <w:szCs w:val="22"/>
              </w:rPr>
            </w:pPr>
            <w:r w:rsidRPr="000E7803">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D5494" w14:textId="78FFD8EA" w:rsidR="000D6EEA" w:rsidRPr="000E7803" w:rsidRDefault="000D6EEA" w:rsidP="000D6EEA">
            <w:pPr>
              <w:jc w:val="right"/>
              <w:rPr>
                <w:rFonts w:eastAsia="Calibri"/>
                <w:szCs w:val="22"/>
              </w:rPr>
            </w:pPr>
            <w:r w:rsidRPr="000E7803">
              <w:rPr>
                <w:rFonts w:eastAsia="Calibri"/>
                <w:szCs w:val="22"/>
              </w:rPr>
              <w:t xml:space="preserve"> 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27AD3" w14:textId="2633935A" w:rsidR="000D6EEA" w:rsidRPr="000E7803" w:rsidRDefault="000D6EEA" w:rsidP="000D6EEA">
            <w:pPr>
              <w:jc w:val="right"/>
              <w:rPr>
                <w:rFonts w:eastAsia="Calibri"/>
                <w:szCs w:val="22"/>
              </w:rPr>
            </w:pPr>
            <w:r w:rsidRPr="000E7803">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DE98F" w14:textId="77777777" w:rsidR="000D6EEA" w:rsidRDefault="000D6EEA" w:rsidP="000D6EEA">
            <w:pPr>
              <w:jc w:val="center"/>
              <w:rPr>
                <w:rFonts w:eastAsia="Calibri"/>
                <w:szCs w:val="22"/>
              </w:rPr>
            </w:pPr>
            <w:r w:rsidRPr="000E7803">
              <w:rPr>
                <w:rFonts w:eastAsia="Calibri"/>
                <w:szCs w:val="22"/>
              </w:rPr>
              <w:t>D</w:t>
            </w:r>
          </w:p>
          <w:p w14:paraId="7FCEA7F2" w14:textId="4E55C274" w:rsidR="000D6EEA" w:rsidRPr="000E7803" w:rsidRDefault="000D6EEA" w:rsidP="000D6EEA">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0DF111" w14:textId="026AE541" w:rsidR="000D6EEA" w:rsidRPr="000E7803" w:rsidRDefault="000D6EEA" w:rsidP="000D6EEA">
            <w:pPr>
              <w:jc w:val="center"/>
              <w:rPr>
                <w:rFonts w:eastAsia="Calibri"/>
                <w:szCs w:val="22"/>
              </w:rPr>
            </w:pPr>
            <w:r w:rsidRPr="000E7803">
              <w:rPr>
                <w:rFonts w:eastAsia="Calibri"/>
                <w:szCs w:val="22"/>
              </w:rPr>
              <w:t>4400-5975-6871 4400-5980-1322</w:t>
            </w:r>
          </w:p>
        </w:tc>
      </w:tr>
      <w:tr w:rsidR="000D6EEA" w:rsidRPr="000E7803" w14:paraId="213F1B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49AAE2"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D78E4" w14:textId="74049221" w:rsidR="000D6EEA" w:rsidRPr="000E7803" w:rsidRDefault="000D6EEA" w:rsidP="000D6EEA">
            <w:pPr>
              <w:rPr>
                <w:rFonts w:eastAsia="Calibri"/>
                <w:szCs w:val="22"/>
              </w:rPr>
            </w:pPr>
            <w:r w:rsidRPr="000E7803">
              <w:rPr>
                <w:rFonts w:eastAsia="Calibri"/>
                <w:szCs w:val="22"/>
                <w:lang w:eastAsia="lt-LT"/>
              </w:rPr>
              <w:t>30AS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83A609" w14:textId="7E33A8FF" w:rsidR="000D6EEA" w:rsidRPr="000E7803" w:rsidRDefault="000D6EEA" w:rsidP="000D6EEA">
            <w:pPr>
              <w:rPr>
                <w:rFonts w:eastAsia="Calibri"/>
                <w:szCs w:val="22"/>
              </w:rPr>
            </w:pPr>
            <w:r w:rsidRPr="000E7803">
              <w:rPr>
                <w:rFonts w:eastAsia="Calibri"/>
                <w:szCs w:val="22"/>
              </w:rPr>
              <w:t xml:space="preserve">Tvenkinio g., </w:t>
            </w:r>
            <w:proofErr w:type="spellStart"/>
            <w:r w:rsidRPr="000E7803">
              <w:rPr>
                <w:rFonts w:eastAsia="Calibri"/>
                <w:szCs w:val="22"/>
              </w:rPr>
              <w:t>Kuniškių</w:t>
            </w:r>
            <w:proofErr w:type="spellEnd"/>
            <w:r w:rsidRPr="000E780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56DA1" w14:textId="299901E3" w:rsidR="000D6EEA" w:rsidRPr="000E7803" w:rsidRDefault="000D6EEA" w:rsidP="000D6EEA">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B8278" w14:textId="4B76AD97" w:rsidR="000D6EEA" w:rsidRPr="000E7803" w:rsidRDefault="000D6EEA" w:rsidP="000D6EEA">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90C4A" w14:textId="2A80F72F" w:rsidR="000D6EEA" w:rsidRPr="000E7803" w:rsidRDefault="000D6EEA" w:rsidP="000D6EEA">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2C6D" w14:textId="42CAB218"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A3E9D" w14:textId="475217B4"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F11854" w14:textId="27DDC19F" w:rsidR="000D6EEA" w:rsidRPr="000E7803" w:rsidRDefault="000D6EEA" w:rsidP="000D6EEA">
            <w:pPr>
              <w:jc w:val="center"/>
              <w:rPr>
                <w:rFonts w:eastAsia="Calibri"/>
                <w:szCs w:val="22"/>
              </w:rPr>
            </w:pPr>
            <w:r w:rsidRPr="000E7803">
              <w:rPr>
                <w:rFonts w:eastAsia="Calibri"/>
                <w:szCs w:val="22"/>
              </w:rPr>
              <w:t>4400-5975-6893</w:t>
            </w:r>
          </w:p>
        </w:tc>
      </w:tr>
      <w:tr w:rsidR="000D6EEA" w:rsidRPr="000E7803" w14:paraId="68F476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F35C33"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25050B" w14:textId="69D8A8FB" w:rsidR="000D6EEA" w:rsidRPr="000E7803" w:rsidRDefault="000D6EEA" w:rsidP="000D6EEA">
            <w:pPr>
              <w:rPr>
                <w:rFonts w:eastAsia="Calibri"/>
                <w:szCs w:val="22"/>
              </w:rPr>
            </w:pPr>
            <w:r w:rsidRPr="000E7803">
              <w:rPr>
                <w:rFonts w:eastAsia="Calibri"/>
                <w:szCs w:val="22"/>
                <w:lang w:eastAsia="lt-LT"/>
              </w:rPr>
              <w:t>32AS</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83F3BDB" w14:textId="653BB7C2" w:rsidR="000D6EEA" w:rsidRPr="000E7803" w:rsidRDefault="000D6EEA" w:rsidP="000D6EEA">
            <w:pPr>
              <w:rPr>
                <w:rFonts w:eastAsia="Calibri"/>
                <w:szCs w:val="22"/>
              </w:rPr>
            </w:pPr>
            <w:r w:rsidRPr="000E7803">
              <w:rPr>
                <w:rFonts w:eastAsia="Calibri"/>
                <w:szCs w:val="22"/>
              </w:rPr>
              <w:t>Liudiškių g., Liudiškių k.</w:t>
            </w:r>
          </w:p>
        </w:tc>
        <w:tc>
          <w:tcPr>
            <w:tcW w:w="1147" w:type="dxa"/>
            <w:tcBorders>
              <w:top w:val="nil"/>
              <w:left w:val="single" w:sz="4" w:space="0" w:color="000000"/>
              <w:bottom w:val="single" w:sz="4" w:space="0" w:color="000000"/>
              <w:right w:val="single" w:sz="4" w:space="0" w:color="000000"/>
            </w:tcBorders>
            <w:vAlign w:val="center"/>
            <w:hideMark/>
          </w:tcPr>
          <w:p w14:paraId="3CE817A0" w14:textId="4DF778FC" w:rsidR="000D6EEA" w:rsidRPr="000E7803" w:rsidRDefault="000D6EEA" w:rsidP="000D6EEA">
            <w:pPr>
              <w:jc w:val="right"/>
              <w:rPr>
                <w:rFonts w:eastAsia="Calibri"/>
                <w:szCs w:val="22"/>
              </w:rPr>
            </w:pPr>
            <w:r w:rsidRPr="000E7803">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3183" w14:textId="7327C355" w:rsidR="000D6EEA" w:rsidRPr="000E7803" w:rsidRDefault="000D6EEA" w:rsidP="000D6EEA">
            <w:pPr>
              <w:jc w:val="right"/>
              <w:rPr>
                <w:rFonts w:eastAsia="Calibri"/>
                <w:szCs w:val="22"/>
              </w:rPr>
            </w:pPr>
            <w:r w:rsidRPr="000E7803">
              <w:rPr>
                <w:rFonts w:eastAsia="Calibri"/>
                <w:szCs w:val="22"/>
              </w:rPr>
              <w:t xml:space="preserve"> 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B4701" w14:textId="05427700"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D816" w14:textId="4EAEA09A"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1C551" w14:textId="60CF7C1C"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BA20D" w14:textId="318E6DD1" w:rsidR="000D6EEA" w:rsidRPr="000E7803" w:rsidRDefault="000D6EEA" w:rsidP="000D6EEA">
            <w:pPr>
              <w:jc w:val="center"/>
              <w:rPr>
                <w:rFonts w:eastAsia="Calibri"/>
                <w:szCs w:val="22"/>
              </w:rPr>
            </w:pPr>
            <w:r w:rsidRPr="000E7803">
              <w:rPr>
                <w:rFonts w:eastAsia="Calibri"/>
                <w:szCs w:val="22"/>
              </w:rPr>
              <w:t>4400-2227-0219</w:t>
            </w:r>
          </w:p>
        </w:tc>
      </w:tr>
      <w:tr w:rsidR="000D6EEA" w:rsidRPr="000E7803" w14:paraId="34370A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68A767"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AD876" w14:textId="6ADBC543" w:rsidR="000D6EEA" w:rsidRPr="000E7803" w:rsidRDefault="000D6EEA" w:rsidP="000D6EEA">
            <w:pPr>
              <w:rPr>
                <w:rFonts w:eastAsia="Calibri"/>
                <w:szCs w:val="22"/>
              </w:rPr>
            </w:pPr>
            <w:r w:rsidRPr="000E7803">
              <w:rPr>
                <w:rFonts w:eastAsia="Calibri"/>
                <w:szCs w:val="22"/>
                <w:lang w:eastAsia="lt-LT"/>
              </w:rPr>
              <w:t>33AS</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E7EE9A1" w14:textId="7C0442F7" w:rsidR="000D6EEA" w:rsidRPr="000E7803" w:rsidRDefault="000D6EEA" w:rsidP="000D6EEA">
            <w:pPr>
              <w:rPr>
                <w:rFonts w:eastAsia="Calibri"/>
                <w:szCs w:val="22"/>
              </w:rPr>
            </w:pPr>
            <w:r w:rsidRPr="000E7803">
              <w:rPr>
                <w:rFonts w:eastAsia="Calibri"/>
                <w:szCs w:val="22"/>
              </w:rPr>
              <w:t xml:space="preserve">Šaltupio g., Liudiškių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5D59943" w14:textId="2C6F19AC" w:rsidR="000D6EEA" w:rsidRPr="000E7803" w:rsidRDefault="000D6EEA" w:rsidP="000D6EEA">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555AB" w14:textId="403B493C" w:rsidR="000D6EEA" w:rsidRPr="000E7803" w:rsidRDefault="000D6EEA" w:rsidP="000D6EEA">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428AE" w14:textId="59D19200" w:rsidR="000D6EEA" w:rsidRPr="000E7803" w:rsidRDefault="000D6EEA" w:rsidP="000D6EEA">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997D1" w14:textId="02CB27A3"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20963" w14:textId="3EDC0C0E"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DEFA58" w14:textId="6BBB654D" w:rsidR="000D6EEA" w:rsidRPr="000E7803" w:rsidRDefault="000D6EEA" w:rsidP="000D6EEA">
            <w:pPr>
              <w:jc w:val="center"/>
              <w:rPr>
                <w:rFonts w:eastAsia="Calibri"/>
                <w:szCs w:val="22"/>
              </w:rPr>
            </w:pPr>
            <w:r w:rsidRPr="000E7803">
              <w:rPr>
                <w:rFonts w:eastAsia="Calibri"/>
                <w:szCs w:val="22"/>
              </w:rPr>
              <w:t>4400-2227-0219</w:t>
            </w:r>
          </w:p>
        </w:tc>
      </w:tr>
      <w:tr w:rsidR="000D6EEA" w:rsidRPr="000E7803" w14:paraId="26DAA0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AB7487"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222A1" w14:textId="5FF99871" w:rsidR="000D6EEA" w:rsidRPr="000E7803" w:rsidRDefault="000D6EEA" w:rsidP="000D6EEA">
            <w:pPr>
              <w:rPr>
                <w:rFonts w:eastAsia="Calibri"/>
                <w:szCs w:val="22"/>
              </w:rPr>
            </w:pPr>
            <w:r w:rsidRPr="000E7803">
              <w:rPr>
                <w:rFonts w:eastAsia="Calibri"/>
                <w:szCs w:val="22"/>
                <w:lang w:eastAsia="lt-LT"/>
              </w:rPr>
              <w:t>34AS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174E2F" w14:textId="6A2B8DA0" w:rsidR="000D6EEA" w:rsidRPr="000E7803" w:rsidRDefault="000D6EEA" w:rsidP="000D6EEA">
            <w:pPr>
              <w:rPr>
                <w:rFonts w:eastAsia="Calibri"/>
                <w:szCs w:val="22"/>
              </w:rPr>
            </w:pPr>
            <w:r w:rsidRPr="000E7803">
              <w:rPr>
                <w:rFonts w:eastAsia="Calibri"/>
                <w:szCs w:val="22"/>
              </w:rPr>
              <w:t xml:space="preserve">Tujų g., </w:t>
            </w:r>
            <w:proofErr w:type="spellStart"/>
            <w:r w:rsidRPr="000E7803">
              <w:rPr>
                <w:rFonts w:eastAsia="Calibri"/>
                <w:szCs w:val="22"/>
              </w:rPr>
              <w:t>Naujonių</w:t>
            </w:r>
            <w:proofErr w:type="spellEnd"/>
            <w:r w:rsidRPr="000E780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1F36CA" w14:textId="28D56760" w:rsidR="000D6EEA" w:rsidRPr="000E7803" w:rsidRDefault="000D6EEA" w:rsidP="000D6EEA">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5DBCB" w14:textId="6F3E4652" w:rsidR="000D6EEA" w:rsidRPr="000E7803" w:rsidRDefault="000D6EEA" w:rsidP="000D6EEA">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D09D" w14:textId="3EA34A44" w:rsidR="000D6EEA" w:rsidRPr="000E7803" w:rsidRDefault="000D6EEA" w:rsidP="000D6EEA">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8F706" w14:textId="5020FEAD"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94871" w14:textId="018FE7CB"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9CF7C9" w14:textId="31C4142A" w:rsidR="000D6EEA" w:rsidRPr="000E7803" w:rsidRDefault="000D6EEA" w:rsidP="000D6EEA">
            <w:pPr>
              <w:jc w:val="center"/>
              <w:rPr>
                <w:rFonts w:eastAsia="Calibri"/>
                <w:szCs w:val="22"/>
              </w:rPr>
            </w:pPr>
            <w:r w:rsidRPr="000E7803">
              <w:rPr>
                <w:rFonts w:eastAsia="Calibri"/>
                <w:szCs w:val="22"/>
              </w:rPr>
              <w:t>4400-6066-8400</w:t>
            </w:r>
          </w:p>
        </w:tc>
      </w:tr>
      <w:tr w:rsidR="000D6EEA" w:rsidRPr="000E7803" w14:paraId="192489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5011D5"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C8E2B6" w14:textId="0916F2E2" w:rsidR="000D6EEA" w:rsidRPr="000E7803" w:rsidRDefault="000D6EEA" w:rsidP="000D6EEA">
            <w:pPr>
              <w:rPr>
                <w:rFonts w:eastAsia="Calibri"/>
                <w:szCs w:val="22"/>
              </w:rPr>
            </w:pPr>
            <w:r w:rsidRPr="000E7803">
              <w:rPr>
                <w:rFonts w:eastAsia="Calibri"/>
                <w:szCs w:val="22"/>
                <w:lang w:eastAsia="lt-LT"/>
              </w:rPr>
              <w:t>35AS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E1ACA" w14:textId="08837472" w:rsidR="000D6EEA" w:rsidRPr="000E7803" w:rsidRDefault="000D6EEA" w:rsidP="000D6EEA">
            <w:pPr>
              <w:rPr>
                <w:rFonts w:eastAsia="Calibri"/>
                <w:szCs w:val="22"/>
              </w:rPr>
            </w:pPr>
            <w:r w:rsidRPr="000E7803">
              <w:rPr>
                <w:rFonts w:eastAsia="Calibri"/>
                <w:szCs w:val="22"/>
              </w:rPr>
              <w:t>Dvaro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46737A" w14:textId="2AD23E40" w:rsidR="000D6EEA" w:rsidRPr="000E7803" w:rsidRDefault="000D6EEA" w:rsidP="000D6EEA">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8DCB8" w14:textId="5B219537"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87108" w14:textId="169BC218" w:rsidR="000D6EEA" w:rsidRPr="000E7803" w:rsidRDefault="000D6EEA" w:rsidP="000D6EEA">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53937" w14:textId="585A177F"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0CFBF" w14:textId="40116462"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7E80EB" w14:textId="4B1847E9" w:rsidR="000D6EEA" w:rsidRPr="000E7803" w:rsidRDefault="000D6EEA" w:rsidP="000D6EEA">
            <w:pPr>
              <w:jc w:val="center"/>
              <w:rPr>
                <w:rFonts w:eastAsia="Calibri"/>
                <w:szCs w:val="22"/>
              </w:rPr>
            </w:pPr>
            <w:r w:rsidRPr="000E7803">
              <w:rPr>
                <w:rFonts w:eastAsia="Calibri"/>
                <w:szCs w:val="22"/>
              </w:rPr>
              <w:t>4400-5425-6998</w:t>
            </w:r>
          </w:p>
        </w:tc>
      </w:tr>
      <w:tr w:rsidR="000D6EEA" w:rsidRPr="000E7803" w14:paraId="6EE04C5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BB839C"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4D389" w14:textId="70D539A5" w:rsidR="000D6EEA" w:rsidRPr="000E7803" w:rsidRDefault="000D6EEA" w:rsidP="000D6EEA">
            <w:pPr>
              <w:rPr>
                <w:rFonts w:eastAsia="Calibri"/>
                <w:szCs w:val="22"/>
              </w:rPr>
            </w:pPr>
            <w:r w:rsidRPr="000E7803">
              <w:rPr>
                <w:rFonts w:eastAsia="Calibri"/>
                <w:szCs w:val="22"/>
                <w:lang w:eastAsia="lt-LT"/>
              </w:rPr>
              <w:t>36AS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23FCC5" w14:textId="17275B21" w:rsidR="000D6EEA" w:rsidRPr="000E7803" w:rsidRDefault="000D6EEA" w:rsidP="000D6EEA">
            <w:pPr>
              <w:rPr>
                <w:rFonts w:eastAsia="Calibri"/>
                <w:szCs w:val="22"/>
              </w:rPr>
            </w:pPr>
            <w:proofErr w:type="spellStart"/>
            <w:r w:rsidRPr="000E7803">
              <w:rPr>
                <w:rFonts w:eastAsia="Calibri"/>
                <w:szCs w:val="22"/>
              </w:rPr>
              <w:t>Elmos</w:t>
            </w:r>
            <w:proofErr w:type="spellEnd"/>
            <w:r w:rsidRPr="000E7803">
              <w:rPr>
                <w:rFonts w:eastAsia="Calibri"/>
                <w:szCs w:val="22"/>
              </w:rPr>
              <w:t xml:space="preserve">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A4EEC8" w14:textId="2F26B5E5" w:rsidR="000D6EEA" w:rsidRPr="000E7803" w:rsidRDefault="000D6EEA" w:rsidP="000D6EEA">
            <w:pPr>
              <w:jc w:val="right"/>
              <w:rPr>
                <w:rFonts w:eastAsia="Calibri"/>
                <w:szCs w:val="22"/>
              </w:rPr>
            </w:pPr>
            <w:r w:rsidRPr="000E7803">
              <w:rPr>
                <w:rFonts w:eastAsia="Calibri"/>
                <w:szCs w:val="22"/>
              </w:rPr>
              <w:t xml:space="preserve"> 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920A2" w14:textId="204718B1" w:rsidR="000D6EEA" w:rsidRPr="000E7803" w:rsidRDefault="000D6EEA" w:rsidP="000D6EEA">
            <w:pPr>
              <w:jc w:val="right"/>
              <w:rPr>
                <w:rFonts w:eastAsia="Calibri"/>
                <w:szCs w:val="22"/>
              </w:rPr>
            </w:pPr>
            <w:r w:rsidRPr="000E7803">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5C69C" w14:textId="09EE1400" w:rsidR="000D6EEA" w:rsidRPr="000E7803" w:rsidRDefault="000D6EEA" w:rsidP="000D6EEA">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12DC2" w14:textId="4D9299E8"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53235" w14:textId="57487947"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940713" w14:textId="4029BA81" w:rsidR="000D6EEA" w:rsidRPr="000E7803" w:rsidRDefault="000D6EEA" w:rsidP="000D6EEA">
            <w:pPr>
              <w:jc w:val="center"/>
              <w:rPr>
                <w:rFonts w:eastAsia="Calibri"/>
                <w:szCs w:val="22"/>
              </w:rPr>
            </w:pPr>
            <w:r w:rsidRPr="000E7803">
              <w:rPr>
                <w:rFonts w:eastAsia="Calibri"/>
                <w:szCs w:val="22"/>
              </w:rPr>
              <w:t>4400-2212-4974</w:t>
            </w:r>
          </w:p>
        </w:tc>
      </w:tr>
      <w:tr w:rsidR="000D6EEA" w:rsidRPr="000E7803" w14:paraId="572E56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DDFA7A"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EF5CF" w14:textId="33A47556" w:rsidR="000D6EEA" w:rsidRPr="000E7803" w:rsidRDefault="000D6EEA" w:rsidP="000D6EEA">
            <w:pPr>
              <w:rPr>
                <w:rFonts w:eastAsia="Calibri"/>
                <w:szCs w:val="22"/>
              </w:rPr>
            </w:pPr>
            <w:r w:rsidRPr="000E7803">
              <w:rPr>
                <w:rFonts w:eastAsia="Calibri"/>
                <w:szCs w:val="22"/>
                <w:lang w:eastAsia="lt-LT"/>
              </w:rPr>
              <w:t>37AS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88D7B8" w14:textId="06A2412F" w:rsidR="000D6EEA" w:rsidRPr="000E7803" w:rsidRDefault="000D6EEA" w:rsidP="000D6EEA">
            <w:pPr>
              <w:rPr>
                <w:rFonts w:eastAsia="Calibri"/>
                <w:szCs w:val="22"/>
              </w:rPr>
            </w:pPr>
            <w:r w:rsidRPr="000E7803">
              <w:rPr>
                <w:rFonts w:eastAsia="Calibri"/>
                <w:szCs w:val="22"/>
              </w:rPr>
              <w:t>Gėlių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C89FA9" w14:textId="5F1A73ED" w:rsidR="000D6EEA" w:rsidRPr="000E7803" w:rsidRDefault="000D6EEA" w:rsidP="000D6EEA">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1ECF1" w14:textId="2B750341" w:rsidR="000D6EEA" w:rsidRPr="000E7803" w:rsidRDefault="000D6EEA" w:rsidP="000D6EEA">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B8528" w14:textId="0A357C70"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044CB" w14:textId="5C5C26AA"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03EC" w14:textId="13AF03DF"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F6F51" w14:textId="3AD503FF" w:rsidR="000D6EEA" w:rsidRPr="000E7803" w:rsidRDefault="000D6EEA" w:rsidP="000D6EEA">
            <w:pPr>
              <w:jc w:val="center"/>
              <w:rPr>
                <w:rFonts w:eastAsia="Calibri"/>
                <w:szCs w:val="22"/>
              </w:rPr>
            </w:pPr>
            <w:r w:rsidRPr="000E7803">
              <w:rPr>
                <w:rFonts w:eastAsia="Calibri"/>
                <w:szCs w:val="22"/>
              </w:rPr>
              <w:t>4400-5416-9416</w:t>
            </w:r>
          </w:p>
        </w:tc>
      </w:tr>
      <w:tr w:rsidR="000D6EEA" w:rsidRPr="000E7803" w14:paraId="360ED7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BB8783"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A8514" w14:textId="40435EDC" w:rsidR="000D6EEA" w:rsidRPr="000E7803" w:rsidRDefault="000D6EEA" w:rsidP="000D6EEA">
            <w:pPr>
              <w:rPr>
                <w:rFonts w:eastAsia="Calibri"/>
                <w:szCs w:val="22"/>
              </w:rPr>
            </w:pPr>
            <w:r w:rsidRPr="000E7803">
              <w:rPr>
                <w:rFonts w:eastAsia="Calibri"/>
                <w:szCs w:val="22"/>
                <w:lang w:eastAsia="lt-LT"/>
              </w:rPr>
              <w:t>38AS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E03DF6" w14:textId="1817A86F" w:rsidR="000D6EEA" w:rsidRPr="000E7803" w:rsidRDefault="000D6EEA" w:rsidP="000D6EEA">
            <w:pPr>
              <w:rPr>
                <w:rFonts w:eastAsia="Calibri"/>
                <w:szCs w:val="22"/>
              </w:rPr>
            </w:pPr>
            <w:r w:rsidRPr="000E7803">
              <w:rPr>
                <w:rFonts w:eastAsia="Calibri"/>
                <w:szCs w:val="22"/>
              </w:rPr>
              <w:t>Gojaus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B5DD36" w14:textId="0900D3AA" w:rsidR="000D6EEA" w:rsidRPr="000E7803" w:rsidRDefault="000D6EEA" w:rsidP="000D6EEA">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281A" w14:textId="3F75F7CB" w:rsidR="000D6EEA" w:rsidRPr="000E7803" w:rsidRDefault="000D6EEA" w:rsidP="000D6EEA">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32BDD" w14:textId="1A134C2B" w:rsidR="000D6EEA" w:rsidRPr="000E7803" w:rsidRDefault="000D6EEA" w:rsidP="000D6EEA">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67C86" w14:textId="34B46E88"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40634" w14:textId="0BAEA7E0"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EFDE3" w14:textId="108E83B7" w:rsidR="000D6EEA" w:rsidRPr="000E7803" w:rsidRDefault="000D6EEA" w:rsidP="000D6EEA">
            <w:pPr>
              <w:jc w:val="center"/>
              <w:rPr>
                <w:rFonts w:eastAsia="Calibri"/>
                <w:szCs w:val="22"/>
              </w:rPr>
            </w:pPr>
            <w:r w:rsidRPr="000E7803">
              <w:rPr>
                <w:rFonts w:eastAsia="Calibri"/>
                <w:szCs w:val="22"/>
              </w:rPr>
              <w:t>4400-1283-0601</w:t>
            </w:r>
          </w:p>
        </w:tc>
      </w:tr>
      <w:tr w:rsidR="000D6EEA" w:rsidRPr="000E7803" w14:paraId="706016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623197"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4FF0" w14:textId="6059ADEB" w:rsidR="000D6EEA" w:rsidRPr="000E7803" w:rsidRDefault="000D6EEA" w:rsidP="000D6EEA">
            <w:pPr>
              <w:rPr>
                <w:rFonts w:eastAsia="Calibri"/>
                <w:szCs w:val="22"/>
              </w:rPr>
            </w:pPr>
            <w:r w:rsidRPr="000E7803">
              <w:rPr>
                <w:rFonts w:eastAsia="Calibri"/>
                <w:szCs w:val="22"/>
                <w:lang w:eastAsia="lt-LT"/>
              </w:rPr>
              <w:t>39AS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A87B30" w14:textId="0C38AB09" w:rsidR="000D6EEA" w:rsidRPr="000E7803" w:rsidRDefault="000D6EEA" w:rsidP="000D6EEA">
            <w:pPr>
              <w:rPr>
                <w:rFonts w:eastAsia="Calibri"/>
                <w:szCs w:val="22"/>
              </w:rPr>
            </w:pPr>
            <w:r w:rsidRPr="000E7803">
              <w:rPr>
                <w:rFonts w:eastAsia="Calibri"/>
                <w:szCs w:val="22"/>
              </w:rPr>
              <w:t>Jaunimo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8AA17A" w14:textId="077B9F10" w:rsidR="000D6EEA" w:rsidRPr="000E7803" w:rsidRDefault="000D6EEA" w:rsidP="000D6EEA">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19245" w14:textId="7557B68C"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54FD0" w14:textId="2F47082A" w:rsidR="000D6EEA" w:rsidRPr="000E7803" w:rsidRDefault="000D6EEA" w:rsidP="000D6EEA">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406" w14:textId="4D6A49B2"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83C45" w14:textId="10B7A302"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CDE7C" w14:textId="2F16EEC3" w:rsidR="000D6EEA" w:rsidRPr="000E7803" w:rsidRDefault="000D6EEA" w:rsidP="000D6EEA">
            <w:pPr>
              <w:jc w:val="center"/>
              <w:rPr>
                <w:rFonts w:eastAsia="Calibri"/>
                <w:szCs w:val="22"/>
              </w:rPr>
            </w:pPr>
            <w:r w:rsidRPr="000E7803">
              <w:rPr>
                <w:rFonts w:eastAsia="Calibri"/>
                <w:szCs w:val="22"/>
              </w:rPr>
              <w:t>4400-5425-7000</w:t>
            </w:r>
          </w:p>
        </w:tc>
      </w:tr>
      <w:tr w:rsidR="000D6EEA" w:rsidRPr="000E7803" w14:paraId="233D67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4A776C" w14:textId="77777777" w:rsidR="000D6EEA" w:rsidRPr="000E7803"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D439E3" w14:textId="2DFDED79" w:rsidR="000D6EEA" w:rsidRPr="000E7803" w:rsidRDefault="000D6EEA" w:rsidP="000D6EEA">
            <w:pPr>
              <w:rPr>
                <w:rFonts w:eastAsia="Calibri"/>
                <w:szCs w:val="22"/>
              </w:rPr>
            </w:pPr>
            <w:r w:rsidRPr="000E7803">
              <w:rPr>
                <w:rFonts w:eastAsia="Calibri"/>
                <w:szCs w:val="22"/>
                <w:lang w:eastAsia="lt-LT"/>
              </w:rPr>
              <w:t>40AS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BD702A" w14:textId="765CE3E6" w:rsidR="000D6EEA" w:rsidRPr="000E7803" w:rsidRDefault="000D6EEA" w:rsidP="000D6EEA">
            <w:pPr>
              <w:rPr>
                <w:rFonts w:eastAsia="Calibri"/>
                <w:szCs w:val="22"/>
              </w:rPr>
            </w:pPr>
            <w:r w:rsidRPr="000E7803">
              <w:rPr>
                <w:rFonts w:eastAsia="Calibri"/>
                <w:szCs w:val="22"/>
              </w:rPr>
              <w:t>Kalnų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84C5A9" w14:textId="653E7548" w:rsidR="000D6EEA" w:rsidRPr="000E7803" w:rsidRDefault="000D6EEA" w:rsidP="000D6EEA">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FCC65" w14:textId="5A96FA1C" w:rsidR="000D6EEA" w:rsidRPr="000E7803" w:rsidRDefault="000D6EEA" w:rsidP="000D6EEA">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11D07" w14:textId="16118008"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36351" w14:textId="3EF6CA5C" w:rsidR="000D6EEA" w:rsidRPr="000E7803" w:rsidRDefault="000D6EEA" w:rsidP="000D6EEA">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60918" w14:textId="4052B338" w:rsidR="000D6EEA" w:rsidRPr="000E7803" w:rsidRDefault="000D6EEA" w:rsidP="000D6EEA">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7C27F" w14:textId="35E9A42D" w:rsidR="000D6EEA" w:rsidRPr="000E7803" w:rsidRDefault="000D6EEA" w:rsidP="000D6EEA">
            <w:pPr>
              <w:jc w:val="center"/>
              <w:rPr>
                <w:rFonts w:eastAsia="Calibri"/>
                <w:szCs w:val="22"/>
              </w:rPr>
            </w:pPr>
            <w:r w:rsidRPr="000E7803">
              <w:rPr>
                <w:rFonts w:eastAsia="Calibri"/>
                <w:szCs w:val="22"/>
              </w:rPr>
              <w:t>4400-5425-7020</w:t>
            </w:r>
          </w:p>
        </w:tc>
      </w:tr>
      <w:tr w:rsidR="000D6EEA" w:rsidRPr="003743AB" w14:paraId="60998F2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C1A331"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9E46FF" w14:textId="08817C87" w:rsidR="000D6EEA" w:rsidRPr="003743AB" w:rsidRDefault="000D6EEA" w:rsidP="000D6EEA">
            <w:pPr>
              <w:rPr>
                <w:rFonts w:eastAsia="Calibri"/>
                <w:szCs w:val="22"/>
              </w:rPr>
            </w:pPr>
            <w:r w:rsidRPr="003743AB">
              <w:rPr>
                <w:rFonts w:eastAsia="Calibri"/>
                <w:szCs w:val="22"/>
                <w:lang w:eastAsia="lt-LT"/>
              </w:rPr>
              <w:t>41AS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168752" w14:textId="22B5DC98" w:rsidR="000D6EEA" w:rsidRPr="003743AB" w:rsidRDefault="000D6EEA" w:rsidP="000D6EEA">
            <w:pPr>
              <w:rPr>
                <w:rFonts w:eastAsia="Calibri"/>
                <w:szCs w:val="22"/>
              </w:rPr>
            </w:pPr>
            <w:r w:rsidRPr="003743AB">
              <w:rPr>
                <w:rFonts w:eastAsia="Calibri"/>
                <w:szCs w:val="22"/>
              </w:rPr>
              <w:t>Šilelio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5210CF" w14:textId="67F15792" w:rsidR="000D6EEA" w:rsidRPr="003743AB" w:rsidRDefault="000D6EEA" w:rsidP="000D6EEA">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9BA2" w14:textId="520C1FCE"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E7CCD" w14:textId="77C8619E" w:rsidR="000D6EEA" w:rsidRPr="003743AB" w:rsidRDefault="000D6EEA" w:rsidP="000D6EEA">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B47E" w14:textId="44B120B5"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70E74" w14:textId="7D707572"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325954" w14:textId="390E320B" w:rsidR="000D6EEA" w:rsidRPr="003743AB" w:rsidRDefault="000D6EEA" w:rsidP="000D6EEA">
            <w:pPr>
              <w:jc w:val="center"/>
              <w:rPr>
                <w:rFonts w:eastAsia="Calibri"/>
                <w:szCs w:val="22"/>
              </w:rPr>
            </w:pPr>
            <w:r w:rsidRPr="003743AB">
              <w:rPr>
                <w:rFonts w:eastAsia="Calibri"/>
                <w:szCs w:val="22"/>
              </w:rPr>
              <w:t>4400-5112-5682</w:t>
            </w:r>
          </w:p>
        </w:tc>
      </w:tr>
      <w:tr w:rsidR="000D6EEA" w:rsidRPr="003743AB" w14:paraId="68337B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16C33B"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CB860" w14:textId="2951FFD3" w:rsidR="000D6EEA" w:rsidRPr="003743AB" w:rsidRDefault="000D6EEA" w:rsidP="000D6EEA">
            <w:pPr>
              <w:rPr>
                <w:rFonts w:eastAsia="Calibri"/>
                <w:szCs w:val="22"/>
              </w:rPr>
            </w:pPr>
            <w:r w:rsidRPr="003743AB">
              <w:rPr>
                <w:rFonts w:eastAsia="Calibri"/>
                <w:szCs w:val="22"/>
                <w:lang w:eastAsia="lt-LT"/>
              </w:rPr>
              <w:t>42AS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4A2425" w14:textId="4C79E7F3" w:rsidR="000D6EEA" w:rsidRPr="003743AB" w:rsidRDefault="000D6EEA" w:rsidP="000D6EEA">
            <w:pPr>
              <w:rPr>
                <w:rFonts w:eastAsia="Calibri"/>
                <w:szCs w:val="22"/>
              </w:rPr>
            </w:pPr>
            <w:r w:rsidRPr="003743AB">
              <w:rPr>
                <w:rFonts w:eastAsia="Calibri"/>
                <w:szCs w:val="22"/>
              </w:rPr>
              <w:t>Trako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59A783" w14:textId="311F5A43" w:rsidR="000D6EEA" w:rsidRPr="003743AB" w:rsidRDefault="000D6EEA" w:rsidP="000D6EEA">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C2108" w14:textId="3107E587" w:rsidR="000D6EEA" w:rsidRPr="003743AB" w:rsidRDefault="000D6EEA" w:rsidP="000D6EEA">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24F1" w14:textId="0C550D73"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2271D" w14:textId="15C77525"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0266" w14:textId="77777777" w:rsidR="000D6EEA" w:rsidRPr="003743AB" w:rsidRDefault="000D6EEA" w:rsidP="000D6EEA">
            <w:pPr>
              <w:jc w:val="center"/>
              <w:rPr>
                <w:rFonts w:eastAsia="Calibri"/>
                <w:szCs w:val="22"/>
              </w:rPr>
            </w:pPr>
            <w:r w:rsidRPr="003743AB">
              <w:rPr>
                <w:rFonts w:eastAsia="Calibri"/>
                <w:szCs w:val="22"/>
              </w:rPr>
              <w:t>D</w:t>
            </w:r>
          </w:p>
          <w:p w14:paraId="21AC3DCF" w14:textId="7BCEEC2D" w:rsidR="000D6EEA" w:rsidRPr="003743AB" w:rsidRDefault="000D6EEA" w:rsidP="000D6EEA">
            <w:pPr>
              <w:jc w:val="center"/>
              <w:rPr>
                <w:rFonts w:eastAsia="Calibri"/>
                <w:szCs w:val="22"/>
              </w:rPr>
            </w:pPr>
            <w:r w:rsidRPr="003743AB">
              <w:rPr>
                <w:rFonts w:eastAsia="Calibri"/>
                <w:szCs w:val="22"/>
              </w:rPr>
              <w:lastRenderedPageBreak/>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4C6F84" w14:textId="77777777" w:rsidR="000D6EEA" w:rsidRPr="003743AB" w:rsidRDefault="000D6EEA" w:rsidP="000D6EEA">
            <w:pPr>
              <w:jc w:val="center"/>
              <w:rPr>
                <w:rFonts w:eastAsia="Calibri"/>
                <w:szCs w:val="22"/>
              </w:rPr>
            </w:pPr>
            <w:r w:rsidRPr="003743AB">
              <w:rPr>
                <w:rFonts w:eastAsia="Calibri"/>
                <w:szCs w:val="22"/>
              </w:rPr>
              <w:lastRenderedPageBreak/>
              <w:t>4400-5425-6978</w:t>
            </w:r>
          </w:p>
          <w:p w14:paraId="14C86E13" w14:textId="4B5F1D2E" w:rsidR="000D6EEA" w:rsidRPr="003743AB" w:rsidRDefault="000D6EEA" w:rsidP="000D6EEA">
            <w:pPr>
              <w:jc w:val="center"/>
              <w:rPr>
                <w:rFonts w:eastAsia="Calibri"/>
                <w:szCs w:val="22"/>
              </w:rPr>
            </w:pPr>
            <w:r w:rsidRPr="003743AB">
              <w:rPr>
                <w:rFonts w:eastAsia="Calibri"/>
                <w:szCs w:val="22"/>
              </w:rPr>
              <w:lastRenderedPageBreak/>
              <w:t>4400-5416-9438</w:t>
            </w:r>
          </w:p>
        </w:tc>
      </w:tr>
      <w:tr w:rsidR="000D6EEA" w:rsidRPr="003743AB" w14:paraId="5A4608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0F6112"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BA64F" w14:textId="66D85211" w:rsidR="000D6EEA" w:rsidRPr="003743AB" w:rsidRDefault="000D6EEA" w:rsidP="000D6EEA">
            <w:pPr>
              <w:rPr>
                <w:rFonts w:eastAsia="Calibri"/>
                <w:szCs w:val="22"/>
              </w:rPr>
            </w:pPr>
            <w:r w:rsidRPr="003743AB">
              <w:rPr>
                <w:rFonts w:eastAsia="Calibri"/>
                <w:szCs w:val="22"/>
                <w:lang w:eastAsia="lt-LT"/>
              </w:rPr>
              <w:t>43AS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F81C6F" w14:textId="5F75E9B9" w:rsidR="000D6EEA" w:rsidRPr="003743AB" w:rsidRDefault="000D6EEA" w:rsidP="000D6EEA">
            <w:pPr>
              <w:rPr>
                <w:rFonts w:eastAsia="Calibri"/>
                <w:szCs w:val="22"/>
              </w:rPr>
            </w:pPr>
            <w:r w:rsidRPr="003743AB">
              <w:rPr>
                <w:rFonts w:eastAsia="Calibri"/>
                <w:szCs w:val="22"/>
              </w:rPr>
              <w:t>Trumpoji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67B235" w14:textId="55F1F922" w:rsidR="000D6EEA" w:rsidRPr="003743AB" w:rsidRDefault="000D6EEA" w:rsidP="000D6EEA">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C5399" w14:textId="04982EF9"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00534" w14:textId="2F4E625C" w:rsidR="000D6EEA" w:rsidRPr="003743AB" w:rsidRDefault="000D6EEA" w:rsidP="000D6EEA">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44F97" w14:textId="08EC443D"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E3A70" w14:textId="5DADA720"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E4816C" w14:textId="6A273136" w:rsidR="000D6EEA" w:rsidRPr="003743AB" w:rsidRDefault="000D6EEA" w:rsidP="000D6EEA">
            <w:pPr>
              <w:jc w:val="center"/>
              <w:rPr>
                <w:rFonts w:eastAsia="Calibri"/>
                <w:szCs w:val="22"/>
              </w:rPr>
            </w:pPr>
            <w:r w:rsidRPr="003743AB">
              <w:rPr>
                <w:rFonts w:eastAsia="Calibri"/>
                <w:szCs w:val="22"/>
              </w:rPr>
              <w:t>4400-5416-9449</w:t>
            </w:r>
          </w:p>
        </w:tc>
      </w:tr>
      <w:tr w:rsidR="000D6EEA" w:rsidRPr="003743AB" w14:paraId="27D7FD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D0DC70"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58FF4" w14:textId="65F38ED8" w:rsidR="000D6EEA" w:rsidRPr="003743AB" w:rsidRDefault="000D6EEA" w:rsidP="000D6EEA">
            <w:pPr>
              <w:rPr>
                <w:rFonts w:eastAsia="Calibri"/>
                <w:szCs w:val="22"/>
              </w:rPr>
            </w:pPr>
            <w:r w:rsidRPr="003743AB">
              <w:rPr>
                <w:rFonts w:eastAsia="Calibri"/>
                <w:szCs w:val="22"/>
                <w:lang w:eastAsia="lt-LT"/>
              </w:rPr>
              <w:t>44AS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904042" w14:textId="0250570F" w:rsidR="000D6EEA" w:rsidRPr="003743AB" w:rsidRDefault="000D6EEA" w:rsidP="000D6EEA">
            <w:pPr>
              <w:rPr>
                <w:rFonts w:eastAsia="Calibri"/>
                <w:szCs w:val="22"/>
              </w:rPr>
            </w:pPr>
            <w:r w:rsidRPr="003743AB">
              <w:rPr>
                <w:rFonts w:eastAsia="Calibri"/>
                <w:szCs w:val="22"/>
              </w:rPr>
              <w:t>Upelio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FDFBCC" w14:textId="33C238CA" w:rsidR="000D6EEA" w:rsidRPr="003743AB" w:rsidRDefault="000D6EEA" w:rsidP="000D6EEA">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7016" w14:textId="2B4FE3FF"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F7ED" w14:textId="6AA401C2" w:rsidR="000D6EEA" w:rsidRPr="003743AB" w:rsidRDefault="000D6EEA" w:rsidP="000D6EEA">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5035C" w14:textId="429B060D"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EA61B" w14:textId="5CE1819C"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B730CC" w14:textId="0283D37F" w:rsidR="000D6EEA" w:rsidRPr="003743AB" w:rsidRDefault="000D6EEA" w:rsidP="000D6EEA">
            <w:pPr>
              <w:jc w:val="center"/>
              <w:rPr>
                <w:rFonts w:eastAsia="Calibri"/>
                <w:szCs w:val="22"/>
              </w:rPr>
            </w:pPr>
            <w:r w:rsidRPr="003743AB">
              <w:rPr>
                <w:rFonts w:eastAsia="Calibri"/>
                <w:szCs w:val="22"/>
              </w:rPr>
              <w:t>4400-5416-9470</w:t>
            </w:r>
          </w:p>
        </w:tc>
      </w:tr>
      <w:tr w:rsidR="000D6EEA" w:rsidRPr="003743AB" w14:paraId="40304A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33F05E"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90622" w14:textId="6347E322" w:rsidR="000D6EEA" w:rsidRPr="003743AB" w:rsidRDefault="000D6EEA" w:rsidP="000D6EEA">
            <w:pPr>
              <w:rPr>
                <w:rFonts w:eastAsia="Calibri"/>
                <w:szCs w:val="22"/>
              </w:rPr>
            </w:pPr>
            <w:r w:rsidRPr="003743AB">
              <w:rPr>
                <w:rFonts w:eastAsia="Calibri"/>
                <w:szCs w:val="22"/>
                <w:lang w:eastAsia="lt-LT"/>
              </w:rPr>
              <w:t>45AS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8D4B33" w14:textId="7EE07F35" w:rsidR="000D6EEA" w:rsidRPr="003743AB" w:rsidRDefault="000D6EEA" w:rsidP="000D6EEA">
            <w:pPr>
              <w:rPr>
                <w:rFonts w:eastAsia="Calibri"/>
                <w:szCs w:val="22"/>
              </w:rPr>
            </w:pPr>
            <w:proofErr w:type="spellStart"/>
            <w:r w:rsidRPr="003743AB">
              <w:rPr>
                <w:rFonts w:eastAsia="Calibri"/>
                <w:szCs w:val="22"/>
              </w:rPr>
              <w:t>Valupio</w:t>
            </w:r>
            <w:proofErr w:type="spellEnd"/>
            <w:r w:rsidRPr="003743AB">
              <w:rPr>
                <w:rFonts w:eastAsia="Calibri"/>
                <w:szCs w:val="22"/>
              </w:rPr>
              <w:t xml:space="preserve">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8ABF50" w14:textId="2C52898F" w:rsidR="000D6EEA" w:rsidRPr="003743AB" w:rsidRDefault="000D6EEA" w:rsidP="000D6EEA">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A4D76" w14:textId="00019439"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A62D7" w14:textId="30415998" w:rsidR="000D6EEA" w:rsidRPr="003743AB" w:rsidRDefault="000D6EEA" w:rsidP="000D6EEA">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E83B4" w14:textId="4843E222"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F9A09" w14:textId="1266B417"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518AC" w14:textId="67CD3983" w:rsidR="000D6EEA" w:rsidRPr="003743AB" w:rsidRDefault="000D6EEA" w:rsidP="000D6EEA">
            <w:pPr>
              <w:jc w:val="center"/>
              <w:rPr>
                <w:rFonts w:eastAsia="Calibri"/>
                <w:szCs w:val="22"/>
              </w:rPr>
            </w:pPr>
            <w:r w:rsidRPr="003743AB">
              <w:rPr>
                <w:rFonts w:eastAsia="Calibri"/>
                <w:szCs w:val="22"/>
              </w:rPr>
              <w:t>4400-5425-7031</w:t>
            </w:r>
          </w:p>
        </w:tc>
      </w:tr>
      <w:tr w:rsidR="000D6EEA" w:rsidRPr="003743AB" w14:paraId="7D5D6A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9FB203"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7CD37C" w14:textId="578D0224" w:rsidR="000D6EEA" w:rsidRPr="003743AB" w:rsidRDefault="000D6EEA" w:rsidP="000D6EEA">
            <w:pPr>
              <w:rPr>
                <w:rFonts w:eastAsia="Calibri"/>
                <w:szCs w:val="22"/>
              </w:rPr>
            </w:pPr>
            <w:r w:rsidRPr="003743AB">
              <w:rPr>
                <w:rFonts w:eastAsia="Calibri"/>
                <w:szCs w:val="22"/>
                <w:lang w:eastAsia="lt-LT"/>
              </w:rPr>
              <w:t>46AS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CA374E" w14:textId="7F823B04" w:rsidR="000D6EEA" w:rsidRPr="003743AB" w:rsidRDefault="000D6EEA" w:rsidP="000D6EEA">
            <w:pPr>
              <w:rPr>
                <w:rFonts w:eastAsia="Calibri"/>
                <w:szCs w:val="22"/>
              </w:rPr>
            </w:pPr>
            <w:r w:rsidRPr="003743AB">
              <w:rPr>
                <w:rFonts w:eastAsia="Calibri"/>
                <w:szCs w:val="22"/>
              </w:rPr>
              <w:t>Vorutos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B87D76" w14:textId="3DF1CBE1" w:rsidR="000D6EEA" w:rsidRPr="003743AB" w:rsidRDefault="000D6EEA" w:rsidP="000D6EEA">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1CE58" w14:textId="7E4B3AF2" w:rsidR="000D6EEA" w:rsidRPr="003743AB" w:rsidRDefault="000D6EEA" w:rsidP="000D6EEA">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5BB77" w14:textId="42599AD5"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5B899" w14:textId="42C8665B"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77C6F" w14:textId="5D35F53D"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449BB" w14:textId="091B90B9" w:rsidR="000D6EEA" w:rsidRPr="003743AB" w:rsidRDefault="000D6EEA" w:rsidP="000D6EEA">
            <w:pPr>
              <w:jc w:val="center"/>
              <w:rPr>
                <w:rFonts w:eastAsia="Calibri"/>
                <w:szCs w:val="22"/>
              </w:rPr>
            </w:pPr>
            <w:r w:rsidRPr="003743AB">
              <w:rPr>
                <w:rFonts w:eastAsia="Calibri"/>
                <w:szCs w:val="22"/>
              </w:rPr>
              <w:t>4400-5416-9481</w:t>
            </w:r>
          </w:p>
        </w:tc>
      </w:tr>
      <w:tr w:rsidR="000D6EEA" w:rsidRPr="003743AB" w14:paraId="61155A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B9088D"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9CEAE" w14:textId="698A4EF8" w:rsidR="000D6EEA" w:rsidRPr="003743AB" w:rsidRDefault="000D6EEA" w:rsidP="000D6EEA">
            <w:pPr>
              <w:rPr>
                <w:rFonts w:eastAsia="Calibri"/>
                <w:szCs w:val="22"/>
              </w:rPr>
            </w:pPr>
            <w:r w:rsidRPr="003743AB">
              <w:rPr>
                <w:rFonts w:eastAsia="Calibri"/>
                <w:szCs w:val="22"/>
                <w:lang w:eastAsia="lt-LT"/>
              </w:rPr>
              <w:t>47AS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CAD1A8" w14:textId="14A1BB76" w:rsidR="000D6EEA" w:rsidRPr="003743AB" w:rsidRDefault="000D6EEA" w:rsidP="000D6EEA">
            <w:pPr>
              <w:rPr>
                <w:rFonts w:eastAsia="Calibri"/>
                <w:szCs w:val="22"/>
              </w:rPr>
            </w:pPr>
            <w:proofErr w:type="spellStart"/>
            <w:r w:rsidRPr="003743AB">
              <w:rPr>
                <w:rFonts w:eastAsia="Calibri"/>
                <w:szCs w:val="22"/>
              </w:rPr>
              <w:t>Klerkamiesčio</w:t>
            </w:r>
            <w:proofErr w:type="spellEnd"/>
            <w:r w:rsidRPr="003743AB">
              <w:rPr>
                <w:rFonts w:eastAsia="Calibri"/>
                <w:szCs w:val="22"/>
              </w:rPr>
              <w:t xml:space="preserve">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DA2253" w14:textId="19E50A2C" w:rsidR="000D6EEA" w:rsidRPr="003743AB" w:rsidRDefault="000D6EEA" w:rsidP="000D6EEA">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3B394" w14:textId="3578EB80" w:rsidR="000D6EEA" w:rsidRPr="003743AB" w:rsidRDefault="000D6EEA" w:rsidP="000D6EEA">
            <w:pPr>
              <w:jc w:val="right"/>
              <w:rPr>
                <w:rFonts w:eastAsia="Calibri"/>
                <w:szCs w:val="22"/>
              </w:rPr>
            </w:pPr>
            <w:r w:rsidRPr="003743A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CFE0B" w14:textId="4BE6AE18" w:rsidR="000D6EEA" w:rsidRPr="003743AB" w:rsidRDefault="000D6EEA" w:rsidP="000D6EEA">
            <w:pPr>
              <w:jc w:val="right"/>
              <w:rPr>
                <w:rFonts w:eastAsia="Calibri"/>
                <w:szCs w:val="22"/>
              </w:rPr>
            </w:pPr>
            <w:r w:rsidRPr="003743A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ADE91" w14:textId="17FE5A3F"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AE0F1" w14:textId="77777777" w:rsidR="000D6EEA" w:rsidRPr="003743AB" w:rsidRDefault="000D6EEA" w:rsidP="000D6EEA">
            <w:pPr>
              <w:jc w:val="center"/>
              <w:rPr>
                <w:rFonts w:eastAsia="Calibri"/>
                <w:szCs w:val="22"/>
              </w:rPr>
            </w:pPr>
            <w:r w:rsidRPr="003743AB">
              <w:rPr>
                <w:rFonts w:eastAsia="Calibri"/>
                <w:szCs w:val="22"/>
              </w:rPr>
              <w:t>D</w:t>
            </w:r>
          </w:p>
          <w:p w14:paraId="3D1A3FB0" w14:textId="6AA42316"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015DB5" w14:textId="77777777" w:rsidR="000D6EEA" w:rsidRPr="003743AB" w:rsidRDefault="000D6EEA" w:rsidP="000D6EEA">
            <w:pPr>
              <w:jc w:val="center"/>
              <w:rPr>
                <w:rFonts w:eastAsia="Calibri"/>
                <w:szCs w:val="22"/>
              </w:rPr>
            </w:pPr>
            <w:r w:rsidRPr="003743AB">
              <w:rPr>
                <w:rFonts w:eastAsia="Calibri"/>
                <w:szCs w:val="22"/>
              </w:rPr>
              <w:t>4400-5706-1272</w:t>
            </w:r>
          </w:p>
          <w:p w14:paraId="24EADC62" w14:textId="0C74DB53" w:rsidR="000D6EEA" w:rsidRPr="003743AB" w:rsidRDefault="000D6EEA" w:rsidP="000D6EEA">
            <w:pPr>
              <w:jc w:val="center"/>
              <w:rPr>
                <w:rFonts w:eastAsia="Calibri"/>
                <w:szCs w:val="22"/>
              </w:rPr>
            </w:pPr>
            <w:r w:rsidRPr="003743AB">
              <w:rPr>
                <w:rFonts w:eastAsia="Calibri"/>
                <w:szCs w:val="22"/>
              </w:rPr>
              <w:t>4400-5706-1280</w:t>
            </w:r>
          </w:p>
        </w:tc>
      </w:tr>
      <w:tr w:rsidR="000D6EEA" w:rsidRPr="003743AB" w14:paraId="605882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423006"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391ABE" w14:textId="1F580E24" w:rsidR="000D6EEA" w:rsidRPr="003743AB" w:rsidRDefault="000D6EEA" w:rsidP="000D6EEA">
            <w:pPr>
              <w:rPr>
                <w:rFonts w:eastAsia="Calibri"/>
                <w:szCs w:val="22"/>
              </w:rPr>
            </w:pPr>
            <w:r w:rsidRPr="003743AB">
              <w:rPr>
                <w:rFonts w:eastAsia="Calibri"/>
                <w:szCs w:val="22"/>
                <w:lang w:eastAsia="lt-LT"/>
              </w:rPr>
              <w:t>48AS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C3A637" w14:textId="304AD46F" w:rsidR="000D6EEA" w:rsidRPr="003743AB" w:rsidRDefault="000D6EEA" w:rsidP="000D6EEA">
            <w:pPr>
              <w:rPr>
                <w:rFonts w:eastAsia="Calibri"/>
                <w:szCs w:val="22"/>
              </w:rPr>
            </w:pPr>
            <w:r w:rsidRPr="003743AB">
              <w:rPr>
                <w:rFonts w:eastAsia="Calibri"/>
                <w:szCs w:val="22"/>
              </w:rPr>
              <w:t>Muziejaus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CC78DA" w14:textId="26598C44" w:rsidR="000D6EEA" w:rsidRPr="003743AB" w:rsidRDefault="000D6EEA" w:rsidP="000D6EEA">
            <w:pPr>
              <w:jc w:val="right"/>
              <w:rPr>
                <w:rFonts w:eastAsia="Calibri"/>
                <w:szCs w:val="22"/>
              </w:rPr>
            </w:pPr>
            <w:r w:rsidRPr="003743AB">
              <w:rPr>
                <w:rFonts w:eastAsia="Calibri"/>
                <w:szCs w:val="22"/>
              </w:rPr>
              <w:t>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51A30" w14:textId="06A7E236" w:rsidR="000D6EEA" w:rsidRPr="003743AB" w:rsidRDefault="000D6EEA" w:rsidP="000D6EEA">
            <w:pPr>
              <w:jc w:val="right"/>
              <w:rPr>
                <w:rFonts w:eastAsia="Calibri"/>
                <w:szCs w:val="22"/>
              </w:rPr>
            </w:pPr>
            <w:r w:rsidRPr="003743A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A78DC" w14:textId="52BDCC21" w:rsidR="000D6EEA" w:rsidRPr="003743AB" w:rsidRDefault="000D6EEA" w:rsidP="000D6EEA">
            <w:pPr>
              <w:jc w:val="right"/>
              <w:rPr>
                <w:rFonts w:eastAsia="Calibri"/>
                <w:szCs w:val="22"/>
              </w:rPr>
            </w:pPr>
            <w:r w:rsidRPr="003743AB">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B4619" w14:textId="61326CFE"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9832F" w14:textId="77777777" w:rsidR="000D6EEA" w:rsidRPr="003743AB" w:rsidRDefault="000D6EEA" w:rsidP="000D6EEA">
            <w:pPr>
              <w:jc w:val="center"/>
              <w:rPr>
                <w:rFonts w:eastAsia="Calibri"/>
                <w:szCs w:val="22"/>
              </w:rPr>
            </w:pPr>
            <w:r w:rsidRPr="003743AB">
              <w:rPr>
                <w:rFonts w:eastAsia="Calibri"/>
                <w:szCs w:val="22"/>
              </w:rPr>
              <w:t>D</w:t>
            </w:r>
          </w:p>
          <w:p w14:paraId="7E2FAA05" w14:textId="6F6A79D0"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CE04CF" w14:textId="77777777" w:rsidR="000D6EEA" w:rsidRPr="003743AB" w:rsidRDefault="000D6EEA" w:rsidP="000D6EEA">
            <w:pPr>
              <w:jc w:val="center"/>
              <w:rPr>
                <w:rFonts w:eastAsia="Calibri"/>
                <w:szCs w:val="22"/>
              </w:rPr>
            </w:pPr>
            <w:r w:rsidRPr="003743AB">
              <w:rPr>
                <w:rFonts w:eastAsia="Calibri"/>
                <w:szCs w:val="22"/>
              </w:rPr>
              <w:t>4400-5706-1326</w:t>
            </w:r>
          </w:p>
          <w:p w14:paraId="2DBDAB11" w14:textId="719B713B" w:rsidR="000D6EEA" w:rsidRPr="003743AB" w:rsidRDefault="000D6EEA" w:rsidP="000D6EEA">
            <w:pPr>
              <w:jc w:val="center"/>
              <w:rPr>
                <w:rFonts w:eastAsia="Calibri"/>
                <w:szCs w:val="22"/>
              </w:rPr>
            </w:pPr>
            <w:r w:rsidRPr="003743AB">
              <w:rPr>
                <w:rFonts w:eastAsia="Calibri"/>
                <w:szCs w:val="22"/>
              </w:rPr>
              <w:t>4400-5706-1337</w:t>
            </w:r>
          </w:p>
        </w:tc>
      </w:tr>
      <w:tr w:rsidR="000D6EEA" w:rsidRPr="004B1509" w14:paraId="640133B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9D8001" w14:textId="77777777" w:rsidR="000D6EEA" w:rsidRPr="004B1509"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44884C" w14:textId="7465D3BC" w:rsidR="000D6EEA" w:rsidRPr="004B1509" w:rsidRDefault="000D6EEA" w:rsidP="000D6EEA">
            <w:pPr>
              <w:rPr>
                <w:rFonts w:eastAsia="Calibri"/>
                <w:szCs w:val="22"/>
              </w:rPr>
            </w:pPr>
            <w:r w:rsidRPr="004B1509">
              <w:rPr>
                <w:rFonts w:eastAsia="Calibri"/>
                <w:szCs w:val="22"/>
                <w:lang w:eastAsia="lt-LT"/>
              </w:rPr>
              <w:t>49AS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2D8E98" w14:textId="12487368" w:rsidR="000D6EEA" w:rsidRPr="004B1509" w:rsidRDefault="000D6EEA" w:rsidP="000D6EEA">
            <w:pPr>
              <w:rPr>
                <w:rFonts w:eastAsia="Calibri"/>
                <w:szCs w:val="22"/>
              </w:rPr>
            </w:pPr>
            <w:r w:rsidRPr="004B1509">
              <w:rPr>
                <w:rFonts w:eastAsia="Calibri"/>
                <w:szCs w:val="22"/>
              </w:rPr>
              <w:t xml:space="preserve">K. </w:t>
            </w:r>
            <w:proofErr w:type="spellStart"/>
            <w:r w:rsidRPr="004B1509">
              <w:rPr>
                <w:rFonts w:eastAsia="Calibri"/>
                <w:szCs w:val="22"/>
              </w:rPr>
              <w:t>Trajecko</w:t>
            </w:r>
            <w:proofErr w:type="spellEnd"/>
            <w:r w:rsidRPr="004B1509">
              <w:rPr>
                <w:rFonts w:eastAsia="Calibri"/>
                <w:szCs w:val="22"/>
              </w:rPr>
              <w:t xml:space="preserve">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C445E5" w14:textId="4D865F6F" w:rsidR="000D6EEA" w:rsidRPr="004B1509" w:rsidRDefault="000D6EEA" w:rsidP="000D6EEA">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3285" w14:textId="46D69263" w:rsidR="000D6EEA" w:rsidRPr="004B1509" w:rsidRDefault="000D6EEA" w:rsidP="000D6EEA">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0C100" w14:textId="061AE9A6" w:rsidR="000D6EEA" w:rsidRPr="004B1509" w:rsidRDefault="000D6EEA" w:rsidP="000D6EEA">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90F0A" w14:textId="0E3BC623" w:rsidR="000D6EEA" w:rsidRPr="004B1509" w:rsidRDefault="000D6EEA" w:rsidP="000D6EE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2F503" w14:textId="25E8E3B6" w:rsidR="000D6EEA" w:rsidRPr="004B1509" w:rsidRDefault="000D6EEA" w:rsidP="000D6EE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2E29A9" w14:textId="7BA25FC3" w:rsidR="000D6EEA" w:rsidRPr="004B1509" w:rsidRDefault="000D6EEA" w:rsidP="000D6EEA">
            <w:pPr>
              <w:jc w:val="center"/>
              <w:rPr>
                <w:rFonts w:eastAsia="Calibri"/>
                <w:bCs/>
                <w:szCs w:val="22"/>
              </w:rPr>
            </w:pPr>
            <w:r w:rsidRPr="004B1509">
              <w:rPr>
                <w:rFonts w:eastAsia="Calibri"/>
                <w:bCs/>
                <w:szCs w:val="22"/>
              </w:rPr>
              <w:t>4400-5706-1360</w:t>
            </w:r>
          </w:p>
        </w:tc>
      </w:tr>
      <w:tr w:rsidR="000D6EEA" w:rsidRPr="004B1509" w14:paraId="549F63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2A3FD0" w14:textId="77777777" w:rsidR="000D6EEA" w:rsidRPr="004B1509"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CED9" w14:textId="107DCF20" w:rsidR="000D6EEA" w:rsidRPr="004B1509" w:rsidRDefault="000D6EEA" w:rsidP="000D6EEA">
            <w:pPr>
              <w:rPr>
                <w:rFonts w:eastAsia="Calibri"/>
                <w:szCs w:val="22"/>
              </w:rPr>
            </w:pPr>
            <w:r w:rsidRPr="004B1509">
              <w:rPr>
                <w:rFonts w:eastAsia="Calibri"/>
                <w:szCs w:val="22"/>
                <w:lang w:eastAsia="lt-LT"/>
              </w:rPr>
              <w:t>50AS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25531" w14:textId="527557DD" w:rsidR="000D6EEA" w:rsidRPr="004B1509" w:rsidRDefault="000D6EEA" w:rsidP="000D6EEA">
            <w:pPr>
              <w:rPr>
                <w:rFonts w:eastAsia="Calibri"/>
                <w:szCs w:val="22"/>
              </w:rPr>
            </w:pPr>
            <w:r w:rsidRPr="004B1509">
              <w:rPr>
                <w:rFonts w:eastAsia="Calibri"/>
                <w:szCs w:val="22"/>
              </w:rPr>
              <w:t>Žirgo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7B041A" w14:textId="1455F6CB" w:rsidR="000D6EEA" w:rsidRPr="004B1509" w:rsidRDefault="000D6EEA" w:rsidP="000D6EEA">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94857" w14:textId="5A7B2E19" w:rsidR="000D6EEA" w:rsidRPr="004B1509" w:rsidRDefault="000D6EEA" w:rsidP="000D6EE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904DB" w14:textId="38349A36" w:rsidR="000D6EEA" w:rsidRPr="004B1509" w:rsidRDefault="000D6EEA" w:rsidP="000D6EEA">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BF178" w14:textId="6B1FC9EE" w:rsidR="000D6EEA" w:rsidRPr="004B1509" w:rsidRDefault="000D6EEA" w:rsidP="000D6EE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B4D00" w14:textId="3F41A051" w:rsidR="000D6EEA" w:rsidRPr="004B1509" w:rsidRDefault="000D6EEA" w:rsidP="000D6EE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F6015F" w14:textId="247F80F9" w:rsidR="000D6EEA" w:rsidRPr="004B1509" w:rsidRDefault="000D6EEA" w:rsidP="000D6EEA">
            <w:pPr>
              <w:jc w:val="center"/>
              <w:rPr>
                <w:rFonts w:eastAsia="Calibri"/>
                <w:bCs/>
                <w:szCs w:val="22"/>
              </w:rPr>
            </w:pPr>
            <w:r w:rsidRPr="004B1509">
              <w:rPr>
                <w:rFonts w:eastAsia="Calibri"/>
                <w:bCs/>
                <w:szCs w:val="22"/>
              </w:rPr>
              <w:t>4400-5706-1391</w:t>
            </w:r>
          </w:p>
        </w:tc>
      </w:tr>
      <w:tr w:rsidR="000D6EEA" w:rsidRPr="004B1509" w14:paraId="5E69832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B7B0CA" w14:textId="77777777" w:rsidR="000D6EEA" w:rsidRPr="004B1509"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5DFB7" w14:textId="37BE9C11" w:rsidR="000D6EEA" w:rsidRPr="004B1509" w:rsidRDefault="000D6EEA" w:rsidP="000D6EEA">
            <w:pPr>
              <w:rPr>
                <w:rFonts w:eastAsia="Calibri"/>
                <w:szCs w:val="22"/>
              </w:rPr>
            </w:pPr>
            <w:r w:rsidRPr="004B1509">
              <w:rPr>
                <w:rFonts w:eastAsia="Calibri"/>
                <w:szCs w:val="22"/>
                <w:lang w:eastAsia="lt-LT"/>
              </w:rPr>
              <w:t>51AS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646160" w14:textId="1A675796" w:rsidR="000D6EEA" w:rsidRPr="004B1509" w:rsidRDefault="000D6EEA" w:rsidP="000D6EEA">
            <w:pPr>
              <w:rPr>
                <w:rFonts w:eastAsia="Calibri"/>
                <w:szCs w:val="22"/>
              </w:rPr>
            </w:pPr>
            <w:r w:rsidRPr="004B1509">
              <w:rPr>
                <w:rFonts w:eastAsia="Calibri"/>
                <w:szCs w:val="22"/>
              </w:rPr>
              <w:t>Draugystės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F86E06" w14:textId="1F30C1D4" w:rsidR="000D6EEA" w:rsidRPr="004B1509" w:rsidRDefault="000D6EEA" w:rsidP="000D6EEA">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1C754" w14:textId="11069B7D" w:rsidR="000D6EEA" w:rsidRPr="004B1509" w:rsidRDefault="000D6EEA" w:rsidP="000D6EE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8B19D" w14:textId="05050E33" w:rsidR="000D6EEA" w:rsidRPr="004B1509" w:rsidRDefault="000D6EEA" w:rsidP="000D6EEA">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2B48A" w14:textId="14535399" w:rsidR="000D6EEA" w:rsidRPr="004B1509" w:rsidRDefault="000D6EEA" w:rsidP="000D6EE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51089" w14:textId="2B17B0E7" w:rsidR="000D6EEA" w:rsidRPr="004B1509" w:rsidRDefault="000D6EEA" w:rsidP="000D6EE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D84205" w14:textId="27314AF5" w:rsidR="000D6EEA" w:rsidRPr="004B1509" w:rsidRDefault="000D6EEA" w:rsidP="000D6EEA">
            <w:pPr>
              <w:jc w:val="center"/>
              <w:rPr>
                <w:rFonts w:eastAsia="Calibri"/>
                <w:szCs w:val="22"/>
              </w:rPr>
            </w:pPr>
            <w:r w:rsidRPr="004B1509">
              <w:rPr>
                <w:rFonts w:eastAsia="Calibri"/>
                <w:szCs w:val="22"/>
              </w:rPr>
              <w:t>4400-5419-2635</w:t>
            </w:r>
          </w:p>
        </w:tc>
      </w:tr>
      <w:tr w:rsidR="000D6EEA" w:rsidRPr="001B369A" w14:paraId="60B8D5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DA0228" w14:textId="77777777" w:rsidR="000D6EEA" w:rsidRPr="001B369A"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9183D6" w14:textId="319F76CC" w:rsidR="000D6EEA" w:rsidRPr="001B369A" w:rsidRDefault="000D6EEA" w:rsidP="000D6EEA">
            <w:pPr>
              <w:rPr>
                <w:rFonts w:eastAsia="Calibri"/>
                <w:szCs w:val="22"/>
              </w:rPr>
            </w:pPr>
            <w:r w:rsidRPr="001B369A">
              <w:rPr>
                <w:rFonts w:eastAsia="Calibri"/>
                <w:szCs w:val="22"/>
                <w:lang w:eastAsia="lt-LT"/>
              </w:rPr>
              <w:t>52AS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7B7145" w14:textId="228A4AB9" w:rsidR="000D6EEA" w:rsidRPr="001B369A" w:rsidRDefault="000D6EEA" w:rsidP="000D6EEA">
            <w:pPr>
              <w:rPr>
                <w:rFonts w:eastAsia="Calibri"/>
                <w:szCs w:val="22"/>
              </w:rPr>
            </w:pPr>
            <w:r w:rsidRPr="001B369A">
              <w:rPr>
                <w:rFonts w:eastAsia="Calibri"/>
                <w:szCs w:val="22"/>
              </w:rPr>
              <w:t>B. Karazijos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B55DAE" w14:textId="6A0553DA" w:rsidR="000D6EEA" w:rsidRPr="001B369A" w:rsidRDefault="000D6EEA" w:rsidP="000D6EEA">
            <w:pPr>
              <w:jc w:val="right"/>
              <w:rPr>
                <w:rFonts w:eastAsia="Calibri"/>
                <w:szCs w:val="22"/>
              </w:rPr>
            </w:pPr>
            <w:r w:rsidRPr="001B369A">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7881F" w14:textId="576B7430" w:rsidR="000D6EEA" w:rsidRPr="001B369A" w:rsidRDefault="000D6EEA" w:rsidP="000D6EEA">
            <w:pPr>
              <w:jc w:val="right"/>
              <w:rPr>
                <w:rFonts w:eastAsia="Calibri"/>
                <w:szCs w:val="22"/>
              </w:rPr>
            </w:pPr>
            <w:r w:rsidRPr="001B369A">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DD1AB" w14:textId="71620D2D" w:rsidR="000D6EEA" w:rsidRPr="001B369A" w:rsidRDefault="000D6EEA" w:rsidP="000D6EEA">
            <w:pPr>
              <w:jc w:val="right"/>
              <w:rPr>
                <w:rFonts w:eastAsia="Calibri"/>
                <w:szCs w:val="22"/>
              </w:rPr>
            </w:pPr>
            <w:r w:rsidRPr="001B369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871A" w14:textId="7831BAC4" w:rsidR="000D6EEA" w:rsidRPr="001B369A" w:rsidRDefault="000D6EEA" w:rsidP="000D6EEA">
            <w:pPr>
              <w:jc w:val="right"/>
              <w:rPr>
                <w:rFonts w:eastAsia="Calibri"/>
                <w:strike/>
                <w:szCs w:val="22"/>
              </w:rPr>
            </w:pPr>
            <w:r w:rsidRPr="001B36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E58F" w14:textId="207C0325" w:rsidR="000D6EEA" w:rsidRPr="001B369A" w:rsidRDefault="000D6EEA" w:rsidP="000D6EEA">
            <w:pPr>
              <w:jc w:val="center"/>
              <w:rPr>
                <w:rFonts w:eastAsia="Calibri"/>
                <w:szCs w:val="22"/>
              </w:rPr>
            </w:pPr>
            <w:r w:rsidRPr="001B369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AB751E" w14:textId="777C51C8" w:rsidR="000D6EEA" w:rsidRPr="001B369A" w:rsidRDefault="000D6EEA" w:rsidP="000D6EEA">
            <w:pPr>
              <w:jc w:val="center"/>
              <w:rPr>
                <w:rFonts w:eastAsia="Calibri"/>
                <w:szCs w:val="22"/>
              </w:rPr>
            </w:pPr>
            <w:r w:rsidRPr="001B369A">
              <w:rPr>
                <w:rFonts w:eastAsia="Calibri"/>
                <w:szCs w:val="22"/>
              </w:rPr>
              <w:t>4400-6045-8979</w:t>
            </w:r>
          </w:p>
        </w:tc>
      </w:tr>
      <w:tr w:rsidR="000D6EEA" w:rsidRPr="003743AB" w14:paraId="00BBB5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DF40D6"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C70D9C" w14:textId="6380C964" w:rsidR="000D6EEA" w:rsidRPr="003743AB" w:rsidRDefault="000D6EEA" w:rsidP="000D6EEA">
            <w:pPr>
              <w:rPr>
                <w:rFonts w:eastAsia="Calibri"/>
                <w:szCs w:val="22"/>
              </w:rPr>
            </w:pPr>
            <w:r w:rsidRPr="003743AB">
              <w:rPr>
                <w:rFonts w:eastAsia="Calibri"/>
                <w:szCs w:val="22"/>
                <w:lang w:eastAsia="lt-LT"/>
              </w:rPr>
              <w:t>53AS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61F888" w14:textId="4581A3BC" w:rsidR="000D6EEA" w:rsidRPr="003743AB" w:rsidRDefault="000D6EEA" w:rsidP="000D6EEA">
            <w:pPr>
              <w:rPr>
                <w:rFonts w:eastAsia="Calibri"/>
                <w:szCs w:val="22"/>
              </w:rPr>
            </w:pPr>
            <w:r w:rsidRPr="003743AB">
              <w:rPr>
                <w:rFonts w:eastAsia="Calibri"/>
                <w:szCs w:val="22"/>
              </w:rPr>
              <w:t xml:space="preserve">Parko g., </w:t>
            </w:r>
            <w:proofErr w:type="spellStart"/>
            <w:r w:rsidRPr="003743AB">
              <w:rPr>
                <w:rFonts w:eastAsia="Calibri"/>
                <w:szCs w:val="22"/>
              </w:rPr>
              <w:t>Piktagalio</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885199" w14:textId="76CEE46F" w:rsidR="000D6EEA" w:rsidRPr="003743AB" w:rsidRDefault="000D6EEA" w:rsidP="000D6EEA">
            <w:pPr>
              <w:jc w:val="right"/>
              <w:rPr>
                <w:rFonts w:eastAsia="Calibri"/>
                <w:szCs w:val="22"/>
              </w:rPr>
            </w:pPr>
            <w:r w:rsidRPr="003743A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F2C67" w14:textId="7B548634"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52BF" w14:textId="3DBAE316" w:rsidR="000D6EEA" w:rsidRPr="003743AB" w:rsidRDefault="000D6EEA" w:rsidP="000D6EEA">
            <w:pPr>
              <w:jc w:val="right"/>
              <w:rPr>
                <w:rFonts w:eastAsia="Calibri"/>
                <w:szCs w:val="22"/>
              </w:rPr>
            </w:pPr>
            <w:r w:rsidRPr="003743A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2F5E" w14:textId="24E3DD28" w:rsidR="000D6EEA" w:rsidRPr="003743AB" w:rsidRDefault="000D6EEA" w:rsidP="000D6EEA">
            <w:pPr>
              <w:jc w:val="right"/>
              <w:rPr>
                <w:rFonts w:eastAsia="Calibri"/>
                <w:szCs w:val="22"/>
              </w:rPr>
            </w:pPr>
            <w:r w:rsidRPr="003743A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C1C03" w14:textId="4BF0866A"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BB8A76" w14:textId="664D9D96" w:rsidR="000D6EEA" w:rsidRPr="003743AB" w:rsidRDefault="000D6EEA" w:rsidP="000D6EEA">
            <w:pPr>
              <w:jc w:val="center"/>
              <w:rPr>
                <w:rFonts w:eastAsia="Calibri"/>
                <w:szCs w:val="22"/>
              </w:rPr>
            </w:pPr>
            <w:r w:rsidRPr="003743AB">
              <w:rPr>
                <w:rFonts w:eastAsia="Calibri"/>
                <w:szCs w:val="22"/>
              </w:rPr>
              <w:t>4400-5974-5923</w:t>
            </w:r>
          </w:p>
        </w:tc>
      </w:tr>
      <w:tr w:rsidR="000D6EEA" w:rsidRPr="003743AB" w14:paraId="385F45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3D0028"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BD7B3" w14:textId="7C22EACD" w:rsidR="000D6EEA" w:rsidRPr="003743AB" w:rsidRDefault="000D6EEA" w:rsidP="000D6EEA">
            <w:pPr>
              <w:rPr>
                <w:rFonts w:eastAsia="Calibri"/>
                <w:szCs w:val="22"/>
              </w:rPr>
            </w:pPr>
            <w:r w:rsidRPr="003743AB">
              <w:rPr>
                <w:rFonts w:eastAsia="Calibri"/>
                <w:szCs w:val="22"/>
                <w:lang w:eastAsia="lt-LT"/>
              </w:rPr>
              <w:t>54AS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EB2D1" w14:textId="4A7BDC7E" w:rsidR="000D6EEA" w:rsidRPr="003743AB" w:rsidRDefault="000D6EEA" w:rsidP="000D6EEA">
            <w:pPr>
              <w:rPr>
                <w:rFonts w:eastAsia="Calibri"/>
                <w:szCs w:val="22"/>
              </w:rPr>
            </w:pPr>
            <w:r w:rsidRPr="003743AB">
              <w:rPr>
                <w:rFonts w:eastAsia="Calibri"/>
                <w:szCs w:val="22"/>
              </w:rPr>
              <w:t>L. Biriuko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AEA5A9" w14:textId="3C66A037" w:rsidR="000D6EEA" w:rsidRPr="003743AB" w:rsidRDefault="000D6EEA" w:rsidP="000D6EEA">
            <w:pPr>
              <w:jc w:val="right"/>
              <w:rPr>
                <w:rFonts w:eastAsia="Calibri"/>
                <w:szCs w:val="22"/>
              </w:rPr>
            </w:pPr>
            <w:r w:rsidRPr="003743AB">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624E6" w14:textId="24749F25" w:rsidR="000D6EEA" w:rsidRPr="003743AB" w:rsidRDefault="000D6EEA" w:rsidP="000D6EEA">
            <w:pPr>
              <w:jc w:val="right"/>
              <w:rPr>
                <w:rFonts w:eastAsia="Calibri"/>
                <w:szCs w:val="22"/>
              </w:rPr>
            </w:pPr>
            <w:r w:rsidRPr="003743A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289F6" w14:textId="00DB7BD5" w:rsidR="000D6EEA" w:rsidRPr="003743AB" w:rsidRDefault="000D6EEA" w:rsidP="000D6EEA">
            <w:pPr>
              <w:jc w:val="right"/>
              <w:rPr>
                <w:rFonts w:eastAsia="Calibri"/>
                <w:szCs w:val="22"/>
              </w:rPr>
            </w:pPr>
            <w:r w:rsidRPr="003743A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36640" w14:textId="121C9D36" w:rsidR="000D6EEA" w:rsidRPr="003743AB" w:rsidRDefault="000D6EEA" w:rsidP="000D6EEA">
            <w:pPr>
              <w:jc w:val="right"/>
              <w:rPr>
                <w:rFonts w:eastAsia="Calibri"/>
                <w:strike/>
                <w:szCs w:val="22"/>
              </w:rPr>
            </w:pPr>
            <w:r w:rsidRPr="003743AB">
              <w:rPr>
                <w:rFonts w:eastAsia="Calibri"/>
                <w:strike/>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694D1" w14:textId="070E8121" w:rsidR="000D6EEA" w:rsidRPr="003743AB" w:rsidRDefault="000D6EEA" w:rsidP="000D6EEA">
            <w:pPr>
              <w:jc w:val="center"/>
              <w:rPr>
                <w:rFonts w:eastAsia="Calibri"/>
                <w:strike/>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F80187" w14:textId="0FE4C70A" w:rsidR="000D6EEA" w:rsidRPr="003743AB" w:rsidRDefault="000D6EEA" w:rsidP="000D6EEA">
            <w:pPr>
              <w:jc w:val="center"/>
              <w:rPr>
                <w:rFonts w:eastAsia="Calibri"/>
                <w:szCs w:val="22"/>
              </w:rPr>
            </w:pPr>
            <w:r w:rsidRPr="003743AB">
              <w:rPr>
                <w:rFonts w:eastAsia="Calibri"/>
                <w:szCs w:val="22"/>
              </w:rPr>
              <w:t>3499-8005-4018</w:t>
            </w:r>
          </w:p>
        </w:tc>
      </w:tr>
      <w:tr w:rsidR="000D6EEA" w:rsidRPr="003743AB" w14:paraId="6755D1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EF89DA"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84A7C" w14:textId="683C687A" w:rsidR="000D6EEA" w:rsidRPr="003743AB" w:rsidRDefault="000D6EEA" w:rsidP="000D6EEA">
            <w:pPr>
              <w:rPr>
                <w:rFonts w:eastAsia="Calibri"/>
                <w:szCs w:val="22"/>
              </w:rPr>
            </w:pPr>
            <w:r w:rsidRPr="003743AB">
              <w:rPr>
                <w:rFonts w:eastAsia="Calibri"/>
                <w:szCs w:val="22"/>
                <w:lang w:eastAsia="lt-LT"/>
              </w:rPr>
              <w:t>55AS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9E4C2A" w14:textId="1E366677" w:rsidR="000D6EEA" w:rsidRPr="003743AB" w:rsidRDefault="000D6EEA" w:rsidP="000D6EEA">
            <w:pPr>
              <w:rPr>
                <w:rFonts w:eastAsia="Calibri"/>
                <w:szCs w:val="22"/>
              </w:rPr>
            </w:pPr>
            <w:proofErr w:type="spellStart"/>
            <w:r w:rsidRPr="003743AB">
              <w:rPr>
                <w:rFonts w:eastAsia="Calibri"/>
                <w:szCs w:val="22"/>
              </w:rPr>
              <w:t>Čentupio</w:t>
            </w:r>
            <w:proofErr w:type="spellEnd"/>
            <w:r w:rsidRPr="003743AB">
              <w:rPr>
                <w:rFonts w:eastAsia="Calibri"/>
                <w:szCs w:val="22"/>
              </w:rPr>
              <w:t xml:space="preserve">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CCE48" w14:textId="792E7287" w:rsidR="000D6EEA" w:rsidRPr="003743AB" w:rsidRDefault="000D6EEA" w:rsidP="000D6EEA">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296FE" w14:textId="600E1058"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6B68" w14:textId="0DEB8AB6"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06C84" w14:textId="30900678" w:rsidR="000D6EEA" w:rsidRPr="003743AB" w:rsidRDefault="000D6EEA" w:rsidP="000D6EEA">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FE7FD" w14:textId="7754F7CC"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7374D5" w14:textId="247F00D9" w:rsidR="000D6EEA" w:rsidRPr="003743AB" w:rsidRDefault="000D6EEA" w:rsidP="000D6EEA">
            <w:pPr>
              <w:jc w:val="center"/>
              <w:rPr>
                <w:rFonts w:eastAsia="Calibri"/>
                <w:szCs w:val="22"/>
              </w:rPr>
            </w:pPr>
            <w:r w:rsidRPr="003743AB">
              <w:rPr>
                <w:rFonts w:eastAsia="Calibri"/>
                <w:szCs w:val="22"/>
              </w:rPr>
              <w:t>4400-5584-0554</w:t>
            </w:r>
          </w:p>
        </w:tc>
      </w:tr>
      <w:tr w:rsidR="000D6EEA" w:rsidRPr="003743AB" w14:paraId="688932A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4EC424"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7789E" w14:textId="1C089AD0" w:rsidR="000D6EEA" w:rsidRPr="003743AB" w:rsidRDefault="000D6EEA" w:rsidP="000D6EEA">
            <w:pPr>
              <w:rPr>
                <w:rFonts w:eastAsia="Calibri"/>
                <w:szCs w:val="22"/>
              </w:rPr>
            </w:pPr>
            <w:r w:rsidRPr="003743AB">
              <w:rPr>
                <w:rFonts w:eastAsia="Calibri"/>
                <w:szCs w:val="22"/>
                <w:lang w:eastAsia="lt-LT"/>
              </w:rPr>
              <w:t>56AS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6AE937" w14:textId="41AA85DD" w:rsidR="000D6EEA" w:rsidRPr="003743AB" w:rsidRDefault="000D6EEA" w:rsidP="000D6EEA">
            <w:pPr>
              <w:rPr>
                <w:rFonts w:eastAsia="Calibri"/>
                <w:szCs w:val="22"/>
              </w:rPr>
            </w:pPr>
            <w:r w:rsidRPr="003743AB">
              <w:rPr>
                <w:rFonts w:eastAsia="Calibri"/>
                <w:szCs w:val="22"/>
              </w:rPr>
              <w:t>Didžioji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81B614" w14:textId="79D9571D" w:rsidR="000D6EEA" w:rsidRPr="003743AB" w:rsidRDefault="000D6EEA" w:rsidP="000D6EEA">
            <w:pPr>
              <w:jc w:val="right"/>
              <w:rPr>
                <w:rFonts w:eastAsia="Calibri"/>
                <w:szCs w:val="22"/>
              </w:rPr>
            </w:pPr>
            <w:r w:rsidRPr="003743AB">
              <w:rPr>
                <w:rFonts w:eastAsia="Calibri"/>
                <w:szCs w:val="22"/>
              </w:rPr>
              <w:t>1178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F89A" w14:textId="0F073895" w:rsidR="000D6EEA" w:rsidRPr="003743AB" w:rsidRDefault="000D6EEA" w:rsidP="000D6EEA">
            <w:pPr>
              <w:jc w:val="right"/>
              <w:rPr>
                <w:rFonts w:eastAsia="Calibri"/>
                <w:szCs w:val="22"/>
              </w:rPr>
            </w:pPr>
            <w:r w:rsidRPr="003743AB">
              <w:rPr>
                <w:rFonts w:eastAsia="Calibri"/>
                <w:szCs w:val="22"/>
              </w:rPr>
              <w:t xml:space="preserve"> 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15E4" w14:textId="154913B2" w:rsidR="000D6EEA" w:rsidRPr="003743AB" w:rsidRDefault="000D6EEA" w:rsidP="000D6EEA">
            <w:pPr>
              <w:jc w:val="right"/>
              <w:rPr>
                <w:rFonts w:eastAsia="Calibri"/>
                <w:szCs w:val="22"/>
              </w:rPr>
            </w:pPr>
            <w:r w:rsidRPr="003743AB">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CC609" w14:textId="28E14C6A"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770C2" w14:textId="77777777" w:rsidR="000D6EEA" w:rsidRPr="003743AB" w:rsidRDefault="000D6EEA" w:rsidP="000D6EEA">
            <w:pPr>
              <w:jc w:val="center"/>
              <w:rPr>
                <w:rFonts w:eastAsia="Calibri"/>
                <w:szCs w:val="22"/>
              </w:rPr>
            </w:pPr>
            <w:r w:rsidRPr="003743AB">
              <w:rPr>
                <w:rFonts w:eastAsia="Calibri"/>
                <w:szCs w:val="22"/>
              </w:rPr>
              <w:t>D</w:t>
            </w:r>
          </w:p>
          <w:p w14:paraId="27EDAEF9" w14:textId="77777777" w:rsidR="000D6EEA" w:rsidRPr="003743AB" w:rsidRDefault="000D6EEA" w:rsidP="000D6EEA">
            <w:pPr>
              <w:jc w:val="center"/>
              <w:rPr>
                <w:rFonts w:eastAsia="Calibri"/>
                <w:szCs w:val="22"/>
              </w:rPr>
            </w:pPr>
            <w:r w:rsidRPr="003743AB">
              <w:rPr>
                <w:rFonts w:eastAsia="Calibri"/>
                <w:szCs w:val="22"/>
              </w:rPr>
              <w:t>D</w:t>
            </w:r>
          </w:p>
          <w:p w14:paraId="623BB15F" w14:textId="645E60E5"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D93AC" w14:textId="77777777" w:rsidR="000D6EEA" w:rsidRPr="003743AB" w:rsidRDefault="000D6EEA" w:rsidP="000D6EEA">
            <w:pPr>
              <w:jc w:val="center"/>
              <w:rPr>
                <w:rFonts w:eastAsia="Calibri"/>
                <w:szCs w:val="22"/>
              </w:rPr>
            </w:pPr>
            <w:r w:rsidRPr="003743AB">
              <w:rPr>
                <w:rFonts w:eastAsia="Calibri"/>
                <w:szCs w:val="22"/>
              </w:rPr>
              <w:t>4400-5586-8514</w:t>
            </w:r>
          </w:p>
          <w:p w14:paraId="1046FEB6" w14:textId="77777777" w:rsidR="000D6EEA" w:rsidRPr="003743AB" w:rsidRDefault="000D6EEA" w:rsidP="000D6EEA">
            <w:pPr>
              <w:jc w:val="center"/>
              <w:rPr>
                <w:rFonts w:eastAsia="Calibri"/>
                <w:szCs w:val="22"/>
              </w:rPr>
            </w:pPr>
            <w:r w:rsidRPr="003743AB">
              <w:rPr>
                <w:rFonts w:eastAsia="Calibri"/>
                <w:szCs w:val="22"/>
              </w:rPr>
              <w:t>4400-5584-0598</w:t>
            </w:r>
          </w:p>
          <w:p w14:paraId="57B8D326" w14:textId="0EA63BB3" w:rsidR="000D6EEA" w:rsidRPr="003743AB" w:rsidRDefault="000D6EEA" w:rsidP="000D6EEA">
            <w:pPr>
              <w:jc w:val="center"/>
              <w:rPr>
                <w:rFonts w:eastAsia="Calibri"/>
                <w:szCs w:val="22"/>
              </w:rPr>
            </w:pPr>
            <w:r w:rsidRPr="003743AB">
              <w:rPr>
                <w:rFonts w:eastAsia="Calibri"/>
                <w:szCs w:val="22"/>
              </w:rPr>
              <w:t>4400-5588-1715</w:t>
            </w:r>
          </w:p>
        </w:tc>
      </w:tr>
      <w:tr w:rsidR="000D6EEA" w:rsidRPr="003743AB" w14:paraId="48035C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68B59C"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C216D" w14:textId="176A30E8" w:rsidR="000D6EEA" w:rsidRPr="003743AB" w:rsidRDefault="000D6EEA" w:rsidP="000D6EEA">
            <w:pPr>
              <w:rPr>
                <w:rFonts w:eastAsia="Calibri"/>
                <w:szCs w:val="22"/>
              </w:rPr>
            </w:pPr>
            <w:r w:rsidRPr="003743AB">
              <w:rPr>
                <w:rFonts w:eastAsia="Calibri"/>
                <w:szCs w:val="22"/>
                <w:lang w:eastAsia="lt-LT"/>
              </w:rPr>
              <w:t>57AS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6B20E7" w14:textId="1FF8A29B" w:rsidR="000D6EEA" w:rsidRPr="003743AB" w:rsidRDefault="000D6EEA" w:rsidP="000D6EEA">
            <w:pPr>
              <w:rPr>
                <w:rFonts w:eastAsia="Calibri"/>
                <w:szCs w:val="22"/>
              </w:rPr>
            </w:pPr>
            <w:r w:rsidRPr="003743AB">
              <w:rPr>
                <w:rFonts w:eastAsia="Calibri"/>
                <w:szCs w:val="22"/>
              </w:rPr>
              <w:t>Mokyklos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D9EA46" w14:textId="577BB60E" w:rsidR="000D6EEA" w:rsidRPr="003743AB" w:rsidRDefault="000D6EEA" w:rsidP="000D6EEA">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6DA7" w14:textId="7B3A5587"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5A90" w14:textId="21029403" w:rsidR="000D6EEA" w:rsidRPr="003743AB" w:rsidRDefault="000D6EEA" w:rsidP="000D6EEA">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750" w14:textId="252FFC4D"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2191A" w14:textId="321A36C6"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9C766" w14:textId="43CD0E3D" w:rsidR="000D6EEA" w:rsidRPr="003743AB" w:rsidRDefault="000D6EEA" w:rsidP="000D6EEA">
            <w:pPr>
              <w:jc w:val="center"/>
              <w:rPr>
                <w:rFonts w:eastAsia="Calibri"/>
                <w:szCs w:val="22"/>
              </w:rPr>
            </w:pPr>
            <w:r w:rsidRPr="003743AB">
              <w:rPr>
                <w:rFonts w:eastAsia="Calibri"/>
                <w:szCs w:val="22"/>
              </w:rPr>
              <w:t>4400-5584-0665</w:t>
            </w:r>
          </w:p>
        </w:tc>
      </w:tr>
      <w:tr w:rsidR="000D6EEA" w:rsidRPr="003743AB" w14:paraId="670515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FDF9FF"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C8627" w14:textId="4702D673" w:rsidR="000D6EEA" w:rsidRPr="003743AB" w:rsidRDefault="000D6EEA" w:rsidP="000D6EEA">
            <w:pPr>
              <w:rPr>
                <w:rFonts w:eastAsia="Calibri"/>
                <w:szCs w:val="22"/>
              </w:rPr>
            </w:pPr>
            <w:r w:rsidRPr="00004437">
              <w:rPr>
                <w:rFonts w:eastAsia="Calibri"/>
                <w:szCs w:val="22"/>
                <w:lang w:eastAsia="lt-LT"/>
              </w:rPr>
              <w:t>58AS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6349D4" w14:textId="6D4BBE62" w:rsidR="000D6EEA" w:rsidRPr="003743AB" w:rsidRDefault="000D6EEA" w:rsidP="000D6EEA">
            <w:pPr>
              <w:rPr>
                <w:rFonts w:eastAsia="Calibri"/>
                <w:szCs w:val="22"/>
              </w:rPr>
            </w:pPr>
            <w:r w:rsidRPr="00004437">
              <w:rPr>
                <w:rFonts w:eastAsia="Calibri"/>
                <w:szCs w:val="22"/>
              </w:rPr>
              <w:t>Pušyno g., Rubikių k.</w:t>
            </w:r>
          </w:p>
        </w:tc>
        <w:tc>
          <w:tcPr>
            <w:tcW w:w="1147" w:type="dxa"/>
            <w:tcBorders>
              <w:top w:val="single" w:sz="4" w:space="0" w:color="auto"/>
              <w:left w:val="single" w:sz="4" w:space="0" w:color="auto"/>
              <w:bottom w:val="single" w:sz="4" w:space="0" w:color="auto"/>
              <w:right w:val="single" w:sz="4" w:space="0" w:color="auto"/>
            </w:tcBorders>
            <w:vAlign w:val="center"/>
          </w:tcPr>
          <w:p w14:paraId="7ED00445" w14:textId="0DD3967D" w:rsidR="000D6EEA" w:rsidRPr="003743AB" w:rsidRDefault="000D6EEA" w:rsidP="000D6EEA">
            <w:pPr>
              <w:jc w:val="right"/>
              <w:rPr>
                <w:rFonts w:eastAsia="Calibri"/>
                <w:szCs w:val="22"/>
              </w:rPr>
            </w:pPr>
            <w:r w:rsidRPr="00004437">
              <w:rPr>
                <w:rFonts w:eastAsia="Calibri"/>
                <w:szCs w:val="22"/>
              </w:rPr>
              <w:t xml:space="preserve"> </w:t>
            </w:r>
            <w:r w:rsidRPr="00004437">
              <w:rPr>
                <w:rFonts w:eastAsia="Calibri"/>
                <w:bCs/>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0BBFD" w14:textId="1A035B31" w:rsidR="000D6EEA" w:rsidRPr="003743AB" w:rsidRDefault="000D6EEA" w:rsidP="000D6EEA">
            <w:pPr>
              <w:jc w:val="right"/>
              <w:rPr>
                <w:rFonts w:eastAsia="Calibri"/>
                <w:szCs w:val="22"/>
              </w:rPr>
            </w:pPr>
            <w:r w:rsidRPr="00004437">
              <w:rPr>
                <w:rFonts w:eastAsia="Calibri"/>
                <w:bCs/>
                <w:szCs w:val="22"/>
              </w:rPr>
              <w:t>484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88233" w14:textId="39BE45D7" w:rsidR="000D6EEA" w:rsidRPr="003743AB" w:rsidRDefault="000D6EEA" w:rsidP="000D6EEA">
            <w:pPr>
              <w:jc w:val="right"/>
              <w:rPr>
                <w:rFonts w:eastAsia="Calibri"/>
                <w:szCs w:val="22"/>
              </w:rPr>
            </w:pPr>
            <w:r w:rsidRPr="00004437">
              <w:rPr>
                <w:rFonts w:eastAsia="Calibri"/>
                <w:szCs w:val="22"/>
              </w:rPr>
              <w:t xml:space="preserve"> </w:t>
            </w:r>
            <w:r w:rsidRPr="00004437">
              <w:rPr>
                <w:rFonts w:eastAsia="Calibri"/>
                <w:bCs/>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7953A" w14:textId="75C1ABB4" w:rsidR="000D6EEA" w:rsidRPr="003743AB" w:rsidRDefault="000D6EEA" w:rsidP="000D6EEA">
            <w:pPr>
              <w:jc w:val="right"/>
              <w:rPr>
                <w:rFonts w:eastAsia="Calibri"/>
                <w:szCs w:val="22"/>
              </w:rPr>
            </w:pPr>
            <w:r w:rsidRPr="0000443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4607B" w14:textId="77777777" w:rsidR="000D6EEA" w:rsidRPr="00004437" w:rsidRDefault="000D6EEA" w:rsidP="000D6EEA">
            <w:pPr>
              <w:jc w:val="center"/>
              <w:rPr>
                <w:rFonts w:eastAsia="Calibri"/>
                <w:szCs w:val="22"/>
              </w:rPr>
            </w:pPr>
            <w:r w:rsidRPr="00004437">
              <w:rPr>
                <w:rFonts w:eastAsia="Calibri"/>
                <w:szCs w:val="22"/>
              </w:rPr>
              <w:t>D</w:t>
            </w:r>
          </w:p>
          <w:p w14:paraId="4243B5F5" w14:textId="36465136" w:rsidR="000D6EEA" w:rsidRPr="003743AB" w:rsidRDefault="000D6EEA" w:rsidP="000D6EEA">
            <w:pPr>
              <w:jc w:val="center"/>
              <w:rPr>
                <w:rFonts w:eastAsia="Calibri"/>
                <w:szCs w:val="22"/>
              </w:rPr>
            </w:pPr>
            <w:r w:rsidRPr="0000443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85657" w14:textId="002FA676" w:rsidR="000D6EEA" w:rsidRPr="003743AB" w:rsidRDefault="000D6EEA" w:rsidP="000D6EEA">
            <w:pPr>
              <w:jc w:val="center"/>
              <w:rPr>
                <w:rFonts w:eastAsia="Calibri"/>
                <w:szCs w:val="22"/>
              </w:rPr>
            </w:pPr>
            <w:r w:rsidRPr="00004437">
              <w:rPr>
                <w:rFonts w:eastAsia="Calibri"/>
                <w:szCs w:val="22"/>
              </w:rPr>
              <w:t>4400-5069-4283 4400-5065-3913</w:t>
            </w:r>
          </w:p>
        </w:tc>
      </w:tr>
      <w:tr w:rsidR="000D6EEA" w:rsidRPr="003743AB" w14:paraId="2EE23E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1218E8"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5260FC" w14:textId="236ABFDF" w:rsidR="000D6EEA" w:rsidRPr="003743AB" w:rsidRDefault="000D6EEA" w:rsidP="000D6EEA">
            <w:pPr>
              <w:rPr>
                <w:rFonts w:eastAsia="Calibri"/>
                <w:szCs w:val="22"/>
              </w:rPr>
            </w:pPr>
            <w:r w:rsidRPr="003743AB">
              <w:rPr>
                <w:rFonts w:eastAsia="Calibri"/>
                <w:szCs w:val="22"/>
                <w:lang w:eastAsia="lt-LT"/>
              </w:rPr>
              <w:t>59AS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5F822F" w14:textId="732FDE2E" w:rsidR="000D6EEA" w:rsidRPr="003743AB" w:rsidRDefault="000D6EEA" w:rsidP="000D6EEA">
            <w:pPr>
              <w:rPr>
                <w:rFonts w:eastAsia="Calibri"/>
                <w:szCs w:val="22"/>
              </w:rPr>
            </w:pPr>
            <w:r w:rsidRPr="003743AB">
              <w:rPr>
                <w:rFonts w:eastAsia="Calibri"/>
                <w:szCs w:val="22"/>
              </w:rPr>
              <w:t>Tuopų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12085C" w14:textId="4F583DC5" w:rsidR="000D6EEA" w:rsidRPr="003743AB" w:rsidRDefault="000D6EEA" w:rsidP="000D6EEA">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78F9C" w14:textId="3A0B1703"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D1383" w14:textId="522E5BF4" w:rsidR="000D6EEA" w:rsidRPr="003743AB" w:rsidRDefault="000D6EEA" w:rsidP="000D6EEA">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25924" w14:textId="7804029A"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277AC" w14:textId="7D64208D"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A5C0CC" w14:textId="44D7793E" w:rsidR="000D6EEA" w:rsidRPr="003743AB" w:rsidRDefault="000D6EEA" w:rsidP="000D6EEA">
            <w:pPr>
              <w:jc w:val="center"/>
              <w:rPr>
                <w:rFonts w:eastAsia="Calibri"/>
                <w:szCs w:val="22"/>
              </w:rPr>
            </w:pPr>
            <w:r w:rsidRPr="003743AB">
              <w:rPr>
                <w:rFonts w:eastAsia="Calibri"/>
                <w:szCs w:val="22"/>
              </w:rPr>
              <w:t>4400-5584-0676</w:t>
            </w:r>
          </w:p>
        </w:tc>
      </w:tr>
      <w:tr w:rsidR="000D6EEA" w:rsidRPr="003743AB" w14:paraId="306D4D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889ABF"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57471" w14:textId="21F88DDE" w:rsidR="000D6EEA" w:rsidRPr="003743AB" w:rsidRDefault="000D6EEA" w:rsidP="000D6EEA">
            <w:pPr>
              <w:rPr>
                <w:rFonts w:eastAsia="Calibri"/>
                <w:szCs w:val="22"/>
              </w:rPr>
            </w:pPr>
            <w:r w:rsidRPr="003743AB">
              <w:rPr>
                <w:rFonts w:eastAsia="Calibri"/>
                <w:szCs w:val="22"/>
                <w:lang w:eastAsia="lt-LT"/>
              </w:rPr>
              <w:t>60AS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70F1D6" w14:textId="2F4FADB8" w:rsidR="000D6EEA" w:rsidRPr="003743AB" w:rsidRDefault="000D6EEA" w:rsidP="000D6EEA">
            <w:pPr>
              <w:rPr>
                <w:rFonts w:eastAsia="Calibri"/>
                <w:szCs w:val="22"/>
              </w:rPr>
            </w:pPr>
            <w:r w:rsidRPr="003743AB">
              <w:rPr>
                <w:rFonts w:eastAsia="Calibri"/>
                <w:szCs w:val="22"/>
              </w:rPr>
              <w:t>Žvejų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FA700B" w14:textId="7FD36E08" w:rsidR="000D6EEA" w:rsidRPr="003743AB" w:rsidRDefault="000D6EEA" w:rsidP="000D6EEA">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90C8B" w14:textId="13FFB1F5"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1354" w14:textId="5A1B3CE8" w:rsidR="000D6EEA" w:rsidRPr="003743AB" w:rsidRDefault="000D6EEA" w:rsidP="000D6EEA">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94765" w14:textId="2D182692"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4CB47" w14:textId="32E50300"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7379C" w14:textId="1AC4146C" w:rsidR="000D6EEA" w:rsidRPr="003743AB" w:rsidRDefault="000D6EEA" w:rsidP="000D6EEA">
            <w:pPr>
              <w:jc w:val="center"/>
              <w:rPr>
                <w:rFonts w:eastAsia="Calibri"/>
                <w:szCs w:val="22"/>
              </w:rPr>
            </w:pPr>
            <w:r w:rsidRPr="003743AB">
              <w:rPr>
                <w:rFonts w:eastAsia="Calibri"/>
                <w:szCs w:val="22"/>
              </w:rPr>
              <w:t>4400-5584-0732</w:t>
            </w:r>
          </w:p>
        </w:tc>
      </w:tr>
      <w:tr w:rsidR="000D6EEA" w:rsidRPr="003743AB" w14:paraId="6B645AA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370B78"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FDD0D" w14:textId="71965E07" w:rsidR="000D6EEA" w:rsidRPr="003743AB" w:rsidRDefault="000D6EEA" w:rsidP="000D6EEA">
            <w:pPr>
              <w:rPr>
                <w:rFonts w:eastAsia="Calibri"/>
                <w:szCs w:val="22"/>
              </w:rPr>
            </w:pPr>
            <w:r w:rsidRPr="003743AB">
              <w:rPr>
                <w:rFonts w:eastAsia="Calibri"/>
                <w:szCs w:val="22"/>
                <w:lang w:eastAsia="lt-LT"/>
              </w:rPr>
              <w:t>61AS</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9900946" w14:textId="56E6B923" w:rsidR="000D6EEA" w:rsidRPr="003743AB" w:rsidRDefault="000D6EEA" w:rsidP="000D6EEA">
            <w:pPr>
              <w:rPr>
                <w:rFonts w:eastAsia="Calibri"/>
                <w:szCs w:val="22"/>
              </w:rPr>
            </w:pPr>
            <w:proofErr w:type="spellStart"/>
            <w:r w:rsidRPr="003743AB">
              <w:rPr>
                <w:rFonts w:eastAsia="Calibri"/>
                <w:szCs w:val="22"/>
              </w:rPr>
              <w:t>Šlavės</w:t>
            </w:r>
            <w:proofErr w:type="spellEnd"/>
            <w:r w:rsidRPr="003743AB">
              <w:rPr>
                <w:rFonts w:eastAsia="Calibri"/>
                <w:szCs w:val="22"/>
              </w:rPr>
              <w:t xml:space="preserve"> g., Storių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C09C33" w14:textId="39882C2E" w:rsidR="000D6EEA" w:rsidRPr="003743AB" w:rsidRDefault="000D6EEA" w:rsidP="000D6EEA">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F4DE" w14:textId="679248C6"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2C62A" w14:textId="5393A245" w:rsidR="000D6EEA" w:rsidRPr="003743AB" w:rsidRDefault="000D6EEA" w:rsidP="000D6EEA">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8E0BE" w14:textId="617F1E16"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2CEA9" w14:textId="20625AB0"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EF0A21" w14:textId="765DB312" w:rsidR="000D6EEA" w:rsidRPr="003743AB" w:rsidRDefault="000D6EEA" w:rsidP="000D6EEA">
            <w:pPr>
              <w:jc w:val="center"/>
              <w:rPr>
                <w:rFonts w:eastAsia="Calibri"/>
                <w:szCs w:val="22"/>
              </w:rPr>
            </w:pPr>
            <w:r w:rsidRPr="003743AB">
              <w:rPr>
                <w:rFonts w:eastAsia="Calibri"/>
                <w:szCs w:val="22"/>
              </w:rPr>
              <w:t>4400-5319-4779</w:t>
            </w:r>
          </w:p>
        </w:tc>
      </w:tr>
      <w:tr w:rsidR="000D6EEA" w:rsidRPr="003743AB" w14:paraId="7C555C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F650CD"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866878" w14:textId="6DBC82DF" w:rsidR="000D6EEA" w:rsidRPr="003743AB" w:rsidRDefault="000D6EEA" w:rsidP="000D6EEA">
            <w:pPr>
              <w:rPr>
                <w:rFonts w:eastAsia="Calibri"/>
                <w:szCs w:val="22"/>
              </w:rPr>
            </w:pPr>
            <w:r w:rsidRPr="003743AB">
              <w:rPr>
                <w:rFonts w:eastAsia="Calibri"/>
                <w:szCs w:val="22"/>
                <w:lang w:eastAsia="lt-LT"/>
              </w:rPr>
              <w:t>62AS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628C94" w14:textId="305D317D" w:rsidR="000D6EEA" w:rsidRPr="003743AB" w:rsidRDefault="000D6EEA" w:rsidP="000D6EEA">
            <w:pPr>
              <w:rPr>
                <w:rFonts w:eastAsia="Calibri"/>
                <w:szCs w:val="22"/>
              </w:rPr>
            </w:pPr>
            <w:proofErr w:type="spellStart"/>
            <w:r w:rsidRPr="003743AB">
              <w:rPr>
                <w:rFonts w:eastAsia="Calibri"/>
                <w:szCs w:val="22"/>
              </w:rPr>
              <w:t>Užugojų</w:t>
            </w:r>
            <w:proofErr w:type="spellEnd"/>
            <w:r w:rsidRPr="003743AB">
              <w:rPr>
                <w:rFonts w:eastAsia="Calibri"/>
                <w:szCs w:val="22"/>
              </w:rPr>
              <w:t xml:space="preserve"> g., Storių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B7BA17" w14:textId="767CB72B" w:rsidR="000D6EEA" w:rsidRPr="003743AB" w:rsidRDefault="000D6EEA" w:rsidP="000D6EEA">
            <w:pPr>
              <w:jc w:val="right"/>
              <w:rPr>
                <w:rFonts w:eastAsia="Calibri"/>
                <w:szCs w:val="22"/>
              </w:rPr>
            </w:pPr>
            <w:r w:rsidRPr="003743AB">
              <w:rPr>
                <w:rFonts w:eastAsia="Calibri"/>
                <w:szCs w:val="22"/>
              </w:rPr>
              <w:t xml:space="preserve"> 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B0AA1" w14:textId="7482ABEF"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38925" w14:textId="3FAD50A3" w:rsidR="000D6EEA" w:rsidRPr="003743AB" w:rsidRDefault="000D6EEA" w:rsidP="000D6EEA">
            <w:pPr>
              <w:jc w:val="right"/>
              <w:rPr>
                <w:rFonts w:eastAsia="Calibri"/>
                <w:szCs w:val="22"/>
              </w:rPr>
            </w:pPr>
            <w:r w:rsidRPr="003743AB">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54C" w14:textId="223C31CA"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6AD2" w14:textId="3AEC9BE3"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CCB555" w14:textId="07A3D6E0" w:rsidR="000D6EEA" w:rsidRPr="003743AB" w:rsidRDefault="000D6EEA" w:rsidP="000D6EEA">
            <w:pPr>
              <w:jc w:val="center"/>
              <w:rPr>
                <w:rFonts w:eastAsia="Calibri"/>
                <w:szCs w:val="22"/>
              </w:rPr>
            </w:pPr>
            <w:r w:rsidRPr="003743AB">
              <w:rPr>
                <w:rFonts w:eastAsia="Calibri"/>
                <w:szCs w:val="22"/>
              </w:rPr>
              <w:t>4400-5976-0273</w:t>
            </w:r>
          </w:p>
        </w:tc>
      </w:tr>
      <w:tr w:rsidR="000D6EEA" w:rsidRPr="003743AB" w14:paraId="60950A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D676B8"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95650F" w14:textId="7520149C" w:rsidR="000D6EEA" w:rsidRPr="003743AB" w:rsidRDefault="000D6EEA" w:rsidP="000D6EEA">
            <w:pPr>
              <w:rPr>
                <w:rFonts w:eastAsia="Calibri"/>
                <w:szCs w:val="22"/>
              </w:rPr>
            </w:pPr>
            <w:r w:rsidRPr="003743AB">
              <w:rPr>
                <w:rFonts w:eastAsia="Calibri"/>
                <w:szCs w:val="22"/>
                <w:lang w:eastAsia="lt-LT"/>
              </w:rPr>
              <w:t>72AS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52BFCC" w14:textId="6CD88B4B" w:rsidR="000D6EEA" w:rsidRPr="003743AB" w:rsidRDefault="000D6EEA" w:rsidP="000D6EEA">
            <w:pPr>
              <w:rPr>
                <w:rFonts w:eastAsia="Calibri"/>
                <w:szCs w:val="22"/>
              </w:rPr>
            </w:pPr>
            <w:r w:rsidRPr="003743AB">
              <w:rPr>
                <w:rFonts w:eastAsia="Calibri"/>
                <w:szCs w:val="22"/>
              </w:rPr>
              <w:t>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94DCA9" w14:textId="1533FE63" w:rsidR="000D6EEA" w:rsidRPr="003743AB" w:rsidRDefault="000D6EEA" w:rsidP="000D6EEA">
            <w:pPr>
              <w:jc w:val="right"/>
              <w:rPr>
                <w:rFonts w:eastAsia="Calibri"/>
                <w:szCs w:val="22"/>
              </w:rPr>
            </w:pPr>
            <w:r w:rsidRPr="003743AB">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21A49" w14:textId="16ACFE21" w:rsidR="000D6EEA" w:rsidRPr="003743AB" w:rsidRDefault="000D6EEA" w:rsidP="000D6EEA">
            <w:pPr>
              <w:jc w:val="right"/>
              <w:rPr>
                <w:rFonts w:eastAsia="Calibri"/>
                <w:szCs w:val="22"/>
              </w:rPr>
            </w:pPr>
            <w:r w:rsidRPr="003743A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22A9" w14:textId="16A6E2AC" w:rsidR="000D6EEA" w:rsidRPr="003743AB" w:rsidRDefault="000D6EEA" w:rsidP="000D6EEA">
            <w:pPr>
              <w:jc w:val="right"/>
              <w:rPr>
                <w:rFonts w:eastAsia="Calibri"/>
                <w:szCs w:val="22"/>
              </w:rPr>
            </w:pPr>
            <w:r w:rsidRPr="003743AB">
              <w:rPr>
                <w:rFonts w:eastAsia="Calibri"/>
                <w:szCs w:val="22"/>
              </w:rPr>
              <w:t>1848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97374" w14:textId="4BC0A1FE"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EFC9D" w14:textId="5D58DED5"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5DD3D9" w14:textId="2A961A3F" w:rsidR="000D6EEA" w:rsidRPr="003743AB" w:rsidRDefault="000D6EEA" w:rsidP="000D6EEA">
            <w:pPr>
              <w:jc w:val="center"/>
              <w:rPr>
                <w:rFonts w:eastAsia="Calibri"/>
                <w:szCs w:val="22"/>
              </w:rPr>
            </w:pPr>
            <w:r w:rsidRPr="003743AB">
              <w:rPr>
                <w:rFonts w:eastAsia="Calibri"/>
                <w:szCs w:val="22"/>
              </w:rPr>
              <w:t>4400-5979-0224</w:t>
            </w:r>
          </w:p>
        </w:tc>
      </w:tr>
      <w:tr w:rsidR="000D6EEA" w:rsidRPr="003743AB" w14:paraId="1E19B82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B6C144"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3841" w14:textId="66DCEDAA" w:rsidR="000D6EEA" w:rsidRPr="003743AB" w:rsidRDefault="000D6EEA" w:rsidP="000D6EEA">
            <w:pPr>
              <w:rPr>
                <w:rFonts w:eastAsia="Calibri"/>
                <w:szCs w:val="22"/>
              </w:rPr>
            </w:pPr>
            <w:r w:rsidRPr="003743AB">
              <w:rPr>
                <w:rFonts w:eastAsia="Calibri"/>
                <w:szCs w:val="22"/>
                <w:lang w:eastAsia="lt-LT"/>
              </w:rPr>
              <w:t>63AS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77D454" w14:textId="5D71717B" w:rsidR="000D6EEA" w:rsidRPr="003743AB" w:rsidRDefault="000D6EEA" w:rsidP="000D6EEA">
            <w:pPr>
              <w:rPr>
                <w:rFonts w:eastAsia="Calibri"/>
                <w:szCs w:val="22"/>
              </w:rPr>
            </w:pPr>
            <w:r w:rsidRPr="003743AB">
              <w:rPr>
                <w:rFonts w:eastAsia="Calibri"/>
                <w:szCs w:val="22"/>
              </w:rPr>
              <w:t>Šeimyniškių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1975A1" w14:textId="09591416" w:rsidR="000D6EEA" w:rsidRPr="003743AB" w:rsidRDefault="000D6EEA" w:rsidP="000D6EEA">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7687" w14:textId="5663456E"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1F78" w14:textId="68117B1E" w:rsidR="000D6EEA" w:rsidRPr="003743AB" w:rsidRDefault="000D6EEA" w:rsidP="000D6EEA">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5ECFA" w14:textId="68B230F0"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0F702" w14:textId="506EC0F2"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0C672" w14:textId="7001526C" w:rsidR="000D6EEA" w:rsidRPr="003743AB" w:rsidRDefault="000D6EEA" w:rsidP="000D6EEA">
            <w:pPr>
              <w:jc w:val="center"/>
              <w:rPr>
                <w:rFonts w:eastAsia="Calibri"/>
                <w:szCs w:val="22"/>
              </w:rPr>
            </w:pPr>
            <w:r w:rsidRPr="003743AB">
              <w:rPr>
                <w:rFonts w:eastAsia="Calibri"/>
                <w:szCs w:val="22"/>
              </w:rPr>
              <w:t>4400-5326-2947</w:t>
            </w:r>
          </w:p>
        </w:tc>
      </w:tr>
      <w:tr w:rsidR="000D6EEA" w:rsidRPr="003743AB" w14:paraId="4B92A3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BAF84D"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D48208" w14:textId="604B2632" w:rsidR="000D6EEA" w:rsidRPr="003743AB" w:rsidRDefault="000D6EEA" w:rsidP="000D6EEA">
            <w:pPr>
              <w:rPr>
                <w:rFonts w:eastAsia="Calibri"/>
                <w:szCs w:val="22"/>
              </w:rPr>
            </w:pPr>
            <w:r w:rsidRPr="003743AB">
              <w:rPr>
                <w:rFonts w:eastAsia="Calibri"/>
                <w:szCs w:val="22"/>
                <w:lang w:eastAsia="lt-LT"/>
              </w:rPr>
              <w:t>64AS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8D4181" w14:textId="6702C0DC" w:rsidR="000D6EEA" w:rsidRPr="003743AB" w:rsidRDefault="000D6EEA" w:rsidP="000D6EEA">
            <w:pPr>
              <w:rPr>
                <w:rFonts w:eastAsia="Calibri"/>
                <w:szCs w:val="22"/>
              </w:rPr>
            </w:pPr>
            <w:r w:rsidRPr="003743AB">
              <w:rPr>
                <w:rFonts w:eastAsia="Calibri"/>
                <w:szCs w:val="22"/>
              </w:rPr>
              <w:t xml:space="preserve">Liepų g., </w:t>
            </w:r>
            <w:proofErr w:type="spellStart"/>
            <w:r w:rsidRPr="003743AB">
              <w:rPr>
                <w:rFonts w:eastAsia="Calibri"/>
                <w:szCs w:val="22"/>
              </w:rPr>
              <w:t>Šlavėnų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16A81D" w14:textId="74B749BA" w:rsidR="000D6EEA" w:rsidRPr="003743AB" w:rsidRDefault="000D6EEA" w:rsidP="000D6EEA">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C277F" w14:textId="75B15443"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3E723" w14:textId="59500974" w:rsidR="000D6EEA" w:rsidRPr="003743AB" w:rsidRDefault="000D6EEA" w:rsidP="000D6EEA">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705CE" w14:textId="5E831954"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66C60" w14:textId="635557F2"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A89616" w14:textId="3411D628" w:rsidR="000D6EEA" w:rsidRPr="003743AB" w:rsidRDefault="000D6EEA" w:rsidP="000D6EEA">
            <w:pPr>
              <w:jc w:val="center"/>
              <w:rPr>
                <w:rFonts w:eastAsia="Calibri"/>
                <w:szCs w:val="22"/>
              </w:rPr>
            </w:pPr>
            <w:r w:rsidRPr="003743AB">
              <w:rPr>
                <w:rFonts w:eastAsia="Calibri"/>
                <w:szCs w:val="22"/>
              </w:rPr>
              <w:t>4400-5584-3257</w:t>
            </w:r>
          </w:p>
        </w:tc>
      </w:tr>
      <w:tr w:rsidR="000D6EEA" w:rsidRPr="003743AB" w14:paraId="52C2EF3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9594B2"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65EA9" w14:textId="74CBC321" w:rsidR="000D6EEA" w:rsidRPr="003743AB" w:rsidRDefault="000D6EEA" w:rsidP="000D6EEA">
            <w:pPr>
              <w:rPr>
                <w:rFonts w:eastAsia="Calibri"/>
                <w:szCs w:val="22"/>
              </w:rPr>
            </w:pPr>
            <w:r w:rsidRPr="003743AB">
              <w:rPr>
                <w:rFonts w:eastAsia="Calibri"/>
                <w:szCs w:val="22"/>
                <w:lang w:eastAsia="lt-LT"/>
              </w:rPr>
              <w:t>65AS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1A45BF" w14:textId="376A51BA" w:rsidR="000D6EEA" w:rsidRPr="003743AB" w:rsidRDefault="000D6EEA" w:rsidP="000D6EEA">
            <w:pPr>
              <w:rPr>
                <w:rFonts w:eastAsia="Calibri"/>
                <w:szCs w:val="22"/>
              </w:rPr>
            </w:pPr>
            <w:r w:rsidRPr="003743AB">
              <w:rPr>
                <w:rFonts w:eastAsia="Calibri"/>
                <w:szCs w:val="22"/>
              </w:rPr>
              <w:t xml:space="preserve">Puntuko g., </w:t>
            </w:r>
            <w:proofErr w:type="spellStart"/>
            <w:r w:rsidRPr="003743AB">
              <w:rPr>
                <w:rFonts w:eastAsia="Calibri"/>
                <w:szCs w:val="22"/>
              </w:rPr>
              <w:t>Šlavėnų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F28DC0" w14:textId="7020A44B" w:rsidR="000D6EEA" w:rsidRPr="003743AB" w:rsidRDefault="000D6EEA" w:rsidP="000D6EEA">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4BEAB" w14:textId="0872F430"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35747" w14:textId="73C0D27E" w:rsidR="000D6EEA" w:rsidRPr="003743AB" w:rsidRDefault="000D6EEA" w:rsidP="000D6EEA">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7F843" w14:textId="1C094E17"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0864" w14:textId="6C1B6D24"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9ACD4D" w14:textId="1BD4EF39" w:rsidR="000D6EEA" w:rsidRPr="003743AB" w:rsidRDefault="000D6EEA" w:rsidP="000D6EEA">
            <w:pPr>
              <w:jc w:val="center"/>
              <w:rPr>
                <w:rFonts w:eastAsia="Calibri"/>
                <w:szCs w:val="22"/>
              </w:rPr>
            </w:pPr>
            <w:r w:rsidRPr="003743AB">
              <w:rPr>
                <w:rFonts w:eastAsia="Calibri"/>
                <w:szCs w:val="22"/>
              </w:rPr>
              <w:t>4400-5425-7053</w:t>
            </w:r>
          </w:p>
        </w:tc>
      </w:tr>
      <w:tr w:rsidR="000D6EEA" w:rsidRPr="003743AB" w14:paraId="406C02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61096C"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33D49" w14:textId="7CA15BB4" w:rsidR="000D6EEA" w:rsidRPr="003743AB" w:rsidRDefault="000D6EEA" w:rsidP="000D6EEA">
            <w:pPr>
              <w:rPr>
                <w:rFonts w:eastAsia="Calibri"/>
                <w:szCs w:val="22"/>
              </w:rPr>
            </w:pPr>
            <w:r w:rsidRPr="003743AB">
              <w:rPr>
                <w:rFonts w:eastAsia="Calibri"/>
                <w:szCs w:val="22"/>
                <w:lang w:eastAsia="lt-LT"/>
              </w:rPr>
              <w:t>66AS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431D8C" w14:textId="4608D1C7" w:rsidR="000D6EEA" w:rsidRPr="003743AB" w:rsidRDefault="000D6EEA" w:rsidP="000D6EEA">
            <w:pPr>
              <w:rPr>
                <w:rFonts w:eastAsia="Calibri"/>
                <w:szCs w:val="22"/>
              </w:rPr>
            </w:pPr>
            <w:proofErr w:type="spellStart"/>
            <w:r w:rsidRPr="003743AB">
              <w:rPr>
                <w:rFonts w:eastAsia="Calibri"/>
                <w:szCs w:val="22"/>
              </w:rPr>
              <w:t>Šlavės</w:t>
            </w:r>
            <w:proofErr w:type="spellEnd"/>
            <w:r w:rsidRPr="003743AB">
              <w:rPr>
                <w:rFonts w:eastAsia="Calibri"/>
                <w:szCs w:val="22"/>
              </w:rPr>
              <w:t xml:space="preserve"> g., </w:t>
            </w:r>
            <w:proofErr w:type="spellStart"/>
            <w:r w:rsidRPr="003743AB">
              <w:rPr>
                <w:rFonts w:eastAsia="Calibri"/>
                <w:szCs w:val="22"/>
              </w:rPr>
              <w:t>Šlavėnų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D1396E" w14:textId="3E19D61A" w:rsidR="000D6EEA" w:rsidRPr="003743AB" w:rsidRDefault="000D6EEA" w:rsidP="000D6EEA">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952C4C" w14:textId="695E6741"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1127D" w14:textId="149EC86A" w:rsidR="000D6EEA" w:rsidRPr="003743AB" w:rsidRDefault="000D6EEA" w:rsidP="000D6EEA">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05B3" w14:textId="577B41E5"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A7806" w14:textId="2BFEEDEE"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EB4968" w14:textId="3FBCA3D0" w:rsidR="000D6EEA" w:rsidRPr="003743AB" w:rsidRDefault="000D6EEA" w:rsidP="000D6EEA">
            <w:pPr>
              <w:jc w:val="center"/>
              <w:rPr>
                <w:rFonts w:eastAsia="Calibri"/>
                <w:szCs w:val="22"/>
              </w:rPr>
            </w:pPr>
            <w:r w:rsidRPr="003743AB">
              <w:rPr>
                <w:rFonts w:eastAsia="Calibri"/>
                <w:szCs w:val="22"/>
              </w:rPr>
              <w:t>4400-5584-3268</w:t>
            </w:r>
          </w:p>
        </w:tc>
      </w:tr>
      <w:tr w:rsidR="000D6EEA" w:rsidRPr="003743AB" w14:paraId="5F5541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B0B120"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87C429" w14:textId="6E98D51B" w:rsidR="000D6EEA" w:rsidRPr="003743AB" w:rsidRDefault="000D6EEA" w:rsidP="000D6EEA">
            <w:pPr>
              <w:rPr>
                <w:rFonts w:eastAsia="Calibri"/>
                <w:szCs w:val="22"/>
              </w:rPr>
            </w:pPr>
            <w:r w:rsidRPr="003743AB">
              <w:rPr>
                <w:rFonts w:eastAsia="Calibri"/>
                <w:szCs w:val="22"/>
                <w:lang w:eastAsia="lt-LT"/>
              </w:rPr>
              <w:t>67AS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7D20D3" w14:textId="0C41751E" w:rsidR="000D6EEA" w:rsidRPr="003743AB" w:rsidRDefault="000D6EEA" w:rsidP="000D6EEA">
            <w:pPr>
              <w:rPr>
                <w:rFonts w:eastAsia="Calibri"/>
                <w:szCs w:val="22"/>
              </w:rPr>
            </w:pPr>
            <w:r w:rsidRPr="003743AB">
              <w:rPr>
                <w:rFonts w:eastAsia="Calibri"/>
                <w:szCs w:val="22"/>
              </w:rPr>
              <w:t xml:space="preserve">Gylių g., </w:t>
            </w:r>
            <w:proofErr w:type="spellStart"/>
            <w:r w:rsidRPr="003743AB">
              <w:rPr>
                <w:rFonts w:eastAsia="Calibri"/>
                <w:szCs w:val="22"/>
              </w:rPr>
              <w:t>Vikonių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6126E0" w14:textId="3E7799EC" w:rsidR="000D6EEA" w:rsidRPr="003743AB" w:rsidRDefault="000D6EEA" w:rsidP="000D6EEA">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D52B1" w14:textId="23033132"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A18AE" w14:textId="5CD6788E" w:rsidR="000D6EEA" w:rsidRPr="003743AB" w:rsidRDefault="000D6EEA" w:rsidP="000D6EEA">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1B6E2" w14:textId="49B3244A"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09628" w14:textId="77777777" w:rsidR="000D6EEA" w:rsidRPr="003743AB" w:rsidRDefault="000D6EEA" w:rsidP="000D6EEA">
            <w:pPr>
              <w:jc w:val="center"/>
              <w:rPr>
                <w:rFonts w:eastAsia="Calibri"/>
                <w:szCs w:val="22"/>
              </w:rPr>
            </w:pPr>
            <w:r w:rsidRPr="003743AB">
              <w:rPr>
                <w:rFonts w:eastAsia="Calibri"/>
                <w:szCs w:val="22"/>
              </w:rPr>
              <w:t>D</w:t>
            </w:r>
          </w:p>
          <w:p w14:paraId="79332F0E" w14:textId="067D62F6"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1ADDF8" w14:textId="77777777" w:rsidR="000D6EEA" w:rsidRPr="003743AB" w:rsidRDefault="000D6EEA" w:rsidP="000D6EEA">
            <w:pPr>
              <w:jc w:val="center"/>
              <w:rPr>
                <w:rFonts w:eastAsia="Calibri"/>
                <w:szCs w:val="22"/>
              </w:rPr>
            </w:pPr>
            <w:r w:rsidRPr="003743AB">
              <w:rPr>
                <w:rFonts w:eastAsia="Calibri"/>
                <w:szCs w:val="22"/>
              </w:rPr>
              <w:t>4400-5584-7346</w:t>
            </w:r>
          </w:p>
          <w:p w14:paraId="314C8348" w14:textId="1EC22F6A" w:rsidR="000D6EEA" w:rsidRPr="003743AB" w:rsidRDefault="000D6EEA" w:rsidP="000D6EEA">
            <w:pPr>
              <w:jc w:val="center"/>
              <w:rPr>
                <w:rFonts w:eastAsia="Calibri"/>
                <w:szCs w:val="22"/>
              </w:rPr>
            </w:pPr>
            <w:r w:rsidRPr="003743AB">
              <w:rPr>
                <w:rFonts w:eastAsia="Calibri"/>
                <w:szCs w:val="22"/>
              </w:rPr>
              <w:t>4400-5584-5320</w:t>
            </w:r>
          </w:p>
        </w:tc>
      </w:tr>
      <w:tr w:rsidR="000D6EEA" w:rsidRPr="003743AB" w14:paraId="11404F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BF2F0E"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7D1E94" w14:textId="48216E9B" w:rsidR="000D6EEA" w:rsidRPr="003743AB" w:rsidRDefault="000D6EEA" w:rsidP="000D6EEA">
            <w:pPr>
              <w:rPr>
                <w:rFonts w:eastAsia="Calibri"/>
                <w:szCs w:val="22"/>
              </w:rPr>
            </w:pPr>
            <w:r w:rsidRPr="003743AB">
              <w:rPr>
                <w:rFonts w:eastAsia="Calibri"/>
                <w:szCs w:val="22"/>
                <w:lang w:eastAsia="lt-LT"/>
              </w:rPr>
              <w:t>68AS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0ADC38" w14:textId="33BDCF70" w:rsidR="000D6EEA" w:rsidRPr="003743AB" w:rsidRDefault="000D6EEA" w:rsidP="000D6EEA">
            <w:pPr>
              <w:rPr>
                <w:rFonts w:eastAsia="Calibri"/>
                <w:szCs w:val="22"/>
              </w:rPr>
            </w:pPr>
            <w:r w:rsidRPr="003743AB">
              <w:rPr>
                <w:rFonts w:eastAsia="Calibri"/>
                <w:szCs w:val="22"/>
              </w:rPr>
              <w:t xml:space="preserve">Gojaus g., </w:t>
            </w:r>
            <w:proofErr w:type="spellStart"/>
            <w:r w:rsidRPr="003743AB">
              <w:rPr>
                <w:rFonts w:eastAsia="Calibri"/>
                <w:szCs w:val="22"/>
              </w:rPr>
              <w:t>Vikonių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AF42FC" w14:textId="0989FEBC" w:rsidR="000D6EEA" w:rsidRPr="003743AB" w:rsidRDefault="000D6EEA" w:rsidP="000D6EEA">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99417" w14:textId="68442263" w:rsidR="000D6EEA" w:rsidRPr="003743AB" w:rsidRDefault="000D6EEA" w:rsidP="000D6EEA">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30853" w14:textId="1B3CB972" w:rsidR="000D6EEA" w:rsidRPr="003743AB" w:rsidRDefault="000D6EEA" w:rsidP="000D6EEA">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34D6B" w14:textId="22D858A0"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DBF9C" w14:textId="2A13076A"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ECB74A" w14:textId="0549219F" w:rsidR="000D6EEA" w:rsidRPr="003743AB" w:rsidRDefault="000D6EEA" w:rsidP="000D6EEA">
            <w:pPr>
              <w:jc w:val="center"/>
              <w:rPr>
                <w:rFonts w:eastAsia="Calibri"/>
                <w:szCs w:val="22"/>
              </w:rPr>
            </w:pPr>
            <w:r w:rsidRPr="003743AB">
              <w:rPr>
                <w:rFonts w:eastAsia="Calibri"/>
                <w:szCs w:val="22"/>
              </w:rPr>
              <w:t>4400-5584-5340</w:t>
            </w:r>
          </w:p>
        </w:tc>
      </w:tr>
      <w:tr w:rsidR="000D6EEA" w:rsidRPr="003743AB" w14:paraId="1F9A6B5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4419FC"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5D6CD" w14:textId="26E7C16D" w:rsidR="000D6EEA" w:rsidRPr="003743AB" w:rsidRDefault="000D6EEA" w:rsidP="000D6EEA">
            <w:pPr>
              <w:rPr>
                <w:rFonts w:eastAsia="Calibri"/>
                <w:szCs w:val="22"/>
              </w:rPr>
            </w:pPr>
            <w:r w:rsidRPr="003743AB">
              <w:rPr>
                <w:rFonts w:eastAsia="Calibri"/>
                <w:szCs w:val="22"/>
                <w:lang w:eastAsia="lt-LT"/>
              </w:rPr>
              <w:t>69AS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2E52DC" w14:textId="6E2DD5F8" w:rsidR="000D6EEA" w:rsidRPr="003743AB" w:rsidRDefault="000D6EEA" w:rsidP="000D6EEA">
            <w:pPr>
              <w:rPr>
                <w:rFonts w:eastAsia="Calibri"/>
                <w:szCs w:val="22"/>
              </w:rPr>
            </w:pPr>
            <w:r w:rsidRPr="003743AB">
              <w:rPr>
                <w:rFonts w:eastAsia="Calibri"/>
                <w:szCs w:val="22"/>
              </w:rPr>
              <w:t xml:space="preserve">Kaštonų g., </w:t>
            </w:r>
            <w:proofErr w:type="spellStart"/>
            <w:r w:rsidRPr="003743AB">
              <w:rPr>
                <w:rFonts w:eastAsia="Calibri"/>
                <w:szCs w:val="22"/>
              </w:rPr>
              <w:t>Vikonių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2D9A57" w14:textId="2FDF2A66" w:rsidR="000D6EEA" w:rsidRPr="003743AB" w:rsidRDefault="000D6EEA" w:rsidP="000D6EEA">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6BBF9" w14:textId="4BFEA148" w:rsidR="000D6EEA" w:rsidRPr="003743AB" w:rsidRDefault="000D6EEA" w:rsidP="000D6EEA">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5F40F" w14:textId="3D0C5991" w:rsidR="000D6EEA" w:rsidRPr="003743AB" w:rsidRDefault="000D6EEA" w:rsidP="000D6EEA">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A8F" w14:textId="0A93E6B4"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F1E2" w14:textId="74A88CD8"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B654F" w14:textId="30D4DAFE" w:rsidR="000D6EEA" w:rsidRPr="003743AB" w:rsidRDefault="000D6EEA" w:rsidP="000D6EEA">
            <w:pPr>
              <w:jc w:val="center"/>
              <w:rPr>
                <w:rFonts w:eastAsia="Calibri"/>
                <w:szCs w:val="22"/>
              </w:rPr>
            </w:pPr>
            <w:r w:rsidRPr="003743AB">
              <w:rPr>
                <w:rFonts w:eastAsia="Calibri"/>
                <w:szCs w:val="22"/>
              </w:rPr>
              <w:t>4400-5584-5362</w:t>
            </w:r>
          </w:p>
        </w:tc>
      </w:tr>
      <w:tr w:rsidR="000D6EEA" w:rsidRPr="003743AB" w14:paraId="771159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154BDE"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C33E8" w14:textId="28D13616" w:rsidR="000D6EEA" w:rsidRPr="003743AB" w:rsidRDefault="000D6EEA" w:rsidP="000D6EEA">
            <w:pPr>
              <w:rPr>
                <w:rFonts w:eastAsia="Calibri"/>
                <w:szCs w:val="22"/>
              </w:rPr>
            </w:pPr>
            <w:r w:rsidRPr="003743AB">
              <w:rPr>
                <w:rFonts w:eastAsia="Calibri"/>
                <w:szCs w:val="22"/>
                <w:lang w:eastAsia="lt-LT"/>
              </w:rPr>
              <w:t>70AS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2FFDDD" w14:textId="1FF75C12" w:rsidR="000D6EEA" w:rsidRPr="003743AB" w:rsidRDefault="000D6EEA" w:rsidP="000D6EEA">
            <w:pPr>
              <w:rPr>
                <w:rFonts w:eastAsia="Calibri"/>
                <w:szCs w:val="22"/>
              </w:rPr>
            </w:pPr>
            <w:r w:rsidRPr="003743AB">
              <w:rPr>
                <w:rFonts w:eastAsia="Calibri"/>
                <w:szCs w:val="22"/>
              </w:rPr>
              <w:t xml:space="preserve">Liepų g., </w:t>
            </w:r>
            <w:proofErr w:type="spellStart"/>
            <w:r w:rsidRPr="003743AB">
              <w:rPr>
                <w:rFonts w:eastAsia="Calibri"/>
                <w:szCs w:val="22"/>
              </w:rPr>
              <w:t>Vikonių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AC2B1" w14:textId="18A70A31" w:rsidR="000D6EEA" w:rsidRPr="003743AB" w:rsidRDefault="000D6EEA" w:rsidP="000D6EEA">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BF2D4" w14:textId="106D38BE" w:rsidR="000D6EEA" w:rsidRPr="003743AB" w:rsidRDefault="000D6EEA" w:rsidP="000D6EEA">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8E2E" w14:textId="655FB80D" w:rsidR="000D6EEA" w:rsidRPr="003743AB" w:rsidRDefault="000D6EEA" w:rsidP="000D6EEA">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E220D" w14:textId="2E006C05"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D0E10" w14:textId="7256C84F"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615546" w14:textId="3126484A" w:rsidR="000D6EEA" w:rsidRPr="003743AB" w:rsidRDefault="000D6EEA" w:rsidP="000D6EEA">
            <w:pPr>
              <w:jc w:val="center"/>
              <w:rPr>
                <w:rFonts w:eastAsia="Calibri"/>
                <w:szCs w:val="22"/>
              </w:rPr>
            </w:pPr>
            <w:r w:rsidRPr="003743AB">
              <w:rPr>
                <w:rFonts w:eastAsia="Calibri"/>
                <w:szCs w:val="22"/>
              </w:rPr>
              <w:t>4400-5584-5373</w:t>
            </w:r>
          </w:p>
        </w:tc>
      </w:tr>
      <w:tr w:rsidR="000D6EEA" w:rsidRPr="003743AB" w14:paraId="3D4089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B6069D" w14:textId="77777777" w:rsidR="000D6EEA" w:rsidRPr="003743AB" w:rsidRDefault="000D6EEA" w:rsidP="000D6EEA">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28AECB" w14:textId="109D7ACF" w:rsidR="000D6EEA" w:rsidRPr="003743AB" w:rsidRDefault="000D6EEA" w:rsidP="000D6EEA">
            <w:pPr>
              <w:rPr>
                <w:rFonts w:eastAsia="Calibri"/>
                <w:szCs w:val="22"/>
              </w:rPr>
            </w:pPr>
            <w:r w:rsidRPr="003743AB">
              <w:rPr>
                <w:rFonts w:eastAsia="Calibri"/>
                <w:szCs w:val="22"/>
                <w:lang w:eastAsia="lt-LT"/>
              </w:rPr>
              <w:t>71AS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C68207" w14:textId="4B4349B4" w:rsidR="000D6EEA" w:rsidRPr="003743AB" w:rsidRDefault="000D6EEA" w:rsidP="000D6EEA">
            <w:pPr>
              <w:rPr>
                <w:rFonts w:eastAsia="Calibri"/>
                <w:szCs w:val="22"/>
              </w:rPr>
            </w:pPr>
            <w:r w:rsidRPr="003743AB">
              <w:rPr>
                <w:rFonts w:eastAsia="Calibri"/>
                <w:szCs w:val="22"/>
              </w:rPr>
              <w:t xml:space="preserve">Tujų g., </w:t>
            </w:r>
            <w:proofErr w:type="spellStart"/>
            <w:r w:rsidRPr="003743AB">
              <w:rPr>
                <w:rFonts w:eastAsia="Calibri"/>
                <w:szCs w:val="22"/>
              </w:rPr>
              <w:t>Vikonių</w:t>
            </w:r>
            <w:proofErr w:type="spellEnd"/>
            <w:r w:rsidRPr="003743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77300A" w14:textId="1B625A96" w:rsidR="000D6EEA" w:rsidRPr="003743AB" w:rsidRDefault="000D6EEA" w:rsidP="000D6EEA">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AE63F" w14:textId="733234AD" w:rsidR="000D6EEA" w:rsidRPr="003743AB" w:rsidRDefault="000D6EEA" w:rsidP="000D6EEA">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C70B" w14:textId="0BF0CB57"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3C7C3" w14:textId="5E693A31" w:rsidR="000D6EEA" w:rsidRPr="003743AB" w:rsidRDefault="000D6EEA" w:rsidP="000D6EEA">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36AB8" w14:textId="07349C20" w:rsidR="000D6EEA" w:rsidRPr="003743AB" w:rsidRDefault="000D6EEA" w:rsidP="000D6EEA">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1D761" w14:textId="6C10FE01" w:rsidR="000D6EEA" w:rsidRPr="003743AB" w:rsidRDefault="000D6EEA" w:rsidP="000D6EEA">
            <w:pPr>
              <w:jc w:val="center"/>
              <w:rPr>
                <w:rFonts w:eastAsia="Calibri"/>
                <w:szCs w:val="22"/>
              </w:rPr>
            </w:pPr>
            <w:r w:rsidRPr="003743AB">
              <w:rPr>
                <w:rFonts w:eastAsia="Calibri"/>
                <w:szCs w:val="22"/>
              </w:rPr>
              <w:t>4400-4734-1391</w:t>
            </w:r>
          </w:p>
        </w:tc>
      </w:tr>
      <w:tr w:rsidR="001B67BE" w:rsidRPr="004B1509" w14:paraId="70C1D5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E6835A" w14:textId="77777777" w:rsidR="001B67BE" w:rsidRPr="004B1509" w:rsidRDefault="001B67BE" w:rsidP="001B67BE">
            <w:pPr>
              <w:numPr>
                <w:ilvl w:val="0"/>
                <w:numId w:val="7"/>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94A0DD3" w14:textId="77777777" w:rsidR="001B67BE" w:rsidRPr="004B1509" w:rsidRDefault="001B67BE" w:rsidP="001B67BE">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29015ADA" w14:textId="7C58614F" w:rsidR="001B67BE" w:rsidRPr="004B1509" w:rsidRDefault="001B67BE" w:rsidP="001B67BE">
            <w:pPr>
              <w:jc w:val="right"/>
              <w:rPr>
                <w:rFonts w:eastAsia="Calibri"/>
                <w:i/>
                <w:iCs/>
                <w:szCs w:val="22"/>
              </w:rPr>
            </w:pPr>
            <w:r w:rsidRPr="00004437">
              <w:rPr>
                <w:rFonts w:eastAsia="Calibri"/>
                <w:i/>
                <w:iCs/>
                <w:szCs w:val="22"/>
              </w:rPr>
              <w:t>222 596</w:t>
            </w:r>
          </w:p>
        </w:tc>
        <w:tc>
          <w:tcPr>
            <w:tcW w:w="1133" w:type="dxa"/>
            <w:tcBorders>
              <w:top w:val="single" w:sz="4" w:space="0" w:color="auto"/>
              <w:left w:val="single" w:sz="4" w:space="0" w:color="auto"/>
              <w:bottom w:val="single" w:sz="4" w:space="0" w:color="auto"/>
              <w:right w:val="single" w:sz="4" w:space="0" w:color="auto"/>
            </w:tcBorders>
            <w:vAlign w:val="center"/>
          </w:tcPr>
          <w:p w14:paraId="34073922" w14:textId="5F683FCA" w:rsidR="001B67BE" w:rsidRPr="004B1509" w:rsidRDefault="001B67BE" w:rsidP="001B67BE">
            <w:pPr>
              <w:jc w:val="right"/>
              <w:rPr>
                <w:rFonts w:eastAsia="Calibri"/>
                <w:i/>
                <w:iCs/>
                <w:szCs w:val="22"/>
              </w:rPr>
            </w:pPr>
            <w:r w:rsidRPr="00004437">
              <w:rPr>
                <w:rFonts w:eastAsia="Calibri"/>
                <w:i/>
                <w:iCs/>
                <w:szCs w:val="22"/>
              </w:rPr>
              <w:t>5 549</w:t>
            </w:r>
          </w:p>
        </w:tc>
        <w:tc>
          <w:tcPr>
            <w:tcW w:w="1133" w:type="dxa"/>
            <w:tcBorders>
              <w:top w:val="single" w:sz="4" w:space="0" w:color="auto"/>
              <w:left w:val="single" w:sz="4" w:space="0" w:color="auto"/>
              <w:bottom w:val="single" w:sz="4" w:space="0" w:color="auto"/>
              <w:right w:val="single" w:sz="4" w:space="0" w:color="auto"/>
            </w:tcBorders>
            <w:vAlign w:val="center"/>
          </w:tcPr>
          <w:p w14:paraId="1427A253" w14:textId="429BE086" w:rsidR="001B67BE" w:rsidRPr="004B1509" w:rsidRDefault="001B67BE" w:rsidP="001B67BE">
            <w:pPr>
              <w:jc w:val="right"/>
              <w:rPr>
                <w:rFonts w:eastAsia="Calibri"/>
                <w:i/>
                <w:iCs/>
                <w:szCs w:val="22"/>
              </w:rPr>
            </w:pPr>
            <w:r w:rsidRPr="00004437">
              <w:rPr>
                <w:rFonts w:eastAsia="Calibri"/>
                <w:i/>
                <w:iCs/>
                <w:szCs w:val="22"/>
              </w:rPr>
              <w:t>161 350</w:t>
            </w:r>
          </w:p>
        </w:tc>
        <w:tc>
          <w:tcPr>
            <w:tcW w:w="1133" w:type="dxa"/>
            <w:tcBorders>
              <w:top w:val="single" w:sz="4" w:space="0" w:color="auto"/>
              <w:left w:val="single" w:sz="4" w:space="0" w:color="auto"/>
              <w:bottom w:val="single" w:sz="4" w:space="0" w:color="auto"/>
              <w:right w:val="single" w:sz="4" w:space="0" w:color="auto"/>
            </w:tcBorders>
            <w:vAlign w:val="center"/>
          </w:tcPr>
          <w:p w14:paraId="4F8AFCE1" w14:textId="5939C0FB" w:rsidR="001B67BE" w:rsidRPr="004B1509" w:rsidRDefault="001B67BE" w:rsidP="001B67BE">
            <w:pPr>
              <w:jc w:val="right"/>
              <w:rPr>
                <w:rFonts w:eastAsia="Calibri"/>
                <w:i/>
                <w:iCs/>
                <w:szCs w:val="22"/>
              </w:rPr>
            </w:pPr>
            <w:r w:rsidRPr="00004437">
              <w:rPr>
                <w:rFonts w:eastAsia="Calibri"/>
                <w:i/>
                <w:iCs/>
                <w:szCs w:val="22"/>
              </w:rPr>
              <w:t>55 697</w:t>
            </w:r>
          </w:p>
        </w:tc>
        <w:tc>
          <w:tcPr>
            <w:tcW w:w="1133" w:type="dxa"/>
            <w:tcBorders>
              <w:top w:val="single" w:sz="4" w:space="0" w:color="auto"/>
              <w:left w:val="single" w:sz="4" w:space="0" w:color="auto"/>
              <w:bottom w:val="single" w:sz="4" w:space="0" w:color="auto"/>
              <w:right w:val="single" w:sz="4" w:space="0" w:color="auto"/>
            </w:tcBorders>
            <w:vAlign w:val="center"/>
          </w:tcPr>
          <w:p w14:paraId="22141C75" w14:textId="77777777" w:rsidR="001B67BE" w:rsidRPr="004B1509" w:rsidRDefault="001B67BE" w:rsidP="001B67BE">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8946A60" w14:textId="77777777" w:rsidR="001B67BE" w:rsidRPr="004B1509" w:rsidRDefault="001B67BE" w:rsidP="001B67BE">
            <w:pPr>
              <w:jc w:val="center"/>
              <w:rPr>
                <w:rFonts w:eastAsia="Calibri"/>
                <w:i/>
                <w:iCs/>
                <w:szCs w:val="22"/>
              </w:rPr>
            </w:pPr>
          </w:p>
        </w:tc>
      </w:tr>
      <w:tr w:rsidR="00AC3F9B" w:rsidRPr="004B1509" w14:paraId="61020B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30BC99"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C021D0" w14:textId="6E7F5508" w:rsidR="00AC3F9B" w:rsidRPr="004B1509" w:rsidRDefault="00AC3F9B" w:rsidP="00AC3F9B">
            <w:pPr>
              <w:rPr>
                <w:rFonts w:eastAsia="Calibri"/>
                <w:szCs w:val="22"/>
              </w:rPr>
            </w:pPr>
            <w:r w:rsidRPr="004B1509">
              <w:rPr>
                <w:rFonts w:eastAsia="Calibri"/>
                <w:szCs w:val="22"/>
              </w:rPr>
              <w:t>A1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DDCF12" w14:textId="35FCD095" w:rsidR="00AC3F9B" w:rsidRPr="004B1509" w:rsidRDefault="00AC3F9B" w:rsidP="00AC3F9B">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Vaivadiškių</w:t>
            </w:r>
            <w:proofErr w:type="spellEnd"/>
            <w:r w:rsidRPr="004B1509">
              <w:rPr>
                <w:rFonts w:eastAsia="Calibri"/>
                <w:szCs w:val="22"/>
              </w:rPr>
              <w:t xml:space="preserve"> k.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5DF3AD" w14:textId="67B6D046" w:rsidR="00AC3F9B" w:rsidRPr="00F245E1" w:rsidRDefault="00AC3F9B" w:rsidP="00AC3F9B">
            <w:pPr>
              <w:jc w:val="right"/>
              <w:rPr>
                <w:rFonts w:eastAsia="Calibri"/>
                <w:bCs/>
                <w:szCs w:val="22"/>
              </w:rPr>
            </w:pPr>
            <w:r w:rsidRPr="00F245E1">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A23B8" w14:textId="02BCCF67" w:rsidR="00AC3F9B" w:rsidRPr="00F245E1" w:rsidRDefault="00AC3F9B" w:rsidP="00AC3F9B">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90497" w14:textId="1C6590CD" w:rsidR="00AC3F9B" w:rsidRPr="00F245E1" w:rsidRDefault="00AC3F9B" w:rsidP="00AC3F9B">
            <w:pPr>
              <w:jc w:val="right"/>
              <w:rPr>
                <w:rFonts w:eastAsia="Calibri"/>
                <w:bCs/>
                <w:szCs w:val="22"/>
              </w:rPr>
            </w:pPr>
            <w:r w:rsidRPr="00F245E1">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1D7EB" w14:textId="24CCF518" w:rsidR="00AC3F9B" w:rsidRPr="00F245E1" w:rsidRDefault="00AC3F9B" w:rsidP="00AC3F9B">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3917C" w14:textId="77777777" w:rsidR="00AC3F9B" w:rsidRDefault="00AC3F9B" w:rsidP="00AC3F9B">
            <w:pPr>
              <w:jc w:val="center"/>
              <w:rPr>
                <w:rFonts w:eastAsia="Calibri"/>
                <w:bCs/>
                <w:szCs w:val="22"/>
              </w:rPr>
            </w:pPr>
            <w:proofErr w:type="spellStart"/>
            <w:r w:rsidRPr="00F245E1">
              <w:rPr>
                <w:rFonts w:eastAsia="Calibri"/>
                <w:bCs/>
                <w:szCs w:val="22"/>
              </w:rPr>
              <w:t>IIIv</w:t>
            </w:r>
            <w:proofErr w:type="spellEnd"/>
          </w:p>
          <w:p w14:paraId="13551BA7" w14:textId="15511C57" w:rsidR="00AC3F9B" w:rsidRPr="00F245E1" w:rsidRDefault="00AC3F9B" w:rsidP="00AC3F9B">
            <w:pPr>
              <w:jc w:val="center"/>
              <w:rPr>
                <w:rFonts w:eastAsia="Calibri"/>
                <w:bCs/>
                <w:szCs w:val="22"/>
              </w:rPr>
            </w:pPr>
            <w:proofErr w:type="spellStart"/>
            <w:r>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1D8473" w14:textId="77777777" w:rsidR="00AC3F9B" w:rsidRPr="00F245E1" w:rsidRDefault="00AC3F9B" w:rsidP="00AC3F9B">
            <w:pPr>
              <w:jc w:val="center"/>
              <w:rPr>
                <w:rFonts w:eastAsia="Calibri"/>
                <w:bCs/>
                <w:szCs w:val="22"/>
              </w:rPr>
            </w:pPr>
            <w:r w:rsidRPr="00F245E1">
              <w:rPr>
                <w:rFonts w:eastAsia="Calibri"/>
                <w:bCs/>
                <w:szCs w:val="22"/>
              </w:rPr>
              <w:t>4400-5706-1415</w:t>
            </w:r>
          </w:p>
          <w:p w14:paraId="3CD8B770" w14:textId="526F0040" w:rsidR="00AC3F9B" w:rsidRPr="00F245E1" w:rsidRDefault="00AC3F9B" w:rsidP="00AC3F9B">
            <w:pPr>
              <w:jc w:val="center"/>
              <w:rPr>
                <w:rFonts w:eastAsia="Calibri"/>
                <w:bCs/>
                <w:szCs w:val="22"/>
              </w:rPr>
            </w:pPr>
            <w:r w:rsidRPr="00F245E1">
              <w:rPr>
                <w:rFonts w:eastAsia="Calibri"/>
                <w:bCs/>
                <w:szCs w:val="22"/>
              </w:rPr>
              <w:t>4400-5838-5365</w:t>
            </w:r>
          </w:p>
        </w:tc>
      </w:tr>
      <w:tr w:rsidR="00AC3F9B" w:rsidRPr="004E6661" w14:paraId="013CC5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8D343D"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9C8AD" w14:textId="739D0B98" w:rsidR="00AC3F9B" w:rsidRPr="004E6661" w:rsidRDefault="00AC3F9B" w:rsidP="00AC3F9B">
            <w:pPr>
              <w:rPr>
                <w:rFonts w:eastAsia="Calibri"/>
                <w:szCs w:val="22"/>
              </w:rPr>
            </w:pPr>
            <w:r w:rsidRPr="004E6661">
              <w:rPr>
                <w:rFonts w:eastAsia="Calibri"/>
                <w:szCs w:val="22"/>
              </w:rPr>
              <w:t>A10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345763" w14:textId="301091A4" w:rsidR="00AC3F9B" w:rsidRPr="004E6661" w:rsidRDefault="00AC3F9B" w:rsidP="00AC3F9B">
            <w:pPr>
              <w:rPr>
                <w:rFonts w:eastAsia="Calibri"/>
                <w:szCs w:val="22"/>
              </w:rPr>
            </w:pPr>
            <w:r w:rsidRPr="004E6661">
              <w:rPr>
                <w:rFonts w:eastAsia="Calibri"/>
                <w:szCs w:val="22"/>
              </w:rPr>
              <w:t xml:space="preserve">Privažiuojamasis kelias prie Draugystės g., Pagirių k. nuo Kavarsko g., </w:t>
            </w:r>
            <w:proofErr w:type="spellStart"/>
            <w:r w:rsidRPr="004E6661">
              <w:rPr>
                <w:rFonts w:eastAsia="Calibri"/>
                <w:szCs w:val="22"/>
              </w:rPr>
              <w:t>Ažuožerių</w:t>
            </w:r>
            <w:proofErr w:type="spellEnd"/>
            <w:r w:rsidRPr="004E666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092FD5" w14:textId="2CB8CF22" w:rsidR="00AC3F9B" w:rsidRPr="004E6661" w:rsidRDefault="00AC3F9B" w:rsidP="00AC3F9B">
            <w:pPr>
              <w:jc w:val="right"/>
              <w:rPr>
                <w:rFonts w:eastAsia="Calibri"/>
                <w:szCs w:val="22"/>
              </w:rPr>
            </w:pPr>
            <w:r w:rsidRPr="004E6661">
              <w:rPr>
                <w:rFonts w:eastAsia="Calibri"/>
                <w:szCs w:val="22"/>
              </w:rPr>
              <w:t xml:space="preserve"> 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CC111" w14:textId="3407DE28" w:rsidR="00AC3F9B" w:rsidRPr="004E6661" w:rsidRDefault="00AC3F9B" w:rsidP="00AC3F9B">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1078CFB" w14:textId="147C13A3" w:rsidR="00AC3F9B" w:rsidRPr="004E6661" w:rsidRDefault="00AC3F9B" w:rsidP="00AC3F9B">
            <w:pPr>
              <w:jc w:val="right"/>
              <w:rPr>
                <w:rFonts w:eastAsia="Calibri"/>
                <w:szCs w:val="22"/>
              </w:rPr>
            </w:pPr>
            <w:r w:rsidRPr="004E6661">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50ED" w14:textId="5987C3EF"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5627A" w14:textId="39D59A77" w:rsidR="00AC3F9B" w:rsidRPr="004E6661" w:rsidRDefault="00AC3F9B" w:rsidP="00AC3F9B">
            <w:pPr>
              <w:jc w:val="center"/>
              <w:rPr>
                <w:rFonts w:eastAsia="Calibri"/>
                <w:szCs w:val="22"/>
              </w:rPr>
            </w:pPr>
            <w:proofErr w:type="spellStart"/>
            <w:r w:rsidRPr="004E6661">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9F95A6" w14:textId="011069D3" w:rsidR="00AC3F9B" w:rsidRPr="004E6661" w:rsidRDefault="00AC3F9B" w:rsidP="00AC3F9B">
            <w:pPr>
              <w:jc w:val="center"/>
              <w:rPr>
                <w:rFonts w:eastAsia="Calibri"/>
                <w:szCs w:val="22"/>
              </w:rPr>
            </w:pPr>
            <w:r w:rsidRPr="004E6661">
              <w:rPr>
                <w:rFonts w:eastAsia="Calibri"/>
                <w:szCs w:val="22"/>
              </w:rPr>
              <w:t>4400-6045-8968</w:t>
            </w:r>
          </w:p>
        </w:tc>
      </w:tr>
      <w:tr w:rsidR="00AC3F9B" w:rsidRPr="004E6661" w14:paraId="0D7E02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5FF244"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DE82E" w14:textId="57211148" w:rsidR="00AC3F9B" w:rsidRPr="004E6661" w:rsidRDefault="00AC3F9B" w:rsidP="00AC3F9B">
            <w:pPr>
              <w:rPr>
                <w:rFonts w:eastAsia="Calibri"/>
                <w:szCs w:val="22"/>
              </w:rPr>
            </w:pPr>
            <w:r w:rsidRPr="004E6661">
              <w:rPr>
                <w:rFonts w:eastAsia="Calibri"/>
                <w:szCs w:val="22"/>
              </w:rPr>
              <w:t>A102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210B01" w14:textId="7AD9E620" w:rsidR="00AC3F9B" w:rsidRPr="004E6661" w:rsidRDefault="00AC3F9B" w:rsidP="00AC3F9B">
            <w:pPr>
              <w:rPr>
                <w:rFonts w:eastAsia="Calibri"/>
                <w:szCs w:val="22"/>
              </w:rPr>
            </w:pPr>
            <w:r w:rsidRPr="004E6661">
              <w:rPr>
                <w:rFonts w:eastAsia="Calibri"/>
                <w:szCs w:val="22"/>
              </w:rPr>
              <w:t>Privažiuojamasis kelias prie gyvenamų namų nuo Muziejaus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B0293C" w14:textId="046F1755" w:rsidR="00AC3F9B" w:rsidRPr="004E6661" w:rsidRDefault="00AC3F9B" w:rsidP="00AC3F9B">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AD703" w14:textId="634E86AB"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75D71" w14:textId="1A82F0DC"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8793C" w14:textId="502771CD" w:rsidR="00AC3F9B" w:rsidRPr="004E6661" w:rsidRDefault="00AC3F9B" w:rsidP="00AC3F9B">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FF40D" w14:textId="4EA72A1B" w:rsidR="00AC3F9B" w:rsidRPr="004E6661" w:rsidRDefault="00AC3F9B" w:rsidP="00AC3F9B">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7256F0" w14:textId="71865420" w:rsidR="00AC3F9B" w:rsidRPr="004E6661" w:rsidRDefault="00AC3F9B" w:rsidP="00AC3F9B">
            <w:pPr>
              <w:jc w:val="center"/>
              <w:rPr>
                <w:rFonts w:eastAsia="Calibri"/>
                <w:szCs w:val="22"/>
              </w:rPr>
            </w:pPr>
            <w:r w:rsidRPr="004E6661">
              <w:rPr>
                <w:rFonts w:eastAsia="Calibri"/>
                <w:szCs w:val="22"/>
              </w:rPr>
              <w:t>-</w:t>
            </w:r>
          </w:p>
        </w:tc>
      </w:tr>
      <w:tr w:rsidR="00AC3F9B" w:rsidRPr="004E6661" w14:paraId="2639EA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27D2D5"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D00537" w14:textId="0AC37D7F" w:rsidR="00AC3F9B" w:rsidRPr="004E6661" w:rsidRDefault="00AC3F9B" w:rsidP="00AC3F9B">
            <w:pPr>
              <w:rPr>
                <w:rFonts w:eastAsia="Calibri"/>
                <w:szCs w:val="22"/>
              </w:rPr>
            </w:pPr>
            <w:r w:rsidRPr="004E6661">
              <w:rPr>
                <w:rFonts w:eastAsia="Calibri"/>
                <w:szCs w:val="22"/>
              </w:rPr>
              <w:t>A103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64EA3E" w14:textId="35FF8387" w:rsidR="00AC3F9B" w:rsidRPr="004E6661" w:rsidRDefault="00AC3F9B" w:rsidP="00AC3F9B">
            <w:pPr>
              <w:rPr>
                <w:rFonts w:eastAsia="Calibri"/>
                <w:szCs w:val="22"/>
              </w:rPr>
            </w:pPr>
            <w:r w:rsidRPr="004E6661">
              <w:rPr>
                <w:rFonts w:eastAsia="Calibri"/>
                <w:szCs w:val="22"/>
              </w:rPr>
              <w:t xml:space="preserve">Pravažiuojamasis kelias nuo Muziejaus g. iki </w:t>
            </w:r>
            <w:proofErr w:type="spellStart"/>
            <w:r w:rsidRPr="004E6661">
              <w:rPr>
                <w:rFonts w:eastAsia="Calibri"/>
                <w:szCs w:val="22"/>
              </w:rPr>
              <w:t>Klerkamiesčio</w:t>
            </w:r>
            <w:proofErr w:type="spellEnd"/>
            <w:r w:rsidRPr="004E6661">
              <w:rPr>
                <w:rFonts w:eastAsia="Calibri"/>
                <w:szCs w:val="22"/>
              </w:rPr>
              <w:t xml:space="preserve">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7B2F81" w14:textId="21D3D911" w:rsidR="00AC3F9B" w:rsidRPr="004E6661" w:rsidRDefault="00AC3F9B" w:rsidP="00AC3F9B">
            <w:pPr>
              <w:jc w:val="right"/>
              <w:rPr>
                <w:rFonts w:eastAsia="Calibri"/>
                <w:szCs w:val="22"/>
              </w:rPr>
            </w:pPr>
            <w:r w:rsidRPr="004E6661">
              <w:rPr>
                <w:rFonts w:eastAsia="Calibri"/>
                <w:szCs w:val="22"/>
              </w:rPr>
              <w:t xml:space="preserve"> 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3FAE" w14:textId="113DB4B6"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CB8E" w14:textId="4EB296D3" w:rsidR="00AC3F9B" w:rsidRPr="004E6661" w:rsidRDefault="00AC3F9B" w:rsidP="00AC3F9B">
            <w:pPr>
              <w:jc w:val="right"/>
              <w:rPr>
                <w:rFonts w:eastAsia="Calibri"/>
                <w:szCs w:val="22"/>
              </w:rPr>
            </w:pPr>
            <w:r w:rsidRPr="004E6661">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92DC28" w14:textId="224C2318" w:rsidR="00AC3F9B" w:rsidRPr="004E6661" w:rsidRDefault="00AC3F9B" w:rsidP="00AC3F9B">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4AEA4" w14:textId="1C454292" w:rsidR="00AC3F9B" w:rsidRPr="004E6661" w:rsidRDefault="00AC3F9B" w:rsidP="00AC3F9B">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7CA7B1" w14:textId="2D4FB245" w:rsidR="00AC3F9B" w:rsidRPr="004E6661" w:rsidRDefault="00AC3F9B" w:rsidP="00AC3F9B">
            <w:pPr>
              <w:jc w:val="center"/>
              <w:rPr>
                <w:rFonts w:eastAsia="Calibri"/>
                <w:szCs w:val="22"/>
              </w:rPr>
            </w:pPr>
            <w:r w:rsidRPr="004E6661">
              <w:rPr>
                <w:rFonts w:eastAsia="Calibri"/>
                <w:szCs w:val="22"/>
              </w:rPr>
              <w:t>4400-6097-5746</w:t>
            </w:r>
          </w:p>
        </w:tc>
      </w:tr>
      <w:tr w:rsidR="00AC3F9B" w:rsidRPr="004E6661" w14:paraId="22CDD6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D96EA8"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6EBC0" w14:textId="19714235" w:rsidR="00AC3F9B" w:rsidRPr="004E6661" w:rsidRDefault="00AC3F9B" w:rsidP="00AC3F9B">
            <w:pPr>
              <w:rPr>
                <w:rFonts w:eastAsia="Calibri"/>
                <w:szCs w:val="22"/>
              </w:rPr>
            </w:pPr>
            <w:r w:rsidRPr="004E6661">
              <w:rPr>
                <w:rFonts w:eastAsia="Calibri"/>
                <w:szCs w:val="22"/>
              </w:rPr>
              <w:t>A104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3EF63D" w14:textId="5C3928F8" w:rsidR="00AC3F9B" w:rsidRPr="004E6661" w:rsidRDefault="00AC3F9B" w:rsidP="00AC3F9B">
            <w:pPr>
              <w:rPr>
                <w:rFonts w:eastAsia="Calibri"/>
                <w:szCs w:val="22"/>
              </w:rPr>
            </w:pPr>
            <w:r w:rsidRPr="004E6661">
              <w:rPr>
                <w:rFonts w:eastAsia="Calibri"/>
                <w:szCs w:val="22"/>
              </w:rPr>
              <w:t xml:space="preserve">Pravažiuojamasis kelias iki </w:t>
            </w:r>
            <w:proofErr w:type="spellStart"/>
            <w:r w:rsidRPr="004E6661">
              <w:rPr>
                <w:rFonts w:eastAsia="Calibri"/>
                <w:szCs w:val="22"/>
              </w:rPr>
              <w:t>Klerkamiesčio</w:t>
            </w:r>
            <w:proofErr w:type="spellEnd"/>
            <w:r w:rsidRPr="004E6661">
              <w:rPr>
                <w:rFonts w:eastAsia="Calibri"/>
                <w:szCs w:val="22"/>
              </w:rPr>
              <w:t xml:space="preserve"> g. nuo </w:t>
            </w:r>
            <w:proofErr w:type="spellStart"/>
            <w:r w:rsidRPr="004E6661">
              <w:rPr>
                <w:rFonts w:eastAsia="Calibri"/>
                <w:szCs w:val="22"/>
              </w:rPr>
              <w:t>Trajecko</w:t>
            </w:r>
            <w:proofErr w:type="spellEnd"/>
            <w:r w:rsidRPr="004E6661">
              <w:rPr>
                <w:rFonts w:eastAsia="Calibri"/>
                <w:szCs w:val="22"/>
              </w:rPr>
              <w:t xml:space="preserve">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7936F3" w14:textId="5DBFEFC7" w:rsidR="00AC3F9B" w:rsidRPr="004E6661" w:rsidRDefault="00AC3F9B" w:rsidP="00AC3F9B">
            <w:pPr>
              <w:jc w:val="right"/>
              <w:rPr>
                <w:rFonts w:eastAsia="Calibri"/>
                <w:szCs w:val="22"/>
              </w:rPr>
            </w:pPr>
            <w:r w:rsidRPr="004E6661">
              <w:rPr>
                <w:rFonts w:eastAsia="Calibri"/>
                <w:szCs w:val="22"/>
              </w:rPr>
              <w:t> 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DCD9F" w14:textId="70CF9B0B"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63DE6" w14:textId="19CDD374" w:rsidR="00AC3F9B" w:rsidRPr="004E6661" w:rsidRDefault="00AC3F9B" w:rsidP="00AC3F9B">
            <w:pPr>
              <w:jc w:val="right"/>
              <w:rPr>
                <w:rFonts w:eastAsia="Calibri"/>
                <w:szCs w:val="22"/>
              </w:rPr>
            </w:pPr>
            <w:r w:rsidRPr="004E6661">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1AB66" w14:textId="0FD6F37B" w:rsidR="00AC3F9B" w:rsidRPr="004E6661" w:rsidRDefault="00AC3F9B" w:rsidP="00AC3F9B">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931DB" w14:textId="026EFD83" w:rsidR="00AC3F9B" w:rsidRPr="004E6661" w:rsidRDefault="00AC3F9B" w:rsidP="00AC3F9B">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1A9B8B" w14:textId="5D0C9E5C" w:rsidR="00AC3F9B" w:rsidRPr="004E6661" w:rsidRDefault="00AC3F9B" w:rsidP="00AC3F9B">
            <w:pPr>
              <w:jc w:val="center"/>
              <w:rPr>
                <w:rFonts w:eastAsia="Calibri"/>
                <w:szCs w:val="22"/>
              </w:rPr>
            </w:pPr>
            <w:r w:rsidRPr="004E6661">
              <w:rPr>
                <w:rFonts w:eastAsia="Calibri"/>
                <w:szCs w:val="22"/>
              </w:rPr>
              <w:t>4400-6097-5735</w:t>
            </w:r>
          </w:p>
        </w:tc>
      </w:tr>
      <w:tr w:rsidR="00AC3F9B" w:rsidRPr="004E6661" w14:paraId="528EA5E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9A61AE"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A234B1" w14:textId="2D04F8AA" w:rsidR="00AC3F9B" w:rsidRPr="004E6661" w:rsidRDefault="00AC3F9B" w:rsidP="00AC3F9B">
            <w:pPr>
              <w:rPr>
                <w:rFonts w:eastAsia="Calibri"/>
                <w:szCs w:val="22"/>
              </w:rPr>
            </w:pPr>
            <w:r w:rsidRPr="004E6661">
              <w:rPr>
                <w:rFonts w:eastAsia="Calibri"/>
                <w:szCs w:val="22"/>
              </w:rPr>
              <w:t>A106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CC3409" w14:textId="3158812C" w:rsidR="00AC3F9B" w:rsidRPr="004E6661" w:rsidRDefault="00AC3F9B" w:rsidP="00AC3F9B">
            <w:pPr>
              <w:rPr>
                <w:rFonts w:eastAsia="Calibri"/>
                <w:szCs w:val="22"/>
              </w:rPr>
            </w:pPr>
            <w:r w:rsidRPr="004E6661">
              <w:rPr>
                <w:rFonts w:eastAsia="Calibri"/>
                <w:szCs w:val="22"/>
              </w:rPr>
              <w:t xml:space="preserve">Privažiuojamasis kelias prie </w:t>
            </w:r>
            <w:proofErr w:type="spellStart"/>
            <w:r w:rsidRPr="004E6661">
              <w:rPr>
                <w:rFonts w:eastAsia="Calibri"/>
                <w:szCs w:val="22"/>
              </w:rPr>
              <w:t>Pavarių</w:t>
            </w:r>
            <w:proofErr w:type="spellEnd"/>
            <w:r w:rsidRPr="004E6661">
              <w:rPr>
                <w:rFonts w:eastAsia="Calibri"/>
                <w:szCs w:val="22"/>
              </w:rPr>
              <w:t xml:space="preserve"> karjero nuo kelio Nr. A45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F4E68E" w14:textId="28B146D8" w:rsidR="00AC3F9B" w:rsidRPr="004E6661" w:rsidRDefault="00AC3F9B" w:rsidP="00AC3F9B">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DB2A6" w14:textId="3B5B5CE9"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B54B6" w14:textId="4438D6B8" w:rsidR="00AC3F9B" w:rsidRPr="004E6661" w:rsidRDefault="00AC3F9B" w:rsidP="00AC3F9B">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D8BC2" w14:textId="296B0E06" w:rsidR="00AC3F9B" w:rsidRPr="004E6661" w:rsidRDefault="00AC3F9B" w:rsidP="00AC3F9B">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74973" w14:textId="77D3E7CC" w:rsidR="00AC3F9B" w:rsidRPr="004E6661" w:rsidRDefault="00AC3F9B" w:rsidP="00AC3F9B">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698E8E" w14:textId="52926BA7" w:rsidR="00AC3F9B" w:rsidRPr="004E6661" w:rsidRDefault="00AC3F9B" w:rsidP="00AC3F9B">
            <w:pPr>
              <w:jc w:val="center"/>
              <w:rPr>
                <w:rFonts w:eastAsia="Calibri"/>
                <w:szCs w:val="22"/>
              </w:rPr>
            </w:pPr>
            <w:r w:rsidRPr="004E6661">
              <w:rPr>
                <w:rFonts w:eastAsia="Calibri"/>
                <w:szCs w:val="22"/>
              </w:rPr>
              <w:t>4400-6097-5713</w:t>
            </w:r>
          </w:p>
        </w:tc>
      </w:tr>
      <w:tr w:rsidR="00AC3F9B" w:rsidRPr="004E6661" w14:paraId="3011A2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7F0088"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4400B" w14:textId="5A820B1D" w:rsidR="00AC3F9B" w:rsidRPr="004E6661" w:rsidRDefault="00AC3F9B" w:rsidP="00AC3F9B">
            <w:pPr>
              <w:rPr>
                <w:rFonts w:eastAsia="Calibri"/>
                <w:szCs w:val="22"/>
              </w:rPr>
            </w:pPr>
            <w:r w:rsidRPr="004E6661">
              <w:rPr>
                <w:rFonts w:eastAsia="Calibri"/>
                <w:szCs w:val="22"/>
              </w:rPr>
              <w:t>A107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59A948" w14:textId="451420A4" w:rsidR="00AC3F9B" w:rsidRPr="004E6661" w:rsidRDefault="00AC3F9B" w:rsidP="00AC3F9B">
            <w:pPr>
              <w:rPr>
                <w:rFonts w:eastAsia="Calibri"/>
                <w:szCs w:val="22"/>
              </w:rPr>
            </w:pPr>
            <w:r w:rsidRPr="004E6661">
              <w:rPr>
                <w:rFonts w:eastAsia="Calibri"/>
                <w:szCs w:val="22"/>
              </w:rPr>
              <w:t xml:space="preserve">Privažiuojamasis kelias iki dirbamų laukų nuo Eglių g., </w:t>
            </w:r>
            <w:proofErr w:type="spellStart"/>
            <w:r w:rsidRPr="004E6661">
              <w:rPr>
                <w:rFonts w:eastAsia="Calibri"/>
                <w:szCs w:val="22"/>
              </w:rPr>
              <w:t>Kuniškių</w:t>
            </w:r>
            <w:proofErr w:type="spellEnd"/>
            <w:r w:rsidRPr="004E6661">
              <w:rPr>
                <w:rFonts w:eastAsia="Calibri"/>
                <w:szCs w:val="22"/>
              </w:rPr>
              <w:t xml:space="preserve"> k., I </w:t>
            </w:r>
            <w:r w:rsidRPr="004E6661">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C00D57" w14:textId="7FAC63E4" w:rsidR="00AC3F9B" w:rsidRPr="004E6661" w:rsidRDefault="00AC3F9B" w:rsidP="00AC3F9B">
            <w:pPr>
              <w:jc w:val="right"/>
              <w:rPr>
                <w:rFonts w:eastAsia="Calibri"/>
                <w:szCs w:val="22"/>
              </w:rPr>
            </w:pPr>
            <w:r w:rsidRPr="004E6661">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CA8CF" w14:textId="5BF4FF60"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4DDBF" w14:textId="52F06886" w:rsidR="00AC3F9B" w:rsidRPr="004E6661"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BCC57" w14:textId="0D98B69F" w:rsidR="00AC3F9B" w:rsidRPr="004E6661" w:rsidRDefault="00AC3F9B" w:rsidP="00AC3F9B">
            <w:pPr>
              <w:jc w:val="right"/>
              <w:rPr>
                <w:rFonts w:eastAsia="Calibri"/>
                <w:szCs w:val="22"/>
              </w:rPr>
            </w:pPr>
            <w:r w:rsidRPr="004E6661">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0B48" w14:textId="17E66FA1" w:rsidR="00AC3F9B" w:rsidRPr="004E6661" w:rsidRDefault="00AC3F9B" w:rsidP="00AC3F9B">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3CB5A7" w14:textId="2573D001" w:rsidR="00AC3F9B" w:rsidRPr="004E6661" w:rsidRDefault="00AC3F9B" w:rsidP="00AC3F9B">
            <w:pPr>
              <w:jc w:val="center"/>
              <w:rPr>
                <w:rFonts w:eastAsia="Calibri"/>
                <w:szCs w:val="22"/>
              </w:rPr>
            </w:pPr>
            <w:r w:rsidRPr="004E6661">
              <w:rPr>
                <w:rFonts w:eastAsia="Calibri"/>
                <w:szCs w:val="22"/>
              </w:rPr>
              <w:t>4400-6113-1048</w:t>
            </w:r>
          </w:p>
        </w:tc>
      </w:tr>
      <w:tr w:rsidR="00AC3F9B" w:rsidRPr="004E6661" w14:paraId="5CF7B7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84C8DD"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1AA513" w14:textId="7493F4D6" w:rsidR="00AC3F9B" w:rsidRPr="004E6661" w:rsidRDefault="00AC3F9B" w:rsidP="00AC3F9B">
            <w:pPr>
              <w:rPr>
                <w:rFonts w:eastAsia="Calibri"/>
                <w:szCs w:val="22"/>
              </w:rPr>
            </w:pPr>
            <w:r w:rsidRPr="004E6661">
              <w:rPr>
                <w:rFonts w:eastAsia="Calibri"/>
                <w:szCs w:val="22"/>
              </w:rPr>
              <w:t>A108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3B74C3" w14:textId="799B9FB6" w:rsidR="00AC3F9B" w:rsidRPr="004E6661" w:rsidRDefault="00AC3F9B" w:rsidP="00AC3F9B">
            <w:pPr>
              <w:rPr>
                <w:rFonts w:eastAsia="Calibri"/>
                <w:szCs w:val="22"/>
              </w:rPr>
            </w:pPr>
            <w:r w:rsidRPr="004E6661">
              <w:rPr>
                <w:rFonts w:eastAsia="Calibri"/>
                <w:szCs w:val="22"/>
              </w:rPr>
              <w:t>Pravažiuojamasis kelias nuo kelio Nr. 1207 iki kelio Nr. A79 (</w:t>
            </w:r>
            <w:proofErr w:type="spellStart"/>
            <w:r w:rsidRPr="004E6661">
              <w:rPr>
                <w:rFonts w:eastAsia="Calibri"/>
                <w:szCs w:val="22"/>
              </w:rPr>
              <w:t>Keblonių</w:t>
            </w:r>
            <w:proofErr w:type="spellEnd"/>
            <w:r w:rsidRPr="004E666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FB32C8" w14:textId="71EB34F7" w:rsidR="00AC3F9B" w:rsidRPr="004E6661" w:rsidRDefault="00AC3F9B" w:rsidP="00AC3F9B">
            <w:pPr>
              <w:jc w:val="right"/>
              <w:rPr>
                <w:rFonts w:eastAsia="Calibri"/>
                <w:szCs w:val="22"/>
              </w:rPr>
            </w:pPr>
            <w:r w:rsidRPr="004E6661">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8099B" w14:textId="4CAF640E"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6F2E" w14:textId="76EB5A11" w:rsidR="00AC3F9B" w:rsidRPr="004E6661" w:rsidRDefault="00AC3F9B" w:rsidP="00AC3F9B">
            <w:pPr>
              <w:jc w:val="right"/>
              <w:rPr>
                <w:rFonts w:eastAsia="Calibri"/>
                <w:szCs w:val="22"/>
              </w:rPr>
            </w:pPr>
            <w:r w:rsidRPr="004E6661">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6F275" w14:textId="04632563" w:rsidR="00AC3F9B" w:rsidRPr="004E6661"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03591" w14:textId="4897FE7E" w:rsidR="00AC3F9B" w:rsidRPr="004E6661" w:rsidRDefault="00AC3F9B" w:rsidP="00AC3F9B">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93C4F5" w14:textId="61EDE55B" w:rsidR="00AC3F9B" w:rsidRPr="004E6661" w:rsidRDefault="00AC3F9B" w:rsidP="00AC3F9B">
            <w:pPr>
              <w:jc w:val="center"/>
              <w:rPr>
                <w:rFonts w:eastAsia="Calibri"/>
                <w:szCs w:val="22"/>
              </w:rPr>
            </w:pPr>
            <w:r w:rsidRPr="004E6661">
              <w:rPr>
                <w:rFonts w:eastAsia="Calibri"/>
                <w:szCs w:val="22"/>
              </w:rPr>
              <w:t>4400-6092-8734</w:t>
            </w:r>
          </w:p>
        </w:tc>
      </w:tr>
      <w:tr w:rsidR="00AC3F9B" w:rsidRPr="004E6661" w14:paraId="0E0448A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3C3BAE"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A4A5D" w14:textId="42FC0322" w:rsidR="00AC3F9B" w:rsidRPr="004E6661" w:rsidRDefault="00AC3F9B" w:rsidP="00AC3F9B">
            <w:pPr>
              <w:rPr>
                <w:rFonts w:eastAsia="Calibri"/>
                <w:szCs w:val="22"/>
              </w:rPr>
            </w:pPr>
            <w:r w:rsidRPr="004E6661">
              <w:rPr>
                <w:rFonts w:eastAsia="Calibri"/>
                <w:szCs w:val="22"/>
              </w:rPr>
              <w:t>A109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93CEEA" w14:textId="7C1EFF8A" w:rsidR="00AC3F9B" w:rsidRPr="004E6661" w:rsidRDefault="00AC3F9B" w:rsidP="00AC3F9B">
            <w:pPr>
              <w:rPr>
                <w:rFonts w:eastAsia="Calibri"/>
                <w:szCs w:val="22"/>
              </w:rPr>
            </w:pPr>
            <w:r w:rsidRPr="004E6661">
              <w:rPr>
                <w:rFonts w:eastAsia="Calibri"/>
                <w:szCs w:val="22"/>
              </w:rPr>
              <w:t>Privažiuojamasis kelias iki SB „Šventoji“ Ąžuolų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75CE09" w14:textId="0EBA56DF" w:rsidR="00AC3F9B" w:rsidRPr="004E6661" w:rsidRDefault="00AC3F9B" w:rsidP="00AC3F9B">
            <w:pPr>
              <w:jc w:val="right"/>
              <w:rPr>
                <w:rFonts w:eastAsia="Calibri"/>
                <w:szCs w:val="22"/>
              </w:rPr>
            </w:pPr>
            <w:r w:rsidRPr="004E6661">
              <w:rPr>
                <w:rFonts w:eastAsia="Calibri"/>
                <w:szCs w:val="22"/>
              </w:rPr>
              <w:t xml:space="preserve">140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DFFBF" w14:textId="1EBB5D9C"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8F902" w14:textId="2E37BAF2" w:rsidR="00AC3F9B" w:rsidRPr="004E6661" w:rsidRDefault="00AC3F9B" w:rsidP="00AC3F9B">
            <w:pPr>
              <w:jc w:val="right"/>
              <w:rPr>
                <w:rFonts w:eastAsia="Calibri"/>
                <w:szCs w:val="22"/>
              </w:rPr>
            </w:pPr>
            <w:r w:rsidRPr="004E6661">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5AB87" w14:textId="797F3B00"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1FCD" w14:textId="323CB281" w:rsidR="00AC3F9B" w:rsidRPr="004E6661" w:rsidRDefault="00AC3F9B" w:rsidP="00AC3F9B">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CAD96E" w14:textId="476B94DA" w:rsidR="00AC3F9B" w:rsidRPr="004E6661" w:rsidRDefault="00AC3F9B" w:rsidP="00AC3F9B">
            <w:pPr>
              <w:jc w:val="center"/>
              <w:rPr>
                <w:rFonts w:eastAsia="Calibri"/>
                <w:szCs w:val="22"/>
              </w:rPr>
            </w:pPr>
            <w:r w:rsidRPr="004E6661">
              <w:rPr>
                <w:rFonts w:eastAsia="Calibri"/>
                <w:szCs w:val="22"/>
              </w:rPr>
              <w:t>4400-6099-8741</w:t>
            </w:r>
          </w:p>
        </w:tc>
      </w:tr>
      <w:tr w:rsidR="00AC3F9B" w:rsidRPr="00CD360F" w14:paraId="1B619C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62D8BF" w14:textId="77777777" w:rsidR="00AC3F9B" w:rsidRPr="00CD36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2012F" w14:textId="2A0D790D" w:rsidR="00AC3F9B" w:rsidRPr="00CD360F" w:rsidRDefault="00AC3F9B" w:rsidP="00AC3F9B">
            <w:pPr>
              <w:rPr>
                <w:rFonts w:eastAsia="Calibri"/>
                <w:szCs w:val="22"/>
              </w:rPr>
            </w:pPr>
            <w:r w:rsidRPr="00CD360F">
              <w:rPr>
                <w:rFonts w:eastAsia="Calibri"/>
                <w:szCs w:val="22"/>
              </w:rPr>
              <w:t>A11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945432" w14:textId="5F8E24AA" w:rsidR="00AC3F9B" w:rsidRPr="00CD360F" w:rsidRDefault="00AC3F9B" w:rsidP="00AC3F9B">
            <w:pPr>
              <w:rPr>
                <w:rFonts w:eastAsia="Calibri"/>
                <w:szCs w:val="22"/>
              </w:rPr>
            </w:pPr>
            <w:r w:rsidRPr="00CD360F">
              <w:rPr>
                <w:rFonts w:eastAsia="Calibri"/>
                <w:szCs w:val="22"/>
              </w:rPr>
              <w:t xml:space="preserve">Privažiuojamasis kelias iki dirbamų laukų nuo Eglių g., </w:t>
            </w:r>
            <w:proofErr w:type="spellStart"/>
            <w:r w:rsidRPr="00CD360F">
              <w:rPr>
                <w:rFonts w:eastAsia="Calibri"/>
                <w:szCs w:val="22"/>
              </w:rPr>
              <w:t>Kuniškių</w:t>
            </w:r>
            <w:proofErr w:type="spellEnd"/>
            <w:r w:rsidRPr="00CD360F">
              <w:rPr>
                <w:rFonts w:eastAsia="Calibri"/>
                <w:szCs w:val="22"/>
              </w:rPr>
              <w:t xml:space="preserve"> k., II </w:t>
            </w:r>
            <w:r w:rsidRPr="00CD360F">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6EE021" w14:textId="7DC670C6" w:rsidR="00AC3F9B" w:rsidRPr="00CD360F" w:rsidRDefault="00AC3F9B" w:rsidP="00AC3F9B">
            <w:pPr>
              <w:jc w:val="right"/>
              <w:rPr>
                <w:rFonts w:eastAsia="Calibri"/>
                <w:szCs w:val="22"/>
              </w:rPr>
            </w:pPr>
            <w:r w:rsidRPr="00CD360F">
              <w:rPr>
                <w:rFonts w:eastAsia="Calibri"/>
                <w:szCs w:val="22"/>
              </w:rPr>
              <w:t xml:space="preserve"> 586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FCED" w14:textId="1F9B617B" w:rsidR="00AC3F9B" w:rsidRPr="00CD360F" w:rsidRDefault="00AC3F9B" w:rsidP="00AC3F9B">
            <w:pPr>
              <w:jc w:val="right"/>
              <w:rPr>
                <w:rFonts w:eastAsia="Calibri"/>
                <w:szCs w:val="22"/>
              </w:rPr>
            </w:pPr>
            <w:r w:rsidRPr="00CD36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BC6A6" w14:textId="7E9F704F" w:rsidR="00AC3F9B" w:rsidRPr="00CD360F" w:rsidRDefault="00AC3F9B" w:rsidP="00AC3F9B">
            <w:pPr>
              <w:jc w:val="right"/>
              <w:rPr>
                <w:rFonts w:eastAsia="Calibri"/>
                <w:strike/>
                <w:szCs w:val="22"/>
              </w:rPr>
            </w:pPr>
            <w:r w:rsidRPr="00CD36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08AC6" w14:textId="523D1015" w:rsidR="00AC3F9B" w:rsidRPr="00CD360F" w:rsidRDefault="00AC3F9B" w:rsidP="00AC3F9B">
            <w:pPr>
              <w:jc w:val="right"/>
              <w:rPr>
                <w:rFonts w:eastAsia="Calibri"/>
                <w:szCs w:val="22"/>
              </w:rPr>
            </w:pPr>
            <w:r w:rsidRPr="00CD360F">
              <w:rPr>
                <w:rFonts w:eastAsia="Calibri"/>
                <w:szCs w:val="22"/>
              </w:rPr>
              <w:t>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97D0" w14:textId="688C891D" w:rsidR="00AC3F9B" w:rsidRPr="00CD360F" w:rsidRDefault="00AC3F9B" w:rsidP="00AC3F9B">
            <w:pPr>
              <w:jc w:val="center"/>
              <w:rPr>
                <w:rFonts w:eastAsia="Calibri"/>
                <w:szCs w:val="22"/>
              </w:rPr>
            </w:pPr>
            <w:proofErr w:type="spellStart"/>
            <w:r w:rsidRPr="00CD36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34BDC8" w14:textId="10A11D3E" w:rsidR="00AC3F9B" w:rsidRPr="00CD360F" w:rsidRDefault="00AC3F9B" w:rsidP="00AC3F9B">
            <w:pPr>
              <w:jc w:val="center"/>
              <w:rPr>
                <w:rFonts w:eastAsia="Calibri"/>
                <w:szCs w:val="22"/>
              </w:rPr>
            </w:pPr>
            <w:r w:rsidRPr="00CD360F">
              <w:rPr>
                <w:rFonts w:eastAsia="Calibri"/>
                <w:szCs w:val="22"/>
              </w:rPr>
              <w:t>4400-6090-2970</w:t>
            </w:r>
          </w:p>
        </w:tc>
      </w:tr>
      <w:tr w:rsidR="00AC3F9B" w:rsidRPr="004E6661" w14:paraId="56A2EE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CAAF43"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257F0" w14:textId="5AD1CF38" w:rsidR="00AC3F9B" w:rsidRPr="004E6661" w:rsidRDefault="00AC3F9B" w:rsidP="00AC3F9B">
            <w:pPr>
              <w:rPr>
                <w:rFonts w:eastAsia="Calibri"/>
                <w:szCs w:val="22"/>
              </w:rPr>
            </w:pPr>
            <w:r w:rsidRPr="004E6661">
              <w:rPr>
                <w:rFonts w:eastAsia="Calibri"/>
                <w:szCs w:val="22"/>
              </w:rPr>
              <w:t>A110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E44751" w14:textId="433F73B0" w:rsidR="00AC3F9B" w:rsidRPr="004E6661" w:rsidRDefault="00AC3F9B" w:rsidP="00AC3F9B">
            <w:pPr>
              <w:rPr>
                <w:rFonts w:eastAsia="Calibri"/>
                <w:szCs w:val="22"/>
              </w:rPr>
            </w:pPr>
            <w:r w:rsidRPr="004E6661">
              <w:rPr>
                <w:rFonts w:eastAsia="Calibri"/>
                <w:szCs w:val="22"/>
              </w:rPr>
              <w:t>Privažiuojamasis kelias iki SB „Šventoji“ Stirnų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909995" w14:textId="3D171E46" w:rsidR="00AC3F9B" w:rsidRPr="004E6661" w:rsidRDefault="00AC3F9B" w:rsidP="00AC3F9B">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0DAF2" w14:textId="554F4026"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C57D8" w14:textId="712AF185" w:rsidR="00AC3F9B" w:rsidRPr="004E6661" w:rsidRDefault="00AC3F9B" w:rsidP="00AC3F9B">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2E2D1" w14:textId="37E9E53C"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45499" w14:textId="1FBCC680" w:rsidR="00AC3F9B" w:rsidRPr="004E6661" w:rsidRDefault="00AC3F9B" w:rsidP="00AC3F9B">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6E6844" w14:textId="3866AF65" w:rsidR="00AC3F9B" w:rsidRPr="004E6661" w:rsidRDefault="00AC3F9B" w:rsidP="00AC3F9B">
            <w:pPr>
              <w:jc w:val="center"/>
              <w:rPr>
                <w:rFonts w:eastAsia="Calibri"/>
                <w:szCs w:val="22"/>
              </w:rPr>
            </w:pPr>
            <w:r w:rsidRPr="004E6661">
              <w:rPr>
                <w:rFonts w:eastAsia="Calibri"/>
                <w:szCs w:val="22"/>
              </w:rPr>
              <w:t>4400-6100-0500</w:t>
            </w:r>
          </w:p>
        </w:tc>
      </w:tr>
      <w:tr w:rsidR="00AC3F9B" w:rsidRPr="004E6661" w14:paraId="507955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95C0A7"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0C92A5" w14:textId="40D470A0" w:rsidR="00AC3F9B" w:rsidRPr="004E6661" w:rsidRDefault="00AC3F9B" w:rsidP="00AC3F9B">
            <w:pPr>
              <w:rPr>
                <w:rFonts w:eastAsia="Calibri"/>
                <w:szCs w:val="22"/>
              </w:rPr>
            </w:pPr>
            <w:r w:rsidRPr="004E6661">
              <w:rPr>
                <w:rFonts w:eastAsia="Calibri"/>
                <w:szCs w:val="22"/>
              </w:rPr>
              <w:t>A114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62A4D2" w14:textId="3E46368C" w:rsidR="00AC3F9B" w:rsidRPr="004E6661" w:rsidRDefault="00AC3F9B" w:rsidP="00AC3F9B">
            <w:pPr>
              <w:rPr>
                <w:rFonts w:eastAsia="Calibri"/>
                <w:szCs w:val="22"/>
              </w:rPr>
            </w:pPr>
            <w:r w:rsidRPr="004E6661">
              <w:rPr>
                <w:rFonts w:eastAsia="Calibri"/>
                <w:szCs w:val="22"/>
              </w:rPr>
              <w:t>Privažiuojamasis kelias iki buvusio sąvartyno nuo kelio Anykščiai–Lašiniai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5A072D" w14:textId="7FF3B9B0" w:rsidR="00AC3F9B" w:rsidRPr="004E6661" w:rsidRDefault="00AC3F9B" w:rsidP="00AC3F9B">
            <w:pPr>
              <w:jc w:val="right"/>
              <w:rPr>
                <w:rFonts w:eastAsia="Calibri"/>
                <w:szCs w:val="22"/>
              </w:rPr>
            </w:pPr>
            <w:r w:rsidRPr="004E6661">
              <w:rPr>
                <w:rFonts w:eastAsia="Calibri"/>
                <w:szCs w:val="22"/>
              </w:rPr>
              <w:t xml:space="preserve">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1F8A1" w14:textId="3E40AFDD"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C0391" w14:textId="7D5261AB" w:rsidR="00AC3F9B" w:rsidRPr="004E6661" w:rsidRDefault="00AC3F9B" w:rsidP="00AC3F9B">
            <w:pPr>
              <w:jc w:val="right"/>
              <w:rPr>
                <w:rFonts w:eastAsia="Calibri"/>
                <w:szCs w:val="22"/>
              </w:rPr>
            </w:pPr>
            <w:r w:rsidRPr="004E6661">
              <w:rPr>
                <w:rFonts w:eastAsia="Calibri"/>
                <w:szCs w:val="22"/>
              </w:rPr>
              <w:t xml:space="preserve"> 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1ABAB" w14:textId="4A5D68A0"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3785E" w14:textId="60F1B9AB" w:rsidR="00AC3F9B" w:rsidRPr="004E6661" w:rsidRDefault="00AC3F9B" w:rsidP="00AC3F9B">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2D7F4C" w14:textId="48EE2020" w:rsidR="00AC3F9B" w:rsidRPr="004E6661" w:rsidRDefault="00AC3F9B" w:rsidP="00AC3F9B">
            <w:pPr>
              <w:jc w:val="center"/>
              <w:rPr>
                <w:rFonts w:eastAsia="Calibri"/>
                <w:szCs w:val="22"/>
              </w:rPr>
            </w:pPr>
            <w:r w:rsidRPr="004E6661">
              <w:rPr>
                <w:rFonts w:eastAsia="Calibri"/>
                <w:szCs w:val="22"/>
              </w:rPr>
              <w:t>4400-6097-5702</w:t>
            </w:r>
          </w:p>
        </w:tc>
      </w:tr>
      <w:tr w:rsidR="00AC3F9B" w:rsidRPr="004E6661" w14:paraId="60CC70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D52033"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13405" w14:textId="7F12BE1B" w:rsidR="00AC3F9B" w:rsidRPr="004E6661" w:rsidRDefault="00AC3F9B" w:rsidP="00AC3F9B">
            <w:pPr>
              <w:rPr>
                <w:rFonts w:eastAsia="Calibri"/>
                <w:szCs w:val="22"/>
              </w:rPr>
            </w:pPr>
            <w:r w:rsidRPr="004E6661">
              <w:rPr>
                <w:rFonts w:eastAsia="Calibri"/>
                <w:szCs w:val="22"/>
              </w:rPr>
              <w:t>A115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758872" w14:textId="56DE4502" w:rsidR="00AC3F9B" w:rsidRPr="004E6661" w:rsidRDefault="00AC3F9B" w:rsidP="00AC3F9B">
            <w:pPr>
              <w:rPr>
                <w:rFonts w:eastAsia="Calibri"/>
                <w:szCs w:val="22"/>
              </w:rPr>
            </w:pPr>
            <w:r w:rsidRPr="004E6661">
              <w:rPr>
                <w:rFonts w:eastAsia="Calibri"/>
                <w:szCs w:val="22"/>
              </w:rPr>
              <w:t>Privažiuojamasis kelias prie fermų nuo kelio Nr. A57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005514" w14:textId="2B0B26F6" w:rsidR="00AC3F9B" w:rsidRPr="004E6661" w:rsidRDefault="00AC3F9B" w:rsidP="00AC3F9B">
            <w:pPr>
              <w:jc w:val="right"/>
              <w:rPr>
                <w:rFonts w:eastAsia="Calibri"/>
                <w:szCs w:val="22"/>
              </w:rPr>
            </w:pPr>
            <w:r w:rsidRPr="004E6661">
              <w:rPr>
                <w:rFonts w:eastAsia="Calibri"/>
                <w:szCs w:val="22"/>
              </w:rPr>
              <w:t xml:space="preserve"> 1398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CCE09" w14:textId="3C318A0B"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0D28" w14:textId="5E60AAF6" w:rsidR="00AC3F9B" w:rsidRPr="004E6661" w:rsidRDefault="00AC3F9B" w:rsidP="00AC3F9B">
            <w:pPr>
              <w:jc w:val="right"/>
              <w:rPr>
                <w:rFonts w:eastAsia="Calibri"/>
                <w:szCs w:val="22"/>
              </w:rPr>
            </w:pPr>
            <w:r w:rsidRPr="004E6661">
              <w:rPr>
                <w:rFonts w:eastAsia="Calibri"/>
                <w:szCs w:val="22"/>
              </w:rPr>
              <w:t>1398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A81DD" w14:textId="2C9B8212"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4B5F5" w14:textId="10A7F3E8" w:rsidR="00AC3F9B" w:rsidRPr="004E6661" w:rsidRDefault="00AC3F9B" w:rsidP="00AC3F9B">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A53418" w14:textId="67064242" w:rsidR="00AC3F9B" w:rsidRPr="004E6661" w:rsidRDefault="00AC3F9B" w:rsidP="00AC3F9B">
            <w:pPr>
              <w:jc w:val="center"/>
              <w:rPr>
                <w:rFonts w:eastAsia="Calibri"/>
                <w:szCs w:val="22"/>
              </w:rPr>
            </w:pPr>
            <w:r w:rsidRPr="004E6661">
              <w:rPr>
                <w:rFonts w:eastAsia="Calibri"/>
                <w:szCs w:val="22"/>
              </w:rPr>
              <w:t>4400-5947-0483</w:t>
            </w:r>
          </w:p>
        </w:tc>
      </w:tr>
      <w:tr w:rsidR="00AC3F9B" w:rsidRPr="004E6661" w14:paraId="7C7A88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0410E0"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83453" w14:textId="15A1A1C3" w:rsidR="00AC3F9B" w:rsidRPr="004E6661" w:rsidRDefault="00AC3F9B" w:rsidP="00AC3F9B">
            <w:pPr>
              <w:rPr>
                <w:rFonts w:eastAsia="Calibri"/>
                <w:szCs w:val="22"/>
              </w:rPr>
            </w:pPr>
            <w:r w:rsidRPr="004E6661">
              <w:rPr>
                <w:rFonts w:eastAsia="Calibri"/>
                <w:szCs w:val="22"/>
              </w:rPr>
              <w:t>A116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CC0A8C" w14:textId="2153D7C6" w:rsidR="00AC3F9B" w:rsidRPr="004E6661" w:rsidRDefault="00AC3F9B" w:rsidP="00AC3F9B">
            <w:pPr>
              <w:rPr>
                <w:rFonts w:eastAsia="Calibri"/>
                <w:szCs w:val="22"/>
              </w:rPr>
            </w:pPr>
            <w:r w:rsidRPr="004E6661">
              <w:rPr>
                <w:rFonts w:eastAsia="Calibri"/>
                <w:szCs w:val="22"/>
              </w:rPr>
              <w:t xml:space="preserve">Pravažiuojamasis kelias nuo Dvaro g. iki Puntuko g., </w:t>
            </w:r>
            <w:proofErr w:type="spellStart"/>
            <w:r w:rsidRPr="004E6661">
              <w:rPr>
                <w:rFonts w:eastAsia="Calibri"/>
                <w:szCs w:val="22"/>
              </w:rPr>
              <w:t>Šlavėnų</w:t>
            </w:r>
            <w:proofErr w:type="spellEnd"/>
            <w:r w:rsidRPr="004E666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BD981E" w14:textId="3D7A35D5" w:rsidR="00AC3F9B" w:rsidRPr="004E6661" w:rsidRDefault="00AC3F9B" w:rsidP="00AC3F9B">
            <w:pPr>
              <w:jc w:val="right"/>
              <w:rPr>
                <w:rFonts w:eastAsia="Calibri"/>
                <w:szCs w:val="22"/>
              </w:rPr>
            </w:pPr>
            <w:r w:rsidRPr="004E6661">
              <w:rPr>
                <w:rFonts w:eastAsia="Calibri"/>
                <w:szCs w:val="22"/>
              </w:rPr>
              <w:t xml:space="preserve"> 212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18906" w14:textId="288EA550"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261A6" w14:textId="6065F8AA" w:rsidR="00AC3F9B" w:rsidRPr="004E6661" w:rsidRDefault="00AC3F9B" w:rsidP="00AC3F9B">
            <w:pPr>
              <w:jc w:val="right"/>
              <w:rPr>
                <w:rFonts w:eastAsia="Calibri"/>
                <w:szCs w:val="22"/>
              </w:rPr>
            </w:pPr>
            <w:r w:rsidRPr="004E6661">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91F87" w14:textId="2BB439C9" w:rsidR="00AC3F9B" w:rsidRPr="004E6661" w:rsidRDefault="00AC3F9B" w:rsidP="00AC3F9B">
            <w:pPr>
              <w:jc w:val="right"/>
              <w:rPr>
                <w:rFonts w:eastAsia="Calibri"/>
                <w:szCs w:val="22"/>
              </w:rPr>
            </w:pPr>
            <w:r w:rsidRPr="004E6661">
              <w:rPr>
                <w:rFonts w:eastAsia="Calibri"/>
                <w:szCs w:val="22"/>
              </w:rPr>
              <w:t xml:space="preserve"> 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728F" w14:textId="3E6F36C5" w:rsidR="00AC3F9B" w:rsidRPr="004E6661" w:rsidRDefault="00AC3F9B" w:rsidP="00AC3F9B">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C69CCF" w14:textId="2C54A144" w:rsidR="00AC3F9B" w:rsidRPr="004E6661" w:rsidRDefault="00AC3F9B" w:rsidP="00AC3F9B">
            <w:pPr>
              <w:jc w:val="center"/>
              <w:rPr>
                <w:rFonts w:eastAsia="Calibri"/>
                <w:szCs w:val="22"/>
              </w:rPr>
            </w:pPr>
            <w:r w:rsidRPr="004E6661">
              <w:rPr>
                <w:rFonts w:eastAsia="Calibri"/>
                <w:szCs w:val="22"/>
              </w:rPr>
              <w:t>4400-6106-3603</w:t>
            </w:r>
          </w:p>
        </w:tc>
      </w:tr>
      <w:tr w:rsidR="00AC3F9B" w:rsidRPr="004E6661" w14:paraId="5EC4B8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CA7518"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FACBD9" w14:textId="4606B446" w:rsidR="00AC3F9B" w:rsidRPr="004E6661" w:rsidRDefault="00AC3F9B" w:rsidP="00AC3F9B">
            <w:pPr>
              <w:rPr>
                <w:rFonts w:eastAsia="Calibri"/>
                <w:szCs w:val="22"/>
              </w:rPr>
            </w:pPr>
            <w:r w:rsidRPr="004E6661">
              <w:rPr>
                <w:rFonts w:eastAsia="Calibri"/>
                <w:szCs w:val="22"/>
              </w:rPr>
              <w:t>A119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6B0B2B" w14:textId="2124F473" w:rsidR="00AC3F9B" w:rsidRPr="004E6661" w:rsidRDefault="00AC3F9B" w:rsidP="00AC3F9B">
            <w:pPr>
              <w:rPr>
                <w:rFonts w:eastAsia="Calibri"/>
                <w:szCs w:val="22"/>
              </w:rPr>
            </w:pPr>
            <w:r w:rsidRPr="004E6661">
              <w:rPr>
                <w:rFonts w:eastAsia="Calibri"/>
                <w:szCs w:val="22"/>
              </w:rPr>
              <w:t>Privažiuojamasis kelias iki gyvenamųjų namų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982119" w14:textId="45663EEF" w:rsidR="00AC3F9B" w:rsidRPr="004E6661" w:rsidRDefault="00AC3F9B" w:rsidP="00AC3F9B">
            <w:pPr>
              <w:jc w:val="right"/>
              <w:rPr>
                <w:rFonts w:eastAsia="Calibri"/>
                <w:szCs w:val="22"/>
              </w:rPr>
            </w:pPr>
            <w:r w:rsidRPr="004E6661">
              <w:rPr>
                <w:rFonts w:eastAsia="Calibri"/>
                <w:szCs w:val="22"/>
              </w:rPr>
              <w:t xml:space="preserve">321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A9EE" w14:textId="702DFAA7"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5CDE0" w14:textId="24C7E037" w:rsidR="00AC3F9B" w:rsidRPr="004E6661" w:rsidRDefault="00AC3F9B" w:rsidP="00AC3F9B">
            <w:pPr>
              <w:jc w:val="right"/>
              <w:rPr>
                <w:rFonts w:eastAsia="Calibri"/>
                <w:szCs w:val="22"/>
              </w:rPr>
            </w:pPr>
            <w:r w:rsidRPr="004E6661">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7EFFA" w14:textId="2052D5B8" w:rsidR="00AC3F9B" w:rsidRPr="004E6661"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E2F5A" w14:textId="69348642" w:rsidR="00AC3F9B" w:rsidRPr="004E6661" w:rsidRDefault="00AC3F9B" w:rsidP="00AC3F9B">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BB47F7" w14:textId="2F0992B1" w:rsidR="00AC3F9B" w:rsidRPr="004E6661" w:rsidRDefault="00AC3F9B" w:rsidP="00AC3F9B">
            <w:pPr>
              <w:jc w:val="center"/>
              <w:rPr>
                <w:rFonts w:eastAsia="Calibri"/>
                <w:szCs w:val="22"/>
              </w:rPr>
            </w:pPr>
            <w:r w:rsidRPr="004E6661">
              <w:rPr>
                <w:rFonts w:eastAsia="Calibri"/>
                <w:szCs w:val="22"/>
              </w:rPr>
              <w:t>4400-6097-5694</w:t>
            </w:r>
          </w:p>
        </w:tc>
      </w:tr>
      <w:tr w:rsidR="00AC3F9B" w:rsidRPr="004E6661" w14:paraId="29D899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E23F6C" w14:textId="77777777" w:rsidR="00AC3F9B" w:rsidRPr="004E666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A7F86F" w14:textId="3CA3279F" w:rsidR="00AC3F9B" w:rsidRPr="004E6661" w:rsidRDefault="00AC3F9B" w:rsidP="00AC3F9B">
            <w:pPr>
              <w:rPr>
                <w:rFonts w:eastAsia="Calibri"/>
                <w:szCs w:val="22"/>
              </w:rPr>
            </w:pPr>
            <w:r w:rsidRPr="004E6661">
              <w:rPr>
                <w:rFonts w:eastAsia="Calibri"/>
                <w:szCs w:val="22"/>
              </w:rPr>
              <w:t>A12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F2B13C" w14:textId="140066FD" w:rsidR="00AC3F9B" w:rsidRPr="004E6661" w:rsidRDefault="00AC3F9B" w:rsidP="00AC3F9B">
            <w:pPr>
              <w:rPr>
                <w:rFonts w:eastAsia="Calibri"/>
                <w:szCs w:val="22"/>
              </w:rPr>
            </w:pPr>
            <w:r w:rsidRPr="004E6661">
              <w:rPr>
                <w:rFonts w:eastAsia="Calibri"/>
                <w:szCs w:val="22"/>
              </w:rPr>
              <w:t xml:space="preserve">Pravažiuojamasis kelias nuo </w:t>
            </w:r>
            <w:proofErr w:type="spellStart"/>
            <w:r w:rsidRPr="004E6661">
              <w:rPr>
                <w:rFonts w:eastAsia="Calibri"/>
                <w:szCs w:val="22"/>
              </w:rPr>
              <w:t>Posinių</w:t>
            </w:r>
            <w:proofErr w:type="spellEnd"/>
            <w:r w:rsidRPr="004E6661">
              <w:rPr>
                <w:rFonts w:eastAsia="Calibri"/>
                <w:szCs w:val="22"/>
              </w:rPr>
              <w:t xml:space="preserve"> k. iki </w:t>
            </w:r>
            <w:proofErr w:type="spellStart"/>
            <w:r w:rsidRPr="004E6661">
              <w:rPr>
                <w:rFonts w:eastAsia="Calibri"/>
                <w:szCs w:val="22"/>
              </w:rPr>
              <w:t>Liepdegėnų</w:t>
            </w:r>
            <w:proofErr w:type="spellEnd"/>
            <w:r w:rsidRPr="004E6661">
              <w:rPr>
                <w:rFonts w:eastAsia="Calibri"/>
                <w:szCs w:val="22"/>
              </w:rPr>
              <w:t xml:space="preserve">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862ED4" w14:textId="1A819A18" w:rsidR="00AC3F9B" w:rsidRPr="004E6661" w:rsidRDefault="00AC3F9B" w:rsidP="00AC3F9B">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F414C" w14:textId="43033013" w:rsidR="00AC3F9B" w:rsidRPr="004E6661" w:rsidRDefault="00AC3F9B" w:rsidP="00AC3F9B">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E8FD" w14:textId="0A11BD88" w:rsidR="00AC3F9B" w:rsidRPr="004E6661" w:rsidRDefault="00AC3F9B" w:rsidP="00AC3F9B">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EE65C" w14:textId="606DF21F" w:rsidR="00AC3F9B" w:rsidRPr="004E6661"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836F5" w14:textId="79821945" w:rsidR="00AC3F9B" w:rsidRPr="004E6661" w:rsidRDefault="00AC3F9B" w:rsidP="00AC3F9B">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913630" w14:textId="01EE7DA6" w:rsidR="00AC3F9B" w:rsidRPr="004E6661" w:rsidRDefault="00AC3F9B" w:rsidP="00AC3F9B">
            <w:pPr>
              <w:jc w:val="center"/>
              <w:rPr>
                <w:rFonts w:eastAsia="Calibri"/>
                <w:szCs w:val="22"/>
              </w:rPr>
            </w:pPr>
            <w:r w:rsidRPr="004E6661">
              <w:rPr>
                <w:rFonts w:eastAsia="Calibri"/>
                <w:szCs w:val="22"/>
              </w:rPr>
              <w:t>4400-5975-6450</w:t>
            </w:r>
          </w:p>
        </w:tc>
      </w:tr>
      <w:tr w:rsidR="00AC3F9B" w:rsidRPr="0016352D" w14:paraId="44C6DA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8455C0"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DA99B0" w14:textId="63FE83E8" w:rsidR="00AC3F9B" w:rsidRPr="0016352D" w:rsidRDefault="00AC3F9B" w:rsidP="00AC3F9B">
            <w:pPr>
              <w:rPr>
                <w:rFonts w:eastAsia="Calibri"/>
                <w:szCs w:val="22"/>
              </w:rPr>
            </w:pPr>
            <w:r w:rsidRPr="0016352D">
              <w:rPr>
                <w:rFonts w:eastAsia="Calibri"/>
                <w:szCs w:val="22"/>
              </w:rPr>
              <w:t>A120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46E75B" w14:textId="3859FE83" w:rsidR="00AC3F9B" w:rsidRPr="0016352D" w:rsidRDefault="00AC3F9B" w:rsidP="00AC3F9B">
            <w:pPr>
              <w:rPr>
                <w:rFonts w:eastAsia="Calibri"/>
                <w:szCs w:val="22"/>
              </w:rPr>
            </w:pPr>
            <w:r w:rsidRPr="0016352D">
              <w:rPr>
                <w:rFonts w:eastAsia="Calibri"/>
                <w:szCs w:val="22"/>
              </w:rPr>
              <w:t xml:space="preserve">Privažiuojamasis kelias prie SB „Šventoji“ </w:t>
            </w:r>
            <w:proofErr w:type="spellStart"/>
            <w:r w:rsidRPr="0016352D">
              <w:rPr>
                <w:rFonts w:eastAsia="Calibri"/>
                <w:szCs w:val="22"/>
              </w:rPr>
              <w:t>Elmos</w:t>
            </w:r>
            <w:proofErr w:type="spellEnd"/>
            <w:r w:rsidRPr="0016352D">
              <w:rPr>
                <w:rFonts w:eastAsia="Calibri"/>
                <w:szCs w:val="22"/>
              </w:rPr>
              <w:t xml:space="preserve"> 8-oji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264F9E" w14:textId="7B09973B" w:rsidR="00AC3F9B" w:rsidRPr="0016352D" w:rsidRDefault="00AC3F9B" w:rsidP="00AC3F9B">
            <w:pPr>
              <w:jc w:val="right"/>
              <w:rPr>
                <w:rFonts w:eastAsia="Calibri"/>
                <w:szCs w:val="22"/>
              </w:rPr>
            </w:pPr>
            <w:r w:rsidRPr="0016352D">
              <w:rPr>
                <w:rFonts w:eastAsia="Calibri"/>
                <w:szCs w:val="22"/>
              </w:rPr>
              <w:t xml:space="preserve"> 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5E20" w14:textId="0748F13E"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CEA09" w14:textId="17326DB3" w:rsidR="00AC3F9B" w:rsidRPr="0016352D" w:rsidRDefault="00AC3F9B" w:rsidP="00AC3F9B">
            <w:pPr>
              <w:jc w:val="right"/>
              <w:rPr>
                <w:rFonts w:eastAsia="Calibri"/>
                <w:szCs w:val="22"/>
              </w:rPr>
            </w:pPr>
            <w:r w:rsidRPr="0016352D">
              <w:rPr>
                <w:rFonts w:eastAsia="Calibri"/>
                <w:szCs w:val="22"/>
              </w:rPr>
              <w:t>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B3136" w14:textId="1D6A2744"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CB91" w14:textId="6B5FA6DA" w:rsidR="00AC3F9B" w:rsidRPr="0016352D" w:rsidRDefault="00AC3F9B" w:rsidP="00AC3F9B">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FD698B" w14:textId="03C01DA4" w:rsidR="00AC3F9B" w:rsidRPr="0016352D" w:rsidRDefault="00AC3F9B" w:rsidP="00AC3F9B">
            <w:pPr>
              <w:jc w:val="center"/>
              <w:rPr>
                <w:rFonts w:eastAsia="Calibri"/>
                <w:szCs w:val="22"/>
              </w:rPr>
            </w:pPr>
            <w:r w:rsidRPr="0016352D">
              <w:rPr>
                <w:rFonts w:eastAsia="Calibri"/>
                <w:szCs w:val="22"/>
              </w:rPr>
              <w:t>4400-6097-5668</w:t>
            </w:r>
          </w:p>
        </w:tc>
      </w:tr>
      <w:tr w:rsidR="00AC3F9B" w:rsidRPr="0016352D" w14:paraId="263C7C5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BD2F5F"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CF18CB" w14:textId="6B18929C" w:rsidR="00AC3F9B" w:rsidRPr="0016352D" w:rsidRDefault="00AC3F9B" w:rsidP="00AC3F9B">
            <w:pPr>
              <w:rPr>
                <w:rFonts w:eastAsia="Calibri"/>
                <w:szCs w:val="22"/>
              </w:rPr>
            </w:pPr>
            <w:r w:rsidRPr="0016352D">
              <w:rPr>
                <w:rFonts w:eastAsia="Calibri"/>
                <w:szCs w:val="22"/>
              </w:rPr>
              <w:t>A121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F6EFF2" w14:textId="0141D899" w:rsidR="00AC3F9B" w:rsidRPr="0016352D" w:rsidRDefault="00AC3F9B" w:rsidP="00AC3F9B">
            <w:pPr>
              <w:rPr>
                <w:rFonts w:eastAsia="Calibri"/>
                <w:szCs w:val="22"/>
              </w:rPr>
            </w:pPr>
            <w:r w:rsidRPr="0016352D">
              <w:rPr>
                <w:rFonts w:eastAsia="Calibri"/>
                <w:szCs w:val="22"/>
              </w:rPr>
              <w:t xml:space="preserve">Privažiuojamasis kelias prie SB „Šventoji“ </w:t>
            </w:r>
            <w:proofErr w:type="spellStart"/>
            <w:r w:rsidRPr="0016352D">
              <w:rPr>
                <w:rFonts w:eastAsia="Calibri"/>
                <w:szCs w:val="22"/>
              </w:rPr>
              <w:t>Elmos</w:t>
            </w:r>
            <w:proofErr w:type="spellEnd"/>
            <w:r w:rsidRPr="0016352D">
              <w:rPr>
                <w:rFonts w:eastAsia="Calibri"/>
                <w:szCs w:val="22"/>
              </w:rPr>
              <w:t xml:space="preserve"> 3-oji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00CB3" w14:textId="01A10B2C" w:rsidR="00AC3F9B" w:rsidRPr="0016352D" w:rsidRDefault="00AC3F9B" w:rsidP="00AC3F9B">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1D8B" w14:textId="2CD10533"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E5AB3" w14:textId="388025B6" w:rsidR="00AC3F9B" w:rsidRPr="0016352D" w:rsidRDefault="00AC3F9B" w:rsidP="00AC3F9B">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A72F3" w14:textId="01B42884"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899A8" w14:textId="75A0A1BB" w:rsidR="00AC3F9B" w:rsidRPr="0016352D" w:rsidRDefault="00AC3F9B" w:rsidP="00AC3F9B">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BBC9E1" w14:textId="1F743780" w:rsidR="00AC3F9B" w:rsidRPr="0016352D" w:rsidRDefault="00AC3F9B" w:rsidP="00AC3F9B">
            <w:pPr>
              <w:jc w:val="center"/>
              <w:rPr>
                <w:rFonts w:eastAsia="Calibri"/>
                <w:szCs w:val="22"/>
              </w:rPr>
            </w:pPr>
            <w:r w:rsidRPr="0016352D">
              <w:rPr>
                <w:rFonts w:eastAsia="Calibri"/>
                <w:szCs w:val="22"/>
              </w:rPr>
              <w:t>4400-6097-5680</w:t>
            </w:r>
          </w:p>
        </w:tc>
      </w:tr>
      <w:tr w:rsidR="00AC3F9B" w:rsidRPr="0016352D" w14:paraId="05F40C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7B6AB3"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B94559" w14:textId="3BD8B408" w:rsidR="00AC3F9B" w:rsidRPr="0016352D" w:rsidRDefault="00AC3F9B" w:rsidP="00AC3F9B">
            <w:pPr>
              <w:rPr>
                <w:rFonts w:eastAsia="Calibri"/>
                <w:szCs w:val="22"/>
              </w:rPr>
            </w:pPr>
            <w:r w:rsidRPr="0016352D">
              <w:rPr>
                <w:rFonts w:eastAsia="Calibri"/>
                <w:szCs w:val="22"/>
              </w:rPr>
              <w:t>A121-1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A62598" w14:textId="4B3A7F61" w:rsidR="00AC3F9B" w:rsidRPr="0016352D" w:rsidRDefault="00AC3F9B" w:rsidP="00AC3F9B">
            <w:pPr>
              <w:rPr>
                <w:rFonts w:eastAsia="Calibri"/>
                <w:szCs w:val="22"/>
              </w:rPr>
            </w:pPr>
            <w:r w:rsidRPr="0016352D">
              <w:rPr>
                <w:rFonts w:eastAsia="Calibri"/>
                <w:szCs w:val="22"/>
              </w:rPr>
              <w:t xml:space="preserve">Privažiuojamasis kelias prie SB „Elma“ </w:t>
            </w:r>
            <w:proofErr w:type="spellStart"/>
            <w:r w:rsidRPr="0016352D">
              <w:rPr>
                <w:rFonts w:eastAsia="Calibri"/>
                <w:szCs w:val="22"/>
              </w:rPr>
              <w:t>Elmos</w:t>
            </w:r>
            <w:proofErr w:type="spellEnd"/>
            <w:r w:rsidRPr="0016352D">
              <w:rPr>
                <w:rFonts w:eastAsia="Calibri"/>
                <w:szCs w:val="22"/>
              </w:rPr>
              <w:t xml:space="preserve"> </w:t>
            </w:r>
            <w:r w:rsidRPr="0016352D">
              <w:rPr>
                <w:rFonts w:eastAsia="Calibri"/>
                <w:szCs w:val="22"/>
                <w:lang w:val="en-US"/>
              </w:rPr>
              <w:t>2</w:t>
            </w:r>
            <w:r w:rsidRPr="0016352D">
              <w:rPr>
                <w:rFonts w:eastAsia="Calibri"/>
                <w:szCs w:val="22"/>
              </w:rPr>
              <w:t>-</w:t>
            </w:r>
            <w:proofErr w:type="spellStart"/>
            <w:r w:rsidRPr="0016352D">
              <w:rPr>
                <w:rFonts w:eastAsia="Calibri"/>
                <w:szCs w:val="22"/>
              </w:rPr>
              <w:t>oji</w:t>
            </w:r>
            <w:proofErr w:type="spellEnd"/>
            <w:r w:rsidRPr="0016352D">
              <w:rPr>
                <w:rFonts w:eastAsia="Calibri"/>
                <w:szCs w:val="22"/>
              </w:rPr>
              <w:t xml:space="preserve">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FD3640" w14:textId="040CB9F8" w:rsidR="00AC3F9B" w:rsidRPr="0016352D" w:rsidRDefault="00AC3F9B" w:rsidP="00AC3F9B">
            <w:pPr>
              <w:jc w:val="right"/>
              <w:rPr>
                <w:rFonts w:eastAsia="Calibri"/>
                <w:szCs w:val="22"/>
                <w:lang w:val="en-US"/>
              </w:rPr>
            </w:pPr>
            <w:r w:rsidRPr="0016352D">
              <w:rPr>
                <w:rFonts w:eastAsia="Calibri"/>
                <w:szCs w:val="22"/>
                <w:lang w:val="en-US"/>
              </w:rPr>
              <w:t xml:space="preserve"> 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6FCCF" w14:textId="7F26FF9C"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D5696" w14:textId="3D7E0605" w:rsidR="00AC3F9B" w:rsidRPr="0016352D" w:rsidRDefault="00AC3F9B" w:rsidP="00AC3F9B">
            <w:pPr>
              <w:jc w:val="right"/>
              <w:rPr>
                <w:rFonts w:eastAsia="Calibri"/>
                <w:szCs w:val="22"/>
              </w:rPr>
            </w:pPr>
            <w:r w:rsidRPr="0016352D">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F739C" w14:textId="407AE636"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30D93" w14:textId="044DD75C" w:rsidR="00AC3F9B" w:rsidRPr="0016352D" w:rsidRDefault="00AC3F9B" w:rsidP="00AC3F9B">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C9B71" w14:textId="24F23A03" w:rsidR="00AC3F9B" w:rsidRPr="0016352D" w:rsidRDefault="00AC3F9B" w:rsidP="00AC3F9B">
            <w:pPr>
              <w:jc w:val="center"/>
              <w:rPr>
                <w:rFonts w:eastAsia="Calibri"/>
                <w:szCs w:val="22"/>
              </w:rPr>
            </w:pPr>
            <w:r w:rsidRPr="0016352D">
              <w:rPr>
                <w:rFonts w:eastAsia="Calibri"/>
                <w:szCs w:val="22"/>
              </w:rPr>
              <w:t>4400-6097-5679</w:t>
            </w:r>
          </w:p>
        </w:tc>
      </w:tr>
      <w:tr w:rsidR="00AC3F9B" w:rsidRPr="00932039" w14:paraId="143333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820BCD" w14:textId="77777777" w:rsidR="00AC3F9B" w:rsidRPr="0093203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BB20E" w14:textId="0271A31D" w:rsidR="00AC3F9B" w:rsidRPr="00932039" w:rsidRDefault="00AC3F9B" w:rsidP="00AC3F9B">
            <w:pPr>
              <w:rPr>
                <w:rFonts w:eastAsia="Calibri"/>
                <w:szCs w:val="22"/>
              </w:rPr>
            </w:pPr>
            <w:r w:rsidRPr="00932039">
              <w:rPr>
                <w:rFonts w:eastAsia="Calibri"/>
                <w:szCs w:val="22"/>
              </w:rPr>
              <w:t>A122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BAA339" w14:textId="67CA026A" w:rsidR="00AC3F9B" w:rsidRPr="00932039" w:rsidRDefault="00AC3F9B" w:rsidP="00AC3F9B">
            <w:pPr>
              <w:rPr>
                <w:rFonts w:eastAsia="Calibri"/>
                <w:szCs w:val="22"/>
              </w:rPr>
            </w:pPr>
            <w:r w:rsidRPr="00932039">
              <w:rPr>
                <w:rFonts w:eastAsia="Calibri"/>
                <w:szCs w:val="22"/>
              </w:rPr>
              <w:t>Privažiuojamasis kelias iki gyvenamųjų namų Gylių k. nuo kelio Nr. A28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1476E7" w14:textId="5A98C2B2" w:rsidR="00AC3F9B" w:rsidRPr="00932039" w:rsidRDefault="00AC3F9B" w:rsidP="00AC3F9B">
            <w:pPr>
              <w:jc w:val="right"/>
              <w:rPr>
                <w:rFonts w:eastAsia="Calibri"/>
                <w:szCs w:val="22"/>
              </w:rPr>
            </w:pPr>
            <w:r w:rsidRPr="00932039">
              <w:rPr>
                <w:rFonts w:eastAsia="Calibri"/>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27AC6" w14:textId="01589AB3" w:rsidR="00AC3F9B" w:rsidRPr="00932039" w:rsidRDefault="00AC3F9B" w:rsidP="00AC3F9B">
            <w:pPr>
              <w:jc w:val="right"/>
              <w:rPr>
                <w:rFonts w:eastAsia="Calibri"/>
                <w:szCs w:val="22"/>
              </w:rPr>
            </w:pPr>
            <w:r w:rsidRPr="009320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CDC44" w14:textId="322D3ADC" w:rsidR="00AC3F9B" w:rsidRPr="00932039" w:rsidRDefault="00AC3F9B" w:rsidP="00AC3F9B">
            <w:pPr>
              <w:jc w:val="right"/>
              <w:rPr>
                <w:rFonts w:eastAsia="Calibri"/>
                <w:szCs w:val="22"/>
              </w:rPr>
            </w:pPr>
            <w:r w:rsidRPr="009320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EA7B" w14:textId="56158DED" w:rsidR="00AC3F9B" w:rsidRPr="00932039" w:rsidRDefault="00AC3F9B" w:rsidP="00AC3F9B">
            <w:pPr>
              <w:jc w:val="right"/>
              <w:rPr>
                <w:rFonts w:eastAsia="Calibri"/>
                <w:szCs w:val="22"/>
              </w:rPr>
            </w:pPr>
            <w:r w:rsidRPr="00932039">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238FD" w14:textId="5E4FF2F1" w:rsidR="00AC3F9B" w:rsidRPr="00932039" w:rsidRDefault="00AC3F9B" w:rsidP="00AC3F9B">
            <w:pPr>
              <w:jc w:val="center"/>
              <w:rPr>
                <w:rFonts w:eastAsia="Calibri"/>
                <w:szCs w:val="22"/>
              </w:rPr>
            </w:pPr>
            <w:proofErr w:type="spellStart"/>
            <w:r w:rsidRPr="009320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01269D" w14:textId="638DED83" w:rsidR="00AC3F9B" w:rsidRPr="00932039" w:rsidRDefault="00AC3F9B" w:rsidP="00AC3F9B">
            <w:pPr>
              <w:jc w:val="center"/>
              <w:rPr>
                <w:rFonts w:eastAsia="Calibri"/>
                <w:szCs w:val="22"/>
              </w:rPr>
            </w:pPr>
            <w:r w:rsidRPr="00932039">
              <w:rPr>
                <w:rFonts w:eastAsia="Calibri"/>
                <w:szCs w:val="22"/>
              </w:rPr>
              <w:t>4400-6089-3292</w:t>
            </w:r>
          </w:p>
        </w:tc>
      </w:tr>
      <w:tr w:rsidR="00AC3F9B" w:rsidRPr="0016352D" w14:paraId="0042B5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5210C6"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5A33C0" w14:textId="106E30CA" w:rsidR="00AC3F9B" w:rsidRPr="0016352D" w:rsidRDefault="00AC3F9B" w:rsidP="00AC3F9B">
            <w:pPr>
              <w:rPr>
                <w:rFonts w:eastAsia="Calibri"/>
                <w:szCs w:val="22"/>
              </w:rPr>
            </w:pPr>
            <w:r w:rsidRPr="0016352D">
              <w:rPr>
                <w:rFonts w:eastAsia="Calibri"/>
                <w:szCs w:val="22"/>
              </w:rPr>
              <w:t>A124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8032F4" w14:textId="68D8A540" w:rsidR="00AC3F9B" w:rsidRPr="0016352D" w:rsidRDefault="00AC3F9B" w:rsidP="00AC3F9B">
            <w:pPr>
              <w:rPr>
                <w:rFonts w:eastAsia="Calibri"/>
                <w:szCs w:val="22"/>
              </w:rPr>
            </w:pPr>
            <w:r w:rsidRPr="0016352D">
              <w:rPr>
                <w:rFonts w:eastAsia="Calibri"/>
                <w:szCs w:val="22"/>
              </w:rPr>
              <w:t>Privažiuojamasis kelias iki Naujųjų Elmininkų k. valymo įrengimų nuo kelio Nr. A130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F8B31" w14:textId="27BF48D2" w:rsidR="00AC3F9B" w:rsidRPr="0016352D" w:rsidRDefault="00AC3F9B" w:rsidP="00AC3F9B">
            <w:pPr>
              <w:jc w:val="right"/>
              <w:rPr>
                <w:rFonts w:eastAsia="Calibri"/>
                <w:szCs w:val="22"/>
              </w:rPr>
            </w:pPr>
            <w:r w:rsidRPr="0016352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B9463" w14:textId="30117F4E"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A601" w14:textId="7E8C84F3" w:rsidR="00AC3F9B" w:rsidRPr="0016352D" w:rsidRDefault="00AC3F9B" w:rsidP="00AC3F9B">
            <w:pPr>
              <w:jc w:val="right"/>
              <w:rPr>
                <w:rFonts w:eastAsia="Calibri"/>
                <w:szCs w:val="22"/>
              </w:rPr>
            </w:pPr>
            <w:r w:rsidRPr="0016352D">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560EF" w14:textId="68B019C1" w:rsidR="00AC3F9B" w:rsidRPr="0016352D" w:rsidRDefault="00AC3F9B" w:rsidP="00AC3F9B">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923B" w14:textId="0C0929A3"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CAC05E" w14:textId="4AF38547" w:rsidR="00AC3F9B" w:rsidRPr="0016352D" w:rsidRDefault="00AC3F9B" w:rsidP="00AC3F9B">
            <w:pPr>
              <w:jc w:val="center"/>
              <w:rPr>
                <w:rFonts w:eastAsia="Calibri"/>
                <w:szCs w:val="22"/>
              </w:rPr>
            </w:pPr>
            <w:r w:rsidRPr="0016352D">
              <w:rPr>
                <w:rFonts w:eastAsia="Calibri"/>
                <w:szCs w:val="22"/>
              </w:rPr>
              <w:t>4400-6097-5635</w:t>
            </w:r>
          </w:p>
        </w:tc>
      </w:tr>
      <w:tr w:rsidR="00AC3F9B" w:rsidRPr="0016352D" w14:paraId="2897A6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326567"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68E1C2" w14:textId="4E941805" w:rsidR="00AC3F9B" w:rsidRPr="0016352D" w:rsidRDefault="00AC3F9B" w:rsidP="00AC3F9B">
            <w:pPr>
              <w:rPr>
                <w:rFonts w:eastAsia="Calibri"/>
                <w:szCs w:val="22"/>
              </w:rPr>
            </w:pPr>
            <w:r w:rsidRPr="0016352D">
              <w:rPr>
                <w:rFonts w:eastAsia="Calibri"/>
                <w:szCs w:val="22"/>
              </w:rPr>
              <w:t>A125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A9A04E" w14:textId="6580580B" w:rsidR="00AC3F9B" w:rsidRPr="0016352D" w:rsidRDefault="00AC3F9B" w:rsidP="00AC3F9B">
            <w:pPr>
              <w:rPr>
                <w:rFonts w:eastAsia="Calibri"/>
                <w:szCs w:val="22"/>
              </w:rPr>
            </w:pPr>
            <w:r w:rsidRPr="0016352D">
              <w:rPr>
                <w:rFonts w:eastAsia="Calibri"/>
                <w:szCs w:val="22"/>
              </w:rPr>
              <w:t>Privažiuojamasis kelias iki A. Valmuso g., Naujųjų Elmininkų k. nuo kelio Nr. A95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77B1A6" w14:textId="34D3B2B4" w:rsidR="00AC3F9B" w:rsidRPr="0016352D" w:rsidRDefault="00AC3F9B" w:rsidP="00AC3F9B">
            <w:pPr>
              <w:jc w:val="right"/>
              <w:rPr>
                <w:rFonts w:eastAsia="Calibri"/>
                <w:szCs w:val="22"/>
              </w:rPr>
            </w:pPr>
            <w:r w:rsidRPr="0016352D">
              <w:rPr>
                <w:rFonts w:eastAsia="Calibri"/>
                <w:szCs w:val="22"/>
              </w:rPr>
              <w:t xml:space="preserve">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E70D24" w14:textId="72A8A750"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FDDC4" w14:textId="492A6493" w:rsidR="00AC3F9B" w:rsidRPr="0016352D" w:rsidRDefault="00AC3F9B" w:rsidP="00AC3F9B">
            <w:pPr>
              <w:jc w:val="right"/>
              <w:rPr>
                <w:rFonts w:eastAsia="Calibri"/>
                <w:szCs w:val="22"/>
              </w:rPr>
            </w:pPr>
            <w:r w:rsidRPr="0016352D">
              <w:rPr>
                <w:rFonts w:eastAsia="Calibri"/>
                <w:szCs w:val="22"/>
              </w:rPr>
              <w:t>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B912E" w14:textId="7D83C5DB"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D578C" w14:textId="18CF982D"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34546D" w14:textId="7966FEC3" w:rsidR="00AC3F9B" w:rsidRPr="0016352D" w:rsidRDefault="00AC3F9B" w:rsidP="00AC3F9B">
            <w:pPr>
              <w:jc w:val="center"/>
              <w:rPr>
                <w:rFonts w:eastAsia="Calibri"/>
                <w:szCs w:val="22"/>
              </w:rPr>
            </w:pPr>
            <w:r w:rsidRPr="0016352D">
              <w:rPr>
                <w:rFonts w:eastAsia="Calibri"/>
                <w:szCs w:val="22"/>
              </w:rPr>
              <w:t>4400-6097-5613</w:t>
            </w:r>
          </w:p>
        </w:tc>
      </w:tr>
      <w:tr w:rsidR="00AC3F9B" w:rsidRPr="0016352D" w14:paraId="3A2A82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E5D737"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E3849" w14:textId="1A4765DE" w:rsidR="00AC3F9B" w:rsidRPr="0016352D" w:rsidRDefault="00AC3F9B" w:rsidP="00AC3F9B">
            <w:pPr>
              <w:rPr>
                <w:rFonts w:eastAsia="Calibri"/>
                <w:szCs w:val="22"/>
              </w:rPr>
            </w:pPr>
            <w:r w:rsidRPr="0016352D">
              <w:rPr>
                <w:rFonts w:eastAsia="Calibri"/>
                <w:szCs w:val="22"/>
              </w:rPr>
              <w:t>A126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424A86" w14:textId="028FA724" w:rsidR="00AC3F9B" w:rsidRPr="0016352D" w:rsidRDefault="00AC3F9B" w:rsidP="00AC3F9B">
            <w:pPr>
              <w:rPr>
                <w:rFonts w:eastAsia="Calibri"/>
                <w:szCs w:val="22"/>
              </w:rPr>
            </w:pPr>
            <w:r w:rsidRPr="0016352D">
              <w:rPr>
                <w:rFonts w:eastAsia="Calibri"/>
                <w:szCs w:val="22"/>
              </w:rPr>
              <w:t>Privažiuojamasis kelias iki Valakų miško nuo kelio Nr. 120 (</w:t>
            </w:r>
            <w:proofErr w:type="spellStart"/>
            <w:r w:rsidRPr="0016352D">
              <w:rPr>
                <w:rFonts w:eastAsia="Calibri"/>
                <w:szCs w:val="22"/>
              </w:rPr>
              <w:t>Jokūbavos</w:t>
            </w:r>
            <w:proofErr w:type="spellEnd"/>
            <w:r w:rsidRPr="0016352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31AFDA" w14:textId="4CD253CF" w:rsidR="00AC3F9B" w:rsidRPr="0016352D" w:rsidRDefault="00AC3F9B" w:rsidP="00AC3F9B">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085F" w14:textId="02406249"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21DF9" w14:textId="5CC5F522"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49DDE" w14:textId="64CD59B6" w:rsidR="00AC3F9B" w:rsidRPr="0016352D" w:rsidRDefault="00AC3F9B" w:rsidP="00AC3F9B">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92144" w14:textId="14C7673F"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1E22D1" w14:textId="1ED614E7" w:rsidR="00AC3F9B" w:rsidRPr="0016352D" w:rsidRDefault="00AC3F9B" w:rsidP="00AC3F9B">
            <w:pPr>
              <w:jc w:val="center"/>
              <w:rPr>
                <w:rFonts w:eastAsia="Calibri"/>
                <w:szCs w:val="22"/>
              </w:rPr>
            </w:pPr>
            <w:r w:rsidRPr="0016352D">
              <w:rPr>
                <w:rFonts w:eastAsia="Calibri"/>
                <w:szCs w:val="22"/>
              </w:rPr>
              <w:t>4400-6045-9043</w:t>
            </w:r>
          </w:p>
        </w:tc>
      </w:tr>
      <w:tr w:rsidR="00AC3F9B" w:rsidRPr="0016352D" w14:paraId="70FC4D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CDA837"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B031F" w14:textId="34A421E4" w:rsidR="00AC3F9B" w:rsidRPr="0016352D" w:rsidRDefault="00AC3F9B" w:rsidP="00AC3F9B">
            <w:pPr>
              <w:rPr>
                <w:rFonts w:eastAsia="Calibri"/>
                <w:szCs w:val="22"/>
              </w:rPr>
            </w:pPr>
            <w:r w:rsidRPr="0016352D">
              <w:rPr>
                <w:rFonts w:eastAsia="Calibri"/>
                <w:szCs w:val="22"/>
              </w:rPr>
              <w:t>A127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739E7F" w14:textId="1766BF47" w:rsidR="00AC3F9B" w:rsidRPr="0016352D" w:rsidRDefault="00AC3F9B" w:rsidP="00AC3F9B">
            <w:pPr>
              <w:rPr>
                <w:rFonts w:eastAsia="Calibri"/>
                <w:szCs w:val="22"/>
              </w:rPr>
            </w:pPr>
            <w:r w:rsidRPr="0016352D">
              <w:rPr>
                <w:rFonts w:eastAsia="Calibri"/>
                <w:szCs w:val="22"/>
              </w:rPr>
              <w:t>Privažiuojamasis kelias prie A. Valmuso g., Naujųjų Elmininkų k. nuo kelio Nr. A59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9426B4" w14:textId="25BA7446" w:rsidR="00AC3F9B" w:rsidRPr="0016352D" w:rsidRDefault="00AC3F9B" w:rsidP="00AC3F9B">
            <w:pPr>
              <w:jc w:val="right"/>
              <w:rPr>
                <w:rFonts w:eastAsia="Calibri"/>
                <w:szCs w:val="22"/>
              </w:rPr>
            </w:pPr>
            <w:r w:rsidRPr="0016352D">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DCCEA" w14:textId="3A517116"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B063F" w14:textId="0F2BE3F3" w:rsidR="00AC3F9B" w:rsidRPr="0016352D" w:rsidRDefault="00AC3F9B" w:rsidP="00AC3F9B">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B858A" w14:textId="75B726A0" w:rsidR="00AC3F9B" w:rsidRPr="0016352D" w:rsidRDefault="00AC3F9B" w:rsidP="00AC3F9B">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ED347" w14:textId="6F37B606" w:rsidR="00AC3F9B" w:rsidRPr="0016352D" w:rsidRDefault="00AC3F9B" w:rsidP="00AC3F9B">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FC23F4" w14:textId="3ABEB413" w:rsidR="00AC3F9B" w:rsidRPr="0016352D" w:rsidRDefault="00AC3F9B" w:rsidP="00AC3F9B">
            <w:pPr>
              <w:jc w:val="center"/>
              <w:rPr>
                <w:rFonts w:eastAsia="Calibri"/>
                <w:szCs w:val="22"/>
              </w:rPr>
            </w:pPr>
            <w:r w:rsidRPr="0016352D">
              <w:rPr>
                <w:rFonts w:eastAsia="Calibri"/>
                <w:szCs w:val="22"/>
              </w:rPr>
              <w:t>4400-6097-5602</w:t>
            </w:r>
          </w:p>
        </w:tc>
      </w:tr>
      <w:tr w:rsidR="00AC3F9B" w:rsidRPr="0016352D" w14:paraId="4E09FD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3D3121"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9290E3" w14:textId="79D1753D" w:rsidR="00AC3F9B" w:rsidRPr="0016352D" w:rsidRDefault="00AC3F9B" w:rsidP="00AC3F9B">
            <w:pPr>
              <w:rPr>
                <w:rFonts w:eastAsia="Calibri"/>
                <w:szCs w:val="22"/>
              </w:rPr>
            </w:pPr>
            <w:r w:rsidRPr="0016352D">
              <w:rPr>
                <w:rFonts w:eastAsia="Calibri"/>
                <w:szCs w:val="22"/>
              </w:rPr>
              <w:t>A128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CD1C65" w14:textId="4BECB9A4" w:rsidR="00AC3F9B" w:rsidRPr="0016352D" w:rsidRDefault="00AC3F9B" w:rsidP="00AC3F9B">
            <w:pPr>
              <w:rPr>
                <w:rFonts w:eastAsia="Calibri"/>
                <w:szCs w:val="22"/>
              </w:rPr>
            </w:pPr>
            <w:r w:rsidRPr="0016352D">
              <w:rPr>
                <w:rFonts w:eastAsia="Calibri"/>
                <w:szCs w:val="22"/>
              </w:rPr>
              <w:t xml:space="preserve">Privažiuojamasis kelias iki gyvenamųjų namų nuo </w:t>
            </w:r>
            <w:proofErr w:type="spellStart"/>
            <w:r w:rsidRPr="0016352D">
              <w:rPr>
                <w:rFonts w:eastAsia="Calibri"/>
                <w:szCs w:val="22"/>
              </w:rPr>
              <w:t>Volupio</w:t>
            </w:r>
            <w:proofErr w:type="spellEnd"/>
            <w:r w:rsidRPr="0016352D">
              <w:rPr>
                <w:rFonts w:eastAsia="Calibri"/>
                <w:szCs w:val="22"/>
              </w:rPr>
              <w:t xml:space="preserve">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736EA" w14:textId="716F10D9" w:rsidR="00AC3F9B" w:rsidRPr="0016352D" w:rsidRDefault="00AC3F9B" w:rsidP="00AC3F9B">
            <w:pPr>
              <w:jc w:val="right"/>
              <w:rPr>
                <w:rFonts w:eastAsia="Calibri"/>
                <w:szCs w:val="22"/>
              </w:rPr>
            </w:pPr>
            <w:r w:rsidRPr="0016352D">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A240" w14:textId="378D77BB"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32CF" w14:textId="5F0B7221" w:rsidR="00AC3F9B" w:rsidRPr="0016352D" w:rsidRDefault="00AC3F9B" w:rsidP="00AC3F9B">
            <w:pPr>
              <w:jc w:val="right"/>
              <w:rPr>
                <w:rFonts w:eastAsia="Calibri"/>
                <w:szCs w:val="22"/>
              </w:rPr>
            </w:pPr>
            <w:r w:rsidRPr="0016352D">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52CEF" w14:textId="39C5CB54" w:rsidR="00AC3F9B" w:rsidRPr="0016352D" w:rsidRDefault="00AC3F9B" w:rsidP="00AC3F9B">
            <w:pPr>
              <w:jc w:val="right"/>
              <w:rPr>
                <w:rFonts w:eastAsia="Calibri"/>
                <w:szCs w:val="22"/>
              </w:rPr>
            </w:pPr>
            <w:r w:rsidRPr="0016352D">
              <w:rPr>
                <w:rFonts w:eastAsia="Calibri"/>
                <w:szCs w:val="22"/>
              </w:rPr>
              <w:t xml:space="preserve"> 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983E6" w14:textId="12F55E4B" w:rsidR="00AC3F9B" w:rsidRPr="0016352D" w:rsidRDefault="00AC3F9B" w:rsidP="00AC3F9B">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F5D571" w14:textId="2C61FF0D" w:rsidR="00AC3F9B" w:rsidRPr="0016352D" w:rsidRDefault="00AC3F9B" w:rsidP="00AC3F9B">
            <w:pPr>
              <w:jc w:val="center"/>
              <w:rPr>
                <w:rFonts w:eastAsia="Calibri"/>
                <w:szCs w:val="22"/>
              </w:rPr>
            </w:pPr>
            <w:r w:rsidRPr="0016352D">
              <w:rPr>
                <w:rFonts w:eastAsia="Calibri"/>
                <w:szCs w:val="22"/>
              </w:rPr>
              <w:t>4400-6097-5657</w:t>
            </w:r>
          </w:p>
        </w:tc>
      </w:tr>
      <w:tr w:rsidR="00AC3F9B" w:rsidRPr="0016352D" w14:paraId="14050B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3EEED6"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6A46" w14:textId="13FC04A0" w:rsidR="00AC3F9B" w:rsidRPr="0016352D" w:rsidRDefault="00AC3F9B" w:rsidP="00AC3F9B">
            <w:pPr>
              <w:rPr>
                <w:rFonts w:eastAsia="Calibri"/>
                <w:szCs w:val="22"/>
              </w:rPr>
            </w:pPr>
            <w:r w:rsidRPr="0016352D">
              <w:rPr>
                <w:rFonts w:eastAsia="Calibri"/>
                <w:szCs w:val="22"/>
              </w:rPr>
              <w:t>A129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C2D3E0" w14:textId="28BDB72A" w:rsidR="00AC3F9B" w:rsidRPr="0016352D" w:rsidRDefault="00AC3F9B" w:rsidP="00AC3F9B">
            <w:pPr>
              <w:rPr>
                <w:rFonts w:eastAsia="Calibri"/>
                <w:szCs w:val="22"/>
              </w:rPr>
            </w:pPr>
            <w:r w:rsidRPr="0016352D">
              <w:rPr>
                <w:rFonts w:eastAsia="Calibri"/>
                <w:szCs w:val="22"/>
              </w:rPr>
              <w:t xml:space="preserve">Privažiuojamasis kelias iki gyvenamųjų namų nuo </w:t>
            </w:r>
            <w:proofErr w:type="spellStart"/>
            <w:r w:rsidRPr="0016352D">
              <w:rPr>
                <w:rFonts w:eastAsia="Calibri"/>
                <w:szCs w:val="22"/>
              </w:rPr>
              <w:t>Elmos</w:t>
            </w:r>
            <w:proofErr w:type="spellEnd"/>
            <w:r w:rsidRPr="0016352D">
              <w:rPr>
                <w:rFonts w:eastAsia="Calibri"/>
                <w:szCs w:val="22"/>
              </w:rPr>
              <w:t xml:space="preserve">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47070E" w14:textId="5DF777BC" w:rsidR="00AC3F9B" w:rsidRPr="0016352D" w:rsidRDefault="00AC3F9B" w:rsidP="00AC3F9B">
            <w:pPr>
              <w:jc w:val="right"/>
              <w:rPr>
                <w:rFonts w:eastAsia="Calibri"/>
                <w:szCs w:val="22"/>
              </w:rPr>
            </w:pPr>
            <w:r w:rsidRPr="0016352D">
              <w:rPr>
                <w:rFonts w:eastAsia="Calibri"/>
                <w:szCs w:val="22"/>
              </w:rPr>
              <w:t xml:space="preserve"> 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4CEC" w14:textId="578DF923" w:rsidR="00AC3F9B" w:rsidRPr="0016352D" w:rsidRDefault="00AC3F9B" w:rsidP="00AC3F9B">
            <w:pPr>
              <w:jc w:val="right"/>
              <w:rPr>
                <w:rFonts w:eastAsia="Calibri"/>
                <w:szCs w:val="22"/>
              </w:rPr>
            </w:pPr>
            <w:r w:rsidRPr="0016352D">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1D35B" w14:textId="79FC2AF1" w:rsidR="00AC3F9B" w:rsidRPr="0016352D" w:rsidRDefault="00AC3F9B" w:rsidP="00AC3F9B">
            <w:pPr>
              <w:jc w:val="right"/>
              <w:rPr>
                <w:rFonts w:eastAsia="Calibri"/>
                <w:szCs w:val="22"/>
              </w:rPr>
            </w:pPr>
            <w:r w:rsidRPr="0016352D">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EEDA" w14:textId="0A7CECD6" w:rsidR="00AC3F9B" w:rsidRPr="0016352D" w:rsidRDefault="00AC3F9B" w:rsidP="00AC3F9B">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8DBCB" w14:textId="2824C752"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34BB5F" w14:textId="526F31BB" w:rsidR="00AC3F9B" w:rsidRPr="0016352D" w:rsidRDefault="00AC3F9B" w:rsidP="00AC3F9B">
            <w:pPr>
              <w:jc w:val="center"/>
              <w:rPr>
                <w:rFonts w:eastAsia="Calibri"/>
                <w:szCs w:val="22"/>
              </w:rPr>
            </w:pPr>
            <w:r w:rsidRPr="0016352D">
              <w:rPr>
                <w:rFonts w:eastAsia="Calibri"/>
                <w:szCs w:val="22"/>
              </w:rPr>
              <w:t>4400-6097-5646</w:t>
            </w:r>
          </w:p>
        </w:tc>
      </w:tr>
      <w:tr w:rsidR="00AC3F9B" w:rsidRPr="002410CF" w14:paraId="7C0DF57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9E0467" w14:textId="77777777" w:rsidR="00AC3F9B" w:rsidRPr="002410C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1BB65D" w14:textId="693BFDBD" w:rsidR="00AC3F9B" w:rsidRPr="002410CF" w:rsidRDefault="00AC3F9B" w:rsidP="00AC3F9B">
            <w:pPr>
              <w:rPr>
                <w:rFonts w:eastAsia="Calibri"/>
                <w:szCs w:val="22"/>
              </w:rPr>
            </w:pPr>
            <w:r w:rsidRPr="002410CF">
              <w:rPr>
                <w:rFonts w:eastAsia="Calibri"/>
                <w:szCs w:val="22"/>
              </w:rPr>
              <w:t>A13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2FEA8B" w14:textId="44F244FB" w:rsidR="00AC3F9B" w:rsidRPr="002410CF" w:rsidRDefault="00AC3F9B" w:rsidP="00AC3F9B">
            <w:pPr>
              <w:rPr>
                <w:rFonts w:eastAsia="Calibri"/>
                <w:szCs w:val="22"/>
              </w:rPr>
            </w:pPr>
            <w:r w:rsidRPr="002410CF">
              <w:rPr>
                <w:rFonts w:eastAsia="Calibri"/>
                <w:szCs w:val="22"/>
              </w:rPr>
              <w:t xml:space="preserve">Pravažiuojamasis kelias iki Gojaus g., </w:t>
            </w:r>
            <w:proofErr w:type="spellStart"/>
            <w:r w:rsidRPr="002410CF">
              <w:rPr>
                <w:rFonts w:eastAsia="Calibri"/>
                <w:szCs w:val="22"/>
              </w:rPr>
              <w:t>Vikonių</w:t>
            </w:r>
            <w:proofErr w:type="spellEnd"/>
            <w:r w:rsidRPr="002410CF">
              <w:rPr>
                <w:rFonts w:eastAsia="Calibri"/>
                <w:szCs w:val="22"/>
              </w:rPr>
              <w:t xml:space="preserve"> k. nuo kelio Nr. A120 (</w:t>
            </w:r>
            <w:proofErr w:type="spellStart"/>
            <w:r w:rsidRPr="002410CF">
              <w:rPr>
                <w:rFonts w:eastAsia="Calibri"/>
                <w:szCs w:val="22"/>
              </w:rPr>
              <w:t>Jokūbavos</w:t>
            </w:r>
            <w:proofErr w:type="spellEnd"/>
            <w:r w:rsidRPr="002410C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45D1C1" w14:textId="31FFF34E" w:rsidR="00AC3F9B" w:rsidRPr="002410CF" w:rsidRDefault="00AC3F9B" w:rsidP="00AC3F9B">
            <w:pPr>
              <w:jc w:val="right"/>
              <w:rPr>
                <w:rFonts w:eastAsia="Calibri"/>
                <w:szCs w:val="22"/>
              </w:rPr>
            </w:pPr>
            <w:r w:rsidRPr="002410CF">
              <w:rPr>
                <w:rFonts w:eastAsia="Calibri"/>
                <w:szCs w:val="22"/>
              </w:rPr>
              <w:t xml:space="preserve"> 2063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CAB3B" w14:textId="1AA8D61C" w:rsidR="00AC3F9B" w:rsidRPr="002410CF" w:rsidRDefault="00AC3F9B" w:rsidP="00AC3F9B">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1F9A2" w14:textId="3597B225" w:rsidR="00AC3F9B" w:rsidRPr="002410CF" w:rsidRDefault="00AC3F9B" w:rsidP="00AC3F9B">
            <w:pPr>
              <w:jc w:val="right"/>
              <w:rPr>
                <w:rFonts w:eastAsia="Calibri"/>
                <w:szCs w:val="22"/>
              </w:rPr>
            </w:pPr>
            <w:r w:rsidRPr="002410CF">
              <w:rPr>
                <w:rFonts w:eastAsia="Calibri"/>
                <w:szCs w:val="22"/>
              </w:rPr>
              <w:t xml:space="preserve"> 2063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297C9" w14:textId="0912F3D2" w:rsidR="00AC3F9B" w:rsidRPr="002410CF" w:rsidRDefault="00AC3F9B" w:rsidP="00AC3F9B">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F55A" w14:textId="71362E03" w:rsidR="00AC3F9B" w:rsidRPr="002410CF" w:rsidRDefault="00AC3F9B" w:rsidP="00AC3F9B">
            <w:pPr>
              <w:jc w:val="center"/>
              <w:rPr>
                <w:rFonts w:eastAsia="Calibri"/>
                <w:szCs w:val="22"/>
              </w:rPr>
            </w:pPr>
            <w:proofErr w:type="spellStart"/>
            <w:r w:rsidRPr="002410C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256F0" w14:textId="22E63B7F" w:rsidR="00AC3F9B" w:rsidRPr="002410CF" w:rsidRDefault="00AC3F9B" w:rsidP="00AC3F9B">
            <w:pPr>
              <w:jc w:val="center"/>
              <w:rPr>
                <w:rFonts w:eastAsia="Calibri"/>
                <w:szCs w:val="22"/>
              </w:rPr>
            </w:pPr>
            <w:r w:rsidRPr="002410CF">
              <w:rPr>
                <w:rFonts w:eastAsia="Calibri"/>
                <w:szCs w:val="22"/>
              </w:rPr>
              <w:t>4400-5975-6482</w:t>
            </w:r>
          </w:p>
        </w:tc>
      </w:tr>
      <w:tr w:rsidR="00AC3F9B" w:rsidRPr="0016352D" w14:paraId="64CA70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8F1D51"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477BB" w14:textId="130DE033" w:rsidR="00AC3F9B" w:rsidRPr="0016352D" w:rsidRDefault="00AC3F9B" w:rsidP="00AC3F9B">
            <w:pPr>
              <w:rPr>
                <w:rFonts w:eastAsia="Calibri"/>
                <w:szCs w:val="22"/>
              </w:rPr>
            </w:pPr>
            <w:r w:rsidRPr="0016352D">
              <w:rPr>
                <w:rFonts w:eastAsia="Calibri"/>
                <w:szCs w:val="22"/>
              </w:rPr>
              <w:t>A133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520978" w14:textId="4A97D21B" w:rsidR="00AC3F9B" w:rsidRPr="0016352D" w:rsidRDefault="00AC3F9B" w:rsidP="00AC3F9B">
            <w:pPr>
              <w:rPr>
                <w:rFonts w:eastAsia="Calibri"/>
                <w:szCs w:val="22"/>
              </w:rPr>
            </w:pPr>
            <w:r w:rsidRPr="0016352D">
              <w:rPr>
                <w:rFonts w:eastAsia="Calibri"/>
                <w:szCs w:val="22"/>
              </w:rPr>
              <w:t>Kelias Nr. 207–kelias Nr. A76 (Anykščių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41ED7A" w14:textId="45D59860" w:rsidR="00AC3F9B" w:rsidRPr="0016352D" w:rsidRDefault="00AC3F9B" w:rsidP="00AC3F9B">
            <w:pPr>
              <w:jc w:val="right"/>
              <w:rPr>
                <w:rFonts w:eastAsia="Calibri"/>
                <w:szCs w:val="22"/>
              </w:rPr>
            </w:pPr>
            <w:r w:rsidRPr="0016352D">
              <w:rPr>
                <w:rFonts w:eastAsia="Calibri"/>
                <w:szCs w:val="22"/>
              </w:rPr>
              <w:t xml:space="preserve"> 416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3398" w14:textId="6D76DB6D"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812A1" w14:textId="6302C5CB"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7E1C" w14:textId="29F36773" w:rsidR="00AC3F9B" w:rsidRPr="0016352D" w:rsidRDefault="00AC3F9B" w:rsidP="00AC3F9B">
            <w:pPr>
              <w:jc w:val="right"/>
              <w:rPr>
                <w:rFonts w:eastAsia="Calibri"/>
                <w:szCs w:val="22"/>
              </w:rPr>
            </w:pPr>
            <w:r w:rsidRPr="0016352D">
              <w:rPr>
                <w:rFonts w:eastAsia="Calibri"/>
                <w:szCs w:val="22"/>
              </w:rPr>
              <w:t> 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C6EB" w14:textId="66D010A8"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BD21E8" w14:textId="658452D9" w:rsidR="00AC3F9B" w:rsidRPr="0016352D" w:rsidRDefault="00AC3F9B" w:rsidP="00AC3F9B">
            <w:pPr>
              <w:jc w:val="center"/>
              <w:rPr>
                <w:rFonts w:eastAsia="Calibri"/>
                <w:szCs w:val="22"/>
              </w:rPr>
            </w:pPr>
            <w:r w:rsidRPr="0016352D">
              <w:rPr>
                <w:rFonts w:eastAsia="Calibri"/>
                <w:szCs w:val="22"/>
              </w:rPr>
              <w:t>4400-6092-8723</w:t>
            </w:r>
          </w:p>
        </w:tc>
      </w:tr>
      <w:tr w:rsidR="00AC3F9B" w:rsidRPr="0016352D" w14:paraId="000F2A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474FA6"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77589" w14:textId="4F342468" w:rsidR="00AC3F9B" w:rsidRPr="0016352D" w:rsidRDefault="00AC3F9B" w:rsidP="00AC3F9B">
            <w:pPr>
              <w:rPr>
                <w:rFonts w:eastAsia="Calibri"/>
                <w:szCs w:val="22"/>
              </w:rPr>
            </w:pPr>
            <w:r w:rsidRPr="0016352D">
              <w:rPr>
                <w:rFonts w:eastAsia="Calibri"/>
                <w:szCs w:val="22"/>
              </w:rPr>
              <w:t>A14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F4E7A2" w14:textId="398824A3" w:rsidR="00AC3F9B" w:rsidRPr="0016352D" w:rsidRDefault="00AC3F9B" w:rsidP="00AC3F9B">
            <w:pPr>
              <w:rPr>
                <w:rFonts w:eastAsia="Calibri"/>
                <w:szCs w:val="22"/>
              </w:rPr>
            </w:pPr>
            <w:r w:rsidRPr="0016352D">
              <w:rPr>
                <w:rFonts w:eastAsia="Calibri"/>
                <w:szCs w:val="22"/>
              </w:rPr>
              <w:t>Privažiuojamasis kelias iki Valakų miško nuo kelio Nr. A13 (</w:t>
            </w:r>
            <w:proofErr w:type="spellStart"/>
            <w:r w:rsidRPr="0016352D">
              <w:rPr>
                <w:rFonts w:eastAsia="Calibri"/>
                <w:szCs w:val="22"/>
              </w:rPr>
              <w:t>Jokūbavos</w:t>
            </w:r>
            <w:proofErr w:type="spellEnd"/>
            <w:r w:rsidRPr="0016352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66E3AF" w14:textId="0BE3AB05" w:rsidR="00AC3F9B" w:rsidRPr="0016352D" w:rsidRDefault="00AC3F9B" w:rsidP="00AC3F9B">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95C09" w14:textId="6C91A9FD"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C863B" w14:textId="65A6545F" w:rsidR="00AC3F9B" w:rsidRPr="0016352D" w:rsidRDefault="00AC3F9B" w:rsidP="00AC3F9B">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71C9" w14:textId="462C62AE" w:rsidR="00AC3F9B" w:rsidRPr="0016352D" w:rsidRDefault="00AC3F9B" w:rsidP="00AC3F9B">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7D229" w14:textId="39210014" w:rsidR="00AC3F9B" w:rsidRPr="0016352D" w:rsidRDefault="00AC3F9B" w:rsidP="00AC3F9B">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5633D4" w14:textId="010E9CB4" w:rsidR="00AC3F9B" w:rsidRPr="0016352D" w:rsidRDefault="00AC3F9B" w:rsidP="00AC3F9B">
            <w:pPr>
              <w:jc w:val="center"/>
              <w:rPr>
                <w:rFonts w:eastAsia="Calibri"/>
                <w:szCs w:val="22"/>
              </w:rPr>
            </w:pPr>
            <w:r w:rsidRPr="0016352D">
              <w:rPr>
                <w:rFonts w:eastAsia="Calibri"/>
                <w:szCs w:val="22"/>
              </w:rPr>
              <w:t>4400-5975-6517</w:t>
            </w:r>
          </w:p>
        </w:tc>
      </w:tr>
      <w:tr w:rsidR="00AC3F9B" w:rsidRPr="0016352D" w14:paraId="17BDEE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CD0CFD"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81EB4" w14:textId="5ABED11C" w:rsidR="00AC3F9B" w:rsidRPr="0016352D" w:rsidRDefault="00AC3F9B" w:rsidP="00AC3F9B">
            <w:pPr>
              <w:rPr>
                <w:rFonts w:eastAsia="Calibri"/>
                <w:szCs w:val="22"/>
              </w:rPr>
            </w:pPr>
            <w:r w:rsidRPr="0016352D">
              <w:rPr>
                <w:rFonts w:eastAsia="Calibri"/>
                <w:szCs w:val="22"/>
              </w:rPr>
              <w:t>A141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3EA9DE" w14:textId="08355D82" w:rsidR="00AC3F9B" w:rsidRPr="0016352D" w:rsidRDefault="00AC3F9B" w:rsidP="00AC3F9B">
            <w:pPr>
              <w:rPr>
                <w:rFonts w:eastAsia="Calibri"/>
                <w:szCs w:val="22"/>
              </w:rPr>
            </w:pPr>
            <w:r w:rsidRPr="0016352D">
              <w:rPr>
                <w:rFonts w:eastAsia="Calibri"/>
                <w:szCs w:val="22"/>
              </w:rPr>
              <w:t>Privažiuojamasis kelias iki gyvenamųjų namų nuo 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07989D" w14:textId="75C5D6DF" w:rsidR="00AC3F9B" w:rsidRPr="0016352D" w:rsidRDefault="00AC3F9B" w:rsidP="00AC3F9B">
            <w:pPr>
              <w:jc w:val="right"/>
              <w:rPr>
                <w:rFonts w:eastAsia="Calibri"/>
                <w:szCs w:val="22"/>
              </w:rPr>
            </w:pPr>
            <w:r w:rsidRPr="0016352D">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6BF9D" w14:textId="0FE20EC3"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1B82F" w14:textId="0314793F" w:rsidR="00AC3F9B" w:rsidRPr="0016352D" w:rsidRDefault="00AC3F9B" w:rsidP="00AC3F9B">
            <w:pPr>
              <w:jc w:val="right"/>
              <w:rPr>
                <w:rFonts w:eastAsia="Calibri"/>
                <w:szCs w:val="22"/>
              </w:rPr>
            </w:pPr>
            <w:r w:rsidRPr="0016352D">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3CE39" w14:textId="09F46154" w:rsidR="00AC3F9B" w:rsidRPr="0016352D" w:rsidRDefault="00AC3F9B" w:rsidP="00AC3F9B">
            <w:pPr>
              <w:jc w:val="right"/>
              <w:rPr>
                <w:rFonts w:eastAsia="Calibri"/>
                <w:szCs w:val="22"/>
              </w:rPr>
            </w:pPr>
            <w:r w:rsidRPr="0016352D">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30F5" w14:textId="4D7989AE"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81EF16" w14:textId="070ED616" w:rsidR="00AC3F9B" w:rsidRPr="0016352D" w:rsidRDefault="00AC3F9B" w:rsidP="00AC3F9B">
            <w:pPr>
              <w:jc w:val="center"/>
              <w:rPr>
                <w:rFonts w:eastAsia="Calibri"/>
                <w:szCs w:val="22"/>
              </w:rPr>
            </w:pPr>
            <w:r w:rsidRPr="0016352D">
              <w:rPr>
                <w:rFonts w:eastAsia="Calibri"/>
                <w:szCs w:val="22"/>
              </w:rPr>
              <w:t>4400-5946-8665</w:t>
            </w:r>
          </w:p>
        </w:tc>
      </w:tr>
      <w:tr w:rsidR="00AC3F9B" w:rsidRPr="0016352D" w14:paraId="3B0876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7EA661"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1BFC3" w14:textId="773BC3F9" w:rsidR="00AC3F9B" w:rsidRPr="0016352D" w:rsidRDefault="00AC3F9B" w:rsidP="00AC3F9B">
            <w:pPr>
              <w:rPr>
                <w:rFonts w:eastAsia="Calibri"/>
                <w:szCs w:val="22"/>
              </w:rPr>
            </w:pPr>
            <w:r w:rsidRPr="0016352D">
              <w:rPr>
                <w:rFonts w:eastAsia="Calibri"/>
                <w:szCs w:val="22"/>
              </w:rPr>
              <w:t>A143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E684AB" w14:textId="2A987987" w:rsidR="00AC3F9B" w:rsidRPr="0016352D" w:rsidRDefault="00AC3F9B" w:rsidP="00AC3F9B">
            <w:pPr>
              <w:rPr>
                <w:rFonts w:eastAsia="Calibri"/>
                <w:szCs w:val="22"/>
              </w:rPr>
            </w:pPr>
            <w:r w:rsidRPr="0016352D">
              <w:rPr>
                <w:rFonts w:eastAsia="Calibri"/>
                <w:szCs w:val="22"/>
              </w:rPr>
              <w:t>Privažiuojamasis kelias iki Tamošiūnų k. nuo kelio Nr. A130 (</w:t>
            </w:r>
            <w:proofErr w:type="spellStart"/>
            <w:r w:rsidRPr="0016352D">
              <w:rPr>
                <w:rFonts w:eastAsia="Calibri"/>
                <w:szCs w:val="22"/>
              </w:rPr>
              <w:t>Vozgėlių</w:t>
            </w:r>
            <w:proofErr w:type="spellEnd"/>
            <w:r w:rsidRPr="0016352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7C4C04" w14:textId="269932E9" w:rsidR="00AC3F9B" w:rsidRPr="0016352D" w:rsidRDefault="00AC3F9B" w:rsidP="00AC3F9B">
            <w:pPr>
              <w:jc w:val="right"/>
              <w:rPr>
                <w:rFonts w:eastAsia="Calibri"/>
                <w:szCs w:val="22"/>
              </w:rPr>
            </w:pPr>
            <w:r w:rsidRPr="0016352D">
              <w:rPr>
                <w:rFonts w:eastAsia="Calibri"/>
                <w:szCs w:val="22"/>
              </w:rPr>
              <w:t>1429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D22A0" w14:textId="431DFDC5"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620A0" w14:textId="5D0F2E07" w:rsidR="00AC3F9B" w:rsidRPr="0016352D" w:rsidRDefault="00AC3F9B" w:rsidP="00AC3F9B">
            <w:pPr>
              <w:jc w:val="right"/>
              <w:rPr>
                <w:rFonts w:eastAsia="Calibri"/>
                <w:szCs w:val="22"/>
              </w:rPr>
            </w:pPr>
            <w:r w:rsidRPr="0016352D">
              <w:rPr>
                <w:rFonts w:eastAsia="Calibri"/>
                <w:szCs w:val="22"/>
              </w:rPr>
              <w:t xml:space="preserve"> 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856C" w14:textId="1BD337BC" w:rsidR="00AC3F9B" w:rsidRPr="0016352D" w:rsidRDefault="00AC3F9B" w:rsidP="00AC3F9B">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15E44" w14:textId="5E858D75"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DA5556" w14:textId="7E41E6FF" w:rsidR="00AC3F9B" w:rsidRPr="0016352D" w:rsidRDefault="00AC3F9B" w:rsidP="00AC3F9B">
            <w:pPr>
              <w:jc w:val="center"/>
              <w:rPr>
                <w:rFonts w:eastAsia="Calibri"/>
                <w:szCs w:val="22"/>
              </w:rPr>
            </w:pPr>
            <w:r w:rsidRPr="0016352D">
              <w:rPr>
                <w:rFonts w:eastAsia="Calibri"/>
                <w:szCs w:val="22"/>
              </w:rPr>
              <w:t>4400-5948-2641</w:t>
            </w:r>
          </w:p>
        </w:tc>
      </w:tr>
      <w:tr w:rsidR="00AC3F9B" w:rsidRPr="0016352D" w14:paraId="15312F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BD6153"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B99DF" w14:textId="75E1E5AE" w:rsidR="00AC3F9B" w:rsidRPr="0016352D" w:rsidRDefault="00AC3F9B" w:rsidP="00AC3F9B">
            <w:pPr>
              <w:rPr>
                <w:rFonts w:eastAsia="Calibri"/>
                <w:szCs w:val="22"/>
              </w:rPr>
            </w:pPr>
            <w:r w:rsidRPr="0016352D">
              <w:rPr>
                <w:rFonts w:eastAsia="Calibri"/>
                <w:szCs w:val="22"/>
              </w:rPr>
              <w:t>A144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5AEF5B" w14:textId="7606F763" w:rsidR="00AC3F9B" w:rsidRPr="0016352D" w:rsidRDefault="00AC3F9B" w:rsidP="00AC3F9B">
            <w:pPr>
              <w:rPr>
                <w:rFonts w:eastAsia="Calibri"/>
                <w:szCs w:val="22"/>
              </w:rPr>
            </w:pPr>
            <w:r w:rsidRPr="0016352D">
              <w:rPr>
                <w:rFonts w:eastAsia="Calibri"/>
                <w:szCs w:val="22"/>
              </w:rPr>
              <w:t>Pravažiuojamasis kelias nuo kelio Nr. A143 iki kelio Nr. A51 (</w:t>
            </w:r>
            <w:proofErr w:type="spellStart"/>
            <w:r w:rsidRPr="0016352D">
              <w:rPr>
                <w:rFonts w:eastAsia="Calibri"/>
                <w:szCs w:val="22"/>
              </w:rPr>
              <w:t>Vozgėlių</w:t>
            </w:r>
            <w:proofErr w:type="spellEnd"/>
            <w:r w:rsidRPr="0016352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9D4CBF" w14:textId="2AA51FF6" w:rsidR="00AC3F9B" w:rsidRPr="0016352D" w:rsidRDefault="00AC3F9B" w:rsidP="00AC3F9B">
            <w:pPr>
              <w:jc w:val="right"/>
              <w:rPr>
                <w:rFonts w:eastAsia="Calibri"/>
                <w:szCs w:val="22"/>
              </w:rPr>
            </w:pPr>
            <w:r w:rsidRPr="0016352D">
              <w:rPr>
                <w:rFonts w:eastAsia="Calibri"/>
                <w:szCs w:val="22"/>
              </w:rPr>
              <w:t xml:space="preserve"> 626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641A8" w14:textId="601EC8B6"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1B70D" w14:textId="59A1979C"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5294" w14:textId="31258763" w:rsidR="00AC3F9B" w:rsidRPr="0016352D" w:rsidRDefault="00AC3F9B" w:rsidP="00AC3F9B">
            <w:pPr>
              <w:jc w:val="right"/>
              <w:rPr>
                <w:rFonts w:eastAsia="Calibri"/>
                <w:szCs w:val="22"/>
              </w:rPr>
            </w:pPr>
            <w:r w:rsidRPr="0016352D">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BDF9" w14:textId="12AFB586" w:rsidR="00AC3F9B" w:rsidRPr="0016352D" w:rsidRDefault="00AC3F9B" w:rsidP="00AC3F9B">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38DADC" w14:textId="41FCC3D1" w:rsidR="00AC3F9B" w:rsidRPr="0016352D" w:rsidRDefault="00AC3F9B" w:rsidP="00AC3F9B">
            <w:pPr>
              <w:jc w:val="center"/>
              <w:rPr>
                <w:rFonts w:eastAsia="Calibri"/>
                <w:szCs w:val="22"/>
              </w:rPr>
            </w:pPr>
            <w:r w:rsidRPr="0016352D">
              <w:rPr>
                <w:rFonts w:eastAsia="Calibri"/>
                <w:szCs w:val="22"/>
              </w:rPr>
              <w:t>4400-5947-8394</w:t>
            </w:r>
          </w:p>
        </w:tc>
      </w:tr>
      <w:tr w:rsidR="00AC3F9B" w:rsidRPr="0016352D" w14:paraId="294962D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ED5695"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F4070" w14:textId="71C1A256" w:rsidR="00AC3F9B" w:rsidRPr="0016352D" w:rsidRDefault="00AC3F9B" w:rsidP="00AC3F9B">
            <w:pPr>
              <w:rPr>
                <w:rFonts w:eastAsia="Calibri"/>
                <w:szCs w:val="22"/>
              </w:rPr>
            </w:pPr>
            <w:r w:rsidRPr="0016352D">
              <w:rPr>
                <w:rFonts w:eastAsia="Calibri"/>
                <w:szCs w:val="22"/>
              </w:rPr>
              <w:t>A145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7C5E8" w14:textId="6E4416E2" w:rsidR="00AC3F9B" w:rsidRPr="0016352D" w:rsidRDefault="00AC3F9B" w:rsidP="00AC3F9B">
            <w:pPr>
              <w:rPr>
                <w:rFonts w:eastAsia="Calibri"/>
                <w:szCs w:val="22"/>
              </w:rPr>
            </w:pPr>
            <w:r w:rsidRPr="0016352D">
              <w:rPr>
                <w:rFonts w:eastAsia="Calibri"/>
                <w:szCs w:val="22"/>
              </w:rPr>
              <w:t>Pravažiuojamasis kelias nuo kelio Nr. 1230 (</w:t>
            </w:r>
            <w:proofErr w:type="spellStart"/>
            <w:r w:rsidRPr="0016352D">
              <w:rPr>
                <w:rFonts w:eastAsia="Calibri"/>
                <w:szCs w:val="22"/>
              </w:rPr>
              <w:t>Klevėnų</w:t>
            </w:r>
            <w:proofErr w:type="spellEnd"/>
            <w:r w:rsidRPr="0016352D">
              <w:rPr>
                <w:rFonts w:eastAsia="Calibri"/>
                <w:szCs w:val="22"/>
              </w:rPr>
              <w:t xml:space="preserve"> k.) iki kelio Ukmergė–Utena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70181E" w14:textId="305F1E53" w:rsidR="00AC3F9B" w:rsidRPr="0016352D" w:rsidRDefault="00AC3F9B" w:rsidP="00AC3F9B">
            <w:pPr>
              <w:jc w:val="right"/>
              <w:rPr>
                <w:rFonts w:eastAsia="Calibri"/>
                <w:szCs w:val="22"/>
              </w:rPr>
            </w:pPr>
            <w:r w:rsidRPr="0016352D">
              <w:rPr>
                <w:rFonts w:eastAsia="Calibri"/>
                <w:szCs w:val="22"/>
              </w:rPr>
              <w:t xml:space="preserve"> 747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A11A4" w14:textId="48C8238F"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72C9" w14:textId="11DE34A7"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730F4" w14:textId="714662B9" w:rsidR="00AC3F9B" w:rsidRPr="0016352D" w:rsidRDefault="00AC3F9B" w:rsidP="00AC3F9B">
            <w:pPr>
              <w:jc w:val="right"/>
              <w:rPr>
                <w:rFonts w:eastAsia="Calibri"/>
                <w:szCs w:val="22"/>
              </w:rPr>
            </w:pPr>
            <w:r w:rsidRPr="0016352D">
              <w:rPr>
                <w:rFonts w:eastAsia="Calibri"/>
                <w:szCs w:val="22"/>
              </w:rPr>
              <w:t>747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DF9BB" w14:textId="070F2AEF"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421C6D" w14:textId="444851FA" w:rsidR="00AC3F9B" w:rsidRPr="0016352D" w:rsidRDefault="00AC3F9B" w:rsidP="00AC3F9B">
            <w:pPr>
              <w:jc w:val="center"/>
              <w:rPr>
                <w:rFonts w:eastAsia="Calibri"/>
                <w:szCs w:val="22"/>
              </w:rPr>
            </w:pPr>
            <w:r w:rsidRPr="0016352D">
              <w:rPr>
                <w:rFonts w:eastAsia="Calibri"/>
                <w:szCs w:val="22"/>
              </w:rPr>
              <w:t>4400-6100-2606</w:t>
            </w:r>
          </w:p>
        </w:tc>
      </w:tr>
      <w:tr w:rsidR="00AC3F9B" w:rsidRPr="0016352D" w14:paraId="6BF5478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623C8D"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9FAFC" w14:textId="65CA7814" w:rsidR="00AC3F9B" w:rsidRPr="0016352D" w:rsidRDefault="00AC3F9B" w:rsidP="00AC3F9B">
            <w:pPr>
              <w:rPr>
                <w:rFonts w:eastAsia="Calibri"/>
                <w:szCs w:val="22"/>
              </w:rPr>
            </w:pPr>
            <w:r w:rsidRPr="0016352D">
              <w:rPr>
                <w:rFonts w:eastAsia="Calibri"/>
                <w:szCs w:val="22"/>
              </w:rPr>
              <w:t>A147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DE88DC" w14:textId="3CC63A5F" w:rsidR="00AC3F9B" w:rsidRPr="0016352D" w:rsidRDefault="00AC3F9B" w:rsidP="00AC3F9B">
            <w:pPr>
              <w:rPr>
                <w:rFonts w:eastAsia="Calibri"/>
                <w:szCs w:val="22"/>
              </w:rPr>
            </w:pPr>
            <w:r w:rsidRPr="0016352D">
              <w:rPr>
                <w:rFonts w:eastAsia="Calibri"/>
                <w:szCs w:val="22"/>
              </w:rPr>
              <w:t xml:space="preserve">Privažiuojamasis kelias iki </w:t>
            </w:r>
            <w:proofErr w:type="spellStart"/>
            <w:r w:rsidRPr="0016352D">
              <w:rPr>
                <w:rFonts w:eastAsia="Calibri"/>
                <w:szCs w:val="22"/>
              </w:rPr>
              <w:t>Ilgabrados</w:t>
            </w:r>
            <w:proofErr w:type="spellEnd"/>
            <w:r w:rsidRPr="0016352D">
              <w:rPr>
                <w:rFonts w:eastAsia="Calibri"/>
                <w:szCs w:val="22"/>
              </w:rPr>
              <w:t xml:space="preserve"> k. nuo kelio Nr. A61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54EBE" w14:textId="4FD3148E" w:rsidR="00AC3F9B" w:rsidRPr="0016352D" w:rsidRDefault="00AC3F9B" w:rsidP="00AC3F9B">
            <w:pPr>
              <w:jc w:val="right"/>
              <w:rPr>
                <w:rFonts w:eastAsia="Calibri"/>
                <w:szCs w:val="22"/>
              </w:rPr>
            </w:pPr>
            <w:r w:rsidRPr="0016352D">
              <w:rPr>
                <w:rFonts w:eastAsia="Calibri"/>
                <w:szCs w:val="22"/>
              </w:rPr>
              <w:t xml:space="preserve"> 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A9B4E" w14:textId="78B0B832"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4AF5E" w14:textId="7B1ED0D4" w:rsidR="00AC3F9B" w:rsidRPr="0016352D" w:rsidRDefault="00AC3F9B" w:rsidP="00AC3F9B">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86D30" w14:textId="3963C229" w:rsidR="00AC3F9B" w:rsidRPr="0016352D" w:rsidRDefault="00AC3F9B" w:rsidP="00AC3F9B">
            <w:pPr>
              <w:jc w:val="right"/>
              <w:rPr>
                <w:rFonts w:eastAsia="Calibri"/>
                <w:szCs w:val="22"/>
              </w:rPr>
            </w:pPr>
            <w:r w:rsidRPr="0016352D">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17B38" w14:textId="3356D83E"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70D055" w14:textId="4D03718A" w:rsidR="00AC3F9B" w:rsidRPr="0016352D" w:rsidRDefault="00AC3F9B" w:rsidP="00AC3F9B">
            <w:pPr>
              <w:jc w:val="center"/>
              <w:rPr>
                <w:rFonts w:eastAsia="Calibri"/>
                <w:szCs w:val="22"/>
              </w:rPr>
            </w:pPr>
            <w:r w:rsidRPr="0016352D">
              <w:rPr>
                <w:rFonts w:eastAsia="Calibri"/>
                <w:szCs w:val="22"/>
              </w:rPr>
              <w:t>4400-6094-2298</w:t>
            </w:r>
          </w:p>
        </w:tc>
      </w:tr>
      <w:tr w:rsidR="00AC3F9B" w:rsidRPr="0016352D" w14:paraId="2B43CF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C639F2"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A9D766" w14:textId="414E88D8" w:rsidR="00AC3F9B" w:rsidRPr="0016352D" w:rsidRDefault="00AC3F9B" w:rsidP="00AC3F9B">
            <w:pPr>
              <w:rPr>
                <w:rFonts w:eastAsia="Calibri"/>
                <w:szCs w:val="22"/>
              </w:rPr>
            </w:pPr>
            <w:r w:rsidRPr="0016352D">
              <w:rPr>
                <w:rFonts w:eastAsia="Calibri"/>
                <w:szCs w:val="22"/>
              </w:rPr>
              <w:t>A15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93FC5" w14:textId="6B4E1834" w:rsidR="00AC3F9B" w:rsidRPr="0016352D" w:rsidRDefault="00AC3F9B" w:rsidP="00AC3F9B">
            <w:pPr>
              <w:rPr>
                <w:rFonts w:eastAsia="Calibri"/>
                <w:szCs w:val="22"/>
              </w:rPr>
            </w:pPr>
            <w:r w:rsidRPr="0016352D">
              <w:rPr>
                <w:rFonts w:eastAsia="Calibri"/>
                <w:szCs w:val="22"/>
              </w:rPr>
              <w:t>Pravažiuojamasis kelias nuo kelio Nr. A18 (</w:t>
            </w:r>
            <w:proofErr w:type="spellStart"/>
            <w:r w:rsidRPr="0016352D">
              <w:rPr>
                <w:rFonts w:eastAsia="Calibri"/>
                <w:szCs w:val="22"/>
              </w:rPr>
              <w:t>Piktagalio</w:t>
            </w:r>
            <w:proofErr w:type="spellEnd"/>
            <w:r w:rsidRPr="0016352D">
              <w:rPr>
                <w:rFonts w:eastAsia="Calibri"/>
                <w:szCs w:val="22"/>
              </w:rPr>
              <w:t xml:space="preserve"> k.) iki kelio Nr. A246 (</w:t>
            </w:r>
            <w:proofErr w:type="spellStart"/>
            <w:r w:rsidRPr="0016352D">
              <w:rPr>
                <w:rFonts w:eastAsia="Calibri"/>
                <w:szCs w:val="22"/>
              </w:rPr>
              <w:t>Klimiškių</w:t>
            </w:r>
            <w:proofErr w:type="spellEnd"/>
            <w:r w:rsidRPr="0016352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D028A2" w14:textId="55451E6F" w:rsidR="00AC3F9B" w:rsidRPr="0016352D" w:rsidRDefault="00AC3F9B" w:rsidP="00AC3F9B">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38DF1" w14:textId="32F1C78A"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92E25" w14:textId="6A583E8C" w:rsidR="00AC3F9B" w:rsidRPr="0016352D" w:rsidRDefault="00AC3F9B" w:rsidP="00AC3F9B">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C01E1" w14:textId="670BD337" w:rsidR="00AC3F9B" w:rsidRPr="0016352D" w:rsidRDefault="00AC3F9B" w:rsidP="00AC3F9B">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F6AB" w14:textId="27D2DBF9"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33E778" w14:textId="42AAF737" w:rsidR="00AC3F9B" w:rsidRPr="0016352D" w:rsidRDefault="00AC3F9B" w:rsidP="00AC3F9B">
            <w:pPr>
              <w:jc w:val="center"/>
              <w:rPr>
                <w:rFonts w:eastAsia="Calibri"/>
                <w:szCs w:val="22"/>
              </w:rPr>
            </w:pPr>
            <w:r w:rsidRPr="0016352D">
              <w:rPr>
                <w:rFonts w:eastAsia="Calibri"/>
                <w:szCs w:val="22"/>
              </w:rPr>
              <w:t>4400-5975-7286</w:t>
            </w:r>
          </w:p>
        </w:tc>
      </w:tr>
      <w:tr w:rsidR="00AC3F9B" w:rsidRPr="0016352D" w14:paraId="149FDDB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735A63"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F7D60" w14:textId="6B49E5CE" w:rsidR="00AC3F9B" w:rsidRPr="0016352D" w:rsidRDefault="00AC3F9B" w:rsidP="00AC3F9B">
            <w:pPr>
              <w:rPr>
                <w:rFonts w:eastAsia="Calibri"/>
                <w:szCs w:val="22"/>
              </w:rPr>
            </w:pPr>
            <w:r w:rsidRPr="0016352D">
              <w:rPr>
                <w:rFonts w:eastAsia="Calibri"/>
                <w:szCs w:val="22"/>
              </w:rPr>
              <w:t>A150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59BDEA" w14:textId="221A2DCC" w:rsidR="00AC3F9B" w:rsidRPr="0016352D" w:rsidRDefault="00AC3F9B" w:rsidP="00AC3F9B">
            <w:pPr>
              <w:rPr>
                <w:rFonts w:eastAsia="Calibri"/>
                <w:szCs w:val="22"/>
              </w:rPr>
            </w:pPr>
            <w:r w:rsidRPr="0016352D">
              <w:rPr>
                <w:rFonts w:eastAsia="Calibri"/>
                <w:szCs w:val="22"/>
              </w:rPr>
              <w:t xml:space="preserve">Privažiuojamasis kelias iki gyvenamųjų namų </w:t>
            </w:r>
            <w:proofErr w:type="spellStart"/>
            <w:r w:rsidRPr="0016352D">
              <w:rPr>
                <w:rFonts w:eastAsia="Calibri"/>
                <w:szCs w:val="22"/>
              </w:rPr>
              <w:t>Jokūbavos</w:t>
            </w:r>
            <w:proofErr w:type="spellEnd"/>
            <w:r w:rsidRPr="0016352D">
              <w:rPr>
                <w:rFonts w:eastAsia="Calibri"/>
                <w:szCs w:val="22"/>
              </w:rPr>
              <w:t xml:space="preserve"> k. nuo kelio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D7A562" w14:textId="15A5B239" w:rsidR="00AC3F9B" w:rsidRPr="0016352D" w:rsidRDefault="00AC3F9B" w:rsidP="00AC3F9B">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05F52" w14:textId="3D1FE69D"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185818B" w14:textId="02427BC4" w:rsidR="00AC3F9B" w:rsidRPr="0016352D" w:rsidRDefault="00AC3F9B" w:rsidP="00AC3F9B">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7772E" w14:textId="598451B8" w:rsidR="00AC3F9B" w:rsidRPr="0016352D"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3F6B5" w14:textId="617A95A4" w:rsidR="00AC3F9B" w:rsidRPr="0016352D" w:rsidRDefault="00AC3F9B" w:rsidP="00AC3F9B">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8C2CCF" w14:textId="3B2BE4A5" w:rsidR="00AC3F9B" w:rsidRPr="0016352D" w:rsidRDefault="00AC3F9B" w:rsidP="00AC3F9B">
            <w:pPr>
              <w:jc w:val="center"/>
              <w:rPr>
                <w:rFonts w:eastAsia="Calibri"/>
                <w:szCs w:val="22"/>
              </w:rPr>
            </w:pPr>
            <w:r w:rsidRPr="0016352D">
              <w:rPr>
                <w:rFonts w:eastAsia="Calibri"/>
                <w:szCs w:val="22"/>
              </w:rPr>
              <w:t>4400-6045-9021</w:t>
            </w:r>
          </w:p>
        </w:tc>
      </w:tr>
      <w:tr w:rsidR="00AC3F9B" w:rsidRPr="0016352D" w14:paraId="499374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0A5BA6"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ACDCA" w14:textId="05086E59" w:rsidR="00AC3F9B" w:rsidRPr="0016352D" w:rsidRDefault="00AC3F9B" w:rsidP="00AC3F9B">
            <w:pPr>
              <w:rPr>
                <w:rFonts w:eastAsia="Calibri"/>
                <w:szCs w:val="22"/>
              </w:rPr>
            </w:pPr>
            <w:r w:rsidRPr="0016352D">
              <w:rPr>
                <w:rFonts w:eastAsia="Calibri"/>
                <w:szCs w:val="22"/>
              </w:rPr>
              <w:t>A151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659A19" w14:textId="10DF6D75" w:rsidR="00AC3F9B" w:rsidRPr="0016352D" w:rsidRDefault="00AC3F9B" w:rsidP="00AC3F9B">
            <w:pPr>
              <w:rPr>
                <w:rFonts w:eastAsia="Calibri"/>
                <w:szCs w:val="22"/>
              </w:rPr>
            </w:pPr>
            <w:r w:rsidRPr="0016352D">
              <w:rPr>
                <w:rFonts w:eastAsia="Calibri"/>
                <w:szCs w:val="22"/>
              </w:rPr>
              <w:t>Privažiuojamasis kelias prie gyvenamųjų namų nuo kelio Nr. A63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D57126" w14:textId="7BB8061B" w:rsidR="00AC3F9B" w:rsidRPr="0016352D" w:rsidRDefault="00AC3F9B" w:rsidP="00AC3F9B">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7DE4" w14:textId="70E8E2BB"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48491C9" w14:textId="43DE4D0B"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98C89" w14:textId="74467D89" w:rsidR="00AC3F9B" w:rsidRPr="0016352D" w:rsidRDefault="00AC3F9B" w:rsidP="00AC3F9B">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1264F" w14:textId="0A0B269F" w:rsidR="00AC3F9B" w:rsidRPr="0016352D" w:rsidRDefault="00AC3F9B" w:rsidP="00AC3F9B">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576391" w14:textId="5DA95A82" w:rsidR="00AC3F9B" w:rsidRPr="0016352D" w:rsidRDefault="00AC3F9B" w:rsidP="00AC3F9B">
            <w:pPr>
              <w:jc w:val="center"/>
              <w:rPr>
                <w:rFonts w:eastAsia="Calibri"/>
                <w:szCs w:val="22"/>
              </w:rPr>
            </w:pPr>
            <w:r w:rsidRPr="0016352D">
              <w:rPr>
                <w:rFonts w:eastAsia="Calibri"/>
                <w:szCs w:val="22"/>
              </w:rPr>
              <w:t>4400-5948-8014</w:t>
            </w:r>
          </w:p>
        </w:tc>
      </w:tr>
      <w:tr w:rsidR="00AC3F9B" w:rsidRPr="0016352D" w14:paraId="78FB61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E3E096"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BBB4D" w14:textId="7C7F2A32" w:rsidR="00AC3F9B" w:rsidRPr="0016352D" w:rsidRDefault="00AC3F9B" w:rsidP="00AC3F9B">
            <w:pPr>
              <w:rPr>
                <w:rFonts w:eastAsia="Calibri"/>
                <w:szCs w:val="22"/>
              </w:rPr>
            </w:pPr>
            <w:r w:rsidRPr="0016352D">
              <w:rPr>
                <w:rFonts w:eastAsia="Calibri"/>
                <w:szCs w:val="22"/>
              </w:rPr>
              <w:t>A15-1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BD4686" w14:textId="7165E723" w:rsidR="00AC3F9B" w:rsidRPr="0016352D" w:rsidRDefault="00AC3F9B" w:rsidP="00AC3F9B">
            <w:pPr>
              <w:rPr>
                <w:rFonts w:eastAsia="Calibri"/>
                <w:szCs w:val="22"/>
              </w:rPr>
            </w:pPr>
            <w:r w:rsidRPr="0016352D">
              <w:rPr>
                <w:rFonts w:eastAsia="Calibri"/>
                <w:szCs w:val="22"/>
              </w:rPr>
              <w:t xml:space="preserve">Pravažiuojamas kelias iki Dirbtuvių g., </w:t>
            </w:r>
            <w:proofErr w:type="spellStart"/>
            <w:r w:rsidRPr="0016352D">
              <w:rPr>
                <w:rFonts w:eastAsia="Calibri"/>
                <w:szCs w:val="22"/>
              </w:rPr>
              <w:t>Piktagalio</w:t>
            </w:r>
            <w:proofErr w:type="spellEnd"/>
            <w:r w:rsidRPr="0016352D">
              <w:rPr>
                <w:rFonts w:eastAsia="Calibri"/>
                <w:szCs w:val="22"/>
              </w:rPr>
              <w:t xml:space="preserve"> k. nuo kelio Nr. 1224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475C72" w14:textId="3F33C080" w:rsidR="00AC3F9B" w:rsidRPr="0016352D" w:rsidRDefault="00AC3F9B" w:rsidP="00AC3F9B">
            <w:pPr>
              <w:jc w:val="right"/>
              <w:rPr>
                <w:rFonts w:eastAsia="Calibri"/>
                <w:szCs w:val="22"/>
              </w:rPr>
            </w:pPr>
            <w:r w:rsidRPr="0016352D">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24C1E" w14:textId="4C1D79F7"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F868" w14:textId="30FCABE6" w:rsidR="00AC3F9B" w:rsidRPr="0016352D" w:rsidRDefault="00AC3F9B" w:rsidP="00AC3F9B">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tcPr>
          <w:p w14:paraId="372CA1FF" w14:textId="171622D0"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F82E9" w14:textId="56981801" w:rsidR="00AC3F9B" w:rsidRPr="0016352D" w:rsidRDefault="00AC3F9B" w:rsidP="00AC3F9B">
            <w:pPr>
              <w:jc w:val="center"/>
              <w:rPr>
                <w:rFonts w:eastAsia="Calibri"/>
                <w:szCs w:val="22"/>
              </w:rPr>
            </w:pPr>
            <w:proofErr w:type="spellStart"/>
            <w:r w:rsidRPr="0016352D">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5E0539" w14:textId="0EFE5164" w:rsidR="00AC3F9B" w:rsidRPr="0016352D" w:rsidRDefault="00AC3F9B" w:rsidP="00AC3F9B">
            <w:pPr>
              <w:jc w:val="center"/>
              <w:rPr>
                <w:rFonts w:eastAsia="Calibri"/>
                <w:szCs w:val="22"/>
              </w:rPr>
            </w:pPr>
            <w:r w:rsidRPr="0016352D">
              <w:rPr>
                <w:rFonts w:eastAsia="Calibri"/>
                <w:szCs w:val="22"/>
              </w:rPr>
              <w:t>4400-5975-6950</w:t>
            </w:r>
          </w:p>
        </w:tc>
      </w:tr>
      <w:tr w:rsidR="00AC3F9B" w:rsidRPr="00590A89" w14:paraId="5E860B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C82264" w14:textId="77777777" w:rsidR="00AC3F9B" w:rsidRPr="00590A8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DC4659" w14:textId="055BABC6" w:rsidR="00AC3F9B" w:rsidRPr="00590A89" w:rsidRDefault="00AC3F9B" w:rsidP="00AC3F9B">
            <w:pPr>
              <w:rPr>
                <w:rFonts w:eastAsia="Calibri"/>
                <w:szCs w:val="22"/>
              </w:rPr>
            </w:pPr>
            <w:r w:rsidRPr="00590A89">
              <w:rPr>
                <w:rFonts w:eastAsia="Calibri"/>
                <w:szCs w:val="22"/>
              </w:rPr>
              <w:t>A154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838D04" w14:textId="38E4C3B3" w:rsidR="00AC3F9B" w:rsidRPr="00590A89" w:rsidRDefault="00AC3F9B" w:rsidP="00AC3F9B">
            <w:pPr>
              <w:rPr>
                <w:rFonts w:eastAsia="Calibri"/>
                <w:szCs w:val="22"/>
              </w:rPr>
            </w:pPr>
            <w:r w:rsidRPr="00590A89">
              <w:rPr>
                <w:rFonts w:eastAsia="Calibri"/>
                <w:szCs w:val="22"/>
              </w:rPr>
              <w:t>Pravažiuojamasis kelias nuo kelio Nr. A319 (Kiaušų k.) iki kelio A319 (Grubų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C58D47" w14:textId="65A010C1" w:rsidR="00AC3F9B" w:rsidRPr="00590A89" w:rsidRDefault="00AC3F9B" w:rsidP="00AC3F9B">
            <w:pPr>
              <w:jc w:val="right"/>
              <w:rPr>
                <w:rFonts w:eastAsia="Calibri"/>
                <w:szCs w:val="22"/>
              </w:rPr>
            </w:pPr>
            <w:r w:rsidRPr="00590A89">
              <w:rPr>
                <w:rFonts w:eastAsia="Calibri"/>
                <w:szCs w:val="22"/>
              </w:rPr>
              <w:t>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98076" w14:textId="15856762" w:rsidR="00AC3F9B" w:rsidRPr="00590A89" w:rsidRDefault="00AC3F9B" w:rsidP="00AC3F9B">
            <w:pPr>
              <w:jc w:val="right"/>
              <w:rPr>
                <w:rFonts w:eastAsia="Calibri"/>
                <w:szCs w:val="22"/>
              </w:rPr>
            </w:pPr>
            <w:r w:rsidRPr="00590A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1F406" w14:textId="3F41752A" w:rsidR="00AC3F9B" w:rsidRPr="00590A89" w:rsidRDefault="00AC3F9B" w:rsidP="00AC3F9B">
            <w:pPr>
              <w:jc w:val="right"/>
              <w:rPr>
                <w:rFonts w:eastAsia="Calibri"/>
                <w:szCs w:val="22"/>
              </w:rPr>
            </w:pPr>
            <w:r w:rsidRPr="00590A8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B7D1F" w14:textId="10296BB1" w:rsidR="00AC3F9B" w:rsidRPr="00590A89" w:rsidRDefault="00AC3F9B" w:rsidP="00AC3F9B">
            <w:pPr>
              <w:jc w:val="right"/>
              <w:rPr>
                <w:rFonts w:eastAsia="Calibri"/>
                <w:szCs w:val="22"/>
              </w:rPr>
            </w:pPr>
            <w:r w:rsidRPr="00590A8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50E70" w14:textId="77777777" w:rsidR="00AC3F9B" w:rsidRPr="00590A89" w:rsidRDefault="00AC3F9B" w:rsidP="00AC3F9B">
            <w:pPr>
              <w:jc w:val="center"/>
              <w:rPr>
                <w:rFonts w:eastAsia="Calibri"/>
                <w:szCs w:val="22"/>
              </w:rPr>
            </w:pPr>
            <w:proofErr w:type="spellStart"/>
            <w:r w:rsidRPr="00590A89">
              <w:rPr>
                <w:rFonts w:eastAsia="Calibri"/>
                <w:szCs w:val="22"/>
              </w:rPr>
              <w:t>IIIv</w:t>
            </w:r>
            <w:proofErr w:type="spellEnd"/>
          </w:p>
          <w:p w14:paraId="50CBDA2A" w14:textId="62D7ADCF" w:rsidR="00AC3F9B" w:rsidRPr="00590A89" w:rsidRDefault="00AC3F9B" w:rsidP="00AC3F9B">
            <w:pPr>
              <w:jc w:val="center"/>
              <w:rPr>
                <w:rFonts w:eastAsia="Calibri"/>
                <w:szCs w:val="22"/>
              </w:rPr>
            </w:pPr>
            <w:proofErr w:type="spellStart"/>
            <w:r w:rsidRPr="00590A8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7D572C" w14:textId="6AD3F381" w:rsidR="00AC3F9B" w:rsidRPr="00590A89" w:rsidRDefault="00AC3F9B" w:rsidP="00AC3F9B">
            <w:pPr>
              <w:jc w:val="center"/>
              <w:rPr>
                <w:rFonts w:eastAsia="Calibri"/>
                <w:szCs w:val="22"/>
              </w:rPr>
            </w:pPr>
            <w:r w:rsidRPr="00590A89">
              <w:rPr>
                <w:rFonts w:eastAsia="Calibri"/>
                <w:szCs w:val="22"/>
              </w:rPr>
              <w:t>4400-6100-1812 4400-6120-9021</w:t>
            </w:r>
          </w:p>
        </w:tc>
      </w:tr>
      <w:tr w:rsidR="00AC3F9B" w:rsidRPr="0016352D" w14:paraId="6C3399B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275B88" w14:textId="77777777" w:rsidR="00AC3F9B" w:rsidRPr="0016352D"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F4FC9" w14:textId="6637F838" w:rsidR="00AC3F9B" w:rsidRPr="0016352D" w:rsidRDefault="00AC3F9B" w:rsidP="00AC3F9B">
            <w:pPr>
              <w:rPr>
                <w:rFonts w:eastAsia="Calibri"/>
                <w:szCs w:val="22"/>
              </w:rPr>
            </w:pPr>
            <w:r w:rsidRPr="0016352D">
              <w:rPr>
                <w:rFonts w:eastAsia="Calibri"/>
                <w:szCs w:val="22"/>
              </w:rPr>
              <w:t>A157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D4DAFE" w14:textId="38A3D13C" w:rsidR="00AC3F9B" w:rsidRPr="0016352D" w:rsidRDefault="00AC3F9B" w:rsidP="00AC3F9B">
            <w:pPr>
              <w:rPr>
                <w:rFonts w:eastAsia="Calibri"/>
                <w:szCs w:val="22"/>
              </w:rPr>
            </w:pPr>
            <w:r w:rsidRPr="0016352D">
              <w:rPr>
                <w:rFonts w:eastAsia="Calibri"/>
                <w:szCs w:val="22"/>
              </w:rPr>
              <w:t>Privažiuojamasis kelias iki Tilvikų k. nuo Tuopų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E1F73F" w14:textId="0613339C" w:rsidR="00AC3F9B" w:rsidRPr="0016352D" w:rsidRDefault="00AC3F9B" w:rsidP="00AC3F9B">
            <w:pPr>
              <w:jc w:val="right"/>
              <w:rPr>
                <w:rFonts w:eastAsia="Calibri"/>
                <w:szCs w:val="22"/>
              </w:rPr>
            </w:pPr>
            <w:r w:rsidRPr="0016352D">
              <w:rPr>
                <w:rFonts w:eastAsia="Calibri"/>
                <w:szCs w:val="22"/>
              </w:rPr>
              <w:t xml:space="preserve">649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715D6" w14:textId="51D7075B"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D8696" w14:textId="1BC5E4C8" w:rsidR="00AC3F9B" w:rsidRPr="0016352D" w:rsidRDefault="00AC3F9B" w:rsidP="00AC3F9B">
            <w:pPr>
              <w:jc w:val="right"/>
              <w:rPr>
                <w:rFonts w:eastAsia="Calibri"/>
                <w:szCs w:val="22"/>
              </w:rPr>
            </w:pPr>
            <w:r w:rsidRPr="0016352D">
              <w:rPr>
                <w:rFonts w:eastAsia="Calibri"/>
                <w:szCs w:val="22"/>
              </w:rPr>
              <w:t>649</w:t>
            </w:r>
          </w:p>
        </w:tc>
        <w:tc>
          <w:tcPr>
            <w:tcW w:w="1133" w:type="dxa"/>
            <w:tcBorders>
              <w:top w:val="single" w:sz="4" w:space="0" w:color="auto"/>
              <w:left w:val="single" w:sz="4" w:space="0" w:color="auto"/>
              <w:bottom w:val="single" w:sz="4" w:space="0" w:color="auto"/>
              <w:right w:val="single" w:sz="4" w:space="0" w:color="auto"/>
            </w:tcBorders>
            <w:vAlign w:val="center"/>
          </w:tcPr>
          <w:p w14:paraId="70D10C25" w14:textId="570CF923" w:rsidR="00AC3F9B" w:rsidRPr="0016352D" w:rsidRDefault="00AC3F9B" w:rsidP="00AC3F9B">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BD79D" w14:textId="567CB8E9" w:rsidR="00AC3F9B" w:rsidRPr="0016352D" w:rsidRDefault="00AC3F9B" w:rsidP="00AC3F9B">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1B525E" w14:textId="55F4571D" w:rsidR="00AC3F9B" w:rsidRPr="0016352D" w:rsidRDefault="00AC3F9B" w:rsidP="00AC3F9B">
            <w:pPr>
              <w:jc w:val="center"/>
              <w:rPr>
                <w:rFonts w:eastAsia="Calibri"/>
                <w:szCs w:val="22"/>
              </w:rPr>
            </w:pPr>
            <w:r w:rsidRPr="0016352D">
              <w:rPr>
                <w:rFonts w:eastAsia="Calibri"/>
                <w:szCs w:val="22"/>
              </w:rPr>
              <w:t>4400-6099-2425</w:t>
            </w:r>
          </w:p>
        </w:tc>
      </w:tr>
      <w:tr w:rsidR="00AC3F9B" w:rsidRPr="002410CF" w14:paraId="767237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9C0853" w14:textId="77777777" w:rsidR="00AC3F9B" w:rsidRPr="002410C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816B9" w14:textId="4B888321" w:rsidR="00AC3F9B" w:rsidRPr="002410CF" w:rsidRDefault="00AC3F9B" w:rsidP="00AC3F9B">
            <w:pPr>
              <w:rPr>
                <w:rFonts w:eastAsia="Calibri"/>
                <w:szCs w:val="22"/>
              </w:rPr>
            </w:pPr>
            <w:r w:rsidRPr="002410CF">
              <w:rPr>
                <w:rFonts w:eastAsia="Calibri"/>
                <w:szCs w:val="22"/>
              </w:rPr>
              <w:t>A16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8C5E04" w14:textId="674100FB" w:rsidR="00AC3F9B" w:rsidRPr="002410CF" w:rsidRDefault="00AC3F9B" w:rsidP="00AC3F9B">
            <w:pPr>
              <w:rPr>
                <w:rFonts w:eastAsia="Calibri"/>
                <w:szCs w:val="22"/>
              </w:rPr>
            </w:pPr>
            <w:r w:rsidRPr="002410CF">
              <w:rPr>
                <w:rFonts w:eastAsia="Calibri"/>
                <w:szCs w:val="22"/>
              </w:rPr>
              <w:t xml:space="preserve">Privažiuojamasis kelias iki </w:t>
            </w:r>
            <w:proofErr w:type="spellStart"/>
            <w:r w:rsidRPr="002410CF">
              <w:rPr>
                <w:rFonts w:eastAsia="Calibri"/>
                <w:szCs w:val="22"/>
              </w:rPr>
              <w:t>Piktagalio</w:t>
            </w:r>
            <w:proofErr w:type="spellEnd"/>
            <w:r w:rsidRPr="002410CF">
              <w:rPr>
                <w:rFonts w:eastAsia="Calibri"/>
                <w:szCs w:val="22"/>
              </w:rPr>
              <w:t xml:space="preserve"> miško nuo kelio Nr. A15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FFC31B" w14:textId="0C185032" w:rsidR="00AC3F9B" w:rsidRPr="002410CF" w:rsidRDefault="00AC3F9B" w:rsidP="00AC3F9B">
            <w:pPr>
              <w:jc w:val="right"/>
              <w:rPr>
                <w:rFonts w:eastAsia="Calibri"/>
                <w:szCs w:val="22"/>
              </w:rPr>
            </w:pPr>
            <w:r w:rsidRPr="002410CF">
              <w:rPr>
                <w:rFonts w:eastAsia="Calibri"/>
                <w:szCs w:val="22"/>
              </w:rPr>
              <w:t xml:space="preserve"> 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C9BD4" w14:textId="140D3510" w:rsidR="00AC3F9B" w:rsidRPr="002410CF" w:rsidRDefault="00AC3F9B" w:rsidP="00AC3F9B">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2F69F" w14:textId="36F7987C" w:rsidR="00AC3F9B" w:rsidRPr="002410CF" w:rsidRDefault="00AC3F9B" w:rsidP="00AC3F9B">
            <w:pPr>
              <w:jc w:val="right"/>
              <w:rPr>
                <w:rFonts w:eastAsia="Calibri"/>
                <w:szCs w:val="22"/>
              </w:rPr>
            </w:pPr>
            <w:r w:rsidRPr="002410CF">
              <w:rPr>
                <w:rFonts w:eastAsia="Calibri"/>
                <w:szCs w:val="22"/>
              </w:rPr>
              <w:t>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C241B" w14:textId="7D18D249" w:rsidR="00AC3F9B" w:rsidRPr="002410CF"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DA53" w14:textId="3AF31217" w:rsidR="00AC3F9B" w:rsidRPr="002410CF" w:rsidRDefault="00AC3F9B" w:rsidP="00AC3F9B">
            <w:pPr>
              <w:jc w:val="center"/>
              <w:rPr>
                <w:rFonts w:eastAsia="Calibri"/>
                <w:szCs w:val="22"/>
              </w:rPr>
            </w:pPr>
            <w:proofErr w:type="spellStart"/>
            <w:r w:rsidRPr="002410C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819D09" w14:textId="0742A424" w:rsidR="00AC3F9B" w:rsidRPr="002410CF" w:rsidRDefault="00AC3F9B" w:rsidP="00AC3F9B">
            <w:pPr>
              <w:jc w:val="center"/>
              <w:rPr>
                <w:rFonts w:eastAsia="Calibri"/>
                <w:szCs w:val="22"/>
              </w:rPr>
            </w:pPr>
            <w:r w:rsidRPr="002410CF">
              <w:rPr>
                <w:rFonts w:eastAsia="Calibri"/>
                <w:szCs w:val="22"/>
              </w:rPr>
              <w:t>4400-5975-8300</w:t>
            </w:r>
          </w:p>
        </w:tc>
      </w:tr>
      <w:tr w:rsidR="00AC3F9B" w:rsidRPr="00D30792" w14:paraId="28D459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D7D717"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34121" w14:textId="6246F9C8" w:rsidR="00AC3F9B" w:rsidRPr="00D30792" w:rsidRDefault="00AC3F9B" w:rsidP="00AC3F9B">
            <w:pPr>
              <w:rPr>
                <w:rFonts w:eastAsia="Calibri"/>
                <w:szCs w:val="22"/>
              </w:rPr>
            </w:pPr>
            <w:r w:rsidRPr="00D30792">
              <w:rPr>
                <w:rFonts w:eastAsia="Calibri"/>
                <w:szCs w:val="22"/>
              </w:rPr>
              <w:t>A161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C67C8A" w14:textId="2FB59347" w:rsidR="00AC3F9B" w:rsidRPr="00D30792" w:rsidRDefault="00AC3F9B" w:rsidP="00AC3F9B">
            <w:pPr>
              <w:rPr>
                <w:rFonts w:eastAsia="Calibri"/>
                <w:szCs w:val="22"/>
              </w:rPr>
            </w:pPr>
            <w:r w:rsidRPr="00D30792">
              <w:rPr>
                <w:rFonts w:eastAsia="Calibri"/>
                <w:szCs w:val="22"/>
              </w:rPr>
              <w:t xml:space="preserve">Privažiuojamasis kelias iki </w:t>
            </w:r>
            <w:proofErr w:type="spellStart"/>
            <w:r w:rsidRPr="00D30792">
              <w:rPr>
                <w:rFonts w:eastAsia="Calibri"/>
                <w:szCs w:val="22"/>
              </w:rPr>
              <w:t>Aniūnų</w:t>
            </w:r>
            <w:proofErr w:type="spellEnd"/>
            <w:r w:rsidRPr="00D30792">
              <w:rPr>
                <w:rFonts w:eastAsia="Calibri"/>
                <w:szCs w:val="22"/>
              </w:rPr>
              <w:t xml:space="preserve"> k., Skiemonių sen. nuo Šiaulių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A45CD3" w14:textId="1E6FD6BE" w:rsidR="00AC3F9B" w:rsidRPr="00D30792" w:rsidRDefault="00AC3F9B" w:rsidP="00AC3F9B">
            <w:pPr>
              <w:jc w:val="right"/>
              <w:rPr>
                <w:rFonts w:eastAsia="Calibri"/>
                <w:szCs w:val="22"/>
              </w:rPr>
            </w:pPr>
            <w:r w:rsidRPr="00D30792">
              <w:rPr>
                <w:rFonts w:eastAsia="Calibri"/>
                <w:szCs w:val="22"/>
              </w:rPr>
              <w:t xml:space="preserve">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9E851" w14:textId="392482BF" w:rsidR="00AC3F9B" w:rsidRPr="00D30792" w:rsidRDefault="00AC3F9B" w:rsidP="00AC3F9B">
            <w:pPr>
              <w:jc w:val="right"/>
              <w:rPr>
                <w:rFonts w:eastAsia="Calibri"/>
                <w:szCs w:val="22"/>
              </w:rPr>
            </w:pPr>
            <w:r w:rsidRPr="00D30792">
              <w:rPr>
                <w:rFonts w:eastAsia="Calibri"/>
                <w:szCs w:val="22"/>
              </w:rPr>
              <w:t>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220DA" w14:textId="7016F15F"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3123B" w14:textId="3C058FEC"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F1C67" w14:textId="0C5FE201" w:rsidR="00AC3F9B" w:rsidRPr="00D30792" w:rsidRDefault="00AC3F9B" w:rsidP="00AC3F9B">
            <w:pPr>
              <w:jc w:val="center"/>
              <w:rPr>
                <w:rFonts w:eastAsia="Calibri"/>
                <w:szCs w:val="22"/>
              </w:rPr>
            </w:pPr>
            <w:proofErr w:type="spellStart"/>
            <w:r w:rsidRPr="00D3079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A17363" w14:textId="780A9B6F" w:rsidR="00AC3F9B" w:rsidRPr="00D30792" w:rsidRDefault="00AC3F9B" w:rsidP="00AC3F9B">
            <w:pPr>
              <w:jc w:val="center"/>
              <w:rPr>
                <w:rFonts w:eastAsia="Calibri"/>
                <w:szCs w:val="22"/>
              </w:rPr>
            </w:pPr>
            <w:r w:rsidRPr="00D30792">
              <w:rPr>
                <w:rFonts w:eastAsia="Calibri"/>
                <w:szCs w:val="22"/>
              </w:rPr>
              <w:t>4400-6099-2447</w:t>
            </w:r>
          </w:p>
        </w:tc>
      </w:tr>
      <w:tr w:rsidR="00AC3F9B" w:rsidRPr="00D30792" w14:paraId="44811E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89006D"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E240D2" w14:textId="1637A869" w:rsidR="00AC3F9B" w:rsidRPr="00D30792" w:rsidRDefault="00AC3F9B" w:rsidP="00AC3F9B">
            <w:pPr>
              <w:rPr>
                <w:rFonts w:eastAsia="Calibri"/>
                <w:szCs w:val="22"/>
              </w:rPr>
            </w:pPr>
            <w:r w:rsidRPr="00D30792">
              <w:rPr>
                <w:rFonts w:eastAsia="Calibri"/>
                <w:szCs w:val="22"/>
              </w:rPr>
              <w:t>A17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DD8F6E" w14:textId="0CD08A65" w:rsidR="00AC3F9B" w:rsidRPr="00D30792" w:rsidRDefault="00AC3F9B" w:rsidP="00AC3F9B">
            <w:pPr>
              <w:rPr>
                <w:rFonts w:eastAsia="Calibri"/>
                <w:szCs w:val="22"/>
              </w:rPr>
            </w:pPr>
            <w:r w:rsidRPr="00D30792">
              <w:rPr>
                <w:rFonts w:eastAsia="Calibri"/>
                <w:szCs w:val="22"/>
              </w:rPr>
              <w:t xml:space="preserve">Privažiuojamasis kelias iki </w:t>
            </w:r>
            <w:proofErr w:type="spellStart"/>
            <w:r w:rsidRPr="00D30792">
              <w:rPr>
                <w:rFonts w:eastAsia="Calibri"/>
                <w:szCs w:val="22"/>
              </w:rPr>
              <w:t>Ližų</w:t>
            </w:r>
            <w:proofErr w:type="spellEnd"/>
            <w:r w:rsidRPr="00D30792">
              <w:rPr>
                <w:rFonts w:eastAsia="Calibri"/>
                <w:szCs w:val="22"/>
              </w:rPr>
              <w:t xml:space="preserve"> k. nuo Parko g., </w:t>
            </w:r>
            <w:proofErr w:type="spellStart"/>
            <w:r w:rsidRPr="00D30792">
              <w:rPr>
                <w:rFonts w:eastAsia="Calibri"/>
                <w:szCs w:val="22"/>
              </w:rPr>
              <w:t>Piktagalio</w:t>
            </w:r>
            <w:proofErr w:type="spellEnd"/>
            <w:r w:rsidRPr="00D3079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D45252" w14:textId="131389F7" w:rsidR="00AC3F9B" w:rsidRPr="00D30792" w:rsidRDefault="00AC3F9B" w:rsidP="00AC3F9B">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6C1B9" w14:textId="7E33A79B"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296F3" w14:textId="2BAD0E18"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5995C" w14:textId="5F7A5BEC" w:rsidR="00AC3F9B" w:rsidRPr="00D30792" w:rsidRDefault="00AC3F9B" w:rsidP="00AC3F9B">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10ED" w14:textId="59F96E8F" w:rsidR="00AC3F9B" w:rsidRPr="00D30792" w:rsidRDefault="00AC3F9B" w:rsidP="00AC3F9B">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6B17E9" w14:textId="6A7B3CF3" w:rsidR="00AC3F9B" w:rsidRPr="00D30792" w:rsidRDefault="00AC3F9B" w:rsidP="00AC3F9B">
            <w:pPr>
              <w:jc w:val="center"/>
              <w:rPr>
                <w:rFonts w:eastAsia="Calibri"/>
                <w:szCs w:val="22"/>
              </w:rPr>
            </w:pPr>
            <w:r w:rsidRPr="00D30792">
              <w:rPr>
                <w:rFonts w:eastAsia="Calibri"/>
                <w:szCs w:val="22"/>
              </w:rPr>
              <w:t>4400-5975-6917</w:t>
            </w:r>
          </w:p>
        </w:tc>
      </w:tr>
      <w:tr w:rsidR="00AC3F9B" w:rsidRPr="00D30792" w14:paraId="228120A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8AAAC1"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5821B" w14:textId="2878C56A" w:rsidR="00AC3F9B" w:rsidRPr="00D30792" w:rsidRDefault="00AC3F9B" w:rsidP="00AC3F9B">
            <w:pPr>
              <w:rPr>
                <w:rFonts w:eastAsia="Calibri"/>
                <w:szCs w:val="22"/>
              </w:rPr>
            </w:pPr>
            <w:r w:rsidRPr="00D30792">
              <w:rPr>
                <w:rFonts w:eastAsia="Calibri"/>
                <w:szCs w:val="22"/>
              </w:rPr>
              <w:t>A171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1D3767" w14:textId="206EC6C5" w:rsidR="00AC3F9B" w:rsidRPr="00D30792" w:rsidRDefault="00AC3F9B" w:rsidP="00AC3F9B">
            <w:pPr>
              <w:rPr>
                <w:rFonts w:eastAsia="Calibri"/>
                <w:szCs w:val="22"/>
              </w:rPr>
            </w:pPr>
            <w:r w:rsidRPr="00D30792">
              <w:rPr>
                <w:rFonts w:eastAsia="Calibri"/>
                <w:szCs w:val="22"/>
              </w:rPr>
              <w:t>Privažiuojamasis kelias iki gyvenamųjų namų nuo Didžiosios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E32BFC" w14:textId="390DCB22" w:rsidR="00AC3F9B" w:rsidRPr="00D30792" w:rsidRDefault="00AC3F9B" w:rsidP="00AC3F9B">
            <w:pPr>
              <w:jc w:val="right"/>
              <w:rPr>
                <w:rFonts w:eastAsia="Calibri"/>
                <w:szCs w:val="22"/>
              </w:rPr>
            </w:pPr>
            <w:r w:rsidRPr="00D30792">
              <w:rPr>
                <w:rFonts w:eastAsia="Calibri"/>
                <w:szCs w:val="22"/>
              </w:rPr>
              <w:t xml:space="preserve"> 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B138D" w14:textId="06FC9BB9" w:rsidR="00AC3F9B" w:rsidRPr="00D30792" w:rsidRDefault="00AC3F9B" w:rsidP="00AC3F9B">
            <w:pPr>
              <w:jc w:val="right"/>
              <w:rPr>
                <w:rFonts w:eastAsia="Calibri"/>
                <w:szCs w:val="22"/>
              </w:rPr>
            </w:pPr>
            <w:r w:rsidRPr="00D30792">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9DA1F" w14:textId="1835BF2A" w:rsidR="00AC3F9B" w:rsidRPr="00D30792" w:rsidRDefault="00AC3F9B" w:rsidP="00AC3F9B">
            <w:pPr>
              <w:jc w:val="right"/>
              <w:rPr>
                <w:rFonts w:eastAsia="Calibri"/>
                <w:strike/>
                <w:szCs w:val="22"/>
              </w:rPr>
            </w:pPr>
            <w:r w:rsidRPr="00D307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9F32" w14:textId="7460B64F"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50307" w14:textId="33F84BA6" w:rsidR="00AC3F9B" w:rsidRPr="00D30792" w:rsidRDefault="00AC3F9B" w:rsidP="00AC3F9B">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51F06B" w14:textId="20E35294" w:rsidR="00AC3F9B" w:rsidRPr="00D30792" w:rsidRDefault="00AC3F9B" w:rsidP="00AC3F9B">
            <w:pPr>
              <w:jc w:val="center"/>
              <w:rPr>
                <w:rFonts w:eastAsia="Calibri"/>
                <w:szCs w:val="22"/>
              </w:rPr>
            </w:pPr>
            <w:r w:rsidRPr="00D30792">
              <w:rPr>
                <w:rFonts w:eastAsia="Calibri"/>
                <w:szCs w:val="22"/>
              </w:rPr>
              <w:t>4400-6099-2436</w:t>
            </w:r>
          </w:p>
        </w:tc>
      </w:tr>
      <w:tr w:rsidR="00AC3F9B" w:rsidRPr="00D30792" w14:paraId="39B564A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CE49BC"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EF8B6F" w14:textId="77E55E6D" w:rsidR="00AC3F9B" w:rsidRPr="00D30792" w:rsidRDefault="00AC3F9B" w:rsidP="00AC3F9B">
            <w:pPr>
              <w:rPr>
                <w:rFonts w:eastAsia="Calibri"/>
                <w:szCs w:val="22"/>
              </w:rPr>
            </w:pPr>
            <w:r w:rsidRPr="00D30792">
              <w:rPr>
                <w:rFonts w:eastAsia="Calibri"/>
                <w:szCs w:val="22"/>
              </w:rPr>
              <w:t>A172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C50EDF" w14:textId="690E2EBD" w:rsidR="00AC3F9B" w:rsidRPr="00D30792" w:rsidRDefault="00AC3F9B" w:rsidP="00AC3F9B">
            <w:pPr>
              <w:rPr>
                <w:rFonts w:eastAsia="Calibri"/>
                <w:szCs w:val="22"/>
              </w:rPr>
            </w:pPr>
            <w:r w:rsidRPr="00D30792">
              <w:rPr>
                <w:rFonts w:eastAsia="Calibri"/>
                <w:szCs w:val="22"/>
              </w:rPr>
              <w:t xml:space="preserve">Pravažiuojamasis kelias nuo </w:t>
            </w:r>
            <w:proofErr w:type="spellStart"/>
            <w:r w:rsidRPr="00D30792">
              <w:rPr>
                <w:rFonts w:eastAsia="Calibri"/>
                <w:szCs w:val="22"/>
              </w:rPr>
              <w:t>Bičionių</w:t>
            </w:r>
            <w:proofErr w:type="spellEnd"/>
            <w:r w:rsidRPr="00D30792">
              <w:rPr>
                <w:rFonts w:eastAsia="Calibri"/>
                <w:szCs w:val="22"/>
              </w:rPr>
              <w:t xml:space="preserve"> g., </w:t>
            </w:r>
            <w:proofErr w:type="spellStart"/>
            <w:r w:rsidRPr="00D30792">
              <w:rPr>
                <w:rFonts w:eastAsia="Calibri"/>
                <w:szCs w:val="22"/>
              </w:rPr>
              <w:t>Bičionių</w:t>
            </w:r>
            <w:proofErr w:type="spellEnd"/>
            <w:r w:rsidRPr="00D30792">
              <w:rPr>
                <w:rFonts w:eastAsia="Calibri"/>
                <w:szCs w:val="22"/>
              </w:rPr>
              <w:t xml:space="preserve"> k. iki kelio Nr. A73 (</w:t>
            </w:r>
            <w:proofErr w:type="spellStart"/>
            <w:r w:rsidRPr="00D30792">
              <w:rPr>
                <w:rFonts w:eastAsia="Calibri"/>
                <w:szCs w:val="22"/>
              </w:rPr>
              <w:t>Pagraužių</w:t>
            </w:r>
            <w:proofErr w:type="spellEnd"/>
            <w:r w:rsidRPr="00D3079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D849EB" w14:textId="610A7CBE" w:rsidR="00AC3F9B" w:rsidRPr="00D30792" w:rsidRDefault="00AC3F9B" w:rsidP="00AC3F9B">
            <w:pPr>
              <w:jc w:val="right"/>
              <w:rPr>
                <w:rFonts w:eastAsia="Calibri"/>
                <w:szCs w:val="22"/>
              </w:rPr>
            </w:pPr>
            <w:r w:rsidRPr="00D30792">
              <w:rPr>
                <w:rFonts w:eastAsia="Calibri"/>
                <w:szCs w:val="22"/>
              </w:rPr>
              <w:t xml:space="preserve"> 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8C19" w14:textId="0DED786B"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358C0" w14:textId="01A8CA11" w:rsidR="00AC3F9B" w:rsidRPr="00D30792" w:rsidRDefault="00AC3F9B" w:rsidP="00AC3F9B">
            <w:pPr>
              <w:jc w:val="right"/>
              <w:rPr>
                <w:rFonts w:eastAsia="Calibri"/>
                <w:szCs w:val="22"/>
              </w:rPr>
            </w:pPr>
            <w:r w:rsidRPr="00D30792">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08409" w14:textId="55DD1C61" w:rsidR="00AC3F9B" w:rsidRPr="00D30792" w:rsidRDefault="00AC3F9B" w:rsidP="00AC3F9B">
            <w:pPr>
              <w:jc w:val="right"/>
              <w:rPr>
                <w:rFonts w:eastAsia="Calibri"/>
                <w:szCs w:val="22"/>
              </w:rPr>
            </w:pPr>
            <w:r w:rsidRPr="00D30792">
              <w:rPr>
                <w:rFonts w:eastAsia="Calibri"/>
                <w:szCs w:val="22"/>
              </w:rPr>
              <w:t>1161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C1F36" w14:textId="77777777" w:rsidR="00AC3F9B" w:rsidRDefault="00AC3F9B" w:rsidP="00AC3F9B">
            <w:pPr>
              <w:jc w:val="center"/>
              <w:rPr>
                <w:rFonts w:eastAsia="Calibri"/>
                <w:szCs w:val="22"/>
              </w:rPr>
            </w:pPr>
            <w:proofErr w:type="spellStart"/>
            <w:r w:rsidRPr="00D30792">
              <w:rPr>
                <w:rFonts w:eastAsia="Calibri"/>
                <w:szCs w:val="22"/>
              </w:rPr>
              <w:t>IIIv</w:t>
            </w:r>
            <w:proofErr w:type="spellEnd"/>
          </w:p>
          <w:p w14:paraId="47C60F48" w14:textId="7BB62086" w:rsidR="00AC3F9B" w:rsidRPr="00D30792" w:rsidRDefault="00AC3F9B" w:rsidP="00AC3F9B">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BF16D2" w14:textId="77777777" w:rsidR="00AC3F9B" w:rsidRPr="00D30792" w:rsidRDefault="00AC3F9B" w:rsidP="00AC3F9B">
            <w:pPr>
              <w:jc w:val="center"/>
              <w:rPr>
                <w:rFonts w:eastAsia="Calibri"/>
                <w:szCs w:val="22"/>
              </w:rPr>
            </w:pPr>
            <w:r w:rsidRPr="00D30792">
              <w:rPr>
                <w:rFonts w:eastAsia="Calibri"/>
                <w:szCs w:val="22"/>
              </w:rPr>
              <w:t>4400-6110-1126</w:t>
            </w:r>
          </w:p>
          <w:p w14:paraId="144517F9" w14:textId="64DB53F3" w:rsidR="00AC3F9B" w:rsidRPr="00D30792" w:rsidRDefault="00AC3F9B" w:rsidP="00AC3F9B">
            <w:pPr>
              <w:jc w:val="center"/>
              <w:rPr>
                <w:rFonts w:eastAsia="Calibri"/>
                <w:szCs w:val="22"/>
              </w:rPr>
            </w:pPr>
            <w:r w:rsidRPr="00D30792">
              <w:rPr>
                <w:rFonts w:eastAsia="Calibri"/>
                <w:szCs w:val="22"/>
              </w:rPr>
              <w:t>4400-6101-1827</w:t>
            </w:r>
          </w:p>
        </w:tc>
      </w:tr>
      <w:tr w:rsidR="00AC3F9B" w:rsidRPr="000E4B6A" w14:paraId="3987DC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E23EAA" w14:textId="77777777" w:rsidR="00AC3F9B" w:rsidRPr="000E4B6A"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8AF937" w14:textId="55D4EC35" w:rsidR="00AC3F9B" w:rsidRPr="000E4B6A" w:rsidRDefault="00AC3F9B" w:rsidP="00AC3F9B">
            <w:pPr>
              <w:rPr>
                <w:rFonts w:eastAsia="Calibri"/>
                <w:szCs w:val="22"/>
              </w:rPr>
            </w:pPr>
            <w:r w:rsidRPr="000E4B6A">
              <w:rPr>
                <w:rFonts w:eastAsia="Calibri"/>
                <w:szCs w:val="22"/>
              </w:rPr>
              <w:t>A173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879DC2" w14:textId="3348E876" w:rsidR="00AC3F9B" w:rsidRPr="000E4B6A" w:rsidRDefault="00AC3F9B" w:rsidP="00AC3F9B">
            <w:pPr>
              <w:rPr>
                <w:rFonts w:eastAsia="Calibri"/>
                <w:szCs w:val="22"/>
              </w:rPr>
            </w:pPr>
            <w:r w:rsidRPr="000E4B6A">
              <w:rPr>
                <w:rFonts w:eastAsia="Calibri"/>
                <w:szCs w:val="22"/>
              </w:rPr>
              <w:t xml:space="preserve">Privažiuojamasis kelias iki geležinkelio pervažos nuo Kaštonų g., </w:t>
            </w:r>
            <w:proofErr w:type="spellStart"/>
            <w:r w:rsidRPr="000E4B6A">
              <w:rPr>
                <w:rFonts w:eastAsia="Calibri"/>
                <w:szCs w:val="22"/>
              </w:rPr>
              <w:t>Vikonių</w:t>
            </w:r>
            <w:proofErr w:type="spellEnd"/>
            <w:r w:rsidRPr="000E4B6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BBC8BB" w14:textId="289FF359" w:rsidR="00AC3F9B" w:rsidRPr="000E4B6A" w:rsidRDefault="00AC3F9B" w:rsidP="00AC3F9B">
            <w:pPr>
              <w:jc w:val="right"/>
              <w:rPr>
                <w:rFonts w:eastAsia="Calibri"/>
                <w:szCs w:val="22"/>
              </w:rPr>
            </w:pPr>
            <w:r w:rsidRPr="000E4B6A">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A30D" w14:textId="1C8EC8DF" w:rsidR="00AC3F9B" w:rsidRPr="000E4B6A" w:rsidRDefault="00AC3F9B" w:rsidP="00AC3F9B">
            <w:pPr>
              <w:jc w:val="right"/>
              <w:rPr>
                <w:rFonts w:eastAsia="Calibri"/>
                <w:szCs w:val="22"/>
              </w:rPr>
            </w:pPr>
            <w:r w:rsidRPr="000E4B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BD999" w14:textId="617936AF" w:rsidR="00AC3F9B" w:rsidRPr="000E4B6A" w:rsidRDefault="00AC3F9B" w:rsidP="00AC3F9B">
            <w:pPr>
              <w:jc w:val="right"/>
              <w:rPr>
                <w:rFonts w:eastAsia="Calibri"/>
                <w:szCs w:val="22"/>
              </w:rPr>
            </w:pPr>
            <w:r w:rsidRPr="000E4B6A">
              <w:rPr>
                <w:rFonts w:eastAsia="Calibri"/>
                <w:szCs w:val="22"/>
              </w:rPr>
              <w:t>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7C569" w14:textId="16186AF0" w:rsidR="00AC3F9B" w:rsidRPr="000E4B6A" w:rsidRDefault="00AC3F9B" w:rsidP="00AC3F9B">
            <w:pPr>
              <w:jc w:val="right"/>
              <w:rPr>
                <w:rFonts w:eastAsia="Calibri"/>
                <w:szCs w:val="22"/>
              </w:rPr>
            </w:pPr>
            <w:r w:rsidRPr="000E4B6A">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0651" w14:textId="2D6E7C8D" w:rsidR="00AC3F9B" w:rsidRPr="000E4B6A" w:rsidRDefault="00AC3F9B" w:rsidP="00AC3F9B">
            <w:pPr>
              <w:jc w:val="center"/>
              <w:rPr>
                <w:rFonts w:eastAsia="Calibri"/>
                <w:szCs w:val="22"/>
              </w:rPr>
            </w:pPr>
            <w:proofErr w:type="spellStart"/>
            <w:r w:rsidRPr="000E4B6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381B9B" w14:textId="40B2FC7B" w:rsidR="00AC3F9B" w:rsidRPr="000E4B6A" w:rsidRDefault="00AC3F9B" w:rsidP="00AC3F9B">
            <w:pPr>
              <w:jc w:val="center"/>
              <w:rPr>
                <w:rFonts w:eastAsia="Calibri"/>
                <w:szCs w:val="22"/>
              </w:rPr>
            </w:pPr>
            <w:r w:rsidRPr="000E4B6A">
              <w:rPr>
                <w:rFonts w:eastAsia="Calibri"/>
                <w:szCs w:val="22"/>
              </w:rPr>
              <w:t>4400-6089-6719</w:t>
            </w:r>
          </w:p>
        </w:tc>
      </w:tr>
      <w:tr w:rsidR="00AC3F9B" w:rsidRPr="00D30792" w14:paraId="699BA0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1F461E"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D1B98D" w14:textId="0C57FD2A" w:rsidR="00AC3F9B" w:rsidRPr="00D30792" w:rsidRDefault="00AC3F9B" w:rsidP="00AC3F9B">
            <w:pPr>
              <w:rPr>
                <w:rFonts w:eastAsia="Calibri"/>
                <w:szCs w:val="22"/>
              </w:rPr>
            </w:pPr>
            <w:r w:rsidRPr="00D30792">
              <w:rPr>
                <w:rFonts w:eastAsia="Calibri"/>
                <w:szCs w:val="22"/>
              </w:rPr>
              <w:t>A175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C82917" w14:textId="2BC1B30F" w:rsidR="00AC3F9B" w:rsidRPr="00D30792" w:rsidRDefault="00AC3F9B" w:rsidP="00AC3F9B">
            <w:pPr>
              <w:rPr>
                <w:rFonts w:eastAsia="Calibri"/>
                <w:szCs w:val="22"/>
              </w:rPr>
            </w:pPr>
            <w:r w:rsidRPr="00D30792">
              <w:rPr>
                <w:rFonts w:eastAsia="Calibri"/>
                <w:szCs w:val="22"/>
              </w:rPr>
              <w:t>Pravažiuojamasis kelias nuo kelio Nr. A70 (</w:t>
            </w:r>
            <w:proofErr w:type="spellStart"/>
            <w:r w:rsidRPr="00D30792">
              <w:rPr>
                <w:rFonts w:eastAsia="Calibri"/>
                <w:szCs w:val="22"/>
              </w:rPr>
              <w:t>Pagrubio</w:t>
            </w:r>
            <w:proofErr w:type="spellEnd"/>
            <w:r w:rsidRPr="00D30792">
              <w:rPr>
                <w:rFonts w:eastAsia="Calibri"/>
                <w:szCs w:val="22"/>
              </w:rPr>
              <w:t xml:space="preserve"> k.) iki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DD5382" w14:textId="12E33276" w:rsidR="00AC3F9B" w:rsidRPr="00D30792" w:rsidRDefault="00AC3F9B" w:rsidP="00AC3F9B">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9A1AF" w14:textId="54CB2B59"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C6900" w14:textId="002283D4" w:rsidR="00AC3F9B" w:rsidRPr="00D30792" w:rsidRDefault="00AC3F9B" w:rsidP="00AC3F9B">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50835" w14:textId="68FDCE64" w:rsidR="00AC3F9B" w:rsidRPr="00D30792" w:rsidRDefault="00AC3F9B" w:rsidP="00AC3F9B">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8AB14" w14:textId="1A8425F3" w:rsidR="00AC3F9B" w:rsidRPr="00D30792" w:rsidRDefault="00AC3F9B" w:rsidP="00AC3F9B">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D7DF3A" w14:textId="420557EC" w:rsidR="00AC3F9B" w:rsidRPr="00D30792" w:rsidRDefault="00AC3F9B" w:rsidP="00AC3F9B">
            <w:pPr>
              <w:jc w:val="center"/>
              <w:rPr>
                <w:rFonts w:eastAsia="Calibri"/>
                <w:szCs w:val="22"/>
              </w:rPr>
            </w:pPr>
            <w:r w:rsidRPr="00D30792">
              <w:rPr>
                <w:rFonts w:eastAsia="Calibri"/>
                <w:szCs w:val="22"/>
              </w:rPr>
              <w:t>4400-6099-2458</w:t>
            </w:r>
          </w:p>
        </w:tc>
      </w:tr>
      <w:tr w:rsidR="00AC3F9B" w:rsidRPr="00D30792" w14:paraId="3BD3E40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65F587"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8E88C" w14:textId="56AFC6E1" w:rsidR="00AC3F9B" w:rsidRPr="00D30792" w:rsidRDefault="00AC3F9B" w:rsidP="00AC3F9B">
            <w:pPr>
              <w:rPr>
                <w:rFonts w:eastAsia="Calibri"/>
                <w:szCs w:val="22"/>
              </w:rPr>
            </w:pPr>
            <w:r w:rsidRPr="00D30792">
              <w:rPr>
                <w:rFonts w:eastAsia="Calibri"/>
                <w:szCs w:val="22"/>
              </w:rPr>
              <w:t>A176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4E3F04" w14:textId="770B7CAC" w:rsidR="00AC3F9B" w:rsidRPr="00D30792" w:rsidRDefault="00AC3F9B" w:rsidP="00AC3F9B">
            <w:pPr>
              <w:rPr>
                <w:rFonts w:eastAsia="Calibri"/>
                <w:szCs w:val="22"/>
              </w:rPr>
            </w:pPr>
            <w:r w:rsidRPr="00D30792">
              <w:rPr>
                <w:rFonts w:eastAsia="Calibri"/>
                <w:szCs w:val="22"/>
              </w:rPr>
              <w:t>Privažiuojamasis kelias prie fermos nuo kelio Nr. A74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D4558A" w14:textId="2E03D4C6" w:rsidR="00AC3F9B" w:rsidRPr="00D30792" w:rsidRDefault="00AC3F9B" w:rsidP="00AC3F9B">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8E36" w14:textId="69EE7B97"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89DC" w14:textId="3FCC6576"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610A" w14:textId="577E5AC9" w:rsidR="00AC3F9B" w:rsidRPr="00D30792" w:rsidRDefault="00AC3F9B" w:rsidP="00AC3F9B">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E853D" w14:textId="7D17F662" w:rsidR="00AC3F9B" w:rsidRPr="00D30792" w:rsidRDefault="00AC3F9B" w:rsidP="00AC3F9B">
            <w:pPr>
              <w:jc w:val="center"/>
              <w:rPr>
                <w:rFonts w:eastAsia="Calibri"/>
                <w:szCs w:val="22"/>
              </w:rPr>
            </w:pPr>
            <w:proofErr w:type="spellStart"/>
            <w:r w:rsidRPr="00D3079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4A4F60" w14:textId="7F04D339" w:rsidR="00AC3F9B" w:rsidRPr="00D30792" w:rsidRDefault="00AC3F9B" w:rsidP="00AC3F9B">
            <w:pPr>
              <w:jc w:val="center"/>
              <w:rPr>
                <w:rFonts w:eastAsia="Calibri"/>
                <w:szCs w:val="22"/>
              </w:rPr>
            </w:pPr>
            <w:r w:rsidRPr="00D30792">
              <w:rPr>
                <w:rFonts w:eastAsia="Calibri"/>
                <w:szCs w:val="22"/>
              </w:rPr>
              <w:t>4400-6099-2469</w:t>
            </w:r>
          </w:p>
        </w:tc>
      </w:tr>
      <w:tr w:rsidR="00AC3F9B" w:rsidRPr="00D30792" w14:paraId="61FF09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8BF653"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5A7C5" w14:textId="5AADF939" w:rsidR="00AC3F9B" w:rsidRPr="00D30792" w:rsidRDefault="00AC3F9B" w:rsidP="00AC3F9B">
            <w:pPr>
              <w:rPr>
                <w:rFonts w:eastAsia="Calibri"/>
                <w:szCs w:val="22"/>
              </w:rPr>
            </w:pPr>
            <w:r w:rsidRPr="00D30792">
              <w:rPr>
                <w:rFonts w:eastAsia="Calibri"/>
                <w:szCs w:val="22"/>
              </w:rPr>
              <w:t>A178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B1ED56" w14:textId="0A579416" w:rsidR="00AC3F9B" w:rsidRPr="00D30792" w:rsidRDefault="00AC3F9B" w:rsidP="00AC3F9B">
            <w:pPr>
              <w:rPr>
                <w:rFonts w:eastAsia="Calibri"/>
                <w:szCs w:val="22"/>
              </w:rPr>
            </w:pPr>
            <w:r w:rsidRPr="00D30792">
              <w:rPr>
                <w:rFonts w:eastAsia="Calibri"/>
                <w:szCs w:val="22"/>
              </w:rPr>
              <w:t>Pravažiuojamasis kelias nuo Kalnų g., Naujųjų Elmininkų k. iki kelio Nr. A115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EABBA2" w14:textId="01C1706D" w:rsidR="00AC3F9B" w:rsidRPr="00D30792" w:rsidRDefault="00AC3F9B" w:rsidP="00AC3F9B">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D02F4" w14:textId="050159E4"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720F5" w14:textId="430DD210" w:rsidR="00AC3F9B" w:rsidRPr="00D30792" w:rsidRDefault="00AC3F9B" w:rsidP="00AC3F9B">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83A6F" w14:textId="38193DEE" w:rsidR="00AC3F9B" w:rsidRPr="00D30792" w:rsidRDefault="00AC3F9B" w:rsidP="00AC3F9B">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68F96" w14:textId="608070C3" w:rsidR="00AC3F9B" w:rsidRPr="00D30792" w:rsidRDefault="00AC3F9B" w:rsidP="00AC3F9B">
            <w:pPr>
              <w:jc w:val="center"/>
              <w:rPr>
                <w:rFonts w:eastAsia="Calibri"/>
                <w:szCs w:val="22"/>
              </w:rPr>
            </w:pPr>
            <w:proofErr w:type="spellStart"/>
            <w:r w:rsidRPr="00D307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3F5079" w14:textId="640A2C2F" w:rsidR="00AC3F9B" w:rsidRPr="00D30792" w:rsidRDefault="00AC3F9B" w:rsidP="00AC3F9B">
            <w:pPr>
              <w:jc w:val="center"/>
              <w:rPr>
                <w:rFonts w:eastAsia="Calibri"/>
                <w:szCs w:val="22"/>
              </w:rPr>
            </w:pPr>
            <w:r w:rsidRPr="00D30792">
              <w:rPr>
                <w:rFonts w:eastAsia="Calibri"/>
                <w:szCs w:val="22"/>
              </w:rPr>
              <w:t>4400-5947-8518</w:t>
            </w:r>
          </w:p>
        </w:tc>
      </w:tr>
      <w:tr w:rsidR="00AC3F9B" w:rsidRPr="00D30792" w14:paraId="48C6BD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29A626"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7AAE4" w14:textId="4CC7C87C" w:rsidR="00AC3F9B" w:rsidRPr="00D30792" w:rsidRDefault="00AC3F9B" w:rsidP="00AC3F9B">
            <w:pPr>
              <w:rPr>
                <w:rFonts w:eastAsia="Calibri"/>
                <w:szCs w:val="22"/>
              </w:rPr>
            </w:pPr>
            <w:r w:rsidRPr="00D30792">
              <w:rPr>
                <w:rFonts w:eastAsia="Calibri"/>
                <w:szCs w:val="22"/>
              </w:rPr>
              <w:t>A179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C3B14F" w14:textId="1D6C6B6B" w:rsidR="00AC3F9B" w:rsidRPr="00D30792" w:rsidRDefault="00AC3F9B" w:rsidP="00AC3F9B">
            <w:pPr>
              <w:rPr>
                <w:rFonts w:eastAsia="Calibri"/>
                <w:szCs w:val="22"/>
              </w:rPr>
            </w:pPr>
            <w:r w:rsidRPr="00D30792">
              <w:rPr>
                <w:rFonts w:eastAsia="Calibri"/>
                <w:szCs w:val="22"/>
              </w:rPr>
              <w:t xml:space="preserve">Privažiuojamasis kelias iki gyvenamųjų namų </w:t>
            </w:r>
            <w:proofErr w:type="spellStart"/>
            <w:r w:rsidRPr="00D30792">
              <w:rPr>
                <w:rFonts w:eastAsia="Calibri"/>
                <w:szCs w:val="22"/>
              </w:rPr>
              <w:t>Pagraužių</w:t>
            </w:r>
            <w:proofErr w:type="spellEnd"/>
            <w:r w:rsidRPr="00D30792">
              <w:rPr>
                <w:rFonts w:eastAsia="Calibri"/>
                <w:szCs w:val="22"/>
              </w:rPr>
              <w:t xml:space="preserve"> g., </w:t>
            </w:r>
            <w:proofErr w:type="spellStart"/>
            <w:r w:rsidRPr="00D30792">
              <w:rPr>
                <w:rFonts w:eastAsia="Calibri"/>
                <w:szCs w:val="22"/>
              </w:rPr>
              <w:t>Burbiškio</w:t>
            </w:r>
            <w:proofErr w:type="spellEnd"/>
            <w:r w:rsidRPr="00D30792">
              <w:rPr>
                <w:rFonts w:eastAsia="Calibri"/>
                <w:szCs w:val="22"/>
              </w:rPr>
              <w:t xml:space="preserve"> k. nuo kelio Nr. 1221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7624A7" w14:textId="346EA189" w:rsidR="00AC3F9B" w:rsidRPr="00D30792" w:rsidRDefault="00AC3F9B" w:rsidP="00AC3F9B">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8E55F" w14:textId="6249CDFF"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44B06" w14:textId="2E9B84DF" w:rsidR="00AC3F9B" w:rsidRPr="00D30792" w:rsidRDefault="00AC3F9B" w:rsidP="00AC3F9B">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F307" w14:textId="398C83F1" w:rsidR="00AC3F9B" w:rsidRPr="00D30792" w:rsidRDefault="00AC3F9B" w:rsidP="00AC3F9B">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E492F" w14:textId="6A1D9E0C" w:rsidR="00AC3F9B" w:rsidRPr="00D30792" w:rsidRDefault="00AC3F9B" w:rsidP="00AC3F9B">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BA4A72" w14:textId="32F68CE2" w:rsidR="00AC3F9B" w:rsidRPr="00D30792" w:rsidRDefault="00AC3F9B" w:rsidP="00AC3F9B">
            <w:pPr>
              <w:jc w:val="center"/>
              <w:rPr>
                <w:rFonts w:eastAsia="Calibri"/>
                <w:szCs w:val="22"/>
              </w:rPr>
            </w:pPr>
            <w:r w:rsidRPr="00D30792">
              <w:rPr>
                <w:rFonts w:eastAsia="Calibri"/>
                <w:szCs w:val="22"/>
              </w:rPr>
              <w:t>4400-6095-8923</w:t>
            </w:r>
          </w:p>
        </w:tc>
      </w:tr>
      <w:tr w:rsidR="00AC3F9B" w:rsidRPr="00D30792" w14:paraId="44F037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73BD87"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3A8801" w14:textId="63DF3D47" w:rsidR="00AC3F9B" w:rsidRPr="00D30792" w:rsidRDefault="00AC3F9B" w:rsidP="00AC3F9B">
            <w:pPr>
              <w:rPr>
                <w:rFonts w:eastAsia="Calibri"/>
                <w:szCs w:val="22"/>
              </w:rPr>
            </w:pPr>
            <w:r w:rsidRPr="00D30792">
              <w:rPr>
                <w:rFonts w:eastAsia="Calibri"/>
                <w:szCs w:val="22"/>
              </w:rPr>
              <w:t>A18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8095C2" w14:textId="2F03CA13" w:rsidR="00AC3F9B" w:rsidRPr="00D30792" w:rsidRDefault="00AC3F9B" w:rsidP="00AC3F9B">
            <w:pPr>
              <w:rPr>
                <w:rFonts w:eastAsia="Calibri"/>
                <w:szCs w:val="22"/>
              </w:rPr>
            </w:pPr>
            <w:r w:rsidRPr="00D30792">
              <w:rPr>
                <w:rFonts w:eastAsia="Calibri"/>
                <w:szCs w:val="22"/>
              </w:rPr>
              <w:t xml:space="preserve">Pravažiuojamasis kelias nuo Švyturio g. iki  Dirbtuvių g., </w:t>
            </w:r>
            <w:proofErr w:type="spellStart"/>
            <w:r w:rsidRPr="00D30792">
              <w:rPr>
                <w:rFonts w:eastAsia="Calibri"/>
                <w:szCs w:val="22"/>
              </w:rPr>
              <w:t>Piktagalio</w:t>
            </w:r>
            <w:proofErr w:type="spellEnd"/>
            <w:r w:rsidRPr="00D3079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FE1602" w14:textId="2CAFF960" w:rsidR="00AC3F9B" w:rsidRPr="00D30792" w:rsidRDefault="00AC3F9B" w:rsidP="00AC3F9B">
            <w:pPr>
              <w:jc w:val="right"/>
              <w:rPr>
                <w:rFonts w:eastAsia="Calibri"/>
                <w:szCs w:val="22"/>
              </w:rPr>
            </w:pPr>
            <w:r w:rsidRPr="00D30792">
              <w:rPr>
                <w:rFonts w:eastAsia="Calibri"/>
                <w:szCs w:val="22"/>
              </w:rPr>
              <w:t xml:space="preserve"> 205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F1F18" w14:textId="43B8B066"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8C9CA" w14:textId="76FE3184" w:rsidR="00AC3F9B" w:rsidRPr="00D30792" w:rsidRDefault="00AC3F9B" w:rsidP="00AC3F9B">
            <w:pPr>
              <w:jc w:val="right"/>
              <w:rPr>
                <w:rFonts w:eastAsia="Calibri"/>
                <w:szCs w:val="22"/>
              </w:rPr>
            </w:pPr>
            <w:r w:rsidRPr="00D30792">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21DB4" w14:textId="79983AD8"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A5BA2" w14:textId="589CA044" w:rsidR="00AC3F9B" w:rsidRPr="00D30792" w:rsidRDefault="00AC3F9B" w:rsidP="00AC3F9B">
            <w:pPr>
              <w:jc w:val="center"/>
              <w:rPr>
                <w:rFonts w:eastAsia="Calibri"/>
                <w:szCs w:val="22"/>
              </w:rPr>
            </w:pPr>
            <w:proofErr w:type="spellStart"/>
            <w:r w:rsidRPr="00D3079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BA1623" w14:textId="7596EB53" w:rsidR="00AC3F9B" w:rsidRPr="00D30792" w:rsidRDefault="00AC3F9B" w:rsidP="00AC3F9B">
            <w:pPr>
              <w:jc w:val="center"/>
              <w:rPr>
                <w:rFonts w:eastAsia="Calibri"/>
                <w:szCs w:val="22"/>
              </w:rPr>
            </w:pPr>
            <w:r w:rsidRPr="00D30792">
              <w:rPr>
                <w:rFonts w:eastAsia="Calibri"/>
                <w:szCs w:val="22"/>
              </w:rPr>
              <w:t>4400-5975-6540</w:t>
            </w:r>
          </w:p>
        </w:tc>
      </w:tr>
      <w:tr w:rsidR="00AC3F9B" w:rsidRPr="00D30792" w14:paraId="07BE06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7D9F34"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517CC9" w14:textId="4E268588" w:rsidR="00AC3F9B" w:rsidRPr="00D30792" w:rsidRDefault="00AC3F9B" w:rsidP="00AC3F9B">
            <w:pPr>
              <w:rPr>
                <w:rFonts w:eastAsia="Calibri"/>
                <w:szCs w:val="22"/>
              </w:rPr>
            </w:pPr>
            <w:r w:rsidRPr="00D30792">
              <w:rPr>
                <w:rFonts w:eastAsia="Calibri"/>
                <w:szCs w:val="22"/>
              </w:rPr>
              <w:t>A180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2CFE45" w14:textId="6D48B3D2" w:rsidR="00AC3F9B" w:rsidRPr="00D30792" w:rsidRDefault="00AC3F9B" w:rsidP="00AC3F9B">
            <w:pPr>
              <w:rPr>
                <w:rFonts w:eastAsia="Calibri"/>
                <w:szCs w:val="22"/>
              </w:rPr>
            </w:pPr>
            <w:r w:rsidRPr="00D30792">
              <w:rPr>
                <w:rFonts w:eastAsia="Calibri"/>
                <w:szCs w:val="22"/>
              </w:rPr>
              <w:t xml:space="preserve">Privažiuojamasis kelias prie poilsiavietės </w:t>
            </w:r>
            <w:proofErr w:type="spellStart"/>
            <w:r w:rsidRPr="00D30792">
              <w:rPr>
                <w:rFonts w:eastAsia="Calibri"/>
                <w:szCs w:val="22"/>
              </w:rPr>
              <w:t>Klykūnų</w:t>
            </w:r>
            <w:proofErr w:type="spellEnd"/>
            <w:r w:rsidRPr="00D30792">
              <w:rPr>
                <w:rFonts w:eastAsia="Calibri"/>
                <w:szCs w:val="22"/>
              </w:rPr>
              <w:t xml:space="preserve"> k. nuo kelio Nr. 1224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348FA" w14:textId="1BBD31AA" w:rsidR="00AC3F9B" w:rsidRPr="00D30792" w:rsidRDefault="00AC3F9B" w:rsidP="00AC3F9B">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3633B" w14:textId="266EC091" w:rsidR="00AC3F9B" w:rsidRPr="00D30792" w:rsidRDefault="00AC3F9B" w:rsidP="00AC3F9B">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A20E" w14:textId="44F93031" w:rsidR="00AC3F9B" w:rsidRPr="00D30792" w:rsidRDefault="00AC3F9B" w:rsidP="00AC3F9B">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C1D6" w14:textId="60C999E6" w:rsidR="00AC3F9B" w:rsidRPr="00D30792" w:rsidRDefault="00AC3F9B" w:rsidP="00AC3F9B">
            <w:pPr>
              <w:jc w:val="right"/>
              <w:rPr>
                <w:rFonts w:eastAsia="Calibri"/>
                <w:szCs w:val="22"/>
              </w:rPr>
            </w:pPr>
            <w:r w:rsidRPr="00D307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C04E8" w14:textId="7E39EF38" w:rsidR="00AC3F9B" w:rsidRPr="00D30792" w:rsidRDefault="00AC3F9B" w:rsidP="00AC3F9B">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553423" w14:textId="513301A8" w:rsidR="00AC3F9B" w:rsidRPr="00D30792" w:rsidRDefault="00AC3F9B" w:rsidP="00AC3F9B">
            <w:pPr>
              <w:jc w:val="center"/>
              <w:rPr>
                <w:rFonts w:eastAsia="Calibri"/>
                <w:szCs w:val="22"/>
              </w:rPr>
            </w:pPr>
            <w:r w:rsidRPr="00D30792">
              <w:rPr>
                <w:rFonts w:eastAsia="Calibri"/>
                <w:szCs w:val="22"/>
              </w:rPr>
              <w:t>4400-6100-8533</w:t>
            </w:r>
          </w:p>
        </w:tc>
      </w:tr>
      <w:tr w:rsidR="00AC3F9B" w:rsidRPr="00D30792" w14:paraId="3EADDD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045473" w14:textId="77777777" w:rsidR="00AC3F9B" w:rsidRPr="00D307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87427" w14:textId="45FB848D" w:rsidR="00AC3F9B" w:rsidRPr="00D30792" w:rsidRDefault="00AC3F9B" w:rsidP="00AC3F9B">
            <w:pPr>
              <w:rPr>
                <w:rFonts w:eastAsia="Calibri"/>
                <w:szCs w:val="22"/>
              </w:rPr>
            </w:pPr>
            <w:r w:rsidRPr="00D30792">
              <w:rPr>
                <w:rFonts w:eastAsia="Calibri"/>
                <w:szCs w:val="22"/>
              </w:rPr>
              <w:t>A182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FCD4BB" w14:textId="23020EAE" w:rsidR="00AC3F9B" w:rsidRPr="00D30792" w:rsidRDefault="00AC3F9B" w:rsidP="00AC3F9B">
            <w:pPr>
              <w:rPr>
                <w:rFonts w:eastAsia="Calibri"/>
                <w:szCs w:val="22"/>
              </w:rPr>
            </w:pPr>
            <w:r w:rsidRPr="00D30792">
              <w:rPr>
                <w:rFonts w:eastAsia="Calibri"/>
                <w:szCs w:val="22"/>
              </w:rPr>
              <w:t xml:space="preserve">Privažiuojamasis kelias prie gyvenamųjų namų Paupio g. nuo Anykštos g., </w:t>
            </w:r>
            <w:proofErr w:type="spellStart"/>
            <w:r w:rsidRPr="00D30792">
              <w:rPr>
                <w:rFonts w:eastAsia="Calibri"/>
                <w:szCs w:val="22"/>
              </w:rPr>
              <w:t>Burbiškio</w:t>
            </w:r>
            <w:proofErr w:type="spellEnd"/>
            <w:r w:rsidRPr="00D3079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79FE98" w14:textId="31B5C282" w:rsidR="00AC3F9B" w:rsidRPr="00D30792" w:rsidRDefault="00AC3F9B" w:rsidP="00AC3F9B">
            <w:pPr>
              <w:jc w:val="right"/>
              <w:rPr>
                <w:rFonts w:eastAsia="Calibri"/>
                <w:szCs w:val="22"/>
              </w:rPr>
            </w:pPr>
            <w:r w:rsidRPr="00D30792">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9064E" w14:textId="37C337B4" w:rsidR="00AC3F9B" w:rsidRPr="00D30792" w:rsidRDefault="00AC3F9B" w:rsidP="00AC3F9B">
            <w:pPr>
              <w:jc w:val="right"/>
              <w:rPr>
                <w:rFonts w:eastAsia="Calibri"/>
                <w:szCs w:val="22"/>
              </w:rPr>
            </w:pPr>
            <w:r w:rsidRPr="00D30792">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3A632" w14:textId="50EBF42F" w:rsidR="00AC3F9B" w:rsidRPr="00D30792" w:rsidRDefault="00AC3F9B" w:rsidP="00AC3F9B">
            <w:pPr>
              <w:jc w:val="right"/>
              <w:rPr>
                <w:rFonts w:eastAsia="Calibri"/>
                <w:strike/>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6B870F" w14:textId="308549B4" w:rsidR="00AC3F9B" w:rsidRPr="00D30792" w:rsidRDefault="00AC3F9B" w:rsidP="00AC3F9B">
            <w:pPr>
              <w:jc w:val="right"/>
              <w:rPr>
                <w:rFonts w:eastAsia="Calibri"/>
                <w:szCs w:val="22"/>
              </w:rPr>
            </w:pPr>
            <w:r w:rsidRPr="00D30792">
              <w:rPr>
                <w:rFonts w:eastAsia="Calibri"/>
                <w:szCs w:val="22"/>
              </w:rPr>
              <w:t> 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1B72" w14:textId="56179BE0" w:rsidR="00AC3F9B" w:rsidRPr="00D30792" w:rsidRDefault="00AC3F9B" w:rsidP="00AC3F9B">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0ECBD0" w14:textId="0B1632C9" w:rsidR="00AC3F9B" w:rsidRPr="00D30792" w:rsidRDefault="00AC3F9B" w:rsidP="00AC3F9B">
            <w:pPr>
              <w:jc w:val="center"/>
              <w:rPr>
                <w:rFonts w:eastAsia="Calibri"/>
                <w:szCs w:val="22"/>
              </w:rPr>
            </w:pPr>
            <w:r w:rsidRPr="00D30792">
              <w:rPr>
                <w:rFonts w:eastAsia="Calibri"/>
                <w:szCs w:val="22"/>
              </w:rPr>
              <w:t>4400-6095-8334</w:t>
            </w:r>
          </w:p>
        </w:tc>
      </w:tr>
      <w:tr w:rsidR="00AC3F9B" w:rsidRPr="000A0E0E" w14:paraId="5EF28E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25C91F" w14:textId="77777777" w:rsidR="00AC3F9B" w:rsidRPr="000A0E0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16F92" w14:textId="3817DDFE" w:rsidR="00AC3F9B" w:rsidRPr="000A0E0E" w:rsidRDefault="00AC3F9B" w:rsidP="00AC3F9B">
            <w:pPr>
              <w:rPr>
                <w:rFonts w:eastAsia="Calibri"/>
                <w:szCs w:val="22"/>
              </w:rPr>
            </w:pPr>
            <w:r w:rsidRPr="000A0E0E">
              <w:rPr>
                <w:rFonts w:eastAsia="Calibri"/>
                <w:szCs w:val="22"/>
              </w:rPr>
              <w:t>A183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420E8D" w14:textId="17A4AC09" w:rsidR="00AC3F9B" w:rsidRPr="000A0E0E" w:rsidRDefault="00AC3F9B" w:rsidP="00AC3F9B">
            <w:pPr>
              <w:rPr>
                <w:rFonts w:eastAsia="Calibri"/>
                <w:szCs w:val="22"/>
              </w:rPr>
            </w:pPr>
            <w:r w:rsidRPr="000A0E0E">
              <w:rPr>
                <w:rFonts w:eastAsia="Calibri"/>
                <w:szCs w:val="22"/>
              </w:rPr>
              <w:t xml:space="preserve">Pravažiuojamasis kelias iki </w:t>
            </w:r>
            <w:proofErr w:type="spellStart"/>
            <w:r w:rsidRPr="000A0E0E">
              <w:rPr>
                <w:rFonts w:eastAsia="Calibri"/>
                <w:szCs w:val="22"/>
              </w:rPr>
              <w:t>Pagraužių</w:t>
            </w:r>
            <w:proofErr w:type="spellEnd"/>
            <w:r w:rsidRPr="000A0E0E">
              <w:rPr>
                <w:rFonts w:eastAsia="Calibri"/>
                <w:szCs w:val="22"/>
              </w:rPr>
              <w:t xml:space="preserve"> g., </w:t>
            </w:r>
            <w:proofErr w:type="spellStart"/>
            <w:r w:rsidRPr="000A0E0E">
              <w:rPr>
                <w:rFonts w:eastAsia="Calibri"/>
                <w:szCs w:val="22"/>
              </w:rPr>
              <w:t>Burbiškio</w:t>
            </w:r>
            <w:proofErr w:type="spellEnd"/>
            <w:r w:rsidRPr="000A0E0E">
              <w:rPr>
                <w:rFonts w:eastAsia="Calibri"/>
                <w:szCs w:val="22"/>
              </w:rPr>
              <w:t xml:space="preserve"> k. nuo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35213E" w14:textId="004C6B48" w:rsidR="00AC3F9B" w:rsidRPr="000A0E0E" w:rsidRDefault="00AC3F9B" w:rsidP="00AC3F9B">
            <w:pPr>
              <w:jc w:val="right"/>
              <w:rPr>
                <w:rFonts w:eastAsia="Calibri"/>
                <w:szCs w:val="22"/>
              </w:rPr>
            </w:pPr>
            <w:r w:rsidRPr="000A0E0E">
              <w:rPr>
                <w:rFonts w:eastAsia="Calibri"/>
                <w:szCs w:val="22"/>
              </w:rPr>
              <w:t xml:space="preserve"> 357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9488D" w14:textId="6B01071C" w:rsidR="00AC3F9B" w:rsidRPr="000A0E0E" w:rsidRDefault="00AC3F9B" w:rsidP="00AC3F9B">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1AF9" w14:textId="79F085ED" w:rsidR="00AC3F9B" w:rsidRPr="000A0E0E" w:rsidRDefault="00AC3F9B" w:rsidP="00AC3F9B">
            <w:pPr>
              <w:jc w:val="right"/>
              <w:rPr>
                <w:rFonts w:eastAsia="Calibri"/>
                <w:szCs w:val="22"/>
              </w:rPr>
            </w:pPr>
            <w:r w:rsidRPr="000A0E0E">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47C75" w14:textId="39DE2235" w:rsidR="00AC3F9B" w:rsidRPr="000A0E0E" w:rsidRDefault="00AC3F9B" w:rsidP="00AC3F9B">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383E" w14:textId="52011562" w:rsidR="00AC3F9B" w:rsidRPr="000A0E0E" w:rsidRDefault="00AC3F9B" w:rsidP="00AC3F9B">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C59504" w14:textId="6824BC50" w:rsidR="00AC3F9B" w:rsidRPr="000A0E0E" w:rsidRDefault="00AC3F9B" w:rsidP="00AC3F9B">
            <w:pPr>
              <w:jc w:val="center"/>
              <w:rPr>
                <w:rFonts w:eastAsia="Calibri"/>
                <w:szCs w:val="22"/>
              </w:rPr>
            </w:pPr>
            <w:r w:rsidRPr="000A0E0E">
              <w:rPr>
                <w:rFonts w:eastAsia="Calibri"/>
                <w:szCs w:val="22"/>
              </w:rPr>
              <w:t>4400-6095-8401</w:t>
            </w:r>
          </w:p>
        </w:tc>
      </w:tr>
      <w:tr w:rsidR="00AC3F9B" w:rsidRPr="000A0E0E" w14:paraId="0DF8CA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4F9D02" w14:textId="77777777" w:rsidR="00AC3F9B" w:rsidRPr="000A0E0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471749" w14:textId="4B186407" w:rsidR="00AC3F9B" w:rsidRPr="000A0E0E" w:rsidRDefault="00AC3F9B" w:rsidP="00AC3F9B">
            <w:pPr>
              <w:rPr>
                <w:rFonts w:eastAsia="Calibri"/>
                <w:szCs w:val="22"/>
              </w:rPr>
            </w:pPr>
            <w:r w:rsidRPr="000A0E0E">
              <w:rPr>
                <w:rFonts w:eastAsia="Calibri"/>
                <w:szCs w:val="22"/>
              </w:rPr>
              <w:t>A184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55493F" w14:textId="1565DAD5" w:rsidR="00AC3F9B" w:rsidRPr="000A0E0E" w:rsidRDefault="00AC3F9B" w:rsidP="00AC3F9B">
            <w:pPr>
              <w:rPr>
                <w:rFonts w:eastAsia="Calibri"/>
                <w:szCs w:val="22"/>
              </w:rPr>
            </w:pPr>
            <w:r w:rsidRPr="000A0E0E">
              <w:rPr>
                <w:rFonts w:eastAsia="Calibri"/>
                <w:szCs w:val="22"/>
              </w:rPr>
              <w:t xml:space="preserve">Privažiuojamasis kelias iki gyvenamųjų namų nuo </w:t>
            </w:r>
            <w:proofErr w:type="spellStart"/>
            <w:r w:rsidRPr="000A0E0E">
              <w:rPr>
                <w:rFonts w:eastAsia="Calibri"/>
                <w:szCs w:val="22"/>
              </w:rPr>
              <w:t>Pagraužių</w:t>
            </w:r>
            <w:proofErr w:type="spellEnd"/>
            <w:r w:rsidRPr="000A0E0E">
              <w:rPr>
                <w:rFonts w:eastAsia="Calibri"/>
                <w:szCs w:val="22"/>
              </w:rPr>
              <w:t xml:space="preserve"> g., </w:t>
            </w:r>
            <w:proofErr w:type="spellStart"/>
            <w:r w:rsidRPr="000A0E0E">
              <w:rPr>
                <w:rFonts w:eastAsia="Calibri"/>
                <w:szCs w:val="22"/>
              </w:rPr>
              <w:t>Burbiškio</w:t>
            </w:r>
            <w:proofErr w:type="spellEnd"/>
            <w:r w:rsidRPr="000A0E0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E7EE4B" w14:textId="42B23CD7" w:rsidR="00AC3F9B" w:rsidRPr="000A0E0E" w:rsidRDefault="00AC3F9B" w:rsidP="00AC3F9B">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DAF8E" w14:textId="63985B7B" w:rsidR="00AC3F9B" w:rsidRPr="000A0E0E" w:rsidRDefault="00AC3F9B" w:rsidP="00AC3F9B">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9B40" w14:textId="2F582632" w:rsidR="00AC3F9B" w:rsidRPr="000A0E0E" w:rsidRDefault="00AC3F9B" w:rsidP="00AC3F9B">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B6B9" w14:textId="0D7D6BCD" w:rsidR="00AC3F9B" w:rsidRPr="000A0E0E" w:rsidRDefault="00AC3F9B" w:rsidP="00AC3F9B">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2B432" w14:textId="725C4669" w:rsidR="00AC3F9B" w:rsidRPr="000A0E0E" w:rsidRDefault="00AC3F9B" w:rsidP="00AC3F9B">
            <w:pPr>
              <w:jc w:val="center"/>
              <w:rPr>
                <w:rFonts w:eastAsia="Calibri"/>
                <w:szCs w:val="22"/>
              </w:rPr>
            </w:pPr>
            <w:proofErr w:type="spellStart"/>
            <w:r w:rsidRPr="000A0E0E">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D7A59A" w14:textId="59578F53" w:rsidR="00AC3F9B" w:rsidRPr="000A0E0E" w:rsidRDefault="00AC3F9B" w:rsidP="00AC3F9B">
            <w:pPr>
              <w:jc w:val="center"/>
              <w:rPr>
                <w:rFonts w:eastAsia="Calibri"/>
                <w:szCs w:val="22"/>
              </w:rPr>
            </w:pPr>
            <w:r w:rsidRPr="000A0E0E">
              <w:rPr>
                <w:rFonts w:eastAsia="Calibri"/>
                <w:szCs w:val="22"/>
              </w:rPr>
              <w:t>4400-6095-8412</w:t>
            </w:r>
          </w:p>
        </w:tc>
      </w:tr>
      <w:tr w:rsidR="00AC3F9B" w:rsidRPr="000A0E0E" w14:paraId="3FC648C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85395A" w14:textId="77777777" w:rsidR="00AC3F9B" w:rsidRPr="000A0E0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602FE" w14:textId="3028C6D5" w:rsidR="00AC3F9B" w:rsidRPr="000A0E0E" w:rsidRDefault="00AC3F9B" w:rsidP="00AC3F9B">
            <w:pPr>
              <w:rPr>
                <w:rFonts w:eastAsia="Calibri"/>
                <w:szCs w:val="22"/>
              </w:rPr>
            </w:pPr>
            <w:r w:rsidRPr="000A0E0E">
              <w:rPr>
                <w:rFonts w:eastAsia="Calibri"/>
                <w:szCs w:val="22"/>
              </w:rPr>
              <w:t>A185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DDA730" w14:textId="443E17B7" w:rsidR="00AC3F9B" w:rsidRPr="000A0E0E" w:rsidRDefault="00AC3F9B" w:rsidP="00AC3F9B">
            <w:pPr>
              <w:rPr>
                <w:rFonts w:eastAsia="Calibri"/>
                <w:szCs w:val="22"/>
              </w:rPr>
            </w:pPr>
            <w:r w:rsidRPr="000A0E0E">
              <w:rPr>
                <w:rFonts w:eastAsia="Calibri"/>
                <w:szCs w:val="22"/>
              </w:rPr>
              <w:t>Pravažiuojamasis kelias nuo kelio Nr. 1207 iki kelio Nr. A98 (</w:t>
            </w:r>
            <w:proofErr w:type="spellStart"/>
            <w:r w:rsidRPr="000A0E0E">
              <w:rPr>
                <w:rFonts w:eastAsia="Calibri"/>
                <w:szCs w:val="22"/>
              </w:rPr>
              <w:t>Burbiškio</w:t>
            </w:r>
            <w:proofErr w:type="spellEnd"/>
            <w:r w:rsidRPr="000A0E0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6398E7" w14:textId="05755403" w:rsidR="00AC3F9B" w:rsidRPr="000A0E0E" w:rsidRDefault="00AC3F9B" w:rsidP="00AC3F9B">
            <w:pPr>
              <w:jc w:val="right"/>
              <w:rPr>
                <w:rFonts w:eastAsia="Calibri"/>
                <w:szCs w:val="22"/>
              </w:rPr>
            </w:pPr>
            <w:r w:rsidRPr="000A0E0E">
              <w:rPr>
                <w:rFonts w:eastAsia="Calibri"/>
                <w:szCs w:val="22"/>
              </w:rPr>
              <w:t xml:space="preserve">358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C629" w14:textId="75EFB702" w:rsidR="00AC3F9B" w:rsidRPr="000A0E0E" w:rsidRDefault="00AC3F9B" w:rsidP="00AC3F9B">
            <w:pPr>
              <w:jc w:val="right"/>
              <w:rPr>
                <w:rFonts w:eastAsia="Calibri"/>
                <w:szCs w:val="22"/>
              </w:rPr>
            </w:pPr>
            <w:r w:rsidRPr="000A0E0E">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7F07B" w14:textId="05AFE664" w:rsidR="00AC3F9B" w:rsidRPr="000A0E0E" w:rsidRDefault="00AC3F9B" w:rsidP="00AC3F9B">
            <w:pPr>
              <w:jc w:val="right"/>
              <w:rPr>
                <w:rFonts w:eastAsia="Calibri"/>
                <w:szCs w:val="22"/>
              </w:rPr>
            </w:pPr>
            <w:r w:rsidRPr="000A0E0E">
              <w:rPr>
                <w:rFonts w:eastAsia="Calibri"/>
                <w:szCs w:val="22"/>
              </w:rPr>
              <w:t xml:space="preserve">  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7380" w14:textId="7CB689AC" w:rsidR="00AC3F9B" w:rsidRPr="000A0E0E" w:rsidRDefault="00AC3F9B" w:rsidP="00AC3F9B">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8E703" w14:textId="1BBC3748" w:rsidR="00AC3F9B" w:rsidRPr="000A0E0E" w:rsidRDefault="00AC3F9B" w:rsidP="00AC3F9B">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33656A" w14:textId="343BE06A" w:rsidR="00AC3F9B" w:rsidRPr="000A0E0E" w:rsidRDefault="00AC3F9B" w:rsidP="00AC3F9B">
            <w:pPr>
              <w:jc w:val="center"/>
              <w:rPr>
                <w:rFonts w:eastAsia="Calibri"/>
                <w:szCs w:val="22"/>
              </w:rPr>
            </w:pPr>
            <w:r w:rsidRPr="000A0E0E">
              <w:rPr>
                <w:rFonts w:eastAsia="Calibri"/>
                <w:szCs w:val="22"/>
              </w:rPr>
              <w:t>4400-6095-8412</w:t>
            </w:r>
          </w:p>
        </w:tc>
      </w:tr>
      <w:tr w:rsidR="00AC3F9B" w:rsidRPr="000A0E0E" w14:paraId="30C7F45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E3001E" w14:textId="77777777" w:rsidR="00AC3F9B" w:rsidRPr="000A0E0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8421D" w14:textId="0EEF5E5A" w:rsidR="00AC3F9B" w:rsidRPr="000A0E0E" w:rsidRDefault="00AC3F9B" w:rsidP="00AC3F9B">
            <w:pPr>
              <w:rPr>
                <w:rFonts w:eastAsia="Calibri"/>
                <w:szCs w:val="22"/>
              </w:rPr>
            </w:pPr>
            <w:r w:rsidRPr="000A0E0E">
              <w:rPr>
                <w:rFonts w:eastAsia="Calibri"/>
                <w:szCs w:val="22"/>
              </w:rPr>
              <w:t>A186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5D0364" w14:textId="6E6C00DB" w:rsidR="00AC3F9B" w:rsidRPr="000A0E0E" w:rsidRDefault="00AC3F9B" w:rsidP="00AC3F9B">
            <w:pPr>
              <w:rPr>
                <w:rFonts w:eastAsia="Calibri"/>
                <w:szCs w:val="22"/>
              </w:rPr>
            </w:pPr>
            <w:r w:rsidRPr="000A0E0E">
              <w:rPr>
                <w:rFonts w:eastAsia="Calibri"/>
                <w:szCs w:val="22"/>
              </w:rPr>
              <w:t xml:space="preserve">Pravažiuojamasis kelias nuo </w:t>
            </w:r>
            <w:proofErr w:type="spellStart"/>
            <w:r w:rsidRPr="000A0E0E">
              <w:rPr>
                <w:rFonts w:eastAsia="Calibri"/>
                <w:szCs w:val="22"/>
              </w:rPr>
              <w:t>Pagraužių</w:t>
            </w:r>
            <w:proofErr w:type="spellEnd"/>
            <w:r w:rsidRPr="000A0E0E">
              <w:rPr>
                <w:rFonts w:eastAsia="Calibri"/>
                <w:szCs w:val="22"/>
              </w:rPr>
              <w:t xml:space="preserve"> g., </w:t>
            </w:r>
            <w:proofErr w:type="spellStart"/>
            <w:r w:rsidRPr="000A0E0E">
              <w:rPr>
                <w:rFonts w:eastAsia="Calibri"/>
                <w:szCs w:val="22"/>
              </w:rPr>
              <w:t>Burbiškio</w:t>
            </w:r>
            <w:proofErr w:type="spellEnd"/>
            <w:r w:rsidRPr="000A0E0E">
              <w:rPr>
                <w:rFonts w:eastAsia="Calibri"/>
                <w:szCs w:val="22"/>
              </w:rPr>
              <w:t xml:space="preserve"> k. iki kelio Nr. A185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57D74B" w14:textId="3542475E" w:rsidR="00AC3F9B" w:rsidRPr="000A0E0E" w:rsidRDefault="00AC3F9B" w:rsidP="00AC3F9B">
            <w:pPr>
              <w:jc w:val="right"/>
              <w:rPr>
                <w:rFonts w:eastAsia="Calibri"/>
                <w:szCs w:val="22"/>
              </w:rPr>
            </w:pPr>
            <w:r w:rsidRPr="000A0E0E">
              <w:rPr>
                <w:rFonts w:eastAsia="Calibri"/>
                <w:szCs w:val="22"/>
              </w:rPr>
              <w:t xml:space="preserve">  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B020F" w14:textId="27BFDD90" w:rsidR="00AC3F9B" w:rsidRPr="000A0E0E" w:rsidRDefault="00AC3F9B" w:rsidP="00AC3F9B">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ABA90" w14:textId="50CD4F51" w:rsidR="00AC3F9B" w:rsidRPr="000A0E0E" w:rsidRDefault="00AC3F9B" w:rsidP="00AC3F9B">
            <w:pPr>
              <w:jc w:val="right"/>
              <w:rPr>
                <w:rFonts w:eastAsia="Calibri"/>
                <w:szCs w:val="22"/>
              </w:rPr>
            </w:pPr>
            <w:r w:rsidRPr="000A0E0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3FA3C" w14:textId="1C75E6F1" w:rsidR="00AC3F9B" w:rsidRPr="000A0E0E" w:rsidRDefault="00AC3F9B" w:rsidP="00AC3F9B">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3940E" w14:textId="3896DC8F" w:rsidR="00AC3F9B" w:rsidRPr="000A0E0E" w:rsidRDefault="00AC3F9B" w:rsidP="00AC3F9B">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83C922" w14:textId="00BF95C8" w:rsidR="00AC3F9B" w:rsidRPr="000A0E0E" w:rsidRDefault="00AC3F9B" w:rsidP="00AC3F9B">
            <w:pPr>
              <w:jc w:val="center"/>
              <w:rPr>
                <w:rFonts w:eastAsia="Calibri"/>
                <w:szCs w:val="22"/>
              </w:rPr>
            </w:pPr>
            <w:r w:rsidRPr="000A0E0E">
              <w:rPr>
                <w:rFonts w:eastAsia="Calibri"/>
                <w:szCs w:val="22"/>
              </w:rPr>
              <w:t>4400-6101-1150</w:t>
            </w:r>
          </w:p>
        </w:tc>
      </w:tr>
      <w:tr w:rsidR="00AC3F9B" w:rsidRPr="000A0E0E" w14:paraId="372A98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F5A964" w14:textId="77777777" w:rsidR="00AC3F9B" w:rsidRPr="000A0E0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701780" w14:textId="022E1B87" w:rsidR="00AC3F9B" w:rsidRPr="000A0E0E" w:rsidRDefault="00AC3F9B" w:rsidP="00AC3F9B">
            <w:pPr>
              <w:rPr>
                <w:rFonts w:eastAsia="Calibri"/>
                <w:szCs w:val="22"/>
              </w:rPr>
            </w:pPr>
            <w:r w:rsidRPr="000A0E0E">
              <w:rPr>
                <w:rFonts w:eastAsia="Calibri"/>
                <w:szCs w:val="22"/>
              </w:rPr>
              <w:t>A187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426FDC" w14:textId="3EE0C53E" w:rsidR="00AC3F9B" w:rsidRPr="000A0E0E" w:rsidRDefault="00AC3F9B" w:rsidP="00AC3F9B">
            <w:pPr>
              <w:rPr>
                <w:rFonts w:eastAsia="Calibri"/>
                <w:szCs w:val="22"/>
              </w:rPr>
            </w:pPr>
            <w:r w:rsidRPr="000A0E0E">
              <w:rPr>
                <w:rFonts w:eastAsia="Calibri"/>
                <w:szCs w:val="22"/>
              </w:rPr>
              <w:t xml:space="preserve">Privažiuojamasis kelias iki gyvenamųjų namų nuo Parko g., </w:t>
            </w:r>
            <w:proofErr w:type="spellStart"/>
            <w:r w:rsidRPr="000A0E0E">
              <w:rPr>
                <w:rFonts w:eastAsia="Calibri"/>
                <w:szCs w:val="22"/>
              </w:rPr>
              <w:t>Burbiškio</w:t>
            </w:r>
            <w:proofErr w:type="spellEnd"/>
            <w:r w:rsidRPr="000A0E0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C9F3B0" w14:textId="03616561" w:rsidR="00AC3F9B" w:rsidRPr="000A0E0E" w:rsidRDefault="00AC3F9B" w:rsidP="00AC3F9B">
            <w:pPr>
              <w:jc w:val="right"/>
              <w:rPr>
                <w:rFonts w:eastAsia="Calibri"/>
                <w:szCs w:val="22"/>
              </w:rPr>
            </w:pPr>
            <w:r w:rsidRPr="000A0E0E">
              <w:rPr>
                <w:rFonts w:eastAsia="Calibri"/>
                <w:szCs w:val="22"/>
              </w:rPr>
              <w:t xml:space="preserve"> 584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5339" w14:textId="68F2D7AB" w:rsidR="00AC3F9B" w:rsidRPr="000A0E0E" w:rsidRDefault="00AC3F9B" w:rsidP="00AC3F9B">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37299" w14:textId="48EE975D" w:rsidR="00AC3F9B" w:rsidRPr="000A0E0E" w:rsidRDefault="00AC3F9B" w:rsidP="00AC3F9B">
            <w:pPr>
              <w:jc w:val="right"/>
              <w:rPr>
                <w:rFonts w:eastAsia="Calibri"/>
                <w:strike/>
                <w:szCs w:val="22"/>
              </w:rPr>
            </w:pPr>
            <w:r w:rsidRPr="000A0E0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02D99" w14:textId="7F855FCB" w:rsidR="00AC3F9B" w:rsidRPr="000A0E0E" w:rsidRDefault="00AC3F9B" w:rsidP="00AC3F9B">
            <w:pPr>
              <w:jc w:val="right"/>
              <w:rPr>
                <w:rFonts w:eastAsia="Calibri"/>
                <w:szCs w:val="22"/>
              </w:rPr>
            </w:pPr>
            <w:r w:rsidRPr="000A0E0E">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3481" w14:textId="63A272CC" w:rsidR="00AC3F9B" w:rsidRPr="000A0E0E" w:rsidRDefault="00AC3F9B" w:rsidP="00AC3F9B">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D4FE3F" w14:textId="273D4706" w:rsidR="00AC3F9B" w:rsidRPr="000A0E0E" w:rsidRDefault="00AC3F9B" w:rsidP="00AC3F9B">
            <w:pPr>
              <w:jc w:val="center"/>
              <w:rPr>
                <w:rFonts w:eastAsia="Calibri"/>
                <w:szCs w:val="22"/>
              </w:rPr>
            </w:pPr>
            <w:r w:rsidRPr="000A0E0E">
              <w:rPr>
                <w:rFonts w:eastAsia="Calibri"/>
                <w:szCs w:val="22"/>
              </w:rPr>
              <w:t>4400-6110-1137</w:t>
            </w:r>
          </w:p>
        </w:tc>
      </w:tr>
      <w:tr w:rsidR="00AC3F9B" w:rsidRPr="00B86FE4" w14:paraId="433ADE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24340C"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EDB1C3" w14:textId="7A70E5E6" w:rsidR="00AC3F9B" w:rsidRPr="00B86FE4" w:rsidRDefault="00AC3F9B" w:rsidP="00AC3F9B">
            <w:pPr>
              <w:rPr>
                <w:rFonts w:eastAsia="Calibri"/>
                <w:szCs w:val="22"/>
              </w:rPr>
            </w:pPr>
            <w:r w:rsidRPr="00B86FE4">
              <w:rPr>
                <w:rFonts w:eastAsia="Calibri"/>
                <w:szCs w:val="22"/>
              </w:rPr>
              <w:t>A189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C953FD" w14:textId="5A1256E6" w:rsidR="00AC3F9B" w:rsidRPr="00B86FE4" w:rsidRDefault="00AC3F9B" w:rsidP="00AC3F9B">
            <w:pPr>
              <w:rPr>
                <w:rFonts w:eastAsia="Calibri"/>
                <w:szCs w:val="22"/>
              </w:rPr>
            </w:pPr>
            <w:r w:rsidRPr="00B86FE4">
              <w:rPr>
                <w:rFonts w:eastAsia="Calibri"/>
                <w:szCs w:val="22"/>
              </w:rPr>
              <w:t xml:space="preserve">Privažiuojamasis kelias iki gyvenamųjų namų </w:t>
            </w:r>
            <w:proofErr w:type="spellStart"/>
            <w:r w:rsidRPr="00B86FE4">
              <w:rPr>
                <w:rFonts w:eastAsia="Calibri"/>
                <w:szCs w:val="22"/>
              </w:rPr>
              <w:t>Šepetiškių</w:t>
            </w:r>
            <w:proofErr w:type="spellEnd"/>
            <w:r w:rsidRPr="00B86FE4">
              <w:rPr>
                <w:rFonts w:eastAsia="Calibri"/>
                <w:szCs w:val="22"/>
              </w:rPr>
              <w:t xml:space="preserve"> k. nuo kelio Nr. A20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A7FC0F" w14:textId="70C51E5D" w:rsidR="00AC3F9B" w:rsidRPr="00B86FE4" w:rsidRDefault="00AC3F9B" w:rsidP="00AC3F9B">
            <w:pPr>
              <w:jc w:val="right"/>
              <w:rPr>
                <w:rFonts w:eastAsia="Calibri"/>
                <w:szCs w:val="22"/>
              </w:rPr>
            </w:pPr>
            <w:r w:rsidRPr="00B86FE4">
              <w:rPr>
                <w:rFonts w:eastAsia="Calibri"/>
                <w:szCs w:val="22"/>
              </w:rPr>
              <w:t xml:space="preserve">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D9BB3" w14:textId="670140FF"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AEA1C" w14:textId="226E8EA2" w:rsidR="00AC3F9B" w:rsidRPr="00B86FE4" w:rsidRDefault="00AC3F9B" w:rsidP="00AC3F9B">
            <w:pPr>
              <w:jc w:val="right"/>
              <w:rPr>
                <w:rFonts w:eastAsia="Calibri"/>
                <w:szCs w:val="22"/>
              </w:rPr>
            </w:pPr>
            <w:r w:rsidRPr="00B86FE4">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403F8" w14:textId="1232EB0E" w:rsidR="00AC3F9B" w:rsidRPr="00B86FE4" w:rsidRDefault="00AC3F9B" w:rsidP="00AC3F9B">
            <w:pPr>
              <w:jc w:val="right"/>
              <w:rPr>
                <w:rFonts w:eastAsia="Calibri"/>
                <w:szCs w:val="22"/>
              </w:rPr>
            </w:pPr>
            <w:r w:rsidRPr="00B86FE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92C17" w14:textId="5B210401" w:rsidR="00AC3F9B" w:rsidRPr="00B86FE4" w:rsidRDefault="00AC3F9B" w:rsidP="00AC3F9B">
            <w:pPr>
              <w:jc w:val="center"/>
              <w:rPr>
                <w:rFonts w:eastAsia="Calibri"/>
                <w:szCs w:val="22"/>
              </w:rPr>
            </w:pPr>
            <w:proofErr w:type="spellStart"/>
            <w:r w:rsidRPr="00B86FE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3D56E1" w14:textId="491A791E" w:rsidR="00AC3F9B" w:rsidRPr="00B86FE4" w:rsidRDefault="00AC3F9B" w:rsidP="00AC3F9B">
            <w:pPr>
              <w:jc w:val="center"/>
              <w:rPr>
                <w:rFonts w:eastAsia="Calibri"/>
                <w:szCs w:val="22"/>
              </w:rPr>
            </w:pPr>
            <w:r w:rsidRPr="00B86FE4">
              <w:rPr>
                <w:rFonts w:eastAsia="Calibri"/>
                <w:szCs w:val="22"/>
              </w:rPr>
              <w:t>4400-6089-9332</w:t>
            </w:r>
          </w:p>
        </w:tc>
      </w:tr>
      <w:tr w:rsidR="00AC3F9B" w:rsidRPr="00B86FE4" w14:paraId="4E36F2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7638B4"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A1C53" w14:textId="3CEEAE76" w:rsidR="00AC3F9B" w:rsidRPr="00B86FE4" w:rsidRDefault="00AC3F9B" w:rsidP="00AC3F9B">
            <w:pPr>
              <w:rPr>
                <w:rFonts w:eastAsia="Calibri"/>
                <w:szCs w:val="22"/>
              </w:rPr>
            </w:pPr>
            <w:r w:rsidRPr="00B86FE4">
              <w:rPr>
                <w:rFonts w:eastAsia="Calibri"/>
                <w:szCs w:val="22"/>
              </w:rPr>
              <w:t>A19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CD41D8" w14:textId="5B326F9C" w:rsidR="00AC3F9B" w:rsidRPr="00B86FE4" w:rsidRDefault="00AC3F9B" w:rsidP="00AC3F9B">
            <w:pPr>
              <w:rPr>
                <w:rFonts w:eastAsia="Calibri"/>
                <w:szCs w:val="22"/>
              </w:rPr>
            </w:pPr>
            <w:r w:rsidRPr="00B86FE4">
              <w:rPr>
                <w:rFonts w:eastAsia="Calibri"/>
                <w:szCs w:val="22"/>
              </w:rPr>
              <w:t xml:space="preserve">Privažiuojamasis kelias iki dirbamų laukų </w:t>
            </w:r>
            <w:proofErr w:type="spellStart"/>
            <w:r w:rsidRPr="00B86FE4">
              <w:rPr>
                <w:rFonts w:eastAsia="Calibri"/>
                <w:szCs w:val="22"/>
              </w:rPr>
              <w:t>Posinių</w:t>
            </w:r>
            <w:proofErr w:type="spellEnd"/>
            <w:r w:rsidRPr="00B86FE4">
              <w:rPr>
                <w:rFonts w:eastAsia="Calibri"/>
                <w:szCs w:val="22"/>
              </w:rPr>
              <w:t xml:space="preserve"> k. nuo Klevų g., </w:t>
            </w:r>
            <w:proofErr w:type="spellStart"/>
            <w:r w:rsidRPr="00B86FE4">
              <w:rPr>
                <w:rFonts w:eastAsia="Calibri"/>
                <w:szCs w:val="22"/>
              </w:rPr>
              <w:t>Naujonių</w:t>
            </w:r>
            <w:proofErr w:type="spellEnd"/>
            <w:r w:rsidRPr="00B86FE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63BCF4" w14:textId="7FE1C737" w:rsidR="00AC3F9B" w:rsidRPr="00B86FE4" w:rsidRDefault="00AC3F9B" w:rsidP="00AC3F9B">
            <w:pPr>
              <w:jc w:val="right"/>
              <w:rPr>
                <w:rFonts w:eastAsia="Calibri"/>
                <w:szCs w:val="22"/>
              </w:rPr>
            </w:pPr>
            <w:r w:rsidRPr="00B86FE4">
              <w:rPr>
                <w:rFonts w:eastAsia="Calibri"/>
                <w:szCs w:val="22"/>
              </w:rPr>
              <w:t xml:space="preserve">989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4D367" w14:textId="29078F11"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EEC82" w14:textId="35995CA2" w:rsidR="00AC3F9B" w:rsidRPr="00B86FE4" w:rsidRDefault="00AC3F9B" w:rsidP="00AC3F9B">
            <w:pPr>
              <w:jc w:val="right"/>
              <w:rPr>
                <w:rFonts w:eastAsia="Calibri"/>
                <w:szCs w:val="22"/>
              </w:rPr>
            </w:pPr>
            <w:r w:rsidRPr="00B86FE4">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42C1D" w14:textId="6D3A8E27" w:rsidR="00AC3F9B" w:rsidRPr="00B86FE4" w:rsidRDefault="00AC3F9B" w:rsidP="00AC3F9B">
            <w:pPr>
              <w:jc w:val="right"/>
              <w:rPr>
                <w:rFonts w:eastAsia="Calibri"/>
                <w:szCs w:val="22"/>
              </w:rPr>
            </w:pPr>
            <w:r w:rsidRPr="00B86FE4">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3C29" w14:textId="27F65C55" w:rsidR="00AC3F9B" w:rsidRPr="00B86FE4" w:rsidRDefault="00AC3F9B" w:rsidP="00AC3F9B">
            <w:pPr>
              <w:jc w:val="center"/>
              <w:rPr>
                <w:rFonts w:eastAsia="Calibri"/>
                <w:szCs w:val="22"/>
              </w:rPr>
            </w:pPr>
            <w:proofErr w:type="spellStart"/>
            <w:r w:rsidRPr="00B86FE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99D2C0" w14:textId="254EA750" w:rsidR="00AC3F9B" w:rsidRPr="00B86FE4" w:rsidRDefault="00AC3F9B" w:rsidP="00AC3F9B">
            <w:pPr>
              <w:jc w:val="center"/>
              <w:rPr>
                <w:rFonts w:eastAsia="Calibri"/>
                <w:szCs w:val="22"/>
              </w:rPr>
            </w:pPr>
            <w:r w:rsidRPr="00B86FE4">
              <w:rPr>
                <w:rFonts w:eastAsia="Calibri"/>
                <w:szCs w:val="22"/>
              </w:rPr>
              <w:t>4400-6062-0337</w:t>
            </w:r>
          </w:p>
        </w:tc>
      </w:tr>
      <w:tr w:rsidR="00AC3F9B" w:rsidRPr="00B86FE4" w14:paraId="19FBCB9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F3C8C9"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A96F8" w14:textId="13F4BB69" w:rsidR="00AC3F9B" w:rsidRPr="00B86FE4" w:rsidRDefault="00AC3F9B" w:rsidP="00AC3F9B">
            <w:pPr>
              <w:rPr>
                <w:rFonts w:eastAsia="Calibri"/>
                <w:szCs w:val="22"/>
              </w:rPr>
            </w:pPr>
            <w:r w:rsidRPr="00B86FE4">
              <w:rPr>
                <w:rFonts w:eastAsia="Calibri"/>
                <w:szCs w:val="22"/>
              </w:rPr>
              <w:t>A190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2E7AAA" w14:textId="0A70D3B7" w:rsidR="00AC3F9B" w:rsidRPr="00B86FE4" w:rsidRDefault="00AC3F9B" w:rsidP="00AC3F9B">
            <w:pPr>
              <w:rPr>
                <w:rFonts w:eastAsia="Calibri"/>
                <w:szCs w:val="22"/>
              </w:rPr>
            </w:pPr>
            <w:r w:rsidRPr="00B86FE4">
              <w:rPr>
                <w:rFonts w:eastAsia="Calibri"/>
                <w:szCs w:val="22"/>
              </w:rPr>
              <w:t xml:space="preserve">Privažiuojamasis kelias prie gyvenamųjų namų </w:t>
            </w:r>
            <w:proofErr w:type="spellStart"/>
            <w:r w:rsidRPr="00B86FE4">
              <w:rPr>
                <w:rFonts w:eastAsia="Calibri"/>
                <w:szCs w:val="22"/>
              </w:rPr>
              <w:t>Šepetiškių</w:t>
            </w:r>
            <w:proofErr w:type="spellEnd"/>
            <w:r w:rsidRPr="00B86FE4">
              <w:rPr>
                <w:rFonts w:eastAsia="Calibri"/>
                <w:szCs w:val="22"/>
              </w:rPr>
              <w:t xml:space="preserve"> k. nuo kelio Nr. A26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24AC0B" w14:textId="57F23FBA" w:rsidR="00AC3F9B" w:rsidRPr="00B86FE4" w:rsidRDefault="00AC3F9B" w:rsidP="00AC3F9B">
            <w:pPr>
              <w:jc w:val="right"/>
              <w:rPr>
                <w:rFonts w:eastAsia="Calibri"/>
                <w:szCs w:val="22"/>
              </w:rPr>
            </w:pPr>
            <w:r w:rsidRPr="00B86FE4">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8E521" w14:textId="6DFF9830"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B1999" w14:textId="69FDC671" w:rsidR="00AC3F9B" w:rsidRPr="00B86FE4" w:rsidRDefault="00AC3F9B" w:rsidP="00AC3F9B">
            <w:pPr>
              <w:jc w:val="right"/>
              <w:rPr>
                <w:rFonts w:eastAsia="Calibri"/>
                <w:szCs w:val="22"/>
              </w:rPr>
            </w:pPr>
            <w:r w:rsidRPr="00B86FE4">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1F11B" w14:textId="3391473E"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B4949" w14:textId="712229AA" w:rsidR="00AC3F9B" w:rsidRPr="00B86FE4" w:rsidRDefault="00AC3F9B" w:rsidP="00AC3F9B">
            <w:pPr>
              <w:jc w:val="center"/>
              <w:rPr>
                <w:rFonts w:eastAsia="Calibri"/>
                <w:szCs w:val="22"/>
              </w:rPr>
            </w:pPr>
            <w:proofErr w:type="spellStart"/>
            <w:r w:rsidRPr="00B86FE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87635D" w14:textId="4EF42F3D" w:rsidR="00AC3F9B" w:rsidRPr="00B86FE4" w:rsidRDefault="00AC3F9B" w:rsidP="00AC3F9B">
            <w:pPr>
              <w:jc w:val="center"/>
              <w:rPr>
                <w:rFonts w:eastAsia="Calibri"/>
                <w:szCs w:val="22"/>
              </w:rPr>
            </w:pPr>
            <w:r w:rsidRPr="00B86FE4">
              <w:rPr>
                <w:rFonts w:eastAsia="Calibri"/>
                <w:szCs w:val="22"/>
              </w:rPr>
              <w:t>4400-5515-3022</w:t>
            </w:r>
          </w:p>
        </w:tc>
      </w:tr>
      <w:tr w:rsidR="00AC3F9B" w:rsidRPr="00B86FE4" w14:paraId="621B5C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BD38EA"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3D4E89" w14:textId="0A696757" w:rsidR="00AC3F9B" w:rsidRPr="00B86FE4" w:rsidRDefault="00AC3F9B" w:rsidP="00AC3F9B">
            <w:pPr>
              <w:rPr>
                <w:rFonts w:eastAsia="Calibri"/>
                <w:szCs w:val="22"/>
              </w:rPr>
            </w:pPr>
            <w:r w:rsidRPr="00B86FE4">
              <w:rPr>
                <w:rFonts w:eastAsia="Calibri"/>
                <w:szCs w:val="22"/>
              </w:rPr>
              <w:t>A191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FABC68" w14:textId="1D559304" w:rsidR="00AC3F9B" w:rsidRPr="00B86FE4" w:rsidRDefault="00AC3F9B" w:rsidP="00AC3F9B">
            <w:pPr>
              <w:rPr>
                <w:rFonts w:eastAsia="Calibri"/>
                <w:szCs w:val="22"/>
              </w:rPr>
            </w:pPr>
            <w:r w:rsidRPr="00B86FE4">
              <w:rPr>
                <w:rFonts w:eastAsia="Calibri"/>
                <w:szCs w:val="22"/>
              </w:rPr>
              <w:t>Privažiuojamasis kelias prie gyvenamųjų namų Ažupiečių k. nuo kelio Nr. A26 (</w:t>
            </w:r>
            <w:proofErr w:type="spellStart"/>
            <w:r w:rsidRPr="00B86FE4">
              <w:rPr>
                <w:rFonts w:eastAsia="Calibri"/>
                <w:szCs w:val="22"/>
              </w:rPr>
              <w:t>Šepetiškių</w:t>
            </w:r>
            <w:proofErr w:type="spellEnd"/>
            <w:r w:rsidRPr="00B86FE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1AA511" w14:textId="4F852F46" w:rsidR="00AC3F9B" w:rsidRPr="00B86FE4" w:rsidRDefault="00AC3F9B" w:rsidP="00AC3F9B">
            <w:pPr>
              <w:jc w:val="right"/>
              <w:rPr>
                <w:rFonts w:eastAsia="Calibri"/>
                <w:szCs w:val="22"/>
              </w:rPr>
            </w:pPr>
            <w:r w:rsidRPr="00B86FE4">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B5B5D" w14:textId="3D42306E"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CBEA1" w14:textId="14356E07" w:rsidR="00AC3F9B" w:rsidRPr="00B86FE4" w:rsidRDefault="00AC3F9B" w:rsidP="00AC3F9B">
            <w:pPr>
              <w:jc w:val="right"/>
              <w:rPr>
                <w:rFonts w:eastAsia="Calibri"/>
                <w:szCs w:val="22"/>
              </w:rPr>
            </w:pPr>
            <w:r w:rsidRPr="00B86FE4">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D0AC" w14:textId="5F928300"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73A71" w14:textId="49017773" w:rsidR="00AC3F9B" w:rsidRPr="00B86FE4" w:rsidRDefault="00AC3F9B" w:rsidP="00AC3F9B">
            <w:pPr>
              <w:jc w:val="center"/>
              <w:rPr>
                <w:rFonts w:eastAsia="Calibri"/>
                <w:szCs w:val="22"/>
              </w:rPr>
            </w:pPr>
            <w:proofErr w:type="spellStart"/>
            <w:r w:rsidRPr="00B86FE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B9C084" w14:textId="1C820B74" w:rsidR="00AC3F9B" w:rsidRPr="00B86FE4" w:rsidRDefault="00AC3F9B" w:rsidP="00AC3F9B">
            <w:pPr>
              <w:jc w:val="center"/>
              <w:rPr>
                <w:rFonts w:eastAsia="Calibri"/>
                <w:szCs w:val="22"/>
              </w:rPr>
            </w:pPr>
            <w:r w:rsidRPr="00B86FE4">
              <w:rPr>
                <w:rFonts w:eastAsia="Calibri"/>
                <w:szCs w:val="22"/>
              </w:rPr>
              <w:t>4400-5515-3010</w:t>
            </w:r>
          </w:p>
        </w:tc>
      </w:tr>
      <w:tr w:rsidR="00AC3F9B" w:rsidRPr="00B86FE4" w14:paraId="7AC852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A62460"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E5AAE" w14:textId="054D045E" w:rsidR="00AC3F9B" w:rsidRPr="00B86FE4" w:rsidRDefault="00AC3F9B" w:rsidP="00AC3F9B">
            <w:pPr>
              <w:rPr>
                <w:rFonts w:eastAsia="Calibri"/>
                <w:szCs w:val="22"/>
              </w:rPr>
            </w:pPr>
            <w:r w:rsidRPr="00B86FE4">
              <w:rPr>
                <w:rFonts w:eastAsia="Calibri"/>
                <w:szCs w:val="22"/>
              </w:rPr>
              <w:t>A194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799CF4" w14:textId="6F7DF0A8" w:rsidR="00AC3F9B" w:rsidRPr="00B86FE4" w:rsidRDefault="00AC3F9B" w:rsidP="00AC3F9B">
            <w:pPr>
              <w:rPr>
                <w:rFonts w:eastAsia="Calibri"/>
                <w:szCs w:val="22"/>
              </w:rPr>
            </w:pPr>
            <w:r w:rsidRPr="00B86FE4">
              <w:rPr>
                <w:rFonts w:eastAsia="Calibri"/>
                <w:szCs w:val="22"/>
              </w:rPr>
              <w:t>Privažiuojamasis kelias iki SB „</w:t>
            </w:r>
            <w:proofErr w:type="spellStart"/>
            <w:r w:rsidRPr="00B86FE4">
              <w:rPr>
                <w:rFonts w:eastAsia="Calibri"/>
                <w:szCs w:val="22"/>
              </w:rPr>
              <w:t>Liudiškiai</w:t>
            </w:r>
            <w:proofErr w:type="spellEnd"/>
            <w:r w:rsidRPr="00B86FE4">
              <w:rPr>
                <w:rFonts w:eastAsia="Calibri"/>
                <w:szCs w:val="22"/>
              </w:rPr>
              <w:t>“ Liudiškių I-</w:t>
            </w:r>
            <w:proofErr w:type="spellStart"/>
            <w:r w:rsidRPr="00B86FE4">
              <w:rPr>
                <w:rFonts w:eastAsia="Calibri"/>
                <w:szCs w:val="22"/>
              </w:rPr>
              <w:t>osios</w:t>
            </w:r>
            <w:proofErr w:type="spellEnd"/>
            <w:r w:rsidRPr="00B86FE4">
              <w:rPr>
                <w:rFonts w:eastAsia="Calibri"/>
                <w:szCs w:val="22"/>
              </w:rPr>
              <w:t xml:space="preserve"> g. nuo Liudiškių g., Liudiškių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870B03" w14:textId="34243608" w:rsidR="00AC3F9B" w:rsidRPr="00B86FE4" w:rsidRDefault="00AC3F9B" w:rsidP="00AC3F9B">
            <w:pPr>
              <w:jc w:val="right"/>
              <w:rPr>
                <w:rFonts w:eastAsia="Calibri"/>
                <w:szCs w:val="22"/>
              </w:rPr>
            </w:pPr>
            <w:r w:rsidRPr="00B86FE4">
              <w:rPr>
                <w:rFonts w:eastAsia="Calibri"/>
                <w:szCs w:val="22"/>
              </w:rPr>
              <w:t xml:space="preserve"> 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E7225" w14:textId="7966E96E" w:rsidR="00AC3F9B" w:rsidRPr="00B86FE4" w:rsidRDefault="00AC3F9B" w:rsidP="00AC3F9B">
            <w:pPr>
              <w:jc w:val="right"/>
              <w:rPr>
                <w:rFonts w:eastAsia="Calibri"/>
                <w:szCs w:val="22"/>
              </w:rPr>
            </w:pPr>
            <w:r w:rsidRPr="00B86FE4">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DB92E" w14:textId="75907632" w:rsidR="00AC3F9B" w:rsidRPr="00B86FE4" w:rsidRDefault="00AC3F9B" w:rsidP="00AC3F9B">
            <w:pPr>
              <w:jc w:val="right"/>
              <w:rPr>
                <w:rFonts w:eastAsia="Calibri"/>
                <w:szCs w:val="22"/>
              </w:rPr>
            </w:pPr>
            <w:r w:rsidRPr="00B86FE4">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5D4FB" w14:textId="796FAF0D"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6EA8" w14:textId="03DE18C0" w:rsidR="00AC3F9B" w:rsidRPr="00B86FE4" w:rsidRDefault="00AC3F9B" w:rsidP="00AC3F9B">
            <w:pPr>
              <w:jc w:val="center"/>
              <w:rPr>
                <w:rFonts w:eastAsia="Calibri"/>
                <w:szCs w:val="22"/>
              </w:rPr>
            </w:pPr>
            <w:proofErr w:type="spellStart"/>
            <w:r w:rsidRPr="00B86FE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6A1C31" w14:textId="09BF750C" w:rsidR="00AC3F9B" w:rsidRPr="00B86FE4" w:rsidRDefault="00AC3F9B" w:rsidP="00AC3F9B">
            <w:pPr>
              <w:jc w:val="center"/>
              <w:rPr>
                <w:rFonts w:eastAsia="Calibri"/>
                <w:szCs w:val="22"/>
              </w:rPr>
            </w:pPr>
            <w:r w:rsidRPr="00B86FE4">
              <w:rPr>
                <w:rFonts w:eastAsia="Calibri"/>
                <w:szCs w:val="22"/>
              </w:rPr>
              <w:t>4400-6098-3604</w:t>
            </w:r>
          </w:p>
        </w:tc>
      </w:tr>
      <w:tr w:rsidR="00AC3F9B" w:rsidRPr="00B86FE4" w14:paraId="2EDB49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198121"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7BC29A" w14:textId="6443894A" w:rsidR="00AC3F9B" w:rsidRPr="00B86FE4" w:rsidRDefault="00AC3F9B" w:rsidP="00AC3F9B">
            <w:pPr>
              <w:rPr>
                <w:rFonts w:eastAsia="Calibri"/>
                <w:szCs w:val="22"/>
              </w:rPr>
            </w:pPr>
            <w:r w:rsidRPr="00B86FE4">
              <w:rPr>
                <w:rFonts w:eastAsia="Calibri"/>
                <w:szCs w:val="22"/>
              </w:rPr>
              <w:t>A196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E57246" w14:textId="4E4FB8BD" w:rsidR="00AC3F9B" w:rsidRPr="00B86FE4" w:rsidRDefault="00AC3F9B" w:rsidP="00AC3F9B">
            <w:pPr>
              <w:rPr>
                <w:rFonts w:eastAsia="Calibri"/>
                <w:szCs w:val="22"/>
              </w:rPr>
            </w:pPr>
            <w:r w:rsidRPr="00B86FE4">
              <w:rPr>
                <w:rFonts w:eastAsia="Calibri"/>
                <w:szCs w:val="22"/>
              </w:rPr>
              <w:t xml:space="preserve">Privažiuojamasis kelias iki gyvenamųjų namų nuo </w:t>
            </w:r>
            <w:proofErr w:type="spellStart"/>
            <w:r w:rsidRPr="00B86FE4">
              <w:rPr>
                <w:rFonts w:eastAsia="Calibri"/>
                <w:szCs w:val="22"/>
              </w:rPr>
              <w:t>Mušiejaus</w:t>
            </w:r>
            <w:proofErr w:type="spellEnd"/>
            <w:r w:rsidRPr="00B86FE4">
              <w:rPr>
                <w:rFonts w:eastAsia="Calibri"/>
                <w:szCs w:val="22"/>
              </w:rPr>
              <w:t xml:space="preserve">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5DC997" w14:textId="3590AE39" w:rsidR="00AC3F9B" w:rsidRPr="00B86FE4" w:rsidRDefault="00AC3F9B" w:rsidP="00AC3F9B">
            <w:pPr>
              <w:jc w:val="right"/>
              <w:rPr>
                <w:rFonts w:eastAsia="Calibri"/>
                <w:szCs w:val="22"/>
              </w:rPr>
            </w:pPr>
            <w:r w:rsidRPr="00B86FE4">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B5763" w14:textId="5012BB6D"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426EA" w14:textId="03D12534" w:rsidR="00AC3F9B" w:rsidRPr="00B86FE4" w:rsidRDefault="00AC3F9B" w:rsidP="00AC3F9B">
            <w:pPr>
              <w:jc w:val="right"/>
              <w:rPr>
                <w:rFonts w:eastAsia="Calibri"/>
                <w:szCs w:val="22"/>
              </w:rPr>
            </w:pPr>
            <w:r w:rsidRPr="00B86FE4">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5B075" w14:textId="01401E5F" w:rsidR="00AC3F9B" w:rsidRPr="00B86FE4" w:rsidRDefault="00AC3F9B" w:rsidP="00AC3F9B">
            <w:pPr>
              <w:jc w:val="right"/>
              <w:rPr>
                <w:rFonts w:eastAsia="Calibri"/>
                <w:szCs w:val="22"/>
              </w:rPr>
            </w:pPr>
            <w:r w:rsidRPr="00B86FE4">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F3CFE" w14:textId="28FE450C" w:rsidR="00AC3F9B" w:rsidRPr="00B86FE4" w:rsidRDefault="00AC3F9B" w:rsidP="00AC3F9B">
            <w:pPr>
              <w:jc w:val="center"/>
              <w:rPr>
                <w:rFonts w:eastAsia="Calibri"/>
                <w:szCs w:val="22"/>
              </w:rPr>
            </w:pPr>
            <w:proofErr w:type="spellStart"/>
            <w:r w:rsidRPr="00B86FE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53907F" w14:textId="7E1D5297" w:rsidR="00AC3F9B" w:rsidRPr="00B86FE4" w:rsidRDefault="00AC3F9B" w:rsidP="00AC3F9B">
            <w:pPr>
              <w:jc w:val="center"/>
              <w:rPr>
                <w:rFonts w:eastAsia="Calibri"/>
                <w:szCs w:val="22"/>
              </w:rPr>
            </w:pPr>
            <w:r w:rsidRPr="00B86FE4">
              <w:rPr>
                <w:rFonts w:eastAsia="Calibri"/>
                <w:szCs w:val="22"/>
              </w:rPr>
              <w:t>4400-6100-0344</w:t>
            </w:r>
          </w:p>
        </w:tc>
      </w:tr>
      <w:tr w:rsidR="00AC3F9B" w:rsidRPr="00B86FE4" w14:paraId="401034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E24B15"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673122" w14:textId="1917148B" w:rsidR="00AC3F9B" w:rsidRPr="00B86FE4" w:rsidRDefault="00AC3F9B" w:rsidP="00AC3F9B">
            <w:pPr>
              <w:rPr>
                <w:rFonts w:eastAsia="Calibri"/>
                <w:szCs w:val="22"/>
              </w:rPr>
            </w:pPr>
            <w:r w:rsidRPr="00B86FE4">
              <w:rPr>
                <w:rFonts w:eastAsia="Calibri"/>
                <w:szCs w:val="22"/>
              </w:rPr>
              <w:t>A20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D4AA49" w14:textId="18B487FC" w:rsidR="00AC3F9B" w:rsidRPr="00B86FE4" w:rsidRDefault="00AC3F9B" w:rsidP="00AC3F9B">
            <w:pPr>
              <w:rPr>
                <w:rFonts w:eastAsia="Calibri"/>
                <w:szCs w:val="22"/>
              </w:rPr>
            </w:pPr>
            <w:r w:rsidRPr="00B86FE4">
              <w:rPr>
                <w:rFonts w:eastAsia="Calibri"/>
                <w:szCs w:val="22"/>
              </w:rPr>
              <w:t xml:space="preserve">Privažiuojamasis kelias iki </w:t>
            </w:r>
            <w:proofErr w:type="spellStart"/>
            <w:r w:rsidRPr="00B86FE4">
              <w:rPr>
                <w:rFonts w:eastAsia="Calibri"/>
                <w:szCs w:val="22"/>
              </w:rPr>
              <w:t>Naujonių</w:t>
            </w:r>
            <w:proofErr w:type="spellEnd"/>
            <w:r w:rsidRPr="00B86FE4">
              <w:rPr>
                <w:rFonts w:eastAsia="Calibri"/>
                <w:szCs w:val="22"/>
              </w:rPr>
              <w:t xml:space="preserve"> k. gamybinio centro nuo Klevų g., </w:t>
            </w:r>
            <w:proofErr w:type="spellStart"/>
            <w:r w:rsidRPr="00B86FE4">
              <w:rPr>
                <w:rFonts w:eastAsia="Calibri"/>
                <w:szCs w:val="22"/>
              </w:rPr>
              <w:t>Naujonių</w:t>
            </w:r>
            <w:proofErr w:type="spellEnd"/>
            <w:r w:rsidRPr="00B86FE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95908D" w14:textId="646124B7" w:rsidR="00AC3F9B" w:rsidRPr="00B86FE4" w:rsidRDefault="00AC3F9B" w:rsidP="00AC3F9B">
            <w:pPr>
              <w:jc w:val="right"/>
              <w:rPr>
                <w:rFonts w:eastAsia="Calibri"/>
                <w:szCs w:val="22"/>
              </w:rPr>
            </w:pPr>
            <w:r w:rsidRPr="00B86FE4">
              <w:rPr>
                <w:rFonts w:eastAsia="Calibri"/>
                <w:szCs w:val="22"/>
              </w:rPr>
              <w:t xml:space="preserve">537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76FDA" w14:textId="59D4CC7B"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AD723" w14:textId="744DD2C6" w:rsidR="00AC3F9B" w:rsidRPr="00B86FE4" w:rsidRDefault="00AC3F9B" w:rsidP="00AC3F9B">
            <w:pPr>
              <w:jc w:val="right"/>
              <w:rPr>
                <w:rFonts w:eastAsia="Calibri"/>
                <w:szCs w:val="22"/>
              </w:rPr>
            </w:pPr>
            <w:r w:rsidRPr="00B86FE4">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247E" w14:textId="42EAC057"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0DA40" w14:textId="63B2D052" w:rsidR="00AC3F9B" w:rsidRPr="00B86FE4" w:rsidRDefault="00AC3F9B" w:rsidP="00AC3F9B">
            <w:pPr>
              <w:jc w:val="center"/>
              <w:rPr>
                <w:rFonts w:eastAsia="Calibri"/>
                <w:szCs w:val="22"/>
              </w:rPr>
            </w:pPr>
            <w:proofErr w:type="spellStart"/>
            <w:r w:rsidRPr="00B86FE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61B959" w14:textId="2A34503D" w:rsidR="00AC3F9B" w:rsidRPr="00B86FE4" w:rsidRDefault="00AC3F9B" w:rsidP="00AC3F9B">
            <w:pPr>
              <w:jc w:val="center"/>
              <w:rPr>
                <w:rFonts w:eastAsia="Calibri"/>
                <w:szCs w:val="22"/>
              </w:rPr>
            </w:pPr>
            <w:r w:rsidRPr="00B86FE4">
              <w:rPr>
                <w:rFonts w:eastAsia="Calibri"/>
                <w:szCs w:val="22"/>
              </w:rPr>
              <w:t>4400-6062-8459</w:t>
            </w:r>
          </w:p>
        </w:tc>
      </w:tr>
      <w:tr w:rsidR="00AC3F9B" w:rsidRPr="00B86FE4" w14:paraId="381AE1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BF6E76"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FD7DA8" w14:textId="257123BD" w:rsidR="00AC3F9B" w:rsidRPr="00B86FE4" w:rsidRDefault="00AC3F9B" w:rsidP="00AC3F9B">
            <w:pPr>
              <w:rPr>
                <w:rFonts w:eastAsia="Calibri"/>
                <w:szCs w:val="22"/>
              </w:rPr>
            </w:pPr>
            <w:r w:rsidRPr="00B86FE4">
              <w:rPr>
                <w:rFonts w:eastAsia="Calibri"/>
                <w:szCs w:val="22"/>
              </w:rPr>
              <w:t>A200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CA793E" w14:textId="1B40859A" w:rsidR="00AC3F9B" w:rsidRPr="00B86FE4" w:rsidRDefault="00AC3F9B" w:rsidP="00AC3F9B">
            <w:pPr>
              <w:rPr>
                <w:rFonts w:eastAsia="Calibri"/>
                <w:szCs w:val="22"/>
              </w:rPr>
            </w:pPr>
            <w:r w:rsidRPr="00B86FE4">
              <w:rPr>
                <w:rFonts w:eastAsia="Calibri"/>
                <w:szCs w:val="22"/>
              </w:rPr>
              <w:t>Privažiuojamasis kelias iki gyvenamųjų namų nuo Pakalnės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99DF84" w14:textId="0CAD3FD0" w:rsidR="00AC3F9B" w:rsidRPr="00B86FE4" w:rsidRDefault="00AC3F9B" w:rsidP="00AC3F9B">
            <w:pPr>
              <w:jc w:val="right"/>
              <w:rPr>
                <w:rFonts w:eastAsia="Calibri"/>
                <w:szCs w:val="22"/>
              </w:rPr>
            </w:pPr>
            <w:r w:rsidRPr="00B86FE4">
              <w:rPr>
                <w:rFonts w:eastAsia="Calibri"/>
                <w:szCs w:val="22"/>
              </w:rPr>
              <w:t xml:space="preserve"> 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0BA4C" w14:textId="59753D4F"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E34E" w14:textId="6C354A75" w:rsidR="00AC3F9B" w:rsidRPr="00B86FE4" w:rsidRDefault="00AC3F9B" w:rsidP="00AC3F9B">
            <w:pPr>
              <w:jc w:val="right"/>
              <w:rPr>
                <w:rFonts w:eastAsia="Calibri"/>
                <w:szCs w:val="22"/>
              </w:rPr>
            </w:pPr>
            <w:r w:rsidRPr="00B86FE4">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FE2E" w14:textId="7D6D7284" w:rsidR="00AC3F9B" w:rsidRPr="00B86FE4" w:rsidRDefault="00AC3F9B" w:rsidP="00AC3F9B">
            <w:pPr>
              <w:jc w:val="right"/>
              <w:rPr>
                <w:rFonts w:eastAsia="Calibri"/>
                <w:strike/>
                <w:szCs w:val="22"/>
              </w:rPr>
            </w:pPr>
            <w:r w:rsidRPr="00B86FE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EF231" w14:textId="2A1196DD" w:rsidR="00AC3F9B" w:rsidRPr="00B86FE4" w:rsidRDefault="00AC3F9B" w:rsidP="00AC3F9B">
            <w:pPr>
              <w:jc w:val="center"/>
              <w:rPr>
                <w:rFonts w:eastAsia="Calibri"/>
                <w:szCs w:val="22"/>
              </w:rPr>
            </w:pPr>
            <w:proofErr w:type="spellStart"/>
            <w:r w:rsidRPr="00B86FE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FE2695" w14:textId="37FC9F82" w:rsidR="00AC3F9B" w:rsidRPr="00B86FE4" w:rsidRDefault="00AC3F9B" w:rsidP="00AC3F9B">
            <w:pPr>
              <w:jc w:val="center"/>
              <w:rPr>
                <w:rFonts w:eastAsia="Calibri"/>
                <w:szCs w:val="22"/>
              </w:rPr>
            </w:pPr>
            <w:r w:rsidRPr="00B86FE4">
              <w:rPr>
                <w:rFonts w:eastAsia="Calibri"/>
                <w:szCs w:val="22"/>
              </w:rPr>
              <w:t>4400-6100-0388</w:t>
            </w:r>
          </w:p>
        </w:tc>
      </w:tr>
      <w:tr w:rsidR="00AC3F9B" w:rsidRPr="00B86FE4" w14:paraId="64760E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47988B"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40D4D" w14:textId="5A8F9131" w:rsidR="00AC3F9B" w:rsidRPr="00B86FE4" w:rsidRDefault="00AC3F9B" w:rsidP="00AC3F9B">
            <w:pPr>
              <w:rPr>
                <w:rFonts w:eastAsia="Calibri"/>
                <w:szCs w:val="22"/>
              </w:rPr>
            </w:pPr>
            <w:r w:rsidRPr="00B86FE4">
              <w:rPr>
                <w:rFonts w:eastAsia="Calibri"/>
                <w:szCs w:val="22"/>
              </w:rPr>
              <w:t>A201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6EFFBD" w14:textId="393F02F9" w:rsidR="00AC3F9B" w:rsidRPr="00B86FE4" w:rsidRDefault="00AC3F9B" w:rsidP="00AC3F9B">
            <w:pPr>
              <w:rPr>
                <w:rFonts w:eastAsia="Calibri"/>
                <w:szCs w:val="22"/>
              </w:rPr>
            </w:pPr>
            <w:r w:rsidRPr="00B86FE4">
              <w:rPr>
                <w:rFonts w:eastAsia="Calibri"/>
                <w:szCs w:val="22"/>
              </w:rPr>
              <w:t>Privažiuojamasis kelias iki kelio Nr. A81 (</w:t>
            </w:r>
            <w:proofErr w:type="spellStart"/>
            <w:r w:rsidRPr="00B86FE4">
              <w:rPr>
                <w:rFonts w:eastAsia="Calibri"/>
                <w:szCs w:val="22"/>
              </w:rPr>
              <w:t>Starkakampio</w:t>
            </w:r>
            <w:proofErr w:type="spellEnd"/>
            <w:r w:rsidRPr="00B86FE4">
              <w:rPr>
                <w:rFonts w:eastAsia="Calibri"/>
                <w:szCs w:val="22"/>
              </w:rPr>
              <w:t xml:space="preserve"> vs.) nuo kelio Nr. A74 (</w:t>
            </w:r>
            <w:proofErr w:type="spellStart"/>
            <w:r w:rsidRPr="00B86FE4">
              <w:rPr>
                <w:rFonts w:eastAsia="Calibri"/>
                <w:szCs w:val="22"/>
              </w:rPr>
              <w:t>Juškonų</w:t>
            </w:r>
            <w:proofErr w:type="spellEnd"/>
            <w:r w:rsidRPr="00B86FE4">
              <w:rPr>
                <w:rFonts w:eastAsia="Calibri"/>
                <w:szCs w:val="22"/>
              </w:rPr>
              <w:t xml:space="preserve"> k.), I </w:t>
            </w:r>
            <w:r w:rsidRPr="00B86FE4">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55DB69" w14:textId="6426C1C7" w:rsidR="00AC3F9B" w:rsidRPr="00B86FE4" w:rsidRDefault="00AC3F9B" w:rsidP="00AC3F9B">
            <w:pPr>
              <w:jc w:val="right"/>
              <w:rPr>
                <w:rFonts w:eastAsia="Calibri"/>
                <w:szCs w:val="22"/>
              </w:rPr>
            </w:pPr>
            <w:r w:rsidRPr="00B86FE4">
              <w:rPr>
                <w:rFonts w:eastAsia="Calibri"/>
                <w:szCs w:val="22"/>
              </w:rPr>
              <w:t xml:space="preserve">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F3E9C" w14:textId="11603CD9"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1BCFD" w14:textId="277747F0" w:rsidR="00AC3F9B" w:rsidRPr="00B86FE4" w:rsidRDefault="00AC3F9B" w:rsidP="00AC3F9B">
            <w:pPr>
              <w:jc w:val="right"/>
              <w:rPr>
                <w:rFonts w:eastAsia="Calibri"/>
                <w:szCs w:val="22"/>
              </w:rPr>
            </w:pPr>
            <w:r w:rsidRPr="00B86FE4">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C1957" w14:textId="3FF8892E"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4F9F2" w14:textId="4E88415C" w:rsidR="00AC3F9B" w:rsidRPr="00B86FE4" w:rsidRDefault="00AC3F9B" w:rsidP="00AC3F9B">
            <w:pPr>
              <w:jc w:val="center"/>
              <w:rPr>
                <w:rFonts w:eastAsia="Calibri"/>
                <w:szCs w:val="22"/>
              </w:rPr>
            </w:pPr>
            <w:proofErr w:type="spellStart"/>
            <w:r w:rsidRPr="00B86FE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B57C81" w14:textId="2758A2BD" w:rsidR="00AC3F9B" w:rsidRPr="00B86FE4" w:rsidRDefault="00AC3F9B" w:rsidP="00AC3F9B">
            <w:pPr>
              <w:jc w:val="center"/>
              <w:rPr>
                <w:rFonts w:eastAsia="Calibri"/>
                <w:szCs w:val="22"/>
              </w:rPr>
            </w:pPr>
            <w:r w:rsidRPr="00B86FE4">
              <w:rPr>
                <w:rFonts w:eastAsia="Calibri"/>
                <w:szCs w:val="22"/>
              </w:rPr>
              <w:t>4400-6100-0366</w:t>
            </w:r>
          </w:p>
        </w:tc>
      </w:tr>
      <w:tr w:rsidR="00AC3F9B" w:rsidRPr="0091640F" w14:paraId="52BF35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0B69E2"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E9D525" w14:textId="455B8A5D" w:rsidR="00AC3F9B" w:rsidRPr="0091640F" w:rsidRDefault="00AC3F9B" w:rsidP="00AC3F9B">
            <w:pPr>
              <w:rPr>
                <w:rFonts w:eastAsia="Calibri"/>
                <w:szCs w:val="22"/>
              </w:rPr>
            </w:pPr>
            <w:r w:rsidRPr="0091640F">
              <w:rPr>
                <w:rFonts w:eastAsia="Calibri"/>
                <w:szCs w:val="22"/>
              </w:rPr>
              <w:t>A204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A2E8AC" w14:textId="6FCD0FE5" w:rsidR="00AC3F9B" w:rsidRPr="0091640F" w:rsidRDefault="00AC3F9B" w:rsidP="00AC3F9B">
            <w:pPr>
              <w:rPr>
                <w:rFonts w:eastAsia="Calibri"/>
                <w:szCs w:val="22"/>
              </w:rPr>
            </w:pPr>
            <w:r w:rsidRPr="0091640F">
              <w:rPr>
                <w:rFonts w:eastAsia="Calibri"/>
                <w:szCs w:val="22"/>
              </w:rPr>
              <w:t xml:space="preserve">Privažiuojamasis kelias iki Sturtupio g., </w:t>
            </w:r>
            <w:proofErr w:type="spellStart"/>
            <w:r w:rsidRPr="0091640F">
              <w:rPr>
                <w:rFonts w:eastAsia="Calibri"/>
                <w:szCs w:val="22"/>
              </w:rPr>
              <w:t>Ažuožerių</w:t>
            </w:r>
            <w:proofErr w:type="spellEnd"/>
            <w:r w:rsidRPr="0091640F">
              <w:rPr>
                <w:rFonts w:eastAsia="Calibri"/>
                <w:szCs w:val="22"/>
              </w:rPr>
              <w:t xml:space="preserve"> k. nuo kelio Nr. A287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C4EE9E" w14:textId="5C5AFFF9" w:rsidR="00AC3F9B" w:rsidRPr="0091640F" w:rsidRDefault="00AC3F9B" w:rsidP="00AC3F9B">
            <w:pPr>
              <w:jc w:val="right"/>
              <w:rPr>
                <w:rFonts w:eastAsia="Calibri"/>
                <w:szCs w:val="22"/>
              </w:rPr>
            </w:pPr>
            <w:r w:rsidRPr="0091640F">
              <w:rPr>
                <w:rFonts w:eastAsia="Calibri"/>
                <w:szCs w:val="22"/>
              </w:rPr>
              <w:t xml:space="preserve">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2FEF6" w14:textId="65675E8F" w:rsidR="00AC3F9B" w:rsidRPr="0091640F" w:rsidRDefault="00AC3F9B" w:rsidP="00AC3F9B">
            <w:pPr>
              <w:jc w:val="right"/>
              <w:rPr>
                <w:rFonts w:eastAsia="Calibri"/>
                <w:szCs w:val="22"/>
              </w:rPr>
            </w:pPr>
            <w:r w:rsidRPr="0091640F">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BFBDC" w14:textId="1FBA38E8" w:rsidR="00AC3F9B" w:rsidRPr="0091640F" w:rsidRDefault="00AC3F9B" w:rsidP="00AC3F9B">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F9EE42" w14:textId="37FE44D7"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60A75" w14:textId="1715B945" w:rsidR="00AC3F9B" w:rsidRPr="0091640F" w:rsidRDefault="00AC3F9B" w:rsidP="00AC3F9B">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3BF1FC" w14:textId="0E2F6E37" w:rsidR="00AC3F9B" w:rsidRPr="0091640F" w:rsidRDefault="00AC3F9B" w:rsidP="00AC3F9B">
            <w:pPr>
              <w:jc w:val="center"/>
              <w:rPr>
                <w:rFonts w:eastAsia="Calibri"/>
                <w:szCs w:val="22"/>
              </w:rPr>
            </w:pPr>
            <w:r w:rsidRPr="0091640F">
              <w:rPr>
                <w:rFonts w:eastAsia="Calibri"/>
                <w:szCs w:val="22"/>
              </w:rPr>
              <w:t>4400-6045-8935</w:t>
            </w:r>
          </w:p>
        </w:tc>
      </w:tr>
      <w:tr w:rsidR="00AC3F9B" w:rsidRPr="0091640F" w14:paraId="1F7D7F9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6D96D5"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02F83" w14:textId="47F8D968" w:rsidR="00AC3F9B" w:rsidRPr="0091640F" w:rsidRDefault="00AC3F9B" w:rsidP="00AC3F9B">
            <w:pPr>
              <w:rPr>
                <w:rFonts w:eastAsia="Calibri"/>
                <w:szCs w:val="22"/>
              </w:rPr>
            </w:pPr>
            <w:r w:rsidRPr="0091640F">
              <w:rPr>
                <w:rFonts w:eastAsia="Calibri"/>
                <w:szCs w:val="22"/>
              </w:rPr>
              <w:t>A206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6B8F08" w14:textId="4FC3AB56" w:rsidR="00AC3F9B" w:rsidRPr="0091640F" w:rsidRDefault="00AC3F9B" w:rsidP="00AC3F9B">
            <w:pPr>
              <w:rPr>
                <w:rFonts w:eastAsia="Calibri"/>
                <w:szCs w:val="22"/>
              </w:rPr>
            </w:pPr>
            <w:r w:rsidRPr="0091640F">
              <w:rPr>
                <w:rFonts w:eastAsia="Calibri"/>
                <w:szCs w:val="22"/>
              </w:rPr>
              <w:t>Privažiuojamasis kelias iki kelio Nr. A81 (</w:t>
            </w:r>
            <w:proofErr w:type="spellStart"/>
            <w:r w:rsidRPr="0091640F">
              <w:rPr>
                <w:rFonts w:eastAsia="Calibri"/>
                <w:szCs w:val="22"/>
              </w:rPr>
              <w:t>Starkakampio</w:t>
            </w:r>
            <w:proofErr w:type="spellEnd"/>
            <w:r w:rsidRPr="0091640F">
              <w:rPr>
                <w:rFonts w:eastAsia="Calibri"/>
                <w:szCs w:val="22"/>
              </w:rPr>
              <w:t xml:space="preserve"> k.) nuo kelio Nr. A74 (Juškonių k.), II </w:t>
            </w:r>
            <w:r w:rsidRPr="0091640F">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5AE29A" w14:textId="71F2F0CE" w:rsidR="00AC3F9B" w:rsidRPr="0091640F" w:rsidRDefault="00AC3F9B" w:rsidP="00AC3F9B">
            <w:pPr>
              <w:jc w:val="right"/>
              <w:rPr>
                <w:rFonts w:eastAsia="Calibri"/>
                <w:szCs w:val="22"/>
              </w:rPr>
            </w:pPr>
            <w:r w:rsidRPr="0091640F">
              <w:rPr>
                <w:rFonts w:eastAsia="Calibri"/>
                <w:szCs w:val="22"/>
              </w:rPr>
              <w:t xml:space="preserve">342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3E65E" w14:textId="5DE1BD01"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9755E" w14:textId="417C8011"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89374" w14:textId="0EFE4E23" w:rsidR="00AC3F9B" w:rsidRPr="0091640F" w:rsidRDefault="00AC3F9B" w:rsidP="00AC3F9B">
            <w:pPr>
              <w:jc w:val="right"/>
              <w:rPr>
                <w:rFonts w:eastAsia="Calibri"/>
                <w:szCs w:val="22"/>
              </w:rPr>
            </w:pPr>
            <w:r w:rsidRPr="0091640F">
              <w:rPr>
                <w:rFonts w:eastAsia="Calibri"/>
                <w:szCs w:val="22"/>
              </w:rPr>
              <w:t xml:space="preserve"> 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DB02B" w14:textId="50F47AEA" w:rsidR="00AC3F9B" w:rsidRPr="0091640F" w:rsidRDefault="00AC3F9B" w:rsidP="00AC3F9B">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DC322B" w14:textId="2B5D0DC2" w:rsidR="00AC3F9B" w:rsidRPr="0091640F" w:rsidRDefault="00AC3F9B" w:rsidP="00AC3F9B">
            <w:pPr>
              <w:jc w:val="center"/>
              <w:rPr>
                <w:rFonts w:eastAsia="Calibri"/>
                <w:szCs w:val="22"/>
              </w:rPr>
            </w:pPr>
            <w:r w:rsidRPr="0091640F">
              <w:rPr>
                <w:rFonts w:eastAsia="Calibri"/>
                <w:szCs w:val="22"/>
              </w:rPr>
              <w:t>4400-6100-1148</w:t>
            </w:r>
          </w:p>
        </w:tc>
      </w:tr>
      <w:tr w:rsidR="00AC3F9B" w:rsidRPr="0091640F" w14:paraId="21BB6A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941015"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9BBC3" w14:textId="202FB233" w:rsidR="00AC3F9B" w:rsidRPr="0091640F" w:rsidRDefault="00AC3F9B" w:rsidP="00AC3F9B">
            <w:pPr>
              <w:rPr>
                <w:rFonts w:eastAsia="Calibri"/>
                <w:szCs w:val="22"/>
              </w:rPr>
            </w:pPr>
            <w:r w:rsidRPr="0091640F">
              <w:rPr>
                <w:rFonts w:eastAsia="Calibri"/>
                <w:szCs w:val="22"/>
              </w:rPr>
              <w:t>A207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E50248" w14:textId="43ECE90A" w:rsidR="00AC3F9B" w:rsidRPr="0091640F" w:rsidRDefault="00AC3F9B" w:rsidP="00AC3F9B">
            <w:pPr>
              <w:rPr>
                <w:rFonts w:eastAsia="Calibri"/>
                <w:szCs w:val="22"/>
              </w:rPr>
            </w:pPr>
            <w:r w:rsidRPr="0091640F">
              <w:rPr>
                <w:rFonts w:eastAsia="Calibri"/>
                <w:szCs w:val="22"/>
              </w:rPr>
              <w:t xml:space="preserve">Privažiuojamasis kelias prie </w:t>
            </w:r>
            <w:proofErr w:type="spellStart"/>
            <w:r w:rsidRPr="0091640F">
              <w:rPr>
                <w:rFonts w:eastAsia="Calibri"/>
                <w:szCs w:val="22"/>
              </w:rPr>
              <w:t>Bičionių</w:t>
            </w:r>
            <w:proofErr w:type="spellEnd"/>
            <w:r w:rsidRPr="0091640F">
              <w:rPr>
                <w:rFonts w:eastAsia="Calibri"/>
                <w:szCs w:val="22"/>
              </w:rPr>
              <w:t xml:space="preserve"> kaimo kapinių nuo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9540D9" w14:textId="24345DE6" w:rsidR="00AC3F9B" w:rsidRPr="0091640F" w:rsidRDefault="00AC3F9B" w:rsidP="00AC3F9B">
            <w:pPr>
              <w:jc w:val="right"/>
              <w:rPr>
                <w:rFonts w:eastAsia="Calibri"/>
                <w:szCs w:val="22"/>
              </w:rPr>
            </w:pPr>
            <w:r w:rsidRPr="0091640F">
              <w:rPr>
                <w:rFonts w:eastAsia="Calibri"/>
                <w:szCs w:val="22"/>
              </w:rPr>
              <w:t xml:space="preserve">778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5A39E" w14:textId="776C4524"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2B59F" w14:textId="57281763" w:rsidR="00AC3F9B" w:rsidRPr="0091640F" w:rsidRDefault="00AC3F9B" w:rsidP="00AC3F9B">
            <w:pPr>
              <w:jc w:val="right"/>
              <w:rPr>
                <w:rFonts w:eastAsia="Calibri"/>
                <w:szCs w:val="22"/>
              </w:rPr>
            </w:pPr>
            <w:r w:rsidRPr="0091640F">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E6AB4" w14:textId="4477C6AB" w:rsidR="00AC3F9B" w:rsidRPr="0091640F" w:rsidRDefault="00AC3F9B" w:rsidP="00AC3F9B">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4965D" w14:textId="77777777" w:rsidR="00AC3F9B" w:rsidRDefault="00AC3F9B" w:rsidP="00AC3F9B">
            <w:pPr>
              <w:jc w:val="center"/>
              <w:rPr>
                <w:rFonts w:eastAsia="Calibri"/>
                <w:szCs w:val="22"/>
              </w:rPr>
            </w:pPr>
            <w:proofErr w:type="spellStart"/>
            <w:r w:rsidRPr="0091640F">
              <w:rPr>
                <w:rFonts w:eastAsia="Calibri"/>
                <w:szCs w:val="22"/>
              </w:rPr>
              <w:t>IIIv</w:t>
            </w:r>
            <w:proofErr w:type="spellEnd"/>
          </w:p>
          <w:p w14:paraId="10106258" w14:textId="206934F8" w:rsidR="00AC3F9B" w:rsidRPr="0091640F" w:rsidRDefault="00AC3F9B" w:rsidP="00AC3F9B">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41EAB9" w14:textId="77777777" w:rsidR="00AC3F9B" w:rsidRPr="0091640F" w:rsidRDefault="00AC3F9B" w:rsidP="00AC3F9B">
            <w:pPr>
              <w:jc w:val="center"/>
              <w:rPr>
                <w:rFonts w:eastAsia="Calibri"/>
                <w:szCs w:val="22"/>
              </w:rPr>
            </w:pPr>
            <w:r w:rsidRPr="0091640F">
              <w:rPr>
                <w:rFonts w:eastAsia="Calibri"/>
                <w:szCs w:val="22"/>
              </w:rPr>
              <w:t>4400-6096-7177</w:t>
            </w:r>
          </w:p>
          <w:p w14:paraId="5F999379" w14:textId="0BD69F3D" w:rsidR="00AC3F9B" w:rsidRPr="0091640F" w:rsidRDefault="00AC3F9B" w:rsidP="00AC3F9B">
            <w:pPr>
              <w:jc w:val="center"/>
              <w:rPr>
                <w:rFonts w:eastAsia="Calibri"/>
                <w:szCs w:val="22"/>
              </w:rPr>
            </w:pPr>
            <w:r w:rsidRPr="0091640F">
              <w:rPr>
                <w:rFonts w:eastAsia="Calibri"/>
                <w:szCs w:val="22"/>
              </w:rPr>
              <w:t>4400-6101-1727</w:t>
            </w:r>
          </w:p>
        </w:tc>
      </w:tr>
      <w:tr w:rsidR="00AC3F9B" w:rsidRPr="0091640F" w14:paraId="6F7EE56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E0D13D"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C7DA71" w14:textId="12B5B06E" w:rsidR="00AC3F9B" w:rsidRPr="0091640F" w:rsidRDefault="00AC3F9B" w:rsidP="00AC3F9B">
            <w:pPr>
              <w:rPr>
                <w:rFonts w:eastAsia="Calibri"/>
                <w:szCs w:val="22"/>
              </w:rPr>
            </w:pPr>
            <w:r w:rsidRPr="0091640F">
              <w:rPr>
                <w:rFonts w:eastAsia="Calibri"/>
                <w:szCs w:val="22"/>
              </w:rPr>
              <w:t>A209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13ED41" w14:textId="6D6E3BAD" w:rsidR="00AC3F9B" w:rsidRPr="0091640F" w:rsidRDefault="00AC3F9B" w:rsidP="00AC3F9B">
            <w:pPr>
              <w:rPr>
                <w:rFonts w:eastAsia="Calibri"/>
                <w:szCs w:val="22"/>
              </w:rPr>
            </w:pPr>
            <w:r w:rsidRPr="0091640F">
              <w:rPr>
                <w:rFonts w:eastAsia="Calibri"/>
                <w:szCs w:val="22"/>
              </w:rPr>
              <w:t xml:space="preserve">Privažiuojamasis kelias prie gyvenamųjų namų nuo </w:t>
            </w:r>
            <w:proofErr w:type="spellStart"/>
            <w:r w:rsidRPr="0091640F">
              <w:rPr>
                <w:rFonts w:eastAsia="Calibri"/>
                <w:szCs w:val="22"/>
              </w:rPr>
              <w:t>Ažugojų</w:t>
            </w:r>
            <w:proofErr w:type="spellEnd"/>
            <w:r w:rsidRPr="0091640F">
              <w:rPr>
                <w:rFonts w:eastAsia="Calibri"/>
                <w:szCs w:val="22"/>
              </w:rPr>
              <w:t xml:space="preserve"> g., </w:t>
            </w:r>
            <w:proofErr w:type="spellStart"/>
            <w:r w:rsidRPr="0091640F">
              <w:rPr>
                <w:rFonts w:eastAsia="Calibri"/>
                <w:szCs w:val="22"/>
              </w:rPr>
              <w:t>Ažugojų</w:t>
            </w:r>
            <w:proofErr w:type="spellEnd"/>
            <w:r w:rsidRPr="0091640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81A609" w14:textId="0F236B94" w:rsidR="00AC3F9B" w:rsidRPr="0091640F" w:rsidRDefault="00AC3F9B" w:rsidP="00AC3F9B">
            <w:pPr>
              <w:jc w:val="right"/>
              <w:rPr>
                <w:rFonts w:eastAsia="Calibri"/>
                <w:szCs w:val="22"/>
              </w:rPr>
            </w:pPr>
            <w:r w:rsidRPr="0091640F">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B95CB" w14:textId="00D38943"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E3D3A" w14:textId="5AC9C855" w:rsidR="00AC3F9B" w:rsidRPr="0091640F" w:rsidRDefault="00AC3F9B" w:rsidP="00AC3F9B">
            <w:pPr>
              <w:jc w:val="right"/>
              <w:rPr>
                <w:rFonts w:eastAsia="Calibri"/>
                <w:szCs w:val="22"/>
              </w:rPr>
            </w:pPr>
            <w:r w:rsidRPr="0091640F">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FA18D" w14:textId="39F8DD11" w:rsidR="00AC3F9B" w:rsidRPr="0091640F" w:rsidRDefault="00AC3F9B" w:rsidP="00AC3F9B">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8300" w14:textId="5A49CA48" w:rsidR="00AC3F9B" w:rsidRPr="0091640F" w:rsidRDefault="00AC3F9B" w:rsidP="00AC3F9B">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9F7CAD" w14:textId="098B539F" w:rsidR="00AC3F9B" w:rsidRPr="0091640F" w:rsidRDefault="00AC3F9B" w:rsidP="00AC3F9B">
            <w:pPr>
              <w:jc w:val="center"/>
              <w:rPr>
                <w:rFonts w:eastAsia="Calibri"/>
                <w:szCs w:val="22"/>
              </w:rPr>
            </w:pPr>
            <w:r w:rsidRPr="0091640F">
              <w:rPr>
                <w:rFonts w:eastAsia="Calibri"/>
                <w:szCs w:val="22"/>
              </w:rPr>
              <w:t>4400-6097-0252</w:t>
            </w:r>
          </w:p>
        </w:tc>
      </w:tr>
      <w:tr w:rsidR="00AC3F9B" w:rsidRPr="00B86FE4" w14:paraId="755F1D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341B46" w14:textId="77777777" w:rsidR="00AC3F9B" w:rsidRPr="00B86FE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0751BA" w14:textId="2C915A81" w:rsidR="00AC3F9B" w:rsidRPr="00B86FE4" w:rsidRDefault="00AC3F9B" w:rsidP="00AC3F9B">
            <w:pPr>
              <w:rPr>
                <w:rFonts w:eastAsia="Calibri"/>
                <w:szCs w:val="22"/>
              </w:rPr>
            </w:pPr>
            <w:r w:rsidRPr="00B86FE4">
              <w:rPr>
                <w:rFonts w:eastAsia="Calibri"/>
                <w:szCs w:val="22"/>
              </w:rPr>
              <w:t>A21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D72BCE" w14:textId="2DE845F7" w:rsidR="00AC3F9B" w:rsidRPr="00B86FE4" w:rsidRDefault="00AC3F9B" w:rsidP="00AC3F9B">
            <w:pPr>
              <w:rPr>
                <w:rFonts w:eastAsia="Calibri"/>
                <w:szCs w:val="22"/>
              </w:rPr>
            </w:pPr>
            <w:r w:rsidRPr="00B86FE4">
              <w:rPr>
                <w:rFonts w:eastAsia="Calibri"/>
                <w:szCs w:val="22"/>
              </w:rPr>
              <w:t>Privažiuojamasis kelias iki dirbamų laukų nuo kelio Nr. A20 (</w:t>
            </w:r>
            <w:proofErr w:type="spellStart"/>
            <w:r w:rsidRPr="00B86FE4">
              <w:rPr>
                <w:rFonts w:eastAsia="Calibri"/>
                <w:szCs w:val="22"/>
              </w:rPr>
              <w:t>Naujonių</w:t>
            </w:r>
            <w:proofErr w:type="spellEnd"/>
            <w:r w:rsidRPr="00B86FE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B85281" w14:textId="608614F0" w:rsidR="00AC3F9B" w:rsidRPr="00B86FE4" w:rsidRDefault="00AC3F9B" w:rsidP="00AC3F9B">
            <w:pPr>
              <w:jc w:val="right"/>
              <w:rPr>
                <w:rFonts w:eastAsia="Calibri"/>
                <w:szCs w:val="22"/>
              </w:rPr>
            </w:pPr>
            <w:r w:rsidRPr="00B86FE4">
              <w:rPr>
                <w:rFonts w:eastAsia="Calibri"/>
                <w:szCs w:val="22"/>
              </w:rPr>
              <w:t xml:space="preserve"> 1025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20272" w14:textId="7106CF1A"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49241" w14:textId="289AA83E" w:rsidR="00AC3F9B" w:rsidRPr="00B86FE4" w:rsidRDefault="00AC3F9B" w:rsidP="00AC3F9B">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B7BFC" w14:textId="21083393" w:rsidR="00AC3F9B" w:rsidRPr="00B86FE4" w:rsidRDefault="00AC3F9B" w:rsidP="00AC3F9B">
            <w:pPr>
              <w:jc w:val="right"/>
              <w:rPr>
                <w:rFonts w:eastAsia="Calibri"/>
                <w:szCs w:val="22"/>
              </w:rPr>
            </w:pPr>
            <w:r w:rsidRPr="00B86FE4">
              <w:rPr>
                <w:rFonts w:eastAsia="Calibri"/>
                <w:szCs w:val="22"/>
              </w:rPr>
              <w:t xml:space="preserve">  1025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717A" w14:textId="2A8D2EBF" w:rsidR="00AC3F9B" w:rsidRPr="00B86FE4" w:rsidRDefault="00AC3F9B" w:rsidP="00AC3F9B">
            <w:pPr>
              <w:jc w:val="center"/>
              <w:rPr>
                <w:rFonts w:eastAsia="Calibri"/>
                <w:szCs w:val="22"/>
              </w:rPr>
            </w:pPr>
            <w:proofErr w:type="spellStart"/>
            <w:r w:rsidRPr="00B86FE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6E23C6" w14:textId="1311A21B" w:rsidR="00AC3F9B" w:rsidRPr="00B86FE4" w:rsidRDefault="00AC3F9B" w:rsidP="00AC3F9B">
            <w:pPr>
              <w:jc w:val="center"/>
              <w:rPr>
                <w:rFonts w:eastAsia="Calibri"/>
                <w:szCs w:val="22"/>
              </w:rPr>
            </w:pPr>
            <w:r w:rsidRPr="00B86FE4">
              <w:rPr>
                <w:rFonts w:eastAsia="Calibri"/>
                <w:szCs w:val="22"/>
              </w:rPr>
              <w:t>4400-6062-2897</w:t>
            </w:r>
          </w:p>
        </w:tc>
      </w:tr>
      <w:tr w:rsidR="00AC3F9B" w:rsidRPr="0091640F" w14:paraId="38ABFF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F0F9AF"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A790A8" w14:textId="4705022F" w:rsidR="00AC3F9B" w:rsidRPr="0091640F" w:rsidRDefault="00AC3F9B" w:rsidP="00AC3F9B">
            <w:pPr>
              <w:rPr>
                <w:rFonts w:eastAsia="Calibri"/>
                <w:szCs w:val="22"/>
              </w:rPr>
            </w:pPr>
            <w:r w:rsidRPr="0091640F">
              <w:rPr>
                <w:rFonts w:eastAsia="Calibri"/>
                <w:szCs w:val="22"/>
              </w:rPr>
              <w:t>A210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654DF4" w14:textId="5959A0CA" w:rsidR="00AC3F9B" w:rsidRPr="0091640F" w:rsidRDefault="00AC3F9B" w:rsidP="00AC3F9B">
            <w:pPr>
              <w:rPr>
                <w:rFonts w:eastAsia="Calibri"/>
                <w:szCs w:val="22"/>
              </w:rPr>
            </w:pPr>
            <w:r w:rsidRPr="0091640F">
              <w:rPr>
                <w:rFonts w:eastAsia="Calibri"/>
                <w:szCs w:val="22"/>
              </w:rPr>
              <w:t>Privažiuojamasis kelias prie Lukošiškių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C6A13" w14:textId="1559428B" w:rsidR="00AC3F9B" w:rsidRPr="0091640F" w:rsidRDefault="00AC3F9B" w:rsidP="00AC3F9B">
            <w:pPr>
              <w:jc w:val="right"/>
              <w:rPr>
                <w:rFonts w:eastAsia="Calibri"/>
                <w:szCs w:val="22"/>
              </w:rPr>
            </w:pPr>
            <w:r w:rsidRPr="0091640F">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2C0D" w14:textId="5769DCEE"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CBDB3" w14:textId="1DC8A0EA" w:rsidR="00AC3F9B" w:rsidRPr="0091640F" w:rsidRDefault="00AC3F9B" w:rsidP="00AC3F9B">
            <w:pPr>
              <w:jc w:val="right"/>
              <w:rPr>
                <w:rFonts w:eastAsia="Calibri"/>
                <w:szCs w:val="22"/>
              </w:rPr>
            </w:pPr>
            <w:r w:rsidRPr="0091640F">
              <w:rPr>
                <w:rFonts w:eastAsia="Calibri"/>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40BD" w14:textId="73A195EE" w:rsidR="00AC3F9B" w:rsidRPr="0091640F" w:rsidRDefault="00AC3F9B" w:rsidP="00AC3F9B">
            <w:pPr>
              <w:jc w:val="right"/>
              <w:rPr>
                <w:rFonts w:eastAsia="Calibri"/>
                <w:szCs w:val="22"/>
              </w:rPr>
            </w:pPr>
            <w:r w:rsidRPr="0091640F">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E5BCB" w14:textId="750329AC" w:rsidR="00AC3F9B" w:rsidRPr="0091640F" w:rsidRDefault="00AC3F9B" w:rsidP="00AC3F9B">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243902" w14:textId="03140B46" w:rsidR="00AC3F9B" w:rsidRPr="0091640F" w:rsidRDefault="00AC3F9B" w:rsidP="00AC3F9B">
            <w:pPr>
              <w:jc w:val="center"/>
              <w:rPr>
                <w:rFonts w:eastAsia="Calibri"/>
                <w:szCs w:val="22"/>
              </w:rPr>
            </w:pPr>
            <w:r w:rsidRPr="0091640F">
              <w:rPr>
                <w:rFonts w:eastAsia="Calibri"/>
                <w:szCs w:val="22"/>
              </w:rPr>
              <w:t>4400-6108-3429</w:t>
            </w:r>
          </w:p>
        </w:tc>
      </w:tr>
      <w:tr w:rsidR="00AC3F9B" w:rsidRPr="0091640F" w14:paraId="2529E1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DC837E"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AD364B" w14:textId="51BCB041" w:rsidR="00AC3F9B" w:rsidRPr="0091640F" w:rsidRDefault="00AC3F9B" w:rsidP="00AC3F9B">
            <w:pPr>
              <w:rPr>
                <w:rFonts w:eastAsia="Calibri"/>
                <w:szCs w:val="22"/>
              </w:rPr>
            </w:pPr>
            <w:r w:rsidRPr="0091640F">
              <w:rPr>
                <w:rFonts w:eastAsia="Calibri"/>
                <w:szCs w:val="22"/>
              </w:rPr>
              <w:t>A213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089398" w14:textId="183ABA29" w:rsidR="00AC3F9B" w:rsidRPr="0091640F" w:rsidRDefault="00AC3F9B" w:rsidP="00AC3F9B">
            <w:pPr>
              <w:rPr>
                <w:rFonts w:eastAsia="Calibri"/>
                <w:szCs w:val="22"/>
              </w:rPr>
            </w:pPr>
            <w:r w:rsidRPr="0091640F">
              <w:rPr>
                <w:rFonts w:eastAsia="Calibri"/>
                <w:szCs w:val="22"/>
              </w:rPr>
              <w:t xml:space="preserve">Privažiuojamasis kelias iki gyvenamųjų namų nuo </w:t>
            </w:r>
            <w:proofErr w:type="spellStart"/>
            <w:r w:rsidRPr="0091640F">
              <w:rPr>
                <w:rFonts w:eastAsia="Calibri"/>
                <w:szCs w:val="22"/>
              </w:rPr>
              <w:t>Šlavės</w:t>
            </w:r>
            <w:proofErr w:type="spellEnd"/>
            <w:r w:rsidRPr="0091640F">
              <w:rPr>
                <w:rFonts w:eastAsia="Calibri"/>
                <w:szCs w:val="22"/>
              </w:rPr>
              <w:t xml:space="preserve"> g., Storių k.,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12F87A" w14:textId="6523C82A" w:rsidR="00AC3F9B" w:rsidRPr="0091640F" w:rsidRDefault="00AC3F9B" w:rsidP="00AC3F9B">
            <w:pPr>
              <w:jc w:val="right"/>
              <w:rPr>
                <w:rFonts w:eastAsia="Calibri"/>
                <w:szCs w:val="22"/>
              </w:rPr>
            </w:pPr>
            <w:r w:rsidRPr="0091640F">
              <w:rPr>
                <w:rFonts w:eastAsia="Calibri"/>
                <w:szCs w:val="22"/>
              </w:rPr>
              <w:t xml:space="preserve"> 699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31406" w14:textId="5625F407"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3EA65" w14:textId="33E66727" w:rsidR="00AC3F9B" w:rsidRPr="0091640F" w:rsidRDefault="00AC3F9B" w:rsidP="00AC3F9B">
            <w:pPr>
              <w:jc w:val="right"/>
              <w:rPr>
                <w:rFonts w:eastAsia="Calibri"/>
                <w:szCs w:val="22"/>
              </w:rPr>
            </w:pPr>
            <w:r w:rsidRPr="0091640F">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F1B8" w14:textId="6B6C196E"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CEF31" w14:textId="1EFF329E" w:rsidR="00AC3F9B" w:rsidRPr="0091640F" w:rsidRDefault="00AC3F9B" w:rsidP="00AC3F9B">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01125A" w14:textId="695AEBA4" w:rsidR="00AC3F9B" w:rsidRPr="0091640F" w:rsidRDefault="00AC3F9B" w:rsidP="00AC3F9B">
            <w:pPr>
              <w:jc w:val="center"/>
              <w:rPr>
                <w:rFonts w:eastAsia="Calibri"/>
                <w:szCs w:val="22"/>
              </w:rPr>
            </w:pPr>
            <w:r w:rsidRPr="0091640F">
              <w:rPr>
                <w:rFonts w:eastAsia="Calibri"/>
                <w:szCs w:val="22"/>
              </w:rPr>
              <w:t>4400-6097-0349</w:t>
            </w:r>
          </w:p>
        </w:tc>
      </w:tr>
      <w:tr w:rsidR="00AC3F9B" w:rsidRPr="0091640F" w14:paraId="087F8F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BFF7A1"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BC7E9" w14:textId="3573F7A3" w:rsidR="00AC3F9B" w:rsidRPr="0091640F" w:rsidRDefault="00AC3F9B" w:rsidP="00AC3F9B">
            <w:pPr>
              <w:rPr>
                <w:rFonts w:eastAsia="Calibri"/>
                <w:szCs w:val="22"/>
              </w:rPr>
            </w:pPr>
            <w:r w:rsidRPr="0091640F">
              <w:rPr>
                <w:rFonts w:eastAsia="Calibri"/>
                <w:szCs w:val="22"/>
              </w:rPr>
              <w:t>A214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81091D" w14:textId="5A9AB226" w:rsidR="00AC3F9B" w:rsidRPr="0091640F" w:rsidRDefault="00AC3F9B" w:rsidP="00AC3F9B">
            <w:pPr>
              <w:rPr>
                <w:rFonts w:eastAsia="Calibri"/>
                <w:szCs w:val="22"/>
              </w:rPr>
            </w:pPr>
            <w:r w:rsidRPr="0091640F">
              <w:rPr>
                <w:rFonts w:eastAsia="Calibri"/>
                <w:szCs w:val="22"/>
              </w:rPr>
              <w:t xml:space="preserve">Privažiuojamasis kelias prie </w:t>
            </w:r>
            <w:proofErr w:type="spellStart"/>
            <w:r w:rsidRPr="0091640F">
              <w:rPr>
                <w:rFonts w:eastAsia="Calibri"/>
                <w:szCs w:val="22"/>
              </w:rPr>
              <w:t>Šlavėnų</w:t>
            </w:r>
            <w:proofErr w:type="spellEnd"/>
            <w:r w:rsidRPr="0091640F">
              <w:rPr>
                <w:rFonts w:eastAsia="Calibri"/>
                <w:szCs w:val="22"/>
              </w:rPr>
              <w:t xml:space="preserve"> gamybinio centro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4784B6" w14:textId="5C603EB3" w:rsidR="00AC3F9B" w:rsidRPr="0091640F" w:rsidRDefault="00AC3F9B" w:rsidP="00AC3F9B">
            <w:pPr>
              <w:jc w:val="right"/>
              <w:rPr>
                <w:rFonts w:eastAsia="Calibri"/>
                <w:szCs w:val="22"/>
              </w:rPr>
            </w:pPr>
            <w:r w:rsidRPr="0091640F">
              <w:rPr>
                <w:rFonts w:eastAsia="Calibri"/>
                <w:szCs w:val="22"/>
              </w:rPr>
              <w:t xml:space="preserve"> 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B189A" w14:textId="386147AD"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BA7A8" w14:textId="4810E2BF" w:rsidR="00AC3F9B" w:rsidRPr="0091640F" w:rsidRDefault="00AC3F9B" w:rsidP="00AC3F9B">
            <w:pPr>
              <w:jc w:val="right"/>
              <w:rPr>
                <w:rFonts w:eastAsia="Calibri"/>
                <w:szCs w:val="22"/>
              </w:rPr>
            </w:pPr>
            <w:r w:rsidRPr="0091640F">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BBE76" w14:textId="4DAA8D8C"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673F5" w14:textId="1732B7F0" w:rsidR="00AC3F9B" w:rsidRPr="0091640F" w:rsidRDefault="00AC3F9B" w:rsidP="00AC3F9B">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2B5598" w14:textId="698ED34D" w:rsidR="00AC3F9B" w:rsidRPr="0091640F" w:rsidRDefault="00AC3F9B" w:rsidP="00AC3F9B">
            <w:pPr>
              <w:jc w:val="center"/>
              <w:rPr>
                <w:rFonts w:eastAsia="Calibri"/>
                <w:szCs w:val="22"/>
              </w:rPr>
            </w:pPr>
            <w:r w:rsidRPr="0091640F">
              <w:rPr>
                <w:rFonts w:eastAsia="Calibri"/>
                <w:szCs w:val="22"/>
              </w:rPr>
              <w:t>4400-6105-7361</w:t>
            </w:r>
          </w:p>
        </w:tc>
      </w:tr>
      <w:tr w:rsidR="00AC3F9B" w:rsidRPr="0091640F" w14:paraId="34290F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9E94C0"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BD4CBB" w14:textId="56676866" w:rsidR="00AC3F9B" w:rsidRPr="0091640F" w:rsidRDefault="00AC3F9B" w:rsidP="00AC3F9B">
            <w:pPr>
              <w:rPr>
                <w:rFonts w:eastAsia="Calibri"/>
                <w:szCs w:val="22"/>
              </w:rPr>
            </w:pPr>
            <w:r w:rsidRPr="0091640F">
              <w:rPr>
                <w:rFonts w:eastAsia="Calibri"/>
                <w:szCs w:val="22"/>
              </w:rPr>
              <w:t>A215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35B0F9" w14:textId="6AF5C7A2" w:rsidR="00AC3F9B" w:rsidRPr="0091640F" w:rsidRDefault="00AC3F9B" w:rsidP="00AC3F9B">
            <w:pPr>
              <w:rPr>
                <w:rFonts w:eastAsia="Calibri"/>
                <w:szCs w:val="22"/>
              </w:rPr>
            </w:pPr>
            <w:r w:rsidRPr="0091640F">
              <w:rPr>
                <w:rFonts w:eastAsia="Calibri"/>
                <w:szCs w:val="22"/>
              </w:rPr>
              <w:t>Privažiuojamasis kelias iki Storių miško nuo kelio Nr. 1225 (</w:t>
            </w:r>
            <w:proofErr w:type="spellStart"/>
            <w:r w:rsidRPr="0091640F">
              <w:rPr>
                <w:rFonts w:eastAsia="Calibri"/>
                <w:szCs w:val="22"/>
              </w:rPr>
              <w:t>Šlavėnų</w:t>
            </w:r>
            <w:proofErr w:type="spellEnd"/>
            <w:r w:rsidRPr="0091640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D310DC" w14:textId="665E87F9" w:rsidR="00AC3F9B" w:rsidRPr="0091640F" w:rsidRDefault="00AC3F9B" w:rsidP="00AC3F9B">
            <w:pPr>
              <w:jc w:val="right"/>
              <w:rPr>
                <w:rFonts w:eastAsia="Calibri"/>
                <w:szCs w:val="22"/>
              </w:rPr>
            </w:pPr>
            <w:r w:rsidRPr="0091640F">
              <w:rPr>
                <w:rFonts w:eastAsia="Calibri"/>
                <w:szCs w:val="22"/>
              </w:rPr>
              <w:t xml:space="preserve"> 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7795" w14:textId="51D7F1A0"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A3053" w14:textId="6E0FED62" w:rsidR="00AC3F9B" w:rsidRPr="0091640F" w:rsidRDefault="00AC3F9B" w:rsidP="00AC3F9B">
            <w:pPr>
              <w:jc w:val="right"/>
              <w:rPr>
                <w:rFonts w:eastAsia="Calibri"/>
                <w:szCs w:val="22"/>
              </w:rPr>
            </w:pPr>
            <w:r w:rsidRPr="0091640F">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CA58A" w14:textId="0BD18513" w:rsidR="00AC3F9B" w:rsidRPr="0091640F" w:rsidRDefault="00AC3F9B" w:rsidP="00AC3F9B">
            <w:pPr>
              <w:jc w:val="right"/>
              <w:rPr>
                <w:rFonts w:eastAsia="Calibri"/>
                <w:szCs w:val="22"/>
              </w:rPr>
            </w:pPr>
            <w:r w:rsidRPr="0091640F">
              <w:rPr>
                <w:rFonts w:eastAsia="Calibri"/>
                <w:szCs w:val="22"/>
              </w:rPr>
              <w:t xml:space="preserve"> 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B7" w14:textId="70F39BA1" w:rsidR="00AC3F9B" w:rsidRPr="0091640F" w:rsidRDefault="00AC3F9B" w:rsidP="00AC3F9B">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25FB5F" w14:textId="28C4234A" w:rsidR="00AC3F9B" w:rsidRPr="0091640F" w:rsidRDefault="00AC3F9B" w:rsidP="00AC3F9B">
            <w:pPr>
              <w:jc w:val="center"/>
              <w:rPr>
                <w:rFonts w:eastAsia="Calibri"/>
                <w:szCs w:val="22"/>
              </w:rPr>
            </w:pPr>
            <w:r w:rsidRPr="0091640F">
              <w:rPr>
                <w:rFonts w:eastAsia="Calibri"/>
                <w:szCs w:val="22"/>
              </w:rPr>
              <w:t>4400-6113-1991</w:t>
            </w:r>
          </w:p>
        </w:tc>
      </w:tr>
      <w:tr w:rsidR="00AC3F9B" w:rsidRPr="0091640F" w14:paraId="5F3F06B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439C5B"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20B28" w14:textId="6BBBE81D" w:rsidR="00AC3F9B" w:rsidRPr="0091640F" w:rsidRDefault="00AC3F9B" w:rsidP="00AC3F9B">
            <w:pPr>
              <w:rPr>
                <w:rFonts w:eastAsia="Calibri"/>
                <w:szCs w:val="22"/>
              </w:rPr>
            </w:pPr>
            <w:r w:rsidRPr="0091640F">
              <w:rPr>
                <w:rFonts w:eastAsia="Calibri"/>
                <w:szCs w:val="22"/>
              </w:rPr>
              <w:t>A217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02A492" w14:textId="675DDD9F" w:rsidR="00AC3F9B" w:rsidRPr="0091640F" w:rsidRDefault="00AC3F9B" w:rsidP="00AC3F9B">
            <w:pPr>
              <w:rPr>
                <w:rFonts w:eastAsia="Calibri"/>
                <w:szCs w:val="22"/>
              </w:rPr>
            </w:pPr>
            <w:r w:rsidRPr="0091640F">
              <w:rPr>
                <w:rFonts w:eastAsia="Calibri"/>
                <w:szCs w:val="22"/>
              </w:rPr>
              <w:t xml:space="preserve">Privažiuojamasis kelias prie </w:t>
            </w:r>
            <w:proofErr w:type="spellStart"/>
            <w:r w:rsidRPr="0091640F">
              <w:rPr>
                <w:rFonts w:eastAsia="Calibri"/>
                <w:szCs w:val="22"/>
              </w:rPr>
              <w:t>Keblonių</w:t>
            </w:r>
            <w:proofErr w:type="spellEnd"/>
            <w:r w:rsidRPr="0091640F">
              <w:rPr>
                <w:rFonts w:eastAsia="Calibri"/>
                <w:szCs w:val="22"/>
              </w:rPr>
              <w:t xml:space="preserve"> miško nuo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7040DD" w14:textId="44503D77" w:rsidR="00AC3F9B" w:rsidRPr="0091640F" w:rsidRDefault="00AC3F9B" w:rsidP="00AC3F9B">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55799" w14:textId="67EFC86C"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E3F0E" w14:textId="210B72FA"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5D7F3" w14:textId="65181239" w:rsidR="00AC3F9B" w:rsidRPr="0091640F" w:rsidRDefault="00AC3F9B" w:rsidP="00AC3F9B">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A5348" w14:textId="35141E52" w:rsidR="00AC3F9B" w:rsidRPr="0091640F" w:rsidRDefault="00AC3F9B" w:rsidP="00AC3F9B">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C9A800" w14:textId="16E5FD1D" w:rsidR="00AC3F9B" w:rsidRPr="0091640F" w:rsidRDefault="00AC3F9B" w:rsidP="00AC3F9B">
            <w:pPr>
              <w:jc w:val="center"/>
              <w:rPr>
                <w:rFonts w:eastAsia="Calibri"/>
                <w:szCs w:val="22"/>
              </w:rPr>
            </w:pPr>
            <w:r w:rsidRPr="0091640F">
              <w:rPr>
                <w:rFonts w:eastAsia="Calibri"/>
                <w:szCs w:val="22"/>
              </w:rPr>
              <w:t>4400-6113-3831</w:t>
            </w:r>
          </w:p>
        </w:tc>
      </w:tr>
      <w:tr w:rsidR="00AC3F9B" w:rsidRPr="0091640F" w14:paraId="67987C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F1073A" w14:textId="77777777" w:rsidR="00AC3F9B" w:rsidRPr="0091640F"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EFBC3" w14:textId="00FBCA6C" w:rsidR="00AC3F9B" w:rsidRPr="0091640F" w:rsidRDefault="00AC3F9B" w:rsidP="00AC3F9B">
            <w:pPr>
              <w:rPr>
                <w:rFonts w:eastAsia="Calibri"/>
                <w:szCs w:val="22"/>
              </w:rPr>
            </w:pPr>
            <w:r w:rsidRPr="0091640F">
              <w:rPr>
                <w:rFonts w:eastAsia="Calibri"/>
                <w:szCs w:val="22"/>
              </w:rPr>
              <w:t>A218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FD2A73" w14:textId="1D31155D" w:rsidR="00AC3F9B" w:rsidRPr="0091640F" w:rsidRDefault="00AC3F9B" w:rsidP="00AC3F9B">
            <w:pPr>
              <w:rPr>
                <w:rFonts w:eastAsia="Calibri"/>
                <w:szCs w:val="22"/>
              </w:rPr>
            </w:pPr>
            <w:r w:rsidRPr="0091640F">
              <w:rPr>
                <w:rFonts w:eastAsia="Calibri"/>
                <w:szCs w:val="22"/>
              </w:rPr>
              <w:t>Privažiuojamasis kelias iki kelio Nr. A57 nuo Žvejų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5269F9" w14:textId="3C5C605D" w:rsidR="00AC3F9B" w:rsidRPr="0091640F" w:rsidRDefault="00AC3F9B" w:rsidP="00AC3F9B">
            <w:pPr>
              <w:jc w:val="right"/>
              <w:rPr>
                <w:rFonts w:eastAsia="Calibri"/>
                <w:szCs w:val="22"/>
              </w:rPr>
            </w:pPr>
            <w:r w:rsidRPr="0091640F">
              <w:rPr>
                <w:rFonts w:eastAsia="Calibri"/>
                <w:szCs w:val="22"/>
              </w:rPr>
              <w:t xml:space="preserve"> 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5A62" w14:textId="2511B151" w:rsidR="00AC3F9B" w:rsidRPr="0091640F" w:rsidRDefault="00AC3F9B" w:rsidP="00AC3F9B">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05525" w14:textId="5EF14AEA" w:rsidR="00AC3F9B" w:rsidRPr="0091640F" w:rsidRDefault="00AC3F9B" w:rsidP="00AC3F9B">
            <w:pPr>
              <w:jc w:val="right"/>
              <w:rPr>
                <w:rFonts w:eastAsia="Calibri"/>
                <w:szCs w:val="22"/>
              </w:rPr>
            </w:pPr>
            <w:r w:rsidRPr="0091640F">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F2384" w14:textId="7D667280" w:rsidR="00AC3F9B" w:rsidRPr="0091640F" w:rsidRDefault="00AC3F9B" w:rsidP="00AC3F9B">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45D7" w14:textId="6234C3E9" w:rsidR="00AC3F9B" w:rsidRPr="0091640F" w:rsidRDefault="00AC3F9B" w:rsidP="00AC3F9B">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9BDF623" w14:textId="23A45FCB" w:rsidR="00AC3F9B" w:rsidRPr="0091640F" w:rsidRDefault="00AC3F9B" w:rsidP="00AC3F9B">
            <w:pPr>
              <w:jc w:val="center"/>
              <w:rPr>
                <w:rFonts w:eastAsia="Calibri"/>
                <w:szCs w:val="22"/>
              </w:rPr>
            </w:pPr>
            <w:r w:rsidRPr="0091640F">
              <w:rPr>
                <w:rFonts w:eastAsia="Calibri"/>
                <w:szCs w:val="22"/>
              </w:rPr>
              <w:t>4400-6099-2414</w:t>
            </w:r>
          </w:p>
        </w:tc>
      </w:tr>
      <w:tr w:rsidR="00AC3F9B" w:rsidRPr="00897472" w14:paraId="7D1142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FD4C43"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3A113" w14:textId="18A7C994" w:rsidR="00AC3F9B" w:rsidRPr="00897472" w:rsidRDefault="00AC3F9B" w:rsidP="00AC3F9B">
            <w:pPr>
              <w:rPr>
                <w:rFonts w:eastAsia="Calibri"/>
                <w:szCs w:val="22"/>
              </w:rPr>
            </w:pPr>
            <w:r w:rsidRPr="00897472">
              <w:rPr>
                <w:rFonts w:eastAsia="Calibri"/>
                <w:szCs w:val="22"/>
              </w:rPr>
              <w:t>A220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271D9B" w14:textId="5854D2A8" w:rsidR="00AC3F9B" w:rsidRPr="00897472" w:rsidRDefault="00AC3F9B" w:rsidP="00AC3F9B">
            <w:pPr>
              <w:rPr>
                <w:rFonts w:eastAsia="Calibri"/>
                <w:szCs w:val="22"/>
              </w:rPr>
            </w:pPr>
            <w:r w:rsidRPr="00897472">
              <w:rPr>
                <w:rFonts w:eastAsia="Calibri"/>
                <w:szCs w:val="22"/>
              </w:rPr>
              <w:t xml:space="preserve">Privažiuojamasis kelias iki Šilelio g., </w:t>
            </w:r>
            <w:proofErr w:type="spellStart"/>
            <w:r w:rsidRPr="00897472">
              <w:rPr>
                <w:rFonts w:eastAsia="Calibri"/>
                <w:szCs w:val="22"/>
              </w:rPr>
              <w:t>Keblonių</w:t>
            </w:r>
            <w:proofErr w:type="spellEnd"/>
            <w:r w:rsidRPr="00897472">
              <w:rPr>
                <w:rFonts w:eastAsia="Calibri"/>
                <w:szCs w:val="22"/>
              </w:rPr>
              <w:t xml:space="preserve"> k. nuo kelio Nr. A76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A7BCFE" w14:textId="47092FB7" w:rsidR="00AC3F9B" w:rsidRPr="00897472" w:rsidRDefault="00AC3F9B" w:rsidP="00AC3F9B">
            <w:pPr>
              <w:jc w:val="right"/>
              <w:rPr>
                <w:rFonts w:eastAsia="Calibri"/>
                <w:szCs w:val="22"/>
              </w:rPr>
            </w:pPr>
            <w:r w:rsidRPr="00897472">
              <w:rPr>
                <w:rFonts w:eastAsia="Calibri"/>
                <w:szCs w:val="22"/>
              </w:rPr>
              <w:t xml:space="preserve"> 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A3583" w14:textId="119A3561" w:rsidR="00AC3F9B" w:rsidRPr="00897472" w:rsidRDefault="00AC3F9B" w:rsidP="00AC3F9B">
            <w:pPr>
              <w:jc w:val="right"/>
              <w:rPr>
                <w:rFonts w:eastAsia="Calibri"/>
                <w:szCs w:val="22"/>
              </w:rPr>
            </w:pPr>
            <w:r w:rsidRPr="00897472">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3C93E" w14:textId="3591227F"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2384" w14:textId="44ECEF79" w:rsidR="00AC3F9B" w:rsidRPr="00897472" w:rsidRDefault="00AC3F9B" w:rsidP="00AC3F9B">
            <w:pPr>
              <w:jc w:val="right"/>
              <w:rPr>
                <w:rFonts w:eastAsia="Calibri"/>
                <w:szCs w:val="22"/>
              </w:rPr>
            </w:pPr>
            <w:r w:rsidRPr="00897472">
              <w:rPr>
                <w:rFonts w:eastAsia="Calibri"/>
                <w:szCs w:val="22"/>
              </w:rPr>
              <w:t xml:space="preserve"> 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B708C" w14:textId="6C0C240D"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2896C6C" w14:textId="4F5047B9" w:rsidR="00AC3F9B" w:rsidRPr="00897472" w:rsidRDefault="00AC3F9B" w:rsidP="00AC3F9B">
            <w:pPr>
              <w:jc w:val="center"/>
              <w:rPr>
                <w:rFonts w:eastAsia="Calibri"/>
                <w:szCs w:val="22"/>
              </w:rPr>
            </w:pPr>
            <w:r w:rsidRPr="00897472">
              <w:rPr>
                <w:rFonts w:eastAsia="Calibri"/>
                <w:szCs w:val="22"/>
              </w:rPr>
              <w:t>4400-6096-7277</w:t>
            </w:r>
          </w:p>
        </w:tc>
      </w:tr>
      <w:tr w:rsidR="00AC3F9B" w:rsidRPr="00897472" w14:paraId="305015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34DFD8"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7C2979" w14:textId="04528A0A" w:rsidR="00AC3F9B" w:rsidRPr="00897472" w:rsidRDefault="00AC3F9B" w:rsidP="00AC3F9B">
            <w:pPr>
              <w:rPr>
                <w:rFonts w:eastAsia="Calibri"/>
                <w:szCs w:val="22"/>
              </w:rPr>
            </w:pPr>
            <w:r w:rsidRPr="00897472">
              <w:rPr>
                <w:rFonts w:eastAsia="Calibri"/>
                <w:szCs w:val="22"/>
              </w:rPr>
              <w:t>A222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4FF627" w14:textId="57C36A97" w:rsidR="00AC3F9B" w:rsidRPr="00897472" w:rsidRDefault="00AC3F9B" w:rsidP="00AC3F9B">
            <w:pPr>
              <w:rPr>
                <w:rFonts w:eastAsia="Calibri"/>
                <w:szCs w:val="22"/>
              </w:rPr>
            </w:pPr>
            <w:r w:rsidRPr="00897472">
              <w:rPr>
                <w:rFonts w:eastAsia="Calibri"/>
                <w:szCs w:val="22"/>
              </w:rPr>
              <w:t xml:space="preserve">Privažiuojamasis kelias iki </w:t>
            </w:r>
            <w:proofErr w:type="spellStart"/>
            <w:r w:rsidRPr="00897472">
              <w:rPr>
                <w:rFonts w:eastAsia="Calibri"/>
                <w:szCs w:val="22"/>
              </w:rPr>
              <w:t>Keblonių</w:t>
            </w:r>
            <w:proofErr w:type="spellEnd"/>
            <w:r w:rsidRPr="00897472">
              <w:rPr>
                <w:rFonts w:eastAsia="Calibri"/>
                <w:szCs w:val="22"/>
              </w:rPr>
              <w:t xml:space="preserve"> k. fermos nuo kelio Nr. A108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2FEED" w14:textId="7FE53E2D" w:rsidR="00AC3F9B" w:rsidRPr="00897472" w:rsidRDefault="00AC3F9B" w:rsidP="00AC3F9B">
            <w:pPr>
              <w:jc w:val="right"/>
              <w:rPr>
                <w:rFonts w:eastAsia="Calibri"/>
                <w:szCs w:val="22"/>
              </w:rPr>
            </w:pPr>
            <w:r w:rsidRPr="00897472">
              <w:rPr>
                <w:rFonts w:eastAsia="Calibri"/>
                <w:szCs w:val="22"/>
              </w:rPr>
              <w:t xml:space="preserve"> 323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A8BE2" w14:textId="4AA4AE36"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4960" w14:textId="105398E5" w:rsidR="00AC3F9B" w:rsidRPr="00897472" w:rsidRDefault="00AC3F9B" w:rsidP="00AC3F9B">
            <w:pPr>
              <w:jc w:val="right"/>
              <w:rPr>
                <w:rFonts w:eastAsia="Calibri"/>
                <w:szCs w:val="22"/>
              </w:rPr>
            </w:pPr>
            <w:r w:rsidRPr="00897472">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AD69" w14:textId="656E2C25" w:rsidR="00AC3F9B" w:rsidRPr="00897472" w:rsidRDefault="00AC3F9B" w:rsidP="00AC3F9B">
            <w:pPr>
              <w:jc w:val="right"/>
              <w:rPr>
                <w:rFonts w:eastAsia="Calibri"/>
                <w:szCs w:val="22"/>
              </w:rPr>
            </w:pPr>
            <w:r w:rsidRPr="00897472">
              <w:rPr>
                <w:rFonts w:eastAsia="Calibri"/>
                <w:szCs w:val="22"/>
              </w:rPr>
              <w:t xml:space="preserve"> 144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5E33" w14:textId="7F021C4D"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D5BA830" w14:textId="412A00FA" w:rsidR="00AC3F9B" w:rsidRPr="00897472" w:rsidRDefault="00AC3F9B" w:rsidP="00AC3F9B">
            <w:pPr>
              <w:jc w:val="center"/>
              <w:rPr>
                <w:rFonts w:eastAsia="Calibri"/>
                <w:szCs w:val="22"/>
              </w:rPr>
            </w:pPr>
            <w:r w:rsidRPr="00897472">
              <w:rPr>
                <w:rFonts w:eastAsia="Calibri"/>
                <w:szCs w:val="22"/>
              </w:rPr>
              <w:t>4400-6096-7244</w:t>
            </w:r>
          </w:p>
        </w:tc>
      </w:tr>
      <w:tr w:rsidR="00AC3F9B" w:rsidRPr="00897472" w14:paraId="5E26A21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4B191B"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EDBC7" w14:textId="1F6F9EC5" w:rsidR="00AC3F9B" w:rsidRPr="00897472" w:rsidRDefault="00AC3F9B" w:rsidP="00AC3F9B">
            <w:pPr>
              <w:rPr>
                <w:rFonts w:eastAsia="Calibri"/>
                <w:szCs w:val="22"/>
              </w:rPr>
            </w:pPr>
            <w:r w:rsidRPr="00897472">
              <w:rPr>
                <w:rFonts w:eastAsia="Calibri"/>
                <w:szCs w:val="22"/>
              </w:rPr>
              <w:t>A223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123942" w14:textId="366657B2" w:rsidR="00AC3F9B" w:rsidRPr="00897472" w:rsidRDefault="00AC3F9B" w:rsidP="00AC3F9B">
            <w:pPr>
              <w:rPr>
                <w:rFonts w:eastAsia="Calibri"/>
                <w:szCs w:val="22"/>
              </w:rPr>
            </w:pPr>
            <w:r w:rsidRPr="00897472">
              <w:rPr>
                <w:rFonts w:eastAsia="Calibri"/>
                <w:szCs w:val="22"/>
              </w:rPr>
              <w:t xml:space="preserve">Privažiuojamasis kelias iki </w:t>
            </w:r>
            <w:proofErr w:type="spellStart"/>
            <w:r w:rsidRPr="00897472">
              <w:rPr>
                <w:rFonts w:eastAsia="Calibri"/>
                <w:szCs w:val="22"/>
              </w:rPr>
              <w:t>Pagraužių</w:t>
            </w:r>
            <w:proofErr w:type="spellEnd"/>
            <w:r w:rsidRPr="00897472">
              <w:rPr>
                <w:rFonts w:eastAsia="Calibri"/>
                <w:szCs w:val="22"/>
              </w:rPr>
              <w:t xml:space="preserve"> g., </w:t>
            </w:r>
            <w:proofErr w:type="spellStart"/>
            <w:r w:rsidRPr="00897472">
              <w:rPr>
                <w:rFonts w:eastAsia="Calibri"/>
                <w:szCs w:val="22"/>
              </w:rPr>
              <w:t>Burbiškio</w:t>
            </w:r>
            <w:proofErr w:type="spellEnd"/>
            <w:r w:rsidRPr="00897472">
              <w:rPr>
                <w:rFonts w:eastAsia="Calibri"/>
                <w:szCs w:val="22"/>
              </w:rPr>
              <w:t xml:space="preserve"> k. nuo kelio Nr. A79 (</w:t>
            </w:r>
            <w:proofErr w:type="spellStart"/>
            <w:r w:rsidRPr="00897472">
              <w:rPr>
                <w:rFonts w:eastAsia="Calibri"/>
                <w:szCs w:val="22"/>
              </w:rPr>
              <w:t>Meliaušiškio</w:t>
            </w:r>
            <w:proofErr w:type="spellEnd"/>
            <w:r w:rsidRPr="0089747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B7C42" w14:textId="012F237C" w:rsidR="00AC3F9B" w:rsidRPr="00897472" w:rsidRDefault="00AC3F9B" w:rsidP="00AC3F9B">
            <w:pPr>
              <w:jc w:val="right"/>
              <w:rPr>
                <w:rFonts w:eastAsia="Calibri"/>
                <w:szCs w:val="22"/>
              </w:rPr>
            </w:pPr>
            <w:r w:rsidRPr="00897472">
              <w:rPr>
                <w:rFonts w:eastAsia="Calibri"/>
                <w:szCs w:val="22"/>
              </w:rPr>
              <w:t xml:space="preserve">420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ABD4D" w14:textId="6F474909" w:rsidR="00AC3F9B" w:rsidRPr="00897472" w:rsidRDefault="00AC3F9B" w:rsidP="00AC3F9B">
            <w:pPr>
              <w:jc w:val="right"/>
              <w:rPr>
                <w:rFonts w:eastAsia="Calibri"/>
                <w:szCs w:val="22"/>
              </w:rPr>
            </w:pPr>
            <w:r w:rsidRPr="00897472">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D1E33" w14:textId="052563BB" w:rsidR="00AC3F9B" w:rsidRPr="00897472" w:rsidRDefault="00AC3F9B" w:rsidP="00AC3F9B">
            <w:pPr>
              <w:jc w:val="right"/>
              <w:rPr>
                <w:rFonts w:eastAsia="Calibri"/>
                <w:szCs w:val="22"/>
              </w:rPr>
            </w:pPr>
            <w:r w:rsidRPr="00897472">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3B3C" w14:textId="043A300E" w:rsidR="00AC3F9B" w:rsidRPr="00897472" w:rsidRDefault="00AC3F9B" w:rsidP="00AC3F9B">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22D2" w14:textId="39B08910"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D49AAB5" w14:textId="085A8868" w:rsidR="00AC3F9B" w:rsidRPr="00897472" w:rsidRDefault="00AC3F9B" w:rsidP="00AC3F9B">
            <w:pPr>
              <w:jc w:val="center"/>
              <w:rPr>
                <w:rFonts w:eastAsia="Calibri"/>
                <w:szCs w:val="22"/>
              </w:rPr>
            </w:pPr>
            <w:r w:rsidRPr="00897472">
              <w:rPr>
                <w:rFonts w:eastAsia="Calibri"/>
                <w:szCs w:val="22"/>
              </w:rPr>
              <w:t>4400-6095-8389</w:t>
            </w:r>
          </w:p>
        </w:tc>
      </w:tr>
      <w:tr w:rsidR="00AC3F9B" w:rsidRPr="00897472" w14:paraId="38A82D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2633DD"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06C64" w14:textId="0667CEDE" w:rsidR="00AC3F9B" w:rsidRPr="00897472" w:rsidRDefault="00AC3F9B" w:rsidP="00AC3F9B">
            <w:pPr>
              <w:rPr>
                <w:rFonts w:eastAsia="Calibri"/>
                <w:szCs w:val="22"/>
              </w:rPr>
            </w:pPr>
            <w:r w:rsidRPr="00897472">
              <w:rPr>
                <w:rFonts w:eastAsia="Calibri"/>
                <w:szCs w:val="22"/>
              </w:rPr>
              <w:t>A223-1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6B20A1" w14:textId="279930EA" w:rsidR="00AC3F9B" w:rsidRPr="00897472" w:rsidRDefault="00AC3F9B" w:rsidP="00AC3F9B">
            <w:pPr>
              <w:rPr>
                <w:rFonts w:eastAsia="Calibri"/>
                <w:szCs w:val="22"/>
              </w:rPr>
            </w:pPr>
            <w:r w:rsidRPr="00897472">
              <w:rPr>
                <w:rFonts w:eastAsia="Calibri"/>
                <w:szCs w:val="22"/>
              </w:rPr>
              <w:t xml:space="preserve">Pravažiuojamasis kelias nuo </w:t>
            </w:r>
            <w:proofErr w:type="spellStart"/>
            <w:r w:rsidRPr="00897472">
              <w:rPr>
                <w:rFonts w:eastAsia="Calibri"/>
                <w:szCs w:val="22"/>
              </w:rPr>
              <w:t>Meliaušiškio</w:t>
            </w:r>
            <w:proofErr w:type="spellEnd"/>
            <w:r w:rsidRPr="00897472">
              <w:rPr>
                <w:rFonts w:eastAsia="Calibri"/>
                <w:szCs w:val="22"/>
              </w:rPr>
              <w:t xml:space="preserve"> g., </w:t>
            </w:r>
            <w:proofErr w:type="spellStart"/>
            <w:r w:rsidRPr="00897472">
              <w:rPr>
                <w:rFonts w:eastAsia="Calibri"/>
                <w:szCs w:val="22"/>
              </w:rPr>
              <w:t>Bičionių</w:t>
            </w:r>
            <w:proofErr w:type="spellEnd"/>
            <w:r w:rsidRPr="00897472">
              <w:rPr>
                <w:rFonts w:eastAsia="Calibri"/>
                <w:szCs w:val="22"/>
              </w:rPr>
              <w:t xml:space="preserve"> k. iki </w:t>
            </w:r>
            <w:proofErr w:type="spellStart"/>
            <w:r w:rsidRPr="00897472">
              <w:rPr>
                <w:rFonts w:eastAsia="Calibri"/>
                <w:szCs w:val="22"/>
              </w:rPr>
              <w:t>Pagraužių</w:t>
            </w:r>
            <w:proofErr w:type="spellEnd"/>
            <w:r w:rsidRPr="00897472">
              <w:rPr>
                <w:rFonts w:eastAsia="Calibri"/>
                <w:szCs w:val="22"/>
              </w:rPr>
              <w:t xml:space="preserve"> g., </w:t>
            </w:r>
            <w:proofErr w:type="spellStart"/>
            <w:r w:rsidRPr="00897472">
              <w:rPr>
                <w:rFonts w:eastAsia="Calibri"/>
                <w:szCs w:val="22"/>
              </w:rPr>
              <w:t>Burbiškio</w:t>
            </w:r>
            <w:proofErr w:type="spellEnd"/>
            <w:r w:rsidRPr="0089747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CF9455" w14:textId="15A983CB" w:rsidR="00AC3F9B" w:rsidRPr="00897472" w:rsidRDefault="00AC3F9B" w:rsidP="00AC3F9B">
            <w:pPr>
              <w:jc w:val="right"/>
              <w:rPr>
                <w:rFonts w:eastAsia="Calibri"/>
                <w:szCs w:val="22"/>
              </w:rPr>
            </w:pPr>
            <w:r w:rsidRPr="00897472">
              <w:rPr>
                <w:rFonts w:eastAsia="Calibri"/>
                <w:szCs w:val="22"/>
              </w:rPr>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A6488" w14:textId="48EB6F0E"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FA592" w14:textId="0A5A46A5" w:rsidR="00AC3F9B" w:rsidRPr="00897472" w:rsidRDefault="00AC3F9B" w:rsidP="00AC3F9B">
            <w:pPr>
              <w:jc w:val="right"/>
              <w:rPr>
                <w:rFonts w:eastAsia="Calibri"/>
                <w:szCs w:val="22"/>
              </w:rPr>
            </w:pPr>
            <w:r w:rsidRPr="00897472">
              <w:rPr>
                <w:rFonts w:eastAsia="Calibri"/>
                <w:szCs w:val="22"/>
              </w:rPr>
              <w:t xml:space="preserve"> 408</w:t>
            </w:r>
          </w:p>
        </w:tc>
        <w:tc>
          <w:tcPr>
            <w:tcW w:w="1133" w:type="dxa"/>
            <w:tcBorders>
              <w:top w:val="single" w:sz="4" w:space="0" w:color="auto"/>
              <w:left w:val="single" w:sz="4" w:space="0" w:color="auto"/>
              <w:bottom w:val="single" w:sz="4" w:space="0" w:color="auto"/>
              <w:right w:val="single" w:sz="4" w:space="0" w:color="auto"/>
            </w:tcBorders>
            <w:vAlign w:val="center"/>
          </w:tcPr>
          <w:p w14:paraId="7A2FCF04" w14:textId="05C31170"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5CBC2" w14:textId="0B430053"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0069C55" w14:textId="7E69B9C4" w:rsidR="00AC3F9B" w:rsidRPr="00897472" w:rsidRDefault="00AC3F9B" w:rsidP="00AC3F9B">
            <w:pPr>
              <w:jc w:val="center"/>
              <w:rPr>
                <w:rFonts w:eastAsia="Calibri"/>
                <w:szCs w:val="22"/>
              </w:rPr>
            </w:pPr>
            <w:r w:rsidRPr="00897472">
              <w:rPr>
                <w:rFonts w:eastAsia="Calibri"/>
                <w:szCs w:val="22"/>
              </w:rPr>
              <w:t>4400-6111-7842</w:t>
            </w:r>
          </w:p>
        </w:tc>
      </w:tr>
      <w:tr w:rsidR="00AC3F9B" w:rsidRPr="00897472" w14:paraId="1C78876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F82257"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4A33A2" w14:textId="1A5FFDE0" w:rsidR="00AC3F9B" w:rsidRPr="00897472" w:rsidRDefault="00AC3F9B" w:rsidP="00AC3F9B">
            <w:pPr>
              <w:rPr>
                <w:rFonts w:eastAsia="Calibri"/>
                <w:szCs w:val="22"/>
              </w:rPr>
            </w:pPr>
            <w:r w:rsidRPr="00897472">
              <w:rPr>
                <w:rFonts w:eastAsia="Calibri"/>
                <w:szCs w:val="22"/>
              </w:rPr>
              <w:t>A224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AB8106" w14:textId="334E46EC" w:rsidR="00AC3F9B" w:rsidRPr="00897472" w:rsidRDefault="00AC3F9B" w:rsidP="00AC3F9B">
            <w:pPr>
              <w:rPr>
                <w:rFonts w:eastAsia="Calibri"/>
                <w:szCs w:val="22"/>
              </w:rPr>
            </w:pPr>
            <w:r w:rsidRPr="00897472">
              <w:rPr>
                <w:rFonts w:eastAsia="Calibri"/>
                <w:szCs w:val="22"/>
              </w:rPr>
              <w:t xml:space="preserve">Privažiuojamasis kelias iki </w:t>
            </w:r>
            <w:proofErr w:type="spellStart"/>
            <w:r w:rsidRPr="00897472">
              <w:rPr>
                <w:rFonts w:eastAsia="Calibri"/>
                <w:szCs w:val="22"/>
              </w:rPr>
              <w:t>Keblonių</w:t>
            </w:r>
            <w:proofErr w:type="spellEnd"/>
            <w:r w:rsidRPr="00897472">
              <w:rPr>
                <w:rFonts w:eastAsia="Calibri"/>
                <w:szCs w:val="22"/>
              </w:rPr>
              <w:t xml:space="preserve"> k. gamybinių pastatų nuo kelio Nr. A108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81C5B4" w14:textId="6FEE0A55" w:rsidR="00AC3F9B" w:rsidRPr="00897472" w:rsidRDefault="00AC3F9B" w:rsidP="00AC3F9B">
            <w:pPr>
              <w:jc w:val="right"/>
              <w:rPr>
                <w:rFonts w:eastAsia="Calibri"/>
                <w:szCs w:val="22"/>
              </w:rPr>
            </w:pPr>
            <w:r w:rsidRPr="00897472">
              <w:rPr>
                <w:rFonts w:eastAsia="Calibri"/>
                <w:szCs w:val="22"/>
              </w:rPr>
              <w:t xml:space="preserve"> 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746B" w14:textId="562AAF24"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0E12D" w14:textId="61B8162C"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B2694" w14:textId="60569CFC" w:rsidR="00AC3F9B" w:rsidRPr="00897472" w:rsidRDefault="00AC3F9B" w:rsidP="00AC3F9B">
            <w:pPr>
              <w:jc w:val="right"/>
              <w:rPr>
                <w:rFonts w:eastAsia="Calibri"/>
                <w:szCs w:val="22"/>
              </w:rPr>
            </w:pPr>
            <w:r w:rsidRPr="00897472">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3F48D" w14:textId="7D267C86"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0399791" w14:textId="101C4DC8" w:rsidR="00AC3F9B" w:rsidRPr="00897472" w:rsidRDefault="00AC3F9B" w:rsidP="00AC3F9B">
            <w:pPr>
              <w:jc w:val="center"/>
              <w:rPr>
                <w:rFonts w:eastAsia="Calibri"/>
                <w:szCs w:val="22"/>
              </w:rPr>
            </w:pPr>
            <w:r w:rsidRPr="00897472">
              <w:rPr>
                <w:rFonts w:eastAsia="Calibri"/>
                <w:szCs w:val="22"/>
              </w:rPr>
              <w:t>4400-6096-7266</w:t>
            </w:r>
          </w:p>
        </w:tc>
      </w:tr>
      <w:tr w:rsidR="00AC3F9B" w:rsidRPr="00897472" w14:paraId="473F3C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EFE35E"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282A3" w14:textId="4FC3DD26" w:rsidR="00AC3F9B" w:rsidRPr="00897472" w:rsidRDefault="00AC3F9B" w:rsidP="00AC3F9B">
            <w:pPr>
              <w:rPr>
                <w:rFonts w:eastAsia="Calibri"/>
                <w:szCs w:val="22"/>
              </w:rPr>
            </w:pPr>
            <w:r w:rsidRPr="00897472">
              <w:rPr>
                <w:rFonts w:eastAsia="Calibri"/>
                <w:szCs w:val="22"/>
              </w:rPr>
              <w:t>A225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8A79DD" w14:textId="5075641A" w:rsidR="00AC3F9B" w:rsidRPr="00897472" w:rsidRDefault="00AC3F9B" w:rsidP="00AC3F9B">
            <w:pPr>
              <w:rPr>
                <w:rFonts w:eastAsia="Calibri"/>
                <w:szCs w:val="22"/>
              </w:rPr>
            </w:pPr>
            <w:r w:rsidRPr="00897472">
              <w:rPr>
                <w:rFonts w:eastAsia="Calibri"/>
                <w:szCs w:val="22"/>
              </w:rPr>
              <w:t xml:space="preserve">Privažiuojamasis kelias iki dirbamų laukų </w:t>
            </w:r>
            <w:proofErr w:type="spellStart"/>
            <w:r w:rsidRPr="00897472">
              <w:rPr>
                <w:rFonts w:eastAsia="Calibri"/>
                <w:szCs w:val="22"/>
              </w:rPr>
              <w:t>Keblonių</w:t>
            </w:r>
            <w:proofErr w:type="spellEnd"/>
            <w:r w:rsidRPr="00897472">
              <w:rPr>
                <w:rFonts w:eastAsia="Calibri"/>
                <w:szCs w:val="22"/>
              </w:rPr>
              <w:t xml:space="preserve"> k. nuo kelio Nr. A108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71D42D" w14:textId="61FC2CDE" w:rsidR="00AC3F9B" w:rsidRPr="00897472" w:rsidRDefault="00AC3F9B" w:rsidP="00AC3F9B">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5815D" w14:textId="4578406F"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09D68" w14:textId="6526A818"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389B4" w14:textId="3374378E" w:rsidR="00AC3F9B" w:rsidRPr="00897472" w:rsidRDefault="00AC3F9B" w:rsidP="00AC3F9B">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9FF3" w14:textId="41DC036F"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B2F3CA" w14:textId="388AC862" w:rsidR="00AC3F9B" w:rsidRPr="00897472" w:rsidRDefault="00AC3F9B" w:rsidP="00AC3F9B">
            <w:pPr>
              <w:jc w:val="center"/>
              <w:rPr>
                <w:rFonts w:eastAsia="Calibri"/>
                <w:szCs w:val="22"/>
              </w:rPr>
            </w:pPr>
            <w:r w:rsidRPr="00897472">
              <w:rPr>
                <w:rFonts w:eastAsia="Calibri"/>
                <w:szCs w:val="22"/>
              </w:rPr>
              <w:t>4400-6096-7255</w:t>
            </w:r>
          </w:p>
        </w:tc>
      </w:tr>
      <w:tr w:rsidR="00AC3F9B" w:rsidRPr="00897472" w14:paraId="13739D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1191A3"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CFAE0" w14:textId="1DB1A69D" w:rsidR="00AC3F9B" w:rsidRPr="00897472" w:rsidRDefault="00AC3F9B" w:rsidP="00AC3F9B">
            <w:pPr>
              <w:rPr>
                <w:rFonts w:eastAsia="Calibri"/>
                <w:szCs w:val="22"/>
              </w:rPr>
            </w:pPr>
            <w:r w:rsidRPr="00897472">
              <w:rPr>
                <w:rFonts w:eastAsia="Calibri"/>
                <w:szCs w:val="22"/>
              </w:rPr>
              <w:t>A226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0122FE" w14:textId="2A64B5F6" w:rsidR="00AC3F9B" w:rsidRPr="00897472" w:rsidRDefault="00AC3F9B" w:rsidP="00AC3F9B">
            <w:pPr>
              <w:rPr>
                <w:rFonts w:eastAsia="Calibri"/>
                <w:szCs w:val="22"/>
              </w:rPr>
            </w:pPr>
            <w:r w:rsidRPr="00897472">
              <w:rPr>
                <w:rFonts w:eastAsia="Calibri"/>
                <w:szCs w:val="22"/>
              </w:rPr>
              <w:t xml:space="preserve">Privažiuojamasis kelias iki dirbamų laukų </w:t>
            </w:r>
            <w:proofErr w:type="spellStart"/>
            <w:r w:rsidRPr="00897472">
              <w:rPr>
                <w:rFonts w:eastAsia="Calibri"/>
                <w:szCs w:val="22"/>
              </w:rPr>
              <w:t>Kirkiliškių</w:t>
            </w:r>
            <w:proofErr w:type="spellEnd"/>
            <w:r w:rsidRPr="00897472">
              <w:rPr>
                <w:rFonts w:eastAsia="Calibri"/>
                <w:szCs w:val="22"/>
              </w:rPr>
              <w:t xml:space="preserve"> k. nuo kelio Nr. A30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A825EB" w14:textId="089D167A" w:rsidR="00AC3F9B" w:rsidRPr="00897472" w:rsidRDefault="00AC3F9B" w:rsidP="00AC3F9B">
            <w:pPr>
              <w:jc w:val="right"/>
              <w:rPr>
                <w:rFonts w:eastAsia="Calibri"/>
                <w:szCs w:val="22"/>
              </w:rPr>
            </w:pPr>
            <w:r w:rsidRPr="00897472">
              <w:rPr>
                <w:rFonts w:eastAsia="Calibri"/>
                <w:szCs w:val="22"/>
              </w:rPr>
              <w:t xml:space="preserve">202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7254" w14:textId="34852151"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5BEB5" w14:textId="4E0FCF34"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1F674" w14:textId="677C86C7" w:rsidR="00AC3F9B" w:rsidRPr="00897472" w:rsidRDefault="00AC3F9B" w:rsidP="00AC3F9B">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A2AC" w14:textId="7D17AA9E"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25574EE" w14:textId="6EF63BCB" w:rsidR="00AC3F9B" w:rsidRPr="00897472" w:rsidRDefault="00AC3F9B" w:rsidP="00AC3F9B">
            <w:pPr>
              <w:jc w:val="center"/>
              <w:rPr>
                <w:rFonts w:eastAsia="Calibri"/>
                <w:szCs w:val="22"/>
              </w:rPr>
            </w:pPr>
            <w:r w:rsidRPr="00897472">
              <w:rPr>
                <w:rFonts w:eastAsia="Calibri"/>
                <w:szCs w:val="22"/>
              </w:rPr>
              <w:t>4400-6098-2830</w:t>
            </w:r>
          </w:p>
        </w:tc>
      </w:tr>
      <w:tr w:rsidR="00AC3F9B" w:rsidRPr="00897472" w14:paraId="587621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6016EA"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BE89F" w14:textId="58499EC8" w:rsidR="00AC3F9B" w:rsidRPr="00897472" w:rsidRDefault="00AC3F9B" w:rsidP="00AC3F9B">
            <w:pPr>
              <w:rPr>
                <w:rFonts w:eastAsia="Calibri"/>
                <w:szCs w:val="22"/>
              </w:rPr>
            </w:pPr>
            <w:r w:rsidRPr="00897472">
              <w:rPr>
                <w:rFonts w:eastAsia="Calibri"/>
                <w:szCs w:val="22"/>
              </w:rPr>
              <w:t>A227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F7FEE3" w14:textId="6383A3D7" w:rsidR="00AC3F9B" w:rsidRPr="00897472" w:rsidRDefault="00AC3F9B" w:rsidP="00AC3F9B">
            <w:pPr>
              <w:rPr>
                <w:rFonts w:eastAsia="Calibri"/>
                <w:szCs w:val="22"/>
              </w:rPr>
            </w:pPr>
            <w:r w:rsidRPr="00897472">
              <w:rPr>
                <w:rFonts w:eastAsia="Calibri"/>
                <w:szCs w:val="22"/>
              </w:rPr>
              <w:t xml:space="preserve">Privažiuojamasis kelias prie gyvenamųjų namų </w:t>
            </w:r>
            <w:proofErr w:type="spellStart"/>
            <w:r w:rsidRPr="00897472">
              <w:rPr>
                <w:rFonts w:eastAsia="Calibri"/>
                <w:szCs w:val="22"/>
              </w:rPr>
              <w:t>Jokūbavos</w:t>
            </w:r>
            <w:proofErr w:type="spellEnd"/>
            <w:r w:rsidRPr="00897472">
              <w:rPr>
                <w:rFonts w:eastAsia="Calibri"/>
                <w:szCs w:val="22"/>
              </w:rPr>
              <w:t xml:space="preserve"> k.  nuo kelio Nr.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FA5695" w14:textId="1C0163FB" w:rsidR="00AC3F9B" w:rsidRPr="00897472" w:rsidRDefault="00AC3F9B" w:rsidP="00AC3F9B">
            <w:pPr>
              <w:jc w:val="right"/>
              <w:rPr>
                <w:rFonts w:eastAsia="Calibri"/>
                <w:szCs w:val="22"/>
              </w:rPr>
            </w:pPr>
            <w:r w:rsidRPr="00897472">
              <w:rPr>
                <w:rFonts w:eastAsia="Calibri"/>
                <w:szCs w:val="22"/>
              </w:rPr>
              <w:t xml:space="preserve">341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85F62" w14:textId="589CC079"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FF07E" w14:textId="1E27B443" w:rsidR="00AC3F9B" w:rsidRPr="00897472" w:rsidRDefault="00AC3F9B" w:rsidP="00AC3F9B">
            <w:pPr>
              <w:jc w:val="right"/>
              <w:rPr>
                <w:rFonts w:eastAsia="Calibri"/>
                <w:szCs w:val="22"/>
              </w:rPr>
            </w:pPr>
            <w:r w:rsidRPr="00897472">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ECF6" w14:textId="1F363671" w:rsidR="00AC3F9B" w:rsidRPr="00DF4BC3" w:rsidRDefault="00AC3F9B" w:rsidP="00AC3F9B">
            <w:pPr>
              <w:jc w:val="right"/>
              <w:rPr>
                <w:rFonts w:eastAsia="Calibri"/>
                <w:szCs w:val="22"/>
              </w:rPr>
            </w:pPr>
            <w:r w:rsidRPr="00DF4BC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47560" w14:textId="2C314EC9" w:rsidR="00AC3F9B" w:rsidRPr="00897472" w:rsidRDefault="00AC3F9B" w:rsidP="00AC3F9B">
            <w:pPr>
              <w:jc w:val="center"/>
              <w:rPr>
                <w:rFonts w:eastAsia="Calibri"/>
                <w:szCs w:val="22"/>
              </w:rPr>
            </w:pPr>
            <w:proofErr w:type="spellStart"/>
            <w:r w:rsidRPr="0089747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1E7E62D" w14:textId="243CB2BC" w:rsidR="00AC3F9B" w:rsidRPr="00897472" w:rsidRDefault="00AC3F9B" w:rsidP="00AC3F9B">
            <w:pPr>
              <w:jc w:val="center"/>
              <w:rPr>
                <w:rFonts w:eastAsia="Calibri"/>
                <w:szCs w:val="22"/>
              </w:rPr>
            </w:pPr>
            <w:r w:rsidRPr="00897472">
              <w:rPr>
                <w:rFonts w:eastAsia="Calibri"/>
                <w:szCs w:val="22"/>
              </w:rPr>
              <w:t>4400-6045-9032</w:t>
            </w:r>
          </w:p>
        </w:tc>
      </w:tr>
      <w:tr w:rsidR="00AC3F9B" w:rsidRPr="00897472" w14:paraId="7B0244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EBD963"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FF7F8F" w14:textId="204E07A2" w:rsidR="00AC3F9B" w:rsidRPr="00897472" w:rsidRDefault="00AC3F9B" w:rsidP="00AC3F9B">
            <w:pPr>
              <w:rPr>
                <w:rFonts w:eastAsia="Calibri"/>
                <w:szCs w:val="22"/>
              </w:rPr>
            </w:pPr>
            <w:r w:rsidRPr="00897472">
              <w:rPr>
                <w:rFonts w:eastAsia="Calibri"/>
                <w:szCs w:val="22"/>
              </w:rPr>
              <w:t>A228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CD6D90" w14:textId="261878EE" w:rsidR="00AC3F9B" w:rsidRPr="00897472" w:rsidRDefault="00AC3F9B" w:rsidP="00AC3F9B">
            <w:pPr>
              <w:rPr>
                <w:rFonts w:eastAsia="Calibri"/>
                <w:szCs w:val="22"/>
              </w:rPr>
            </w:pPr>
            <w:r w:rsidRPr="00897472">
              <w:rPr>
                <w:rFonts w:eastAsia="Calibri"/>
                <w:szCs w:val="22"/>
              </w:rPr>
              <w:t xml:space="preserve">Privažiuojamasis kelias iki gyvenamųjų namų </w:t>
            </w:r>
            <w:proofErr w:type="spellStart"/>
            <w:r w:rsidRPr="00897472">
              <w:rPr>
                <w:rFonts w:eastAsia="Calibri"/>
                <w:szCs w:val="22"/>
              </w:rPr>
              <w:t>Kirkiliškių</w:t>
            </w:r>
            <w:proofErr w:type="spellEnd"/>
            <w:r w:rsidRPr="00897472">
              <w:rPr>
                <w:rFonts w:eastAsia="Calibri"/>
                <w:szCs w:val="22"/>
              </w:rPr>
              <w:t xml:space="preserve"> k.  nuo kelio Nr. A30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F0F446" w14:textId="2FD116A6" w:rsidR="00AC3F9B" w:rsidRPr="00897472" w:rsidRDefault="00AC3F9B" w:rsidP="00AC3F9B">
            <w:pPr>
              <w:jc w:val="right"/>
              <w:rPr>
                <w:rFonts w:eastAsia="Calibri"/>
                <w:szCs w:val="22"/>
              </w:rPr>
            </w:pPr>
            <w:r w:rsidRPr="00897472">
              <w:rPr>
                <w:rFonts w:eastAsia="Calibri"/>
                <w:szCs w:val="22"/>
              </w:rPr>
              <w:t xml:space="preserve">495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7D56F" w14:textId="60A09995"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3B90D" w14:textId="47526324" w:rsidR="00AC3F9B" w:rsidRPr="00897472" w:rsidRDefault="00AC3F9B" w:rsidP="00AC3F9B">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EE445" w14:textId="58C7E7A4" w:rsidR="00AC3F9B" w:rsidRPr="00897472" w:rsidRDefault="00AC3F9B" w:rsidP="00AC3F9B">
            <w:pPr>
              <w:jc w:val="right"/>
              <w:rPr>
                <w:rFonts w:eastAsia="Calibri"/>
                <w:szCs w:val="22"/>
              </w:rPr>
            </w:pPr>
            <w:r w:rsidRPr="00897472">
              <w:rPr>
                <w:rFonts w:eastAsia="Calibri"/>
                <w:szCs w:val="22"/>
              </w:rPr>
              <w:t xml:space="preserve">293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7D58D" w14:textId="2BC43721"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7985BB1" w14:textId="52EBF8AD" w:rsidR="00AC3F9B" w:rsidRPr="00897472" w:rsidRDefault="00AC3F9B" w:rsidP="00AC3F9B">
            <w:pPr>
              <w:jc w:val="center"/>
              <w:rPr>
                <w:rFonts w:eastAsia="Calibri"/>
                <w:szCs w:val="22"/>
              </w:rPr>
            </w:pPr>
            <w:r w:rsidRPr="00897472">
              <w:rPr>
                <w:rFonts w:eastAsia="Calibri"/>
                <w:szCs w:val="22"/>
              </w:rPr>
              <w:t>4400-6107-6182</w:t>
            </w:r>
          </w:p>
        </w:tc>
      </w:tr>
      <w:tr w:rsidR="00AC3F9B" w:rsidRPr="00897472" w14:paraId="68E4A9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FC93FC"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5F6E7" w14:textId="13FBCC3B" w:rsidR="00AC3F9B" w:rsidRPr="00897472" w:rsidRDefault="00AC3F9B" w:rsidP="00AC3F9B">
            <w:pPr>
              <w:rPr>
                <w:rFonts w:eastAsia="Calibri"/>
                <w:szCs w:val="22"/>
              </w:rPr>
            </w:pPr>
            <w:r w:rsidRPr="00897472">
              <w:rPr>
                <w:rFonts w:eastAsia="Calibri"/>
                <w:szCs w:val="22"/>
              </w:rPr>
              <w:t>A23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9DB2EB" w14:textId="71E1A6E1" w:rsidR="00AC3F9B" w:rsidRPr="00897472" w:rsidRDefault="00AC3F9B" w:rsidP="00AC3F9B">
            <w:pPr>
              <w:rPr>
                <w:rFonts w:eastAsia="Calibri"/>
                <w:szCs w:val="22"/>
              </w:rPr>
            </w:pPr>
            <w:r w:rsidRPr="00897472">
              <w:rPr>
                <w:rFonts w:eastAsia="Calibri"/>
                <w:szCs w:val="22"/>
              </w:rPr>
              <w:t xml:space="preserve">Privažiuojamasis kelias prie dirbamų laukų </w:t>
            </w:r>
            <w:proofErr w:type="spellStart"/>
            <w:r w:rsidRPr="00897472">
              <w:rPr>
                <w:rFonts w:eastAsia="Calibri"/>
                <w:szCs w:val="22"/>
              </w:rPr>
              <w:t>Piktagalio</w:t>
            </w:r>
            <w:proofErr w:type="spellEnd"/>
            <w:r w:rsidRPr="00897472">
              <w:rPr>
                <w:rFonts w:eastAsia="Calibri"/>
                <w:szCs w:val="22"/>
              </w:rPr>
              <w:t xml:space="preserve"> k. nuo kelio Nr. A245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E5A14A" w14:textId="437D5DC9" w:rsidR="00AC3F9B" w:rsidRPr="00897472" w:rsidRDefault="00AC3F9B" w:rsidP="00AC3F9B">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94509" w14:textId="46C27CD6"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A4A1C" w14:textId="50420205"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9C480" w14:textId="338709C5" w:rsidR="00AC3F9B" w:rsidRPr="00897472" w:rsidRDefault="00AC3F9B" w:rsidP="00AC3F9B">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44269" w14:textId="2009C9AE"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D747CCE" w14:textId="16553B54" w:rsidR="00AC3F9B" w:rsidRPr="00897472" w:rsidRDefault="00AC3F9B" w:rsidP="00AC3F9B">
            <w:pPr>
              <w:jc w:val="center"/>
              <w:rPr>
                <w:rFonts w:eastAsia="Calibri"/>
                <w:szCs w:val="22"/>
              </w:rPr>
            </w:pPr>
            <w:r w:rsidRPr="00897472">
              <w:rPr>
                <w:rFonts w:eastAsia="Calibri"/>
                <w:szCs w:val="22"/>
              </w:rPr>
              <w:t>4400-6066-2106</w:t>
            </w:r>
          </w:p>
        </w:tc>
      </w:tr>
      <w:tr w:rsidR="00AC3F9B" w:rsidRPr="00897472" w14:paraId="55F2A5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174949"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3677D" w14:textId="32E5C994" w:rsidR="00AC3F9B" w:rsidRPr="00897472" w:rsidRDefault="00AC3F9B" w:rsidP="00AC3F9B">
            <w:pPr>
              <w:rPr>
                <w:rFonts w:eastAsia="Calibri"/>
                <w:szCs w:val="22"/>
              </w:rPr>
            </w:pPr>
            <w:r w:rsidRPr="00897472">
              <w:rPr>
                <w:rFonts w:eastAsia="Calibri"/>
                <w:szCs w:val="22"/>
              </w:rPr>
              <w:t>A231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85E487" w14:textId="3BA37465" w:rsidR="00AC3F9B" w:rsidRPr="00897472" w:rsidRDefault="00AC3F9B" w:rsidP="00AC3F9B">
            <w:pPr>
              <w:rPr>
                <w:rFonts w:eastAsia="Calibri"/>
                <w:szCs w:val="22"/>
              </w:rPr>
            </w:pPr>
            <w:r w:rsidRPr="00897472">
              <w:rPr>
                <w:rFonts w:eastAsia="Calibri"/>
                <w:szCs w:val="22"/>
              </w:rPr>
              <w:t>Privažiuojamasis kelias iki gyvenamųjų namų Gražumynų k.  nuo kelio Nr. A30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9CD8C5" w14:textId="29687F2A" w:rsidR="00AC3F9B" w:rsidRPr="00897472" w:rsidRDefault="00AC3F9B" w:rsidP="00AC3F9B">
            <w:pPr>
              <w:jc w:val="right"/>
              <w:rPr>
                <w:rFonts w:eastAsia="Calibri"/>
                <w:szCs w:val="22"/>
              </w:rPr>
            </w:pPr>
            <w:r w:rsidRPr="00897472">
              <w:rPr>
                <w:rFonts w:eastAsia="Calibri"/>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393" w14:textId="2F215D7C"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151D4" w14:textId="22E33281" w:rsidR="00AC3F9B" w:rsidRPr="00897472" w:rsidRDefault="00AC3F9B" w:rsidP="00AC3F9B">
            <w:pPr>
              <w:jc w:val="right"/>
              <w:rPr>
                <w:rFonts w:eastAsia="Calibri"/>
                <w:szCs w:val="22"/>
              </w:rPr>
            </w:pPr>
            <w:r w:rsidRPr="00897472">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tcPr>
          <w:p w14:paraId="145CFC93" w14:textId="2943D6B9" w:rsidR="00AC3F9B" w:rsidRPr="00897472" w:rsidRDefault="00AC3F9B" w:rsidP="00AC3F9B">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23C9D" w14:textId="1FF103CD"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3EC2921" w14:textId="2C1C0816" w:rsidR="00AC3F9B" w:rsidRPr="00897472" w:rsidRDefault="00AC3F9B" w:rsidP="00AC3F9B">
            <w:pPr>
              <w:jc w:val="center"/>
              <w:rPr>
                <w:rFonts w:eastAsia="Calibri"/>
                <w:szCs w:val="22"/>
              </w:rPr>
            </w:pPr>
            <w:r w:rsidRPr="00897472">
              <w:rPr>
                <w:rFonts w:eastAsia="Calibri"/>
                <w:szCs w:val="22"/>
              </w:rPr>
              <w:t>4400-6108-2902</w:t>
            </w:r>
          </w:p>
        </w:tc>
      </w:tr>
      <w:tr w:rsidR="00AC3F9B" w:rsidRPr="00897472" w14:paraId="5DD11F7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C47A37"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9171D7" w14:textId="1D33E6F0" w:rsidR="00AC3F9B" w:rsidRPr="00897472" w:rsidRDefault="00AC3F9B" w:rsidP="00AC3F9B">
            <w:pPr>
              <w:rPr>
                <w:rFonts w:eastAsia="Calibri"/>
                <w:szCs w:val="22"/>
              </w:rPr>
            </w:pPr>
            <w:r w:rsidRPr="00897472">
              <w:rPr>
                <w:rFonts w:eastAsia="Calibri"/>
                <w:szCs w:val="22"/>
              </w:rPr>
              <w:t>A234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C9011F" w14:textId="11077C1E" w:rsidR="00AC3F9B" w:rsidRPr="00897472" w:rsidRDefault="00AC3F9B" w:rsidP="00AC3F9B">
            <w:pPr>
              <w:rPr>
                <w:rFonts w:eastAsia="Calibri"/>
                <w:szCs w:val="22"/>
              </w:rPr>
            </w:pPr>
            <w:r w:rsidRPr="00897472">
              <w:rPr>
                <w:rFonts w:eastAsia="Calibri"/>
                <w:szCs w:val="22"/>
              </w:rPr>
              <w:t>Privažiuojamasis kelias iki gyvenamųjų namų Pagirių k. nuo kelio Nr. 1220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3CEF0E" w14:textId="6921244D" w:rsidR="00AC3F9B" w:rsidRPr="00897472" w:rsidRDefault="00AC3F9B" w:rsidP="00AC3F9B">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BE265" w14:textId="73445659" w:rsidR="00AC3F9B" w:rsidRPr="00897472" w:rsidRDefault="00AC3F9B" w:rsidP="00AC3F9B">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935B3" w14:textId="79B627DC"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32DFB5A" w14:textId="70088418" w:rsidR="00AC3F9B" w:rsidRPr="00897472" w:rsidRDefault="00AC3F9B" w:rsidP="00AC3F9B">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0981D" w14:textId="1F2DD6A0" w:rsidR="00AC3F9B" w:rsidRPr="00897472" w:rsidRDefault="00AC3F9B" w:rsidP="00AC3F9B">
            <w:pPr>
              <w:jc w:val="center"/>
              <w:rPr>
                <w:rFonts w:eastAsia="Calibri"/>
                <w:szCs w:val="22"/>
              </w:rPr>
            </w:pPr>
            <w:proofErr w:type="spellStart"/>
            <w:r w:rsidRPr="0089747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75A88A5E" w14:textId="65D4DC78" w:rsidR="00AC3F9B" w:rsidRPr="00897472" w:rsidRDefault="00AC3F9B" w:rsidP="00AC3F9B">
            <w:pPr>
              <w:jc w:val="center"/>
              <w:rPr>
                <w:rFonts w:eastAsia="Calibri"/>
                <w:szCs w:val="22"/>
              </w:rPr>
            </w:pPr>
            <w:r w:rsidRPr="00897472">
              <w:rPr>
                <w:rFonts w:eastAsia="Calibri"/>
                <w:szCs w:val="22"/>
              </w:rPr>
              <w:t>4400-6045-8957</w:t>
            </w:r>
          </w:p>
        </w:tc>
      </w:tr>
      <w:tr w:rsidR="00AC3F9B" w:rsidRPr="00897472" w14:paraId="6BD2DF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B15161" w14:textId="77777777" w:rsidR="00AC3F9B" w:rsidRPr="0089747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BC9B5" w14:textId="48C06262" w:rsidR="00AC3F9B" w:rsidRPr="00897472" w:rsidRDefault="00AC3F9B" w:rsidP="00AC3F9B">
            <w:pPr>
              <w:rPr>
                <w:rFonts w:eastAsia="Calibri"/>
                <w:szCs w:val="22"/>
              </w:rPr>
            </w:pPr>
            <w:r w:rsidRPr="00897472">
              <w:rPr>
                <w:rFonts w:eastAsia="Calibri"/>
                <w:szCs w:val="22"/>
              </w:rPr>
              <w:t>A235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C60BED" w14:textId="4EFE21AE" w:rsidR="00AC3F9B" w:rsidRPr="00897472" w:rsidRDefault="00AC3F9B" w:rsidP="00AC3F9B">
            <w:pPr>
              <w:rPr>
                <w:rFonts w:eastAsia="Calibri"/>
                <w:szCs w:val="22"/>
              </w:rPr>
            </w:pPr>
            <w:r w:rsidRPr="00897472">
              <w:rPr>
                <w:rFonts w:eastAsia="Calibri"/>
                <w:szCs w:val="22"/>
              </w:rPr>
              <w:t>Privažiuojamasis kelias iki gyvenamųjų namų Pagirių k. nuo kelio Nr. 1220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C487DE" w14:textId="03C41533" w:rsidR="00AC3F9B" w:rsidRPr="00897472" w:rsidRDefault="00AC3F9B" w:rsidP="00AC3F9B">
            <w:pPr>
              <w:jc w:val="right"/>
              <w:rPr>
                <w:rFonts w:eastAsia="Calibri"/>
                <w:szCs w:val="22"/>
              </w:rPr>
            </w:pPr>
            <w:r w:rsidRPr="00897472">
              <w:rPr>
                <w:rFonts w:eastAsia="Calibri"/>
                <w:szCs w:val="22"/>
              </w:rPr>
              <w:t xml:space="preserve">194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D4AC2" w14:textId="583EA0D2" w:rsidR="00AC3F9B" w:rsidRPr="00897472" w:rsidRDefault="00AC3F9B" w:rsidP="00AC3F9B">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9B8BC" w14:textId="7612F198" w:rsidR="00AC3F9B" w:rsidRPr="00897472" w:rsidRDefault="00AC3F9B" w:rsidP="00AC3F9B">
            <w:pPr>
              <w:jc w:val="right"/>
              <w:rPr>
                <w:rFonts w:eastAsia="Calibri"/>
                <w:szCs w:val="22"/>
              </w:rPr>
            </w:pPr>
            <w:r w:rsidRPr="00897472">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0F058" w14:textId="449B1A31" w:rsidR="00AC3F9B" w:rsidRPr="00897472" w:rsidRDefault="00AC3F9B" w:rsidP="00AC3F9B">
            <w:pPr>
              <w:jc w:val="right"/>
              <w:rPr>
                <w:rFonts w:eastAsia="Calibri"/>
                <w:strike/>
                <w:szCs w:val="22"/>
              </w:rPr>
            </w:pPr>
            <w:r w:rsidRPr="0089747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1371D" w14:textId="35814A59" w:rsidR="00AC3F9B" w:rsidRPr="00897472" w:rsidRDefault="00AC3F9B" w:rsidP="00AC3F9B">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ABC1088" w14:textId="011E67B5" w:rsidR="00AC3F9B" w:rsidRPr="00897472" w:rsidRDefault="00AC3F9B" w:rsidP="00AC3F9B">
            <w:pPr>
              <w:jc w:val="center"/>
              <w:rPr>
                <w:rFonts w:eastAsia="Calibri"/>
                <w:szCs w:val="22"/>
              </w:rPr>
            </w:pPr>
            <w:r w:rsidRPr="00897472">
              <w:rPr>
                <w:rFonts w:eastAsia="Calibri"/>
                <w:szCs w:val="22"/>
              </w:rPr>
              <w:t>4400-6045-8946</w:t>
            </w:r>
          </w:p>
        </w:tc>
      </w:tr>
      <w:tr w:rsidR="00AC3F9B" w:rsidRPr="00573863" w14:paraId="234DBA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CECD59"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88068" w14:textId="0BB56709" w:rsidR="00AC3F9B" w:rsidRPr="00573863" w:rsidRDefault="00AC3F9B" w:rsidP="00AC3F9B">
            <w:pPr>
              <w:rPr>
                <w:rFonts w:eastAsia="Calibri"/>
                <w:szCs w:val="22"/>
              </w:rPr>
            </w:pPr>
            <w:r w:rsidRPr="00573863">
              <w:rPr>
                <w:rFonts w:eastAsia="Calibri"/>
                <w:szCs w:val="22"/>
              </w:rPr>
              <w:t>A237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31502" w14:textId="7D71A366" w:rsidR="00AC3F9B" w:rsidRPr="00573863" w:rsidRDefault="00AC3F9B" w:rsidP="00AC3F9B">
            <w:pPr>
              <w:rPr>
                <w:rFonts w:eastAsia="Calibri"/>
                <w:szCs w:val="22"/>
              </w:rPr>
            </w:pPr>
            <w:r w:rsidRPr="00573863">
              <w:rPr>
                <w:rFonts w:eastAsia="Calibri"/>
                <w:szCs w:val="22"/>
              </w:rPr>
              <w:t>Privažiuojamasis kelias iki gyvenamųjų namų nuo Draugystės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59D80D" w14:textId="2727FCB5" w:rsidR="00AC3F9B" w:rsidRPr="00573863" w:rsidRDefault="00AC3F9B" w:rsidP="00AC3F9B">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23AF9" w14:textId="2EE4CBD5"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D2A89" w14:textId="4DCBE487" w:rsidR="00AC3F9B" w:rsidRPr="00573863" w:rsidRDefault="00AC3F9B" w:rsidP="00AC3F9B">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BFEF" w14:textId="17A35721" w:rsidR="00AC3F9B" w:rsidRPr="00573863" w:rsidRDefault="00AC3F9B" w:rsidP="00AC3F9B">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0F876" w14:textId="2117E908" w:rsidR="00AC3F9B" w:rsidRPr="00573863" w:rsidRDefault="00AC3F9B" w:rsidP="00AC3F9B">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7188908" w14:textId="7A19B4A1" w:rsidR="00AC3F9B" w:rsidRPr="00573863" w:rsidRDefault="00AC3F9B" w:rsidP="00AC3F9B">
            <w:pPr>
              <w:jc w:val="center"/>
              <w:rPr>
                <w:rFonts w:eastAsia="Calibri"/>
                <w:szCs w:val="22"/>
              </w:rPr>
            </w:pPr>
            <w:r w:rsidRPr="00573863">
              <w:rPr>
                <w:rFonts w:eastAsia="Calibri"/>
                <w:szCs w:val="22"/>
              </w:rPr>
              <w:t>4400-6067-8673</w:t>
            </w:r>
          </w:p>
        </w:tc>
      </w:tr>
      <w:tr w:rsidR="00AC3F9B" w:rsidRPr="00573863" w14:paraId="2DB5D9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F0A689"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1C70F" w14:textId="204DB6D7" w:rsidR="00AC3F9B" w:rsidRPr="00573863" w:rsidRDefault="00AC3F9B" w:rsidP="00AC3F9B">
            <w:pPr>
              <w:rPr>
                <w:rFonts w:eastAsia="Calibri"/>
                <w:szCs w:val="22"/>
              </w:rPr>
            </w:pPr>
            <w:r w:rsidRPr="00573863">
              <w:rPr>
                <w:rFonts w:eastAsia="Calibri"/>
                <w:szCs w:val="22"/>
              </w:rPr>
              <w:t>A238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AE7CDE" w14:textId="2EE5E634" w:rsidR="00AC3F9B" w:rsidRPr="00573863" w:rsidRDefault="00AC3F9B" w:rsidP="00AC3F9B">
            <w:pPr>
              <w:rPr>
                <w:rFonts w:eastAsia="Calibri"/>
                <w:szCs w:val="22"/>
              </w:rPr>
            </w:pPr>
            <w:r w:rsidRPr="00573863">
              <w:rPr>
                <w:rFonts w:eastAsia="Calibri"/>
                <w:szCs w:val="22"/>
              </w:rPr>
              <w:t>Privažiuojamasis kelias prie Pagirių k. fermos nuo Draugystės g.</w:t>
            </w:r>
          </w:p>
        </w:tc>
        <w:tc>
          <w:tcPr>
            <w:tcW w:w="1147" w:type="dxa"/>
            <w:tcBorders>
              <w:top w:val="single" w:sz="4" w:space="0" w:color="auto"/>
              <w:left w:val="single" w:sz="4" w:space="0" w:color="auto"/>
              <w:bottom w:val="single" w:sz="4" w:space="0" w:color="auto"/>
              <w:right w:val="single" w:sz="4" w:space="0" w:color="auto"/>
            </w:tcBorders>
            <w:vAlign w:val="center"/>
          </w:tcPr>
          <w:p w14:paraId="44BD22EB" w14:textId="77777777" w:rsidR="00AC3F9B" w:rsidRPr="00573863" w:rsidRDefault="00AC3F9B" w:rsidP="00AC3F9B">
            <w:pPr>
              <w:ind w:right="55"/>
              <w:jc w:val="right"/>
              <w:rPr>
                <w:rFonts w:eastAsia="Calibri"/>
                <w:szCs w:val="22"/>
              </w:rPr>
            </w:pPr>
            <w:r w:rsidRPr="00573863">
              <w:rPr>
                <w:rFonts w:eastAsia="Calibri"/>
                <w:szCs w:val="22"/>
              </w:rPr>
              <w:t>115</w:t>
            </w:r>
          </w:p>
          <w:p w14:paraId="3C39991D" w14:textId="77777777" w:rsidR="00AC3F9B" w:rsidRPr="00573863" w:rsidRDefault="00AC3F9B" w:rsidP="00AC3F9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B3C38E" w14:textId="195129C5"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1E624" w14:textId="24827382" w:rsidR="00AC3F9B" w:rsidRPr="00573863" w:rsidRDefault="00AC3F9B" w:rsidP="00AC3F9B">
            <w:pPr>
              <w:jc w:val="right"/>
              <w:rPr>
                <w:rFonts w:eastAsia="Calibri"/>
                <w:szCs w:val="22"/>
              </w:rPr>
            </w:pPr>
            <w:r w:rsidRPr="00573863">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215F2649" w14:textId="08918BEC"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C8BFE" w14:textId="7F470CAF" w:rsidR="00AC3F9B" w:rsidRPr="00573863" w:rsidRDefault="00AC3F9B" w:rsidP="00AC3F9B">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5A3886F" w14:textId="221A3E51" w:rsidR="00AC3F9B" w:rsidRPr="00573863" w:rsidRDefault="00AC3F9B" w:rsidP="00AC3F9B">
            <w:pPr>
              <w:jc w:val="center"/>
              <w:rPr>
                <w:rFonts w:eastAsia="Calibri"/>
                <w:szCs w:val="22"/>
              </w:rPr>
            </w:pPr>
            <w:r w:rsidRPr="00573863">
              <w:rPr>
                <w:rFonts w:eastAsia="Calibri"/>
                <w:szCs w:val="22"/>
              </w:rPr>
              <w:t>4400-6045-9010</w:t>
            </w:r>
          </w:p>
        </w:tc>
      </w:tr>
      <w:tr w:rsidR="00AC3F9B" w:rsidRPr="00573863" w14:paraId="46E4024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5863F1"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EE5EC" w14:textId="0EB554ED" w:rsidR="00AC3F9B" w:rsidRPr="00573863" w:rsidRDefault="00AC3F9B" w:rsidP="00AC3F9B">
            <w:pPr>
              <w:rPr>
                <w:rFonts w:eastAsia="Calibri"/>
                <w:szCs w:val="22"/>
              </w:rPr>
            </w:pPr>
            <w:r w:rsidRPr="00573863">
              <w:rPr>
                <w:rFonts w:eastAsia="Calibri"/>
                <w:szCs w:val="22"/>
              </w:rPr>
              <w:t>A239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C7729C" w14:textId="3A7330BD" w:rsidR="00AC3F9B" w:rsidRPr="00573863" w:rsidRDefault="00AC3F9B" w:rsidP="00AC3F9B">
            <w:pPr>
              <w:rPr>
                <w:rFonts w:eastAsia="Calibri"/>
                <w:szCs w:val="22"/>
              </w:rPr>
            </w:pPr>
            <w:r w:rsidRPr="00573863">
              <w:rPr>
                <w:rFonts w:eastAsia="Calibri"/>
                <w:szCs w:val="22"/>
              </w:rPr>
              <w:t>Privažiuojamasis kelias prie Pagirių k. gamybinio centro nuo Draugystės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84CFBE" w14:textId="558EBFE3" w:rsidR="00AC3F9B" w:rsidRPr="00573863" w:rsidRDefault="00AC3F9B" w:rsidP="00AC3F9B">
            <w:pPr>
              <w:jc w:val="right"/>
              <w:rPr>
                <w:rFonts w:eastAsia="Calibri"/>
                <w:szCs w:val="22"/>
              </w:rPr>
            </w:pPr>
            <w:r w:rsidRPr="00573863">
              <w:rPr>
                <w:rFonts w:eastAsia="Calibri"/>
                <w:szCs w:val="22"/>
              </w:rPr>
              <w:t xml:space="preserve">301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29CA3" w14:textId="7FEDED3B"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019A4" w14:textId="1BA6FBE6" w:rsidR="00AC3F9B" w:rsidRPr="00573863" w:rsidRDefault="00AC3F9B" w:rsidP="00AC3F9B">
            <w:pPr>
              <w:jc w:val="right"/>
              <w:rPr>
                <w:rFonts w:eastAsia="Calibri"/>
                <w:szCs w:val="22"/>
              </w:rPr>
            </w:pPr>
            <w:r w:rsidRPr="00573863">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8F4D" w14:textId="3D7B5C66"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80481" w14:textId="77777777" w:rsidR="00AC3F9B" w:rsidRDefault="00AC3F9B" w:rsidP="00AC3F9B">
            <w:pPr>
              <w:jc w:val="center"/>
              <w:rPr>
                <w:rFonts w:eastAsia="Calibri"/>
                <w:szCs w:val="22"/>
              </w:rPr>
            </w:pPr>
            <w:proofErr w:type="spellStart"/>
            <w:r w:rsidRPr="00573863">
              <w:rPr>
                <w:rFonts w:eastAsia="Calibri"/>
                <w:szCs w:val="22"/>
              </w:rPr>
              <w:t>Iv</w:t>
            </w:r>
            <w:proofErr w:type="spellEnd"/>
          </w:p>
          <w:p w14:paraId="113A7E4D" w14:textId="09119585" w:rsidR="00AC3F9B" w:rsidRPr="00573863" w:rsidRDefault="00AC3F9B" w:rsidP="00AC3F9B">
            <w:pPr>
              <w:jc w:val="center"/>
              <w:rPr>
                <w:rFonts w:eastAsia="Calibri"/>
                <w:szCs w:val="22"/>
              </w:rPr>
            </w:pPr>
            <w:proofErr w:type="spellStart"/>
            <w:r>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C0C173C" w14:textId="11AF6373" w:rsidR="00AC3F9B" w:rsidRPr="00573863" w:rsidRDefault="00AC3F9B" w:rsidP="00AC3F9B">
            <w:pPr>
              <w:jc w:val="center"/>
              <w:rPr>
                <w:rFonts w:eastAsia="Calibri"/>
                <w:szCs w:val="22"/>
              </w:rPr>
            </w:pPr>
            <w:r w:rsidRPr="00573863">
              <w:rPr>
                <w:rFonts w:eastAsia="Calibri"/>
                <w:szCs w:val="22"/>
              </w:rPr>
              <w:t>4400-6045-8980 4400-6045-8994</w:t>
            </w:r>
          </w:p>
        </w:tc>
      </w:tr>
      <w:tr w:rsidR="00AC3F9B" w:rsidRPr="00167B4C" w14:paraId="5DB587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395C4E" w14:textId="77777777" w:rsidR="00AC3F9B" w:rsidRPr="00167B4C"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96DA61" w14:textId="221C95B6" w:rsidR="00AC3F9B" w:rsidRPr="00167B4C" w:rsidRDefault="00AC3F9B" w:rsidP="00AC3F9B">
            <w:pPr>
              <w:rPr>
                <w:rFonts w:eastAsia="Calibri"/>
                <w:szCs w:val="22"/>
              </w:rPr>
            </w:pPr>
            <w:r w:rsidRPr="00167B4C">
              <w:rPr>
                <w:rFonts w:eastAsia="Calibri"/>
                <w:szCs w:val="22"/>
              </w:rPr>
              <w:t>A24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447E01" w14:textId="7A6F0D12" w:rsidR="00AC3F9B" w:rsidRPr="00167B4C" w:rsidRDefault="00AC3F9B" w:rsidP="00AC3F9B">
            <w:pPr>
              <w:rPr>
                <w:rFonts w:eastAsia="Calibri"/>
                <w:szCs w:val="22"/>
              </w:rPr>
            </w:pPr>
            <w:r w:rsidRPr="00167B4C">
              <w:rPr>
                <w:rFonts w:eastAsia="Calibri"/>
                <w:szCs w:val="22"/>
              </w:rPr>
              <w:t xml:space="preserve">Pravažiuojamasis kelias nuo Tujų g. iki Gylių g., </w:t>
            </w:r>
            <w:proofErr w:type="spellStart"/>
            <w:r w:rsidRPr="00167B4C">
              <w:rPr>
                <w:rFonts w:eastAsia="Calibri"/>
                <w:szCs w:val="22"/>
              </w:rPr>
              <w:t>Vikonių</w:t>
            </w:r>
            <w:proofErr w:type="spellEnd"/>
            <w:r w:rsidRPr="00167B4C">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A299C6" w14:textId="13024192" w:rsidR="00AC3F9B" w:rsidRPr="00167B4C" w:rsidRDefault="00AC3F9B" w:rsidP="00AC3F9B">
            <w:pPr>
              <w:jc w:val="right"/>
              <w:rPr>
                <w:rFonts w:eastAsia="Calibri"/>
                <w:szCs w:val="22"/>
              </w:rPr>
            </w:pPr>
            <w:r w:rsidRPr="00167B4C">
              <w:rPr>
                <w:rFonts w:eastAsia="Calibri"/>
                <w:szCs w:val="22"/>
              </w:rPr>
              <w:t xml:space="preserve">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1F740" w14:textId="2E0B8AE5" w:rsidR="00AC3F9B" w:rsidRPr="00167B4C" w:rsidRDefault="00AC3F9B" w:rsidP="00AC3F9B">
            <w:pPr>
              <w:jc w:val="right"/>
              <w:rPr>
                <w:rFonts w:eastAsia="Calibri"/>
                <w:szCs w:val="22"/>
              </w:rPr>
            </w:pPr>
            <w:r w:rsidRPr="00167B4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8A7468B" w14:textId="1AD4FC7D" w:rsidR="00AC3F9B" w:rsidRPr="00167B4C" w:rsidRDefault="00AC3F9B" w:rsidP="00AC3F9B">
            <w:pPr>
              <w:jc w:val="right"/>
              <w:rPr>
                <w:rFonts w:eastAsia="Calibri"/>
                <w:szCs w:val="22"/>
              </w:rPr>
            </w:pPr>
            <w:r w:rsidRPr="00167B4C">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9F260" w14:textId="77021C4B" w:rsidR="00AC3F9B" w:rsidRPr="00167B4C" w:rsidRDefault="00AC3F9B" w:rsidP="00AC3F9B">
            <w:pPr>
              <w:jc w:val="right"/>
              <w:rPr>
                <w:rFonts w:eastAsia="Calibri"/>
                <w:szCs w:val="22"/>
              </w:rPr>
            </w:pPr>
            <w:r w:rsidRPr="00167B4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B8EB7" w14:textId="77777777" w:rsidR="00AC3F9B" w:rsidRPr="00167B4C" w:rsidRDefault="00AC3F9B" w:rsidP="00AC3F9B">
            <w:pPr>
              <w:jc w:val="center"/>
              <w:rPr>
                <w:rFonts w:eastAsia="Calibri"/>
                <w:szCs w:val="22"/>
              </w:rPr>
            </w:pPr>
            <w:proofErr w:type="spellStart"/>
            <w:r w:rsidRPr="00167B4C">
              <w:rPr>
                <w:rFonts w:eastAsia="Calibri"/>
                <w:szCs w:val="22"/>
              </w:rPr>
              <w:t>IIv</w:t>
            </w:r>
            <w:proofErr w:type="spellEnd"/>
          </w:p>
          <w:p w14:paraId="03E42957" w14:textId="3DFEF2E0" w:rsidR="00AC3F9B" w:rsidRPr="00167B4C" w:rsidRDefault="00AC3F9B" w:rsidP="00AC3F9B">
            <w:pPr>
              <w:jc w:val="center"/>
              <w:rPr>
                <w:rFonts w:eastAsia="Calibri"/>
                <w:szCs w:val="22"/>
              </w:rPr>
            </w:pPr>
            <w:proofErr w:type="spellStart"/>
            <w:r w:rsidRPr="00167B4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312A7A0" w14:textId="4F909458" w:rsidR="00AC3F9B" w:rsidRPr="00167B4C" w:rsidRDefault="00AC3F9B" w:rsidP="00AC3F9B">
            <w:pPr>
              <w:jc w:val="center"/>
              <w:rPr>
                <w:rFonts w:eastAsia="Calibri"/>
                <w:szCs w:val="22"/>
              </w:rPr>
            </w:pPr>
            <w:r w:rsidRPr="00167B4C">
              <w:rPr>
                <w:rFonts w:eastAsia="Calibri"/>
                <w:szCs w:val="22"/>
              </w:rPr>
              <w:t>4400-6089-9321 4400-6089-9310</w:t>
            </w:r>
          </w:p>
        </w:tc>
      </w:tr>
      <w:tr w:rsidR="00AC3F9B" w:rsidRPr="00573863" w14:paraId="59CDCA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24EC46"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88FD03" w14:textId="766E2573" w:rsidR="00AC3F9B" w:rsidRPr="00573863" w:rsidRDefault="00AC3F9B" w:rsidP="00AC3F9B">
            <w:pPr>
              <w:rPr>
                <w:rFonts w:eastAsia="Calibri"/>
                <w:szCs w:val="22"/>
              </w:rPr>
            </w:pPr>
            <w:r w:rsidRPr="00573863">
              <w:rPr>
                <w:rFonts w:eastAsia="Calibri"/>
                <w:szCs w:val="22"/>
              </w:rPr>
              <w:t>A240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5F5626" w14:textId="59577AF7" w:rsidR="00AC3F9B" w:rsidRPr="00573863" w:rsidRDefault="00AC3F9B" w:rsidP="00AC3F9B">
            <w:pPr>
              <w:rPr>
                <w:rFonts w:eastAsia="Calibri"/>
                <w:szCs w:val="22"/>
              </w:rPr>
            </w:pPr>
            <w:r w:rsidRPr="00573863">
              <w:rPr>
                <w:rFonts w:eastAsia="Calibri"/>
                <w:szCs w:val="22"/>
              </w:rPr>
              <w:t>Privažiuojamasis kelias prie Pagirių k. gamybinio centro nuo Draugystės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78C586" w14:textId="26A3251F" w:rsidR="00AC3F9B" w:rsidRPr="00573863" w:rsidRDefault="00AC3F9B" w:rsidP="00AC3F9B">
            <w:pPr>
              <w:jc w:val="right"/>
              <w:rPr>
                <w:rFonts w:eastAsia="Calibri"/>
                <w:szCs w:val="22"/>
              </w:rPr>
            </w:pPr>
            <w:r w:rsidRPr="00573863">
              <w:rPr>
                <w:rFonts w:eastAsia="Calibri"/>
                <w:szCs w:val="22"/>
              </w:rPr>
              <w:t xml:space="preserve">133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E77BB" w14:textId="6C362C8C"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3F070" w14:textId="47CE13AB" w:rsidR="00AC3F9B" w:rsidRPr="00573863" w:rsidRDefault="00AC3F9B" w:rsidP="00AC3F9B">
            <w:pPr>
              <w:jc w:val="right"/>
              <w:rPr>
                <w:rFonts w:eastAsia="Calibri"/>
                <w:szCs w:val="22"/>
              </w:rPr>
            </w:pPr>
            <w:r w:rsidRPr="00573863">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BD8AB" w14:textId="5E12A4C4"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41793" w14:textId="39C5AE57" w:rsidR="00AC3F9B" w:rsidRPr="00573863" w:rsidRDefault="00AC3F9B" w:rsidP="00AC3F9B">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5293B1E" w14:textId="6B337876" w:rsidR="00AC3F9B" w:rsidRPr="00573863" w:rsidRDefault="00AC3F9B" w:rsidP="00AC3F9B">
            <w:pPr>
              <w:jc w:val="center"/>
              <w:rPr>
                <w:rFonts w:eastAsia="Calibri"/>
                <w:szCs w:val="22"/>
              </w:rPr>
            </w:pPr>
            <w:r w:rsidRPr="00573863">
              <w:rPr>
                <w:rFonts w:eastAsia="Calibri"/>
                <w:szCs w:val="22"/>
              </w:rPr>
              <w:t>4400-6045-9008</w:t>
            </w:r>
          </w:p>
        </w:tc>
      </w:tr>
      <w:tr w:rsidR="00AC3F9B" w:rsidRPr="00573863" w14:paraId="23920E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D06B32"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D25C5" w14:textId="36195052" w:rsidR="00AC3F9B" w:rsidRPr="00573863" w:rsidRDefault="00AC3F9B" w:rsidP="00AC3F9B">
            <w:pPr>
              <w:rPr>
                <w:rFonts w:eastAsia="Calibri"/>
                <w:szCs w:val="22"/>
              </w:rPr>
            </w:pPr>
            <w:r w:rsidRPr="00573863">
              <w:rPr>
                <w:rFonts w:eastAsia="Calibri"/>
                <w:szCs w:val="22"/>
              </w:rPr>
              <w:t>A241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8ED0C8" w14:textId="08939739" w:rsidR="00AC3F9B" w:rsidRPr="00573863" w:rsidRDefault="00AC3F9B" w:rsidP="00AC3F9B">
            <w:pPr>
              <w:rPr>
                <w:rFonts w:eastAsia="Calibri"/>
                <w:szCs w:val="22"/>
              </w:rPr>
            </w:pPr>
            <w:r w:rsidRPr="00573863">
              <w:rPr>
                <w:rFonts w:eastAsia="Calibri"/>
                <w:szCs w:val="22"/>
              </w:rPr>
              <w:t>Privažiuojamasis kelias iki gyvenamųjų namų Pagirių k. nuo kelio Nr. A12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EC56CF" w14:textId="7686B8C8" w:rsidR="00AC3F9B" w:rsidRPr="00573863" w:rsidRDefault="00AC3F9B" w:rsidP="00AC3F9B">
            <w:pPr>
              <w:jc w:val="right"/>
              <w:rPr>
                <w:rFonts w:eastAsia="Calibri"/>
                <w:szCs w:val="22"/>
              </w:rPr>
            </w:pPr>
            <w:r w:rsidRPr="00573863">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B07FB" w14:textId="29B0E8CE"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E1EA5" w14:textId="62620E3D" w:rsidR="00AC3F9B" w:rsidRPr="00573863" w:rsidRDefault="00AC3F9B" w:rsidP="00AC3F9B">
            <w:pPr>
              <w:jc w:val="right"/>
              <w:rPr>
                <w:rFonts w:eastAsia="Calibri"/>
                <w:szCs w:val="22"/>
              </w:rPr>
            </w:pPr>
            <w:r w:rsidRPr="00573863">
              <w:rPr>
                <w:rFonts w:eastAsia="Calibri"/>
                <w:szCs w:val="22"/>
              </w:rPr>
              <w:t>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A8086" w14:textId="4EABE329" w:rsidR="00AC3F9B" w:rsidRPr="00573863" w:rsidRDefault="00AC3F9B" w:rsidP="00AC3F9B">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173B0" w14:textId="4CDC2D1F" w:rsidR="00AC3F9B" w:rsidRPr="00573863" w:rsidRDefault="00AC3F9B" w:rsidP="00AC3F9B">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7D00D11" w14:textId="034FA442" w:rsidR="00AC3F9B" w:rsidRPr="00573863" w:rsidRDefault="00AC3F9B" w:rsidP="00AC3F9B">
            <w:pPr>
              <w:jc w:val="center"/>
              <w:rPr>
                <w:rFonts w:eastAsia="Calibri"/>
                <w:szCs w:val="22"/>
              </w:rPr>
            </w:pPr>
            <w:r w:rsidRPr="00573863">
              <w:rPr>
                <w:rFonts w:eastAsia="Calibri"/>
                <w:szCs w:val="22"/>
              </w:rPr>
              <w:t>4400-6045-9054</w:t>
            </w:r>
          </w:p>
        </w:tc>
      </w:tr>
      <w:tr w:rsidR="00AC3F9B" w:rsidRPr="00573863" w14:paraId="2D40E6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EE2D15"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4453E6" w14:textId="0E251525" w:rsidR="00AC3F9B" w:rsidRPr="00573863" w:rsidRDefault="00AC3F9B" w:rsidP="00AC3F9B">
            <w:pPr>
              <w:rPr>
                <w:rFonts w:eastAsia="Calibri"/>
                <w:szCs w:val="22"/>
              </w:rPr>
            </w:pPr>
            <w:r w:rsidRPr="00573863">
              <w:rPr>
                <w:rFonts w:eastAsia="Calibri"/>
                <w:szCs w:val="22"/>
              </w:rPr>
              <w:t>A244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536D28" w14:textId="4FA28983" w:rsidR="00AC3F9B" w:rsidRPr="00573863" w:rsidRDefault="00AC3F9B" w:rsidP="00AC3F9B">
            <w:pPr>
              <w:rPr>
                <w:rFonts w:eastAsia="Calibri"/>
                <w:szCs w:val="22"/>
              </w:rPr>
            </w:pPr>
            <w:r w:rsidRPr="00573863">
              <w:rPr>
                <w:rFonts w:eastAsia="Calibri"/>
                <w:szCs w:val="22"/>
              </w:rPr>
              <w:t xml:space="preserve">Privažiuojamasis kelias iki </w:t>
            </w:r>
            <w:proofErr w:type="spellStart"/>
            <w:r w:rsidRPr="00573863">
              <w:rPr>
                <w:rFonts w:eastAsia="Calibri"/>
                <w:szCs w:val="22"/>
              </w:rPr>
              <w:t>Naujonių</w:t>
            </w:r>
            <w:proofErr w:type="spellEnd"/>
            <w:r w:rsidRPr="00573863">
              <w:rPr>
                <w:rFonts w:eastAsia="Calibri"/>
                <w:szCs w:val="22"/>
              </w:rPr>
              <w:t xml:space="preserve"> k. gamybinio centro nuo Klevų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8F5FC3" w14:textId="06B1D955" w:rsidR="00AC3F9B" w:rsidRPr="00573863" w:rsidRDefault="00AC3F9B" w:rsidP="00AC3F9B">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99993" w14:textId="30859D96"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57F28" w14:textId="11C04B07" w:rsidR="00AC3F9B" w:rsidRPr="00573863" w:rsidRDefault="00AC3F9B" w:rsidP="00AC3F9B">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C0ACE" w14:textId="546AC58F"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7628A" w14:textId="2465C3EF" w:rsidR="00AC3F9B" w:rsidRPr="00573863" w:rsidRDefault="00AC3F9B" w:rsidP="00AC3F9B">
            <w:pPr>
              <w:jc w:val="center"/>
              <w:rPr>
                <w:rFonts w:eastAsia="Calibri"/>
                <w:szCs w:val="22"/>
              </w:rPr>
            </w:pPr>
            <w:proofErr w:type="spellStart"/>
            <w:r w:rsidRPr="0057386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E1C42F1" w14:textId="657D38FB" w:rsidR="00AC3F9B" w:rsidRPr="00573863" w:rsidRDefault="00AC3F9B" w:rsidP="00AC3F9B">
            <w:pPr>
              <w:jc w:val="center"/>
              <w:rPr>
                <w:rFonts w:eastAsia="Calibri"/>
                <w:szCs w:val="22"/>
              </w:rPr>
            </w:pPr>
            <w:r w:rsidRPr="00573863">
              <w:rPr>
                <w:rFonts w:eastAsia="Calibri"/>
                <w:szCs w:val="22"/>
              </w:rPr>
              <w:t>4400-6062-5078</w:t>
            </w:r>
          </w:p>
        </w:tc>
      </w:tr>
      <w:tr w:rsidR="00AC3F9B" w:rsidRPr="00573863" w14:paraId="371BA3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CFEE24"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EFB093" w14:textId="67FA39B5" w:rsidR="00AC3F9B" w:rsidRPr="00573863" w:rsidRDefault="00AC3F9B" w:rsidP="00AC3F9B">
            <w:pPr>
              <w:rPr>
                <w:rFonts w:eastAsia="Calibri"/>
                <w:szCs w:val="22"/>
              </w:rPr>
            </w:pPr>
            <w:r w:rsidRPr="00573863">
              <w:rPr>
                <w:rFonts w:eastAsia="Calibri"/>
                <w:szCs w:val="22"/>
              </w:rPr>
              <w:t>A245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55B48C" w14:textId="4F2203C5" w:rsidR="00AC3F9B" w:rsidRPr="00573863" w:rsidRDefault="00AC3F9B" w:rsidP="00AC3F9B">
            <w:pPr>
              <w:rPr>
                <w:rFonts w:eastAsia="Calibri"/>
                <w:szCs w:val="22"/>
              </w:rPr>
            </w:pPr>
            <w:r w:rsidRPr="00573863">
              <w:rPr>
                <w:rFonts w:eastAsia="Calibri"/>
                <w:szCs w:val="22"/>
              </w:rPr>
              <w:t xml:space="preserve">Privažiuojamasis kelias iki Švyturio g., </w:t>
            </w:r>
            <w:proofErr w:type="spellStart"/>
            <w:r w:rsidRPr="00573863">
              <w:rPr>
                <w:rFonts w:eastAsia="Calibri"/>
                <w:szCs w:val="22"/>
              </w:rPr>
              <w:t>Piktagalio</w:t>
            </w:r>
            <w:proofErr w:type="spellEnd"/>
            <w:r w:rsidRPr="00573863">
              <w:rPr>
                <w:rFonts w:eastAsia="Calibri"/>
                <w:szCs w:val="22"/>
              </w:rPr>
              <w:t xml:space="preserve"> k. nuo kelio Nr. A23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FC1ABB" w14:textId="3D165602" w:rsidR="00AC3F9B" w:rsidRPr="00573863" w:rsidRDefault="00AC3F9B" w:rsidP="00AC3F9B">
            <w:pPr>
              <w:jc w:val="right"/>
              <w:rPr>
                <w:rFonts w:eastAsia="Calibri"/>
                <w:szCs w:val="22"/>
              </w:rPr>
            </w:pPr>
            <w:r w:rsidRPr="00573863">
              <w:rPr>
                <w:rFonts w:eastAsia="Calibri"/>
                <w:szCs w:val="22"/>
              </w:rPr>
              <w:t xml:space="preserve">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A306F" w14:textId="7F13B1AC"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0C427" w14:textId="1AF77F57"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1DDFD" w14:textId="6C36EFAB" w:rsidR="00AC3F9B" w:rsidRPr="00573863" w:rsidRDefault="00AC3F9B" w:rsidP="00AC3F9B">
            <w:pPr>
              <w:jc w:val="right"/>
              <w:rPr>
                <w:rFonts w:eastAsia="Calibri"/>
                <w:szCs w:val="22"/>
              </w:rPr>
            </w:pPr>
            <w:r w:rsidRPr="00573863">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E1A3D" w14:textId="08737FFA" w:rsidR="00AC3F9B" w:rsidRPr="00573863" w:rsidRDefault="00AC3F9B" w:rsidP="00AC3F9B">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615C38" w14:textId="183E3FEE" w:rsidR="00AC3F9B" w:rsidRPr="00573863" w:rsidRDefault="00AC3F9B" w:rsidP="00AC3F9B">
            <w:pPr>
              <w:jc w:val="center"/>
              <w:rPr>
                <w:rFonts w:eastAsia="Calibri"/>
                <w:szCs w:val="22"/>
              </w:rPr>
            </w:pPr>
            <w:r w:rsidRPr="00573863">
              <w:rPr>
                <w:rFonts w:eastAsia="Calibri"/>
                <w:szCs w:val="22"/>
              </w:rPr>
              <w:t>4400-6065-9612</w:t>
            </w:r>
          </w:p>
        </w:tc>
      </w:tr>
      <w:tr w:rsidR="00AC3F9B" w:rsidRPr="00573863" w14:paraId="5A6227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6849BD" w14:textId="77777777" w:rsidR="00AC3F9B" w:rsidRPr="00573863"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1B612" w14:textId="2851E498" w:rsidR="00AC3F9B" w:rsidRPr="00573863" w:rsidRDefault="00AC3F9B" w:rsidP="00AC3F9B">
            <w:pPr>
              <w:rPr>
                <w:rFonts w:eastAsia="Calibri"/>
                <w:szCs w:val="22"/>
              </w:rPr>
            </w:pPr>
            <w:r w:rsidRPr="00573863">
              <w:rPr>
                <w:rFonts w:eastAsia="Calibri"/>
                <w:szCs w:val="22"/>
              </w:rPr>
              <w:t>A246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12A548" w14:textId="775356FA" w:rsidR="00AC3F9B" w:rsidRPr="00573863" w:rsidRDefault="00AC3F9B" w:rsidP="00AC3F9B">
            <w:pPr>
              <w:rPr>
                <w:rFonts w:eastAsia="Calibri"/>
                <w:szCs w:val="22"/>
              </w:rPr>
            </w:pPr>
            <w:r w:rsidRPr="00573863">
              <w:rPr>
                <w:rFonts w:eastAsia="Calibri"/>
                <w:szCs w:val="22"/>
              </w:rPr>
              <w:t xml:space="preserve">Privažiuojamasis kelias prie </w:t>
            </w:r>
            <w:proofErr w:type="spellStart"/>
            <w:r w:rsidRPr="00573863">
              <w:rPr>
                <w:rFonts w:eastAsia="Calibri"/>
                <w:szCs w:val="22"/>
              </w:rPr>
              <w:t>Klimiškių</w:t>
            </w:r>
            <w:proofErr w:type="spellEnd"/>
            <w:r w:rsidRPr="00573863">
              <w:rPr>
                <w:rFonts w:eastAsia="Calibri"/>
                <w:szCs w:val="22"/>
              </w:rPr>
              <w:t xml:space="preserve"> k. nuo kelio Nr. A15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BA5B4" w14:textId="58B1F31A" w:rsidR="00AC3F9B" w:rsidRPr="00573863" w:rsidRDefault="00AC3F9B" w:rsidP="00AC3F9B">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0CF78" w14:textId="4237DB8E"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409B6" w14:textId="287CE58E" w:rsidR="00AC3F9B" w:rsidRPr="00573863" w:rsidRDefault="00AC3F9B" w:rsidP="00AC3F9B">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539CD" w14:textId="5D5CA161" w:rsidR="00AC3F9B" w:rsidRPr="00573863" w:rsidRDefault="00AC3F9B" w:rsidP="00AC3F9B">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7272B" w14:textId="5401744D" w:rsidR="00AC3F9B" w:rsidRPr="00573863" w:rsidRDefault="00AC3F9B" w:rsidP="00AC3F9B">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F67138" w14:textId="244016B9" w:rsidR="00AC3F9B" w:rsidRPr="00573863" w:rsidRDefault="00AC3F9B" w:rsidP="00AC3F9B">
            <w:pPr>
              <w:jc w:val="center"/>
              <w:rPr>
                <w:rFonts w:eastAsia="Calibri"/>
                <w:szCs w:val="22"/>
              </w:rPr>
            </w:pPr>
            <w:r w:rsidRPr="00573863">
              <w:rPr>
                <w:rFonts w:eastAsia="Calibri"/>
                <w:szCs w:val="22"/>
              </w:rPr>
              <w:t>-</w:t>
            </w:r>
          </w:p>
        </w:tc>
      </w:tr>
      <w:tr w:rsidR="00AC3F9B" w:rsidRPr="00AC7834" w14:paraId="70A7E2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456AB9"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C393D" w14:textId="298A4BF4" w:rsidR="00AC3F9B" w:rsidRPr="00AC7834" w:rsidRDefault="00AC3F9B" w:rsidP="00AC3F9B">
            <w:pPr>
              <w:rPr>
                <w:rFonts w:eastAsia="Calibri"/>
                <w:szCs w:val="22"/>
              </w:rPr>
            </w:pPr>
            <w:r w:rsidRPr="00AC7834">
              <w:rPr>
                <w:rFonts w:eastAsia="Calibri"/>
                <w:szCs w:val="22"/>
              </w:rPr>
              <w:t>A25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CCA0B8" w14:textId="7D442B0B" w:rsidR="00AC3F9B" w:rsidRPr="00AC7834" w:rsidRDefault="00AC3F9B" w:rsidP="00AC3F9B">
            <w:pPr>
              <w:rPr>
                <w:rFonts w:eastAsia="Calibri"/>
                <w:szCs w:val="22"/>
              </w:rPr>
            </w:pPr>
            <w:r w:rsidRPr="00AC7834">
              <w:rPr>
                <w:rFonts w:eastAsia="Calibri"/>
                <w:szCs w:val="22"/>
              </w:rPr>
              <w:t xml:space="preserve">Privažiuojamasis kelias prie  </w:t>
            </w:r>
            <w:proofErr w:type="spellStart"/>
            <w:r w:rsidRPr="00AC7834">
              <w:rPr>
                <w:rFonts w:eastAsia="Calibri"/>
                <w:szCs w:val="22"/>
              </w:rPr>
              <w:t>Pagojės</w:t>
            </w:r>
            <w:proofErr w:type="spellEnd"/>
            <w:r w:rsidRPr="00AC7834">
              <w:rPr>
                <w:rFonts w:eastAsia="Calibri"/>
                <w:szCs w:val="22"/>
              </w:rPr>
              <w:t xml:space="preserve"> k. nuo kelio Nr. A24 (</w:t>
            </w:r>
            <w:proofErr w:type="spellStart"/>
            <w:r w:rsidRPr="00AC7834">
              <w:rPr>
                <w:rFonts w:eastAsia="Calibri"/>
                <w:szCs w:val="22"/>
              </w:rPr>
              <w:t>Vikonių</w:t>
            </w:r>
            <w:proofErr w:type="spellEnd"/>
            <w:r w:rsidRPr="00AC783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3E7839" w14:textId="5DABDA27" w:rsidR="00AC3F9B" w:rsidRPr="00AC7834" w:rsidRDefault="00AC3F9B" w:rsidP="00AC3F9B">
            <w:pPr>
              <w:jc w:val="right"/>
              <w:rPr>
                <w:rFonts w:eastAsia="Calibri"/>
                <w:szCs w:val="22"/>
              </w:rPr>
            </w:pPr>
            <w:r w:rsidRPr="00AC7834">
              <w:rPr>
                <w:rFonts w:eastAsia="Calibri"/>
                <w:szCs w:val="22"/>
              </w:rPr>
              <w:t xml:space="preserve">690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2A8E" w14:textId="4E0C19E2"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84933" w14:textId="478A283F"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D0B89" w14:textId="4738B8F8" w:rsidR="00AC3F9B" w:rsidRPr="00AC7834" w:rsidRDefault="00AC3F9B" w:rsidP="00AC3F9B">
            <w:pPr>
              <w:jc w:val="right"/>
              <w:rPr>
                <w:rFonts w:eastAsia="Calibri"/>
                <w:szCs w:val="22"/>
              </w:rPr>
            </w:pPr>
            <w:r w:rsidRPr="00AC7834">
              <w:rPr>
                <w:rFonts w:eastAsia="Calibri"/>
                <w:szCs w:val="22"/>
              </w:rPr>
              <w:t>690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050B9" w14:textId="7F2DAEF6"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C5ADC3" w14:textId="4B24E568" w:rsidR="00AC3F9B" w:rsidRPr="00AC7834" w:rsidRDefault="00AC3F9B" w:rsidP="00AC3F9B">
            <w:pPr>
              <w:jc w:val="center"/>
              <w:rPr>
                <w:rFonts w:eastAsia="Calibri"/>
                <w:szCs w:val="22"/>
              </w:rPr>
            </w:pPr>
            <w:r w:rsidRPr="00AC7834">
              <w:rPr>
                <w:rFonts w:eastAsia="Calibri"/>
                <w:szCs w:val="22"/>
              </w:rPr>
              <w:t>4400-6089-9302</w:t>
            </w:r>
          </w:p>
        </w:tc>
      </w:tr>
      <w:tr w:rsidR="00AC3F9B" w:rsidRPr="00AC7834" w14:paraId="6340DE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B05366"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7C6BC3" w14:textId="45B0DD49" w:rsidR="00AC3F9B" w:rsidRPr="00AC7834" w:rsidRDefault="00AC3F9B" w:rsidP="00AC3F9B">
            <w:pPr>
              <w:rPr>
                <w:rFonts w:eastAsia="Calibri"/>
                <w:szCs w:val="22"/>
              </w:rPr>
            </w:pPr>
            <w:r w:rsidRPr="00AC7834">
              <w:rPr>
                <w:rFonts w:eastAsia="Calibri"/>
                <w:szCs w:val="22"/>
              </w:rPr>
              <w:t>A250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3EED7C" w14:textId="2A06537B" w:rsidR="00AC3F9B" w:rsidRPr="00AC7834" w:rsidRDefault="00AC3F9B" w:rsidP="00AC3F9B">
            <w:pPr>
              <w:rPr>
                <w:rFonts w:eastAsia="Calibri"/>
                <w:szCs w:val="22"/>
              </w:rPr>
            </w:pPr>
            <w:r w:rsidRPr="00AC7834">
              <w:rPr>
                <w:rFonts w:eastAsia="Calibri"/>
                <w:szCs w:val="22"/>
              </w:rPr>
              <w:t>Pravažiuojamasis kelias nuo A18 iki A15 (</w:t>
            </w:r>
            <w:proofErr w:type="spellStart"/>
            <w:r w:rsidRPr="00AC7834">
              <w:rPr>
                <w:rFonts w:eastAsia="Calibri"/>
                <w:szCs w:val="22"/>
              </w:rPr>
              <w:t>Piktagalio</w:t>
            </w:r>
            <w:proofErr w:type="spellEnd"/>
            <w:r w:rsidRPr="00AC783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297921" w14:textId="308EE350" w:rsidR="00AC3F9B" w:rsidRPr="00AC7834" w:rsidRDefault="00AC3F9B" w:rsidP="00AC3F9B">
            <w:pPr>
              <w:jc w:val="right"/>
              <w:rPr>
                <w:rFonts w:eastAsia="Calibri"/>
                <w:szCs w:val="22"/>
              </w:rPr>
            </w:pPr>
            <w:r w:rsidRPr="00AC7834">
              <w:rPr>
                <w:rFonts w:eastAsia="Calibri"/>
                <w:szCs w:val="22"/>
              </w:rPr>
              <w:t xml:space="preserve">170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89A9D" w14:textId="197EF99B"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058A6" w14:textId="59F75C22" w:rsidR="00AC3F9B" w:rsidRPr="00AC7834" w:rsidRDefault="00AC3F9B" w:rsidP="00AC3F9B">
            <w:pPr>
              <w:jc w:val="right"/>
              <w:rPr>
                <w:rFonts w:eastAsia="Calibri"/>
                <w:szCs w:val="22"/>
              </w:rPr>
            </w:pPr>
            <w:r w:rsidRPr="00AC7834">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8318" w14:textId="0279FA87"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2D854" w14:textId="5C6126E7" w:rsidR="00AC3F9B" w:rsidRPr="00AC7834" w:rsidRDefault="00AC3F9B" w:rsidP="00AC3F9B">
            <w:pPr>
              <w:jc w:val="center"/>
              <w:rPr>
                <w:rFonts w:eastAsia="Calibri"/>
                <w:szCs w:val="22"/>
              </w:rPr>
            </w:pPr>
            <w:proofErr w:type="spellStart"/>
            <w:r w:rsidRPr="00AC783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31F997" w14:textId="25878118" w:rsidR="00AC3F9B" w:rsidRPr="00AC7834" w:rsidRDefault="00AC3F9B" w:rsidP="00AC3F9B">
            <w:pPr>
              <w:jc w:val="center"/>
              <w:rPr>
                <w:rFonts w:eastAsia="Calibri"/>
                <w:szCs w:val="22"/>
              </w:rPr>
            </w:pPr>
            <w:r w:rsidRPr="00AC7834">
              <w:rPr>
                <w:rFonts w:eastAsia="Calibri"/>
                <w:szCs w:val="22"/>
              </w:rPr>
              <w:t>4400-6088-7274</w:t>
            </w:r>
          </w:p>
        </w:tc>
      </w:tr>
      <w:tr w:rsidR="00AC3F9B" w:rsidRPr="00AC7834" w14:paraId="389F35D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60EB89"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8996B" w14:textId="218C33EB" w:rsidR="00AC3F9B" w:rsidRPr="00AC7834" w:rsidRDefault="00AC3F9B" w:rsidP="00AC3F9B">
            <w:pPr>
              <w:rPr>
                <w:rFonts w:eastAsia="Calibri"/>
                <w:szCs w:val="22"/>
              </w:rPr>
            </w:pPr>
            <w:r w:rsidRPr="00AC7834">
              <w:rPr>
                <w:rFonts w:eastAsia="Calibri"/>
                <w:szCs w:val="22"/>
              </w:rPr>
              <w:t>A252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6295FC" w14:textId="7E685F5D" w:rsidR="00AC3F9B" w:rsidRPr="00AC7834" w:rsidRDefault="00AC3F9B" w:rsidP="00AC3F9B">
            <w:pPr>
              <w:rPr>
                <w:rFonts w:eastAsia="Calibri"/>
                <w:szCs w:val="22"/>
              </w:rPr>
            </w:pPr>
            <w:r w:rsidRPr="00AC7834">
              <w:rPr>
                <w:rFonts w:eastAsia="Calibri"/>
                <w:szCs w:val="22"/>
              </w:rPr>
              <w:t xml:space="preserve">Privažiuojamasis kelias prie gyvenamųjų namų nuo Gojaus g., </w:t>
            </w:r>
            <w:proofErr w:type="spellStart"/>
            <w:r w:rsidRPr="00AC7834">
              <w:rPr>
                <w:rFonts w:eastAsia="Calibri"/>
                <w:szCs w:val="22"/>
              </w:rPr>
              <w:t>Vikonių</w:t>
            </w:r>
            <w:proofErr w:type="spellEnd"/>
            <w:r w:rsidRPr="00AC783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209E8A" w14:textId="1FF60367" w:rsidR="00AC3F9B" w:rsidRPr="00AC7834" w:rsidRDefault="00AC3F9B" w:rsidP="00AC3F9B">
            <w:pPr>
              <w:jc w:val="right"/>
              <w:rPr>
                <w:rFonts w:eastAsia="Calibri"/>
                <w:szCs w:val="22"/>
              </w:rPr>
            </w:pPr>
            <w:r w:rsidRPr="00AC7834">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F0499" w14:textId="1BDD7DCC"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5425" w14:textId="13A1F01E" w:rsidR="00AC3F9B" w:rsidRPr="00AC7834" w:rsidRDefault="00AC3F9B" w:rsidP="00AC3F9B">
            <w:pPr>
              <w:jc w:val="right"/>
              <w:rPr>
                <w:rFonts w:eastAsia="Calibri"/>
                <w:szCs w:val="22"/>
              </w:rPr>
            </w:pPr>
            <w:r w:rsidRPr="00AC7834">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9054E" w14:textId="08801301" w:rsidR="00AC3F9B" w:rsidRPr="00AC7834" w:rsidRDefault="00AC3F9B" w:rsidP="00AC3F9B">
            <w:pPr>
              <w:jc w:val="right"/>
              <w:rPr>
                <w:rFonts w:eastAsia="Calibri"/>
                <w:strike/>
                <w:szCs w:val="22"/>
              </w:rPr>
            </w:pPr>
            <w:r w:rsidRPr="00AC783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D5076" w14:textId="3F41E2AA"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949184" w14:textId="156C32F4" w:rsidR="00AC3F9B" w:rsidRPr="00AC7834" w:rsidRDefault="00AC3F9B" w:rsidP="00AC3F9B">
            <w:pPr>
              <w:jc w:val="center"/>
              <w:rPr>
                <w:rFonts w:eastAsia="Calibri"/>
                <w:szCs w:val="22"/>
              </w:rPr>
            </w:pPr>
            <w:r w:rsidRPr="00AC7834">
              <w:rPr>
                <w:rFonts w:eastAsia="Calibri"/>
                <w:szCs w:val="22"/>
              </w:rPr>
              <w:t>4400-6062-5023</w:t>
            </w:r>
          </w:p>
        </w:tc>
      </w:tr>
      <w:tr w:rsidR="00AC3F9B" w:rsidRPr="00AC7834" w14:paraId="358845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E15E7C"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28BAC" w14:textId="5047BFE7" w:rsidR="00AC3F9B" w:rsidRPr="00AC7834" w:rsidRDefault="00AC3F9B" w:rsidP="00AC3F9B">
            <w:pPr>
              <w:rPr>
                <w:rFonts w:eastAsia="Calibri"/>
                <w:szCs w:val="22"/>
              </w:rPr>
            </w:pPr>
            <w:r w:rsidRPr="00AC7834">
              <w:rPr>
                <w:rFonts w:eastAsia="Calibri"/>
                <w:szCs w:val="22"/>
              </w:rPr>
              <w:t>A254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E50A0C" w14:textId="07AC5EB0" w:rsidR="00AC3F9B" w:rsidRPr="00AC7834" w:rsidRDefault="00AC3F9B" w:rsidP="00AC3F9B">
            <w:pPr>
              <w:rPr>
                <w:rFonts w:eastAsia="Calibri"/>
                <w:szCs w:val="22"/>
              </w:rPr>
            </w:pPr>
            <w:r w:rsidRPr="00AC7834">
              <w:rPr>
                <w:rFonts w:eastAsia="Calibri"/>
                <w:szCs w:val="22"/>
              </w:rPr>
              <w:t xml:space="preserve">Privažiuojamasis kelias prie dirbamų laukų nuo Dirbtuvių g., </w:t>
            </w:r>
            <w:proofErr w:type="spellStart"/>
            <w:r w:rsidRPr="00AC7834">
              <w:rPr>
                <w:rFonts w:eastAsia="Calibri"/>
                <w:szCs w:val="22"/>
              </w:rPr>
              <w:t>Piktagalio</w:t>
            </w:r>
            <w:proofErr w:type="spellEnd"/>
            <w:r w:rsidRPr="00AC783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BF298E" w14:textId="2F4F6402" w:rsidR="00AC3F9B" w:rsidRPr="00AC7834" w:rsidRDefault="00AC3F9B" w:rsidP="00AC3F9B">
            <w:pPr>
              <w:jc w:val="right"/>
              <w:rPr>
                <w:rFonts w:eastAsia="Calibri"/>
                <w:szCs w:val="22"/>
              </w:rPr>
            </w:pPr>
            <w:r w:rsidRPr="00AC7834">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9F318" w14:textId="3EF67286"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B6A3" w14:textId="479F08CD" w:rsidR="00AC3F9B" w:rsidRPr="00AC7834" w:rsidRDefault="00AC3F9B" w:rsidP="00AC3F9B">
            <w:pPr>
              <w:jc w:val="right"/>
              <w:rPr>
                <w:rFonts w:eastAsia="Calibri"/>
                <w:szCs w:val="22"/>
              </w:rPr>
            </w:pPr>
            <w:r w:rsidRPr="00AC7834">
              <w:rPr>
                <w:rFonts w:eastAsia="Calibri"/>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59AA" w14:textId="0E1923D7" w:rsidR="00AC3F9B" w:rsidRPr="00AC7834" w:rsidRDefault="00AC3F9B" w:rsidP="00AC3F9B">
            <w:pPr>
              <w:jc w:val="right"/>
              <w:rPr>
                <w:rFonts w:eastAsia="Calibri"/>
                <w:szCs w:val="22"/>
              </w:rPr>
            </w:pPr>
            <w:r w:rsidRPr="00AC7834">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2AF6A" w14:textId="662B9A4B"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C05BA2" w14:textId="59F6AB50" w:rsidR="00AC3F9B" w:rsidRPr="00AC7834" w:rsidRDefault="00AC3F9B" w:rsidP="00AC3F9B">
            <w:pPr>
              <w:jc w:val="center"/>
              <w:rPr>
                <w:rFonts w:eastAsia="Calibri"/>
                <w:szCs w:val="22"/>
              </w:rPr>
            </w:pPr>
            <w:r w:rsidRPr="00AC7834">
              <w:rPr>
                <w:rFonts w:eastAsia="Calibri"/>
                <w:szCs w:val="22"/>
              </w:rPr>
              <w:t>4400-6088-7296</w:t>
            </w:r>
          </w:p>
        </w:tc>
      </w:tr>
      <w:tr w:rsidR="00AC3F9B" w:rsidRPr="00AC7834" w14:paraId="62BF07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EA64F9"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307156" w14:textId="76F5AFD0" w:rsidR="00AC3F9B" w:rsidRPr="00AC7834" w:rsidRDefault="00AC3F9B" w:rsidP="00AC3F9B">
            <w:pPr>
              <w:rPr>
                <w:rFonts w:eastAsia="Calibri"/>
                <w:szCs w:val="22"/>
              </w:rPr>
            </w:pPr>
            <w:r w:rsidRPr="00AC7834">
              <w:rPr>
                <w:rFonts w:eastAsia="Calibri"/>
                <w:szCs w:val="22"/>
              </w:rPr>
              <w:t>A255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78B1A8" w14:textId="5EEB6267" w:rsidR="00AC3F9B" w:rsidRPr="00AC7834" w:rsidRDefault="00AC3F9B" w:rsidP="00AC3F9B">
            <w:pPr>
              <w:rPr>
                <w:rFonts w:eastAsia="Calibri"/>
                <w:szCs w:val="22"/>
              </w:rPr>
            </w:pPr>
            <w:r w:rsidRPr="00AC7834">
              <w:rPr>
                <w:rFonts w:eastAsia="Calibri"/>
                <w:szCs w:val="22"/>
              </w:rPr>
              <w:t xml:space="preserve">Privažiuojamasis kelias prie </w:t>
            </w:r>
            <w:proofErr w:type="spellStart"/>
            <w:r w:rsidRPr="00AC7834">
              <w:rPr>
                <w:rFonts w:eastAsia="Calibri"/>
                <w:szCs w:val="22"/>
              </w:rPr>
              <w:t>Posinių</w:t>
            </w:r>
            <w:proofErr w:type="spellEnd"/>
            <w:r w:rsidRPr="00AC7834">
              <w:rPr>
                <w:rFonts w:eastAsia="Calibri"/>
                <w:szCs w:val="22"/>
              </w:rPr>
              <w:t xml:space="preserve"> k. nuo kelio Nr. A256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444376" w14:textId="14E13B31" w:rsidR="00AC3F9B" w:rsidRPr="00AC7834" w:rsidRDefault="00AC3F9B" w:rsidP="00AC3F9B">
            <w:pPr>
              <w:jc w:val="right"/>
              <w:rPr>
                <w:rFonts w:eastAsia="Calibri"/>
                <w:szCs w:val="22"/>
              </w:rPr>
            </w:pPr>
            <w:r w:rsidRPr="00AC7834">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CE002" w14:textId="20338744"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A73E9" w14:textId="65BE1979" w:rsidR="00AC3F9B" w:rsidRPr="00AC7834" w:rsidRDefault="00AC3F9B" w:rsidP="00AC3F9B">
            <w:pPr>
              <w:jc w:val="right"/>
              <w:rPr>
                <w:rFonts w:eastAsia="Calibri"/>
                <w:szCs w:val="22"/>
              </w:rPr>
            </w:pPr>
            <w:r w:rsidRPr="00AC7834">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D7A8C" w14:textId="74DD404E" w:rsidR="00AC3F9B" w:rsidRPr="00AC7834" w:rsidRDefault="00AC3F9B" w:rsidP="00AC3F9B">
            <w:pPr>
              <w:jc w:val="right"/>
              <w:rPr>
                <w:rFonts w:eastAsia="Calibri"/>
                <w:szCs w:val="22"/>
              </w:rPr>
            </w:pPr>
            <w:r w:rsidRPr="00AC7834">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342F3" w14:textId="7889A05B"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4C21F1" w14:textId="08BFC0AC" w:rsidR="00AC3F9B" w:rsidRPr="00AC7834" w:rsidRDefault="00AC3F9B" w:rsidP="00AC3F9B">
            <w:pPr>
              <w:jc w:val="center"/>
              <w:rPr>
                <w:rFonts w:eastAsia="Calibri"/>
                <w:szCs w:val="22"/>
              </w:rPr>
            </w:pPr>
            <w:r w:rsidRPr="00AC7834">
              <w:rPr>
                <w:rFonts w:eastAsia="Calibri"/>
                <w:szCs w:val="22"/>
              </w:rPr>
              <w:t>4400-6062-3529</w:t>
            </w:r>
          </w:p>
        </w:tc>
      </w:tr>
      <w:tr w:rsidR="00AC3F9B" w:rsidRPr="00AC7834" w14:paraId="6D60515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83F1B0"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DBD5B0" w14:textId="5D6104AF" w:rsidR="00AC3F9B" w:rsidRPr="00AC7834" w:rsidRDefault="00AC3F9B" w:rsidP="00AC3F9B">
            <w:pPr>
              <w:rPr>
                <w:rFonts w:eastAsia="Calibri"/>
                <w:szCs w:val="22"/>
              </w:rPr>
            </w:pPr>
            <w:r w:rsidRPr="00AC7834">
              <w:rPr>
                <w:rFonts w:eastAsia="Calibri"/>
                <w:szCs w:val="22"/>
              </w:rPr>
              <w:t>A256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A1983B" w14:textId="3545FC64" w:rsidR="00AC3F9B" w:rsidRPr="00AC7834" w:rsidRDefault="00AC3F9B" w:rsidP="00AC3F9B">
            <w:pPr>
              <w:rPr>
                <w:rFonts w:eastAsia="Calibri"/>
                <w:szCs w:val="22"/>
              </w:rPr>
            </w:pPr>
            <w:r w:rsidRPr="00AC7834">
              <w:rPr>
                <w:rFonts w:eastAsia="Calibri"/>
                <w:szCs w:val="22"/>
              </w:rPr>
              <w:t>Pravažiuojamasis kelias nuo kelio Nr. 1224 (</w:t>
            </w:r>
            <w:proofErr w:type="spellStart"/>
            <w:r w:rsidRPr="00AC7834">
              <w:rPr>
                <w:rFonts w:eastAsia="Calibri"/>
                <w:szCs w:val="22"/>
              </w:rPr>
              <w:t>Piktagalio</w:t>
            </w:r>
            <w:proofErr w:type="spellEnd"/>
            <w:r w:rsidRPr="00AC7834">
              <w:rPr>
                <w:rFonts w:eastAsia="Calibri"/>
                <w:szCs w:val="22"/>
              </w:rPr>
              <w:t xml:space="preserve"> k.) iki kelio Nr. A257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59DA5D" w14:textId="197CD717" w:rsidR="00AC3F9B" w:rsidRPr="00AC7834" w:rsidRDefault="00AC3F9B" w:rsidP="00AC3F9B">
            <w:pPr>
              <w:jc w:val="right"/>
              <w:rPr>
                <w:rFonts w:eastAsia="Calibri"/>
                <w:szCs w:val="22"/>
              </w:rPr>
            </w:pPr>
            <w:r w:rsidRPr="00AC7834">
              <w:rPr>
                <w:rFonts w:eastAsia="Calibri"/>
                <w:szCs w:val="22"/>
              </w:rPr>
              <w:t xml:space="preserve">1115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AEDD7" w14:textId="6B50C82C"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31297" w14:textId="7364F665" w:rsidR="00AC3F9B" w:rsidRPr="00AC7834" w:rsidRDefault="00AC3F9B" w:rsidP="00AC3F9B">
            <w:pPr>
              <w:jc w:val="right"/>
              <w:rPr>
                <w:rFonts w:eastAsia="Calibri"/>
                <w:szCs w:val="22"/>
              </w:rPr>
            </w:pPr>
            <w:r w:rsidRPr="00AC7834">
              <w:rPr>
                <w:rFonts w:eastAsia="Calibri"/>
                <w:szCs w:val="22"/>
              </w:rPr>
              <w:t xml:space="preserve"> 1115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219E" w14:textId="4DAA5648"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F806B" w14:textId="5D44E4A5" w:rsidR="00AC3F9B" w:rsidRPr="00AC7834" w:rsidRDefault="00AC3F9B" w:rsidP="00AC3F9B">
            <w:pPr>
              <w:jc w:val="center"/>
              <w:rPr>
                <w:rFonts w:eastAsia="Calibri"/>
                <w:szCs w:val="22"/>
              </w:rPr>
            </w:pPr>
            <w:proofErr w:type="spellStart"/>
            <w:r w:rsidRPr="00AC783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FE506E" w14:textId="3F982F1F" w:rsidR="00AC3F9B" w:rsidRPr="00AC7834" w:rsidRDefault="00AC3F9B" w:rsidP="00AC3F9B">
            <w:pPr>
              <w:jc w:val="center"/>
              <w:rPr>
                <w:rFonts w:eastAsia="Calibri"/>
                <w:szCs w:val="22"/>
              </w:rPr>
            </w:pPr>
            <w:r w:rsidRPr="00AC7834">
              <w:rPr>
                <w:rFonts w:eastAsia="Calibri"/>
                <w:szCs w:val="22"/>
              </w:rPr>
              <w:t>4400-5975-6982</w:t>
            </w:r>
          </w:p>
        </w:tc>
      </w:tr>
      <w:tr w:rsidR="00AC3F9B" w:rsidRPr="00AC7834" w14:paraId="046DEE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1D7E74"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88E7C1" w14:textId="627E8C3D" w:rsidR="00AC3F9B" w:rsidRPr="00AC7834" w:rsidRDefault="00AC3F9B" w:rsidP="00AC3F9B">
            <w:pPr>
              <w:rPr>
                <w:rFonts w:eastAsia="Calibri"/>
                <w:szCs w:val="22"/>
              </w:rPr>
            </w:pPr>
            <w:r w:rsidRPr="00AC7834">
              <w:rPr>
                <w:rFonts w:eastAsia="Calibri"/>
                <w:szCs w:val="22"/>
              </w:rPr>
              <w:t>A257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2FB91F" w14:textId="6DC374AB" w:rsidR="00AC3F9B" w:rsidRPr="00AC7834" w:rsidRDefault="00AC3F9B" w:rsidP="00AC3F9B">
            <w:pPr>
              <w:rPr>
                <w:rFonts w:eastAsia="Calibri"/>
                <w:szCs w:val="22"/>
              </w:rPr>
            </w:pPr>
            <w:r w:rsidRPr="00AC7834">
              <w:rPr>
                <w:rFonts w:eastAsia="Calibri"/>
                <w:szCs w:val="22"/>
              </w:rPr>
              <w:t xml:space="preserve">Privažiuojamasis kelias prie dirbamų laukų </w:t>
            </w:r>
            <w:proofErr w:type="spellStart"/>
            <w:r w:rsidRPr="00AC7834">
              <w:rPr>
                <w:rFonts w:eastAsia="Calibri"/>
                <w:szCs w:val="22"/>
              </w:rPr>
              <w:t>Zablackų</w:t>
            </w:r>
            <w:proofErr w:type="spellEnd"/>
            <w:r w:rsidRPr="00AC7834">
              <w:rPr>
                <w:rFonts w:eastAsia="Calibri"/>
                <w:szCs w:val="22"/>
              </w:rPr>
              <w:t xml:space="preserve"> k. nuo kelio Nr. A264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DDA437" w14:textId="3843D532" w:rsidR="00AC3F9B" w:rsidRPr="00AC7834" w:rsidRDefault="00AC3F9B" w:rsidP="00AC3F9B">
            <w:pPr>
              <w:jc w:val="right"/>
              <w:rPr>
                <w:rFonts w:eastAsia="Calibri"/>
                <w:szCs w:val="22"/>
              </w:rPr>
            </w:pPr>
            <w:r w:rsidRPr="00AC7834">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1B688" w14:textId="23FB61EA"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47678" w14:textId="4CDD920F"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A533" w14:textId="089030A1" w:rsidR="00AC3F9B" w:rsidRPr="00AC7834" w:rsidRDefault="00AC3F9B" w:rsidP="00AC3F9B">
            <w:pPr>
              <w:jc w:val="right"/>
              <w:rPr>
                <w:rFonts w:eastAsia="Calibri"/>
                <w:szCs w:val="22"/>
              </w:rPr>
            </w:pPr>
            <w:r w:rsidRPr="00AC7834">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B5391" w14:textId="6C872105"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21CACD" w14:textId="0F561959" w:rsidR="00AC3F9B" w:rsidRPr="00AC7834" w:rsidRDefault="00AC3F9B" w:rsidP="00AC3F9B">
            <w:pPr>
              <w:jc w:val="center"/>
              <w:rPr>
                <w:rFonts w:eastAsia="Calibri"/>
                <w:szCs w:val="22"/>
              </w:rPr>
            </w:pPr>
            <w:r w:rsidRPr="00AC7834">
              <w:rPr>
                <w:rFonts w:eastAsia="Calibri"/>
                <w:szCs w:val="22"/>
              </w:rPr>
              <w:t>-</w:t>
            </w:r>
          </w:p>
        </w:tc>
      </w:tr>
      <w:tr w:rsidR="00AC3F9B" w:rsidRPr="00AC7834" w14:paraId="5FFA067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599D37"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0EE8A" w14:textId="1181AE55" w:rsidR="00AC3F9B" w:rsidRPr="00AC7834" w:rsidRDefault="00AC3F9B" w:rsidP="00AC3F9B">
            <w:pPr>
              <w:rPr>
                <w:rFonts w:eastAsia="Calibri"/>
                <w:szCs w:val="22"/>
              </w:rPr>
            </w:pPr>
            <w:r w:rsidRPr="00AC7834">
              <w:rPr>
                <w:rFonts w:eastAsia="Calibri"/>
                <w:szCs w:val="22"/>
              </w:rPr>
              <w:t>A258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FC20BD" w14:textId="0B142225" w:rsidR="00AC3F9B" w:rsidRPr="00AC7834" w:rsidRDefault="00AC3F9B" w:rsidP="00AC3F9B">
            <w:pPr>
              <w:rPr>
                <w:rFonts w:eastAsia="Calibri"/>
                <w:szCs w:val="22"/>
              </w:rPr>
            </w:pPr>
            <w:r w:rsidRPr="00AC7834">
              <w:rPr>
                <w:rFonts w:eastAsia="Calibri"/>
                <w:szCs w:val="22"/>
              </w:rPr>
              <w:t>Pravažiuojamasis kelias nuo kelio Nr. A319 (Elmininkų II k.) iki kelio Nr. A178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80CF33" w14:textId="1374867A" w:rsidR="00AC3F9B" w:rsidRPr="00AC7834" w:rsidRDefault="00AC3F9B" w:rsidP="00AC3F9B">
            <w:pPr>
              <w:jc w:val="right"/>
              <w:rPr>
                <w:rFonts w:eastAsia="Calibri"/>
                <w:szCs w:val="22"/>
              </w:rPr>
            </w:pPr>
            <w:r w:rsidRPr="00AC7834">
              <w:rPr>
                <w:rFonts w:eastAsia="Calibri"/>
                <w:szCs w:val="22"/>
              </w:rPr>
              <w:t xml:space="preserve"> 582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99785" w14:textId="58F9A7AC"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8171" w14:textId="7C04E03B" w:rsidR="00AC3F9B" w:rsidRPr="00AC7834" w:rsidRDefault="00AC3F9B" w:rsidP="00AC3F9B">
            <w:pPr>
              <w:jc w:val="right"/>
              <w:rPr>
                <w:rFonts w:eastAsia="Calibri"/>
                <w:szCs w:val="22"/>
              </w:rPr>
            </w:pPr>
            <w:r w:rsidRPr="00AC7834">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08166" w14:textId="48BF3F22" w:rsidR="00AC3F9B" w:rsidRPr="00AC7834" w:rsidRDefault="00AC3F9B" w:rsidP="00AC3F9B">
            <w:pPr>
              <w:jc w:val="right"/>
              <w:rPr>
                <w:rFonts w:eastAsia="Calibri"/>
                <w:strike/>
                <w:szCs w:val="22"/>
              </w:rPr>
            </w:pPr>
            <w:r w:rsidRPr="00AC783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10C7B" w14:textId="6DDF8B90"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28B024" w14:textId="17DD6DF7" w:rsidR="00AC3F9B" w:rsidRPr="00AC7834" w:rsidRDefault="00AC3F9B" w:rsidP="00AC3F9B">
            <w:pPr>
              <w:jc w:val="center"/>
              <w:rPr>
                <w:rFonts w:eastAsia="Calibri"/>
                <w:szCs w:val="22"/>
              </w:rPr>
            </w:pPr>
            <w:r w:rsidRPr="00AC7834">
              <w:rPr>
                <w:rFonts w:eastAsia="Calibri"/>
                <w:szCs w:val="22"/>
              </w:rPr>
              <w:t>4400-5947-4172</w:t>
            </w:r>
          </w:p>
        </w:tc>
      </w:tr>
      <w:tr w:rsidR="00AC3F9B" w:rsidRPr="00AC7834" w14:paraId="5D01DA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D684E2"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B4856D" w14:textId="6B0B8019" w:rsidR="00AC3F9B" w:rsidRPr="00AC7834" w:rsidRDefault="00AC3F9B" w:rsidP="00AC3F9B">
            <w:pPr>
              <w:rPr>
                <w:rFonts w:eastAsia="Calibri"/>
                <w:szCs w:val="22"/>
              </w:rPr>
            </w:pPr>
            <w:r w:rsidRPr="00972826">
              <w:rPr>
                <w:rFonts w:eastAsia="Calibri"/>
                <w:szCs w:val="22"/>
              </w:rPr>
              <w:t>A259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F90B2" w14:textId="74BE5478" w:rsidR="00AC3F9B" w:rsidRPr="00AC7834" w:rsidRDefault="00AC3F9B" w:rsidP="00AC3F9B">
            <w:pPr>
              <w:rPr>
                <w:rFonts w:eastAsia="Calibri"/>
                <w:szCs w:val="22"/>
              </w:rPr>
            </w:pPr>
            <w:r w:rsidRPr="00972826">
              <w:rPr>
                <w:rFonts w:eastAsia="Calibri"/>
                <w:szCs w:val="22"/>
              </w:rPr>
              <w:t xml:space="preserve">Privažiuojamasis kelias prie gyvenamųjų namų Šeimyniškėlių k. nuo </w:t>
            </w:r>
            <w:proofErr w:type="spellStart"/>
            <w:r w:rsidRPr="00972826">
              <w:rPr>
                <w:rFonts w:eastAsia="Calibri"/>
                <w:szCs w:val="22"/>
              </w:rPr>
              <w:t>Elmos</w:t>
            </w:r>
            <w:proofErr w:type="spellEnd"/>
            <w:r w:rsidRPr="00972826">
              <w:rPr>
                <w:rFonts w:eastAsia="Calibri"/>
                <w:szCs w:val="22"/>
              </w:rPr>
              <w:t xml:space="preserve"> g.,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EDE4D" w14:textId="67ACAC3B" w:rsidR="00AC3F9B" w:rsidRPr="00AC7834" w:rsidRDefault="00AC3F9B" w:rsidP="00AC3F9B">
            <w:pPr>
              <w:jc w:val="right"/>
              <w:rPr>
                <w:rFonts w:eastAsia="Calibri"/>
                <w:szCs w:val="22"/>
              </w:rPr>
            </w:pPr>
            <w:r w:rsidRPr="00972826">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2D716" w14:textId="6426160D" w:rsidR="00AC3F9B" w:rsidRPr="00AC7834" w:rsidRDefault="00AC3F9B" w:rsidP="00AC3F9B">
            <w:pPr>
              <w:jc w:val="right"/>
              <w:rPr>
                <w:rFonts w:eastAsia="Calibri"/>
                <w:szCs w:val="22"/>
              </w:rPr>
            </w:pPr>
            <w:r w:rsidRPr="00972826">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239C9" w14:textId="4E540C70" w:rsidR="00AC3F9B" w:rsidRPr="00AC7834" w:rsidRDefault="00AC3F9B" w:rsidP="00AC3F9B">
            <w:pPr>
              <w:jc w:val="right"/>
              <w:rPr>
                <w:rFonts w:eastAsia="Calibri"/>
                <w:szCs w:val="22"/>
              </w:rPr>
            </w:pPr>
            <w:r w:rsidRPr="0097282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FC935" w14:textId="5C686B9A" w:rsidR="00AC3F9B" w:rsidRPr="00AC7834" w:rsidRDefault="00AC3F9B" w:rsidP="00AC3F9B">
            <w:pPr>
              <w:jc w:val="right"/>
              <w:rPr>
                <w:rFonts w:eastAsia="Calibri"/>
                <w:szCs w:val="22"/>
              </w:rPr>
            </w:pPr>
            <w:r w:rsidRPr="0097282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6D364" w14:textId="46D6E764" w:rsidR="00AC3F9B" w:rsidRPr="00AC7834" w:rsidRDefault="00AC3F9B" w:rsidP="00AC3F9B">
            <w:pPr>
              <w:jc w:val="center"/>
              <w:rPr>
                <w:rFonts w:eastAsia="Calibri"/>
                <w:szCs w:val="22"/>
              </w:rPr>
            </w:pPr>
            <w:proofErr w:type="spellStart"/>
            <w:r w:rsidRPr="0097282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D874B2" w14:textId="33D61BD7" w:rsidR="00AC3F9B" w:rsidRPr="00AC7834" w:rsidRDefault="00AC3F9B" w:rsidP="00AC3F9B">
            <w:pPr>
              <w:jc w:val="center"/>
              <w:rPr>
                <w:rFonts w:eastAsia="Calibri"/>
                <w:szCs w:val="22"/>
              </w:rPr>
            </w:pPr>
            <w:r w:rsidRPr="00972826">
              <w:rPr>
                <w:rFonts w:eastAsia="Calibri"/>
                <w:szCs w:val="22"/>
              </w:rPr>
              <w:t>4400-5744-5978</w:t>
            </w:r>
          </w:p>
        </w:tc>
      </w:tr>
      <w:tr w:rsidR="00AC3F9B" w:rsidRPr="00AC7834" w14:paraId="1A3113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37D511"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F5BE67" w14:textId="145FDE41" w:rsidR="00AC3F9B" w:rsidRPr="00AC7834" w:rsidRDefault="00AC3F9B" w:rsidP="00AC3F9B">
            <w:pPr>
              <w:rPr>
                <w:rFonts w:eastAsia="Calibri"/>
                <w:szCs w:val="22"/>
              </w:rPr>
            </w:pPr>
            <w:r w:rsidRPr="00AC7834">
              <w:rPr>
                <w:rFonts w:eastAsia="Calibri"/>
                <w:szCs w:val="22"/>
              </w:rPr>
              <w:t>A26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9624FF" w14:textId="3039B2BE" w:rsidR="00AC3F9B" w:rsidRPr="00AC7834" w:rsidRDefault="00AC3F9B" w:rsidP="00AC3F9B">
            <w:pPr>
              <w:rPr>
                <w:rFonts w:eastAsia="Calibri"/>
                <w:szCs w:val="22"/>
              </w:rPr>
            </w:pPr>
            <w:r w:rsidRPr="00AC7834">
              <w:rPr>
                <w:rFonts w:eastAsia="Calibri"/>
                <w:szCs w:val="22"/>
              </w:rPr>
              <w:t xml:space="preserve">Pravažiuojamasis kelias nuo Gylių g. </w:t>
            </w:r>
            <w:proofErr w:type="spellStart"/>
            <w:r w:rsidRPr="00AC7834">
              <w:rPr>
                <w:rFonts w:eastAsia="Calibri"/>
                <w:szCs w:val="22"/>
              </w:rPr>
              <w:t>Vikonių</w:t>
            </w:r>
            <w:proofErr w:type="spellEnd"/>
            <w:r w:rsidRPr="00AC7834">
              <w:rPr>
                <w:rFonts w:eastAsia="Calibri"/>
                <w:szCs w:val="22"/>
              </w:rPr>
              <w:t xml:space="preserve"> k. iki Gedimino g. Anykščių m.</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163197" w14:textId="5DD46A50" w:rsidR="00AC3F9B" w:rsidRPr="00AC7834" w:rsidRDefault="00AC3F9B" w:rsidP="00AC3F9B">
            <w:pPr>
              <w:jc w:val="right"/>
              <w:rPr>
                <w:rFonts w:eastAsia="Calibri"/>
                <w:szCs w:val="22"/>
              </w:rPr>
            </w:pPr>
            <w:r w:rsidRPr="00AC7834">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9375D" w14:textId="36810D69"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DA587" w14:textId="769956FC" w:rsidR="00AC3F9B" w:rsidRPr="00AC7834" w:rsidRDefault="00AC3F9B" w:rsidP="00AC3F9B">
            <w:pPr>
              <w:jc w:val="right"/>
              <w:rPr>
                <w:rFonts w:eastAsia="Calibri"/>
                <w:szCs w:val="22"/>
              </w:rPr>
            </w:pPr>
            <w:r w:rsidRPr="00AC7834">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41577" w14:textId="01132439"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865DF" w14:textId="70A00F77" w:rsidR="00AC3F9B" w:rsidRPr="00AC7834" w:rsidRDefault="00AC3F9B" w:rsidP="00AC3F9B">
            <w:pPr>
              <w:jc w:val="center"/>
              <w:rPr>
                <w:rFonts w:eastAsia="Calibri"/>
                <w:szCs w:val="22"/>
              </w:rPr>
            </w:pPr>
            <w:proofErr w:type="spellStart"/>
            <w:r w:rsidRPr="00AC7834">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790E94" w14:textId="5265BF61" w:rsidR="00AC3F9B" w:rsidRPr="00AC7834" w:rsidRDefault="00AC3F9B" w:rsidP="00AC3F9B">
            <w:pPr>
              <w:jc w:val="center"/>
              <w:rPr>
                <w:rFonts w:eastAsia="Calibri"/>
                <w:szCs w:val="22"/>
              </w:rPr>
            </w:pPr>
            <w:r w:rsidRPr="00AC7834">
              <w:rPr>
                <w:rFonts w:eastAsia="Calibri"/>
                <w:szCs w:val="22"/>
              </w:rPr>
              <w:t>4400-5515-3030</w:t>
            </w:r>
          </w:p>
        </w:tc>
      </w:tr>
      <w:tr w:rsidR="00AC3F9B" w:rsidRPr="00AC7834" w14:paraId="793C95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BCE6D3"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25A9" w14:textId="55D15C7B" w:rsidR="00AC3F9B" w:rsidRPr="00AC7834" w:rsidRDefault="00AC3F9B" w:rsidP="00AC3F9B">
            <w:pPr>
              <w:rPr>
                <w:rFonts w:eastAsia="Calibri"/>
                <w:szCs w:val="22"/>
              </w:rPr>
            </w:pPr>
            <w:r w:rsidRPr="00AC7834">
              <w:rPr>
                <w:rFonts w:eastAsia="Calibri"/>
                <w:szCs w:val="22"/>
              </w:rPr>
              <w:t>A264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E1ABA6" w14:textId="302DADD8" w:rsidR="00AC3F9B" w:rsidRPr="00AC7834" w:rsidRDefault="00AC3F9B" w:rsidP="00AC3F9B">
            <w:pPr>
              <w:rPr>
                <w:rFonts w:eastAsia="Calibri"/>
                <w:szCs w:val="22"/>
              </w:rPr>
            </w:pPr>
            <w:r w:rsidRPr="00AC7834">
              <w:rPr>
                <w:rFonts w:eastAsia="Calibri"/>
                <w:szCs w:val="22"/>
              </w:rPr>
              <w:t xml:space="preserve">Pravažiuojamasis kelias nuo Eglių g., </w:t>
            </w:r>
            <w:proofErr w:type="spellStart"/>
            <w:r w:rsidRPr="00AC7834">
              <w:rPr>
                <w:rFonts w:eastAsia="Calibri"/>
                <w:szCs w:val="22"/>
              </w:rPr>
              <w:t>Kuniškių</w:t>
            </w:r>
            <w:proofErr w:type="spellEnd"/>
            <w:r w:rsidRPr="00AC7834">
              <w:rPr>
                <w:rFonts w:eastAsia="Calibri"/>
                <w:szCs w:val="22"/>
              </w:rPr>
              <w:t xml:space="preserve"> k. iki kelio Nr. A256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82BE52" w14:textId="4FC7FCBE" w:rsidR="00AC3F9B" w:rsidRPr="00AC7834" w:rsidRDefault="00AC3F9B" w:rsidP="00AC3F9B">
            <w:pPr>
              <w:jc w:val="right"/>
              <w:rPr>
                <w:rFonts w:eastAsia="Calibri"/>
                <w:szCs w:val="22"/>
              </w:rPr>
            </w:pPr>
            <w:r w:rsidRPr="00AC7834">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C206A" w14:textId="69116E95"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44712" w14:textId="2386197A" w:rsidR="00AC3F9B" w:rsidRPr="00AC7834" w:rsidRDefault="00AC3F9B" w:rsidP="00AC3F9B">
            <w:pPr>
              <w:jc w:val="right"/>
              <w:rPr>
                <w:rFonts w:eastAsia="Calibri"/>
                <w:szCs w:val="22"/>
              </w:rPr>
            </w:pPr>
            <w:r w:rsidRPr="00AC7834">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738BB" w14:textId="1CBA7946"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84ACE" w14:textId="64492926"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1A97C1" w14:textId="0DE8E5B0" w:rsidR="00AC3F9B" w:rsidRPr="00AC7834" w:rsidRDefault="00AC3F9B" w:rsidP="00AC3F9B">
            <w:pPr>
              <w:jc w:val="center"/>
              <w:rPr>
                <w:rFonts w:eastAsia="Calibri"/>
                <w:szCs w:val="22"/>
              </w:rPr>
            </w:pPr>
            <w:r w:rsidRPr="00AC7834">
              <w:rPr>
                <w:rFonts w:eastAsia="Calibri"/>
                <w:szCs w:val="22"/>
              </w:rPr>
              <w:t>-</w:t>
            </w:r>
          </w:p>
        </w:tc>
      </w:tr>
      <w:tr w:rsidR="00AC3F9B" w:rsidRPr="00AC7834" w14:paraId="0A65DD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4295F9"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03139" w14:textId="7E29FB5F" w:rsidR="00AC3F9B" w:rsidRPr="00AC7834" w:rsidRDefault="00AC3F9B" w:rsidP="00AC3F9B">
            <w:pPr>
              <w:rPr>
                <w:rFonts w:eastAsia="Calibri"/>
                <w:szCs w:val="22"/>
              </w:rPr>
            </w:pPr>
            <w:r w:rsidRPr="00AC7834">
              <w:rPr>
                <w:rFonts w:eastAsia="Calibri"/>
                <w:szCs w:val="22"/>
              </w:rPr>
              <w:t>A266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ED214A" w14:textId="534265BE" w:rsidR="00AC3F9B" w:rsidRPr="00AC7834" w:rsidRDefault="00AC3F9B" w:rsidP="00AC3F9B">
            <w:pPr>
              <w:rPr>
                <w:rFonts w:eastAsia="Calibri"/>
                <w:szCs w:val="22"/>
              </w:rPr>
            </w:pPr>
            <w:r w:rsidRPr="00AC7834">
              <w:rPr>
                <w:rFonts w:eastAsia="Calibri"/>
                <w:szCs w:val="22"/>
              </w:rPr>
              <w:t>Privažiuojamasis kelias prie Skapiškio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22D598" w14:textId="5D3102E0" w:rsidR="00AC3F9B" w:rsidRPr="00AC7834" w:rsidRDefault="00AC3F9B" w:rsidP="00AC3F9B">
            <w:pPr>
              <w:jc w:val="right"/>
              <w:rPr>
                <w:rFonts w:eastAsia="Calibri"/>
                <w:szCs w:val="22"/>
              </w:rPr>
            </w:pPr>
            <w:r w:rsidRPr="00AC7834">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0D87" w14:textId="36E25F7D"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89755" w14:textId="3EACBF80" w:rsidR="00AC3F9B" w:rsidRPr="00AC7834" w:rsidRDefault="00AC3F9B" w:rsidP="00AC3F9B">
            <w:pPr>
              <w:jc w:val="right"/>
              <w:rPr>
                <w:rFonts w:eastAsia="Calibri"/>
                <w:szCs w:val="22"/>
              </w:rPr>
            </w:pPr>
            <w:r w:rsidRPr="00AC7834">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286ED" w14:textId="75752714"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ECEA" w14:textId="1D644861" w:rsidR="00AC3F9B" w:rsidRPr="00AC7834" w:rsidRDefault="00AC3F9B" w:rsidP="00AC3F9B">
            <w:pPr>
              <w:jc w:val="center"/>
              <w:rPr>
                <w:rFonts w:eastAsia="Calibri"/>
                <w:szCs w:val="22"/>
              </w:rPr>
            </w:pPr>
            <w:proofErr w:type="spellStart"/>
            <w:r w:rsidRPr="00AC783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63BD67" w14:textId="54552C97" w:rsidR="00AC3F9B" w:rsidRPr="00AC7834" w:rsidRDefault="00AC3F9B" w:rsidP="00AC3F9B">
            <w:pPr>
              <w:jc w:val="center"/>
              <w:rPr>
                <w:rFonts w:eastAsia="Calibri"/>
                <w:szCs w:val="22"/>
              </w:rPr>
            </w:pPr>
            <w:r w:rsidRPr="00AC7834">
              <w:rPr>
                <w:rFonts w:eastAsia="Calibri"/>
                <w:szCs w:val="22"/>
              </w:rPr>
              <w:t>4400-5515-3041</w:t>
            </w:r>
          </w:p>
        </w:tc>
      </w:tr>
      <w:tr w:rsidR="00AC3F9B" w:rsidRPr="00AC7834" w14:paraId="36A32FD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F24359"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E52DE" w14:textId="29A1A3E5" w:rsidR="00AC3F9B" w:rsidRPr="00AC7834" w:rsidRDefault="00AC3F9B" w:rsidP="00AC3F9B">
            <w:pPr>
              <w:rPr>
                <w:rFonts w:eastAsia="Calibri"/>
                <w:szCs w:val="22"/>
              </w:rPr>
            </w:pPr>
            <w:r w:rsidRPr="00AC7834">
              <w:rPr>
                <w:rFonts w:eastAsia="Calibri"/>
                <w:szCs w:val="22"/>
              </w:rPr>
              <w:t>A267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8E0EED" w14:textId="1C03D367" w:rsidR="00AC3F9B" w:rsidRPr="00AC7834" w:rsidRDefault="00AC3F9B" w:rsidP="00AC3F9B">
            <w:pPr>
              <w:rPr>
                <w:rFonts w:eastAsia="Calibri"/>
                <w:szCs w:val="22"/>
              </w:rPr>
            </w:pPr>
            <w:r w:rsidRPr="00AC7834">
              <w:rPr>
                <w:rFonts w:eastAsia="Calibri"/>
                <w:szCs w:val="22"/>
              </w:rPr>
              <w:t xml:space="preserve">Privažiuojamasis kelias prie gyvenamųjų namų </w:t>
            </w:r>
            <w:proofErr w:type="spellStart"/>
            <w:r w:rsidRPr="00AC7834">
              <w:rPr>
                <w:rFonts w:eastAsia="Calibri"/>
                <w:szCs w:val="22"/>
              </w:rPr>
              <w:t>Šepetiškių</w:t>
            </w:r>
            <w:proofErr w:type="spellEnd"/>
            <w:r w:rsidRPr="00AC7834">
              <w:rPr>
                <w:rFonts w:eastAsia="Calibri"/>
                <w:szCs w:val="22"/>
              </w:rPr>
              <w:t xml:space="preserve"> k. nuo kelio Nr. A26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DF7E34" w14:textId="61DBF51C" w:rsidR="00AC3F9B" w:rsidRPr="00AC7834" w:rsidRDefault="00AC3F9B" w:rsidP="00AC3F9B">
            <w:pPr>
              <w:jc w:val="right"/>
              <w:rPr>
                <w:rFonts w:eastAsia="Calibri"/>
                <w:szCs w:val="22"/>
              </w:rPr>
            </w:pPr>
            <w:r w:rsidRPr="00AC7834">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95E24" w14:textId="7EF98278"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D6F55" w14:textId="7569EF71" w:rsidR="00AC3F9B" w:rsidRPr="00AC7834" w:rsidRDefault="00AC3F9B" w:rsidP="00AC3F9B">
            <w:pPr>
              <w:jc w:val="right"/>
              <w:rPr>
                <w:rFonts w:eastAsia="Calibri"/>
                <w:szCs w:val="22"/>
              </w:rPr>
            </w:pPr>
            <w:r w:rsidRPr="00AC7834">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4EB11" w14:textId="18D45A32"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AC730" w14:textId="5B136614" w:rsidR="00AC3F9B" w:rsidRPr="00AC7834" w:rsidRDefault="00AC3F9B" w:rsidP="00AC3F9B">
            <w:pPr>
              <w:jc w:val="center"/>
              <w:rPr>
                <w:rFonts w:eastAsia="Calibri"/>
                <w:szCs w:val="22"/>
              </w:rPr>
            </w:pPr>
            <w:proofErr w:type="spellStart"/>
            <w:r w:rsidRPr="00AC783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85860" w14:textId="3971FE65" w:rsidR="00AC3F9B" w:rsidRPr="00AC7834" w:rsidRDefault="00AC3F9B" w:rsidP="00AC3F9B">
            <w:pPr>
              <w:jc w:val="center"/>
              <w:rPr>
                <w:rFonts w:eastAsia="Calibri"/>
                <w:szCs w:val="22"/>
              </w:rPr>
            </w:pPr>
            <w:r w:rsidRPr="00AC7834">
              <w:rPr>
                <w:rFonts w:eastAsia="Calibri"/>
                <w:szCs w:val="22"/>
              </w:rPr>
              <w:t>4400-6451-1453</w:t>
            </w:r>
          </w:p>
        </w:tc>
      </w:tr>
      <w:tr w:rsidR="00AC3F9B" w:rsidRPr="00AC7834" w14:paraId="5A3C05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6F4A8F"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8C28AB" w14:textId="5E7B46F1" w:rsidR="00AC3F9B" w:rsidRPr="00AC7834" w:rsidRDefault="00AC3F9B" w:rsidP="00AC3F9B">
            <w:pPr>
              <w:rPr>
                <w:rFonts w:eastAsia="Calibri"/>
                <w:szCs w:val="22"/>
              </w:rPr>
            </w:pPr>
            <w:r w:rsidRPr="00AC7834">
              <w:rPr>
                <w:rFonts w:eastAsia="Calibri"/>
                <w:szCs w:val="22"/>
              </w:rPr>
              <w:t>A268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00DDFF" w14:textId="2EBF1FB4" w:rsidR="00AC3F9B" w:rsidRPr="00AC7834" w:rsidRDefault="00AC3F9B" w:rsidP="00AC3F9B">
            <w:pPr>
              <w:rPr>
                <w:rFonts w:eastAsia="Calibri"/>
                <w:szCs w:val="22"/>
              </w:rPr>
            </w:pPr>
            <w:r w:rsidRPr="00AC7834">
              <w:rPr>
                <w:rFonts w:eastAsia="Calibri"/>
                <w:szCs w:val="22"/>
              </w:rPr>
              <w:t xml:space="preserve">Privažiuojamasis kelias prie gyvenamųjų namų nuo Gylių g., </w:t>
            </w:r>
            <w:proofErr w:type="spellStart"/>
            <w:r w:rsidRPr="00AC7834">
              <w:rPr>
                <w:rFonts w:eastAsia="Calibri"/>
                <w:szCs w:val="22"/>
              </w:rPr>
              <w:t>Vikonių</w:t>
            </w:r>
            <w:proofErr w:type="spellEnd"/>
            <w:r w:rsidRPr="00AC783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14A1D" w14:textId="50C6279F" w:rsidR="00AC3F9B" w:rsidRPr="00AC7834" w:rsidRDefault="00AC3F9B" w:rsidP="00AC3F9B">
            <w:pPr>
              <w:jc w:val="right"/>
              <w:rPr>
                <w:rFonts w:eastAsia="Calibri"/>
                <w:szCs w:val="22"/>
              </w:rPr>
            </w:pPr>
            <w:r w:rsidRPr="00AC7834">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52981" w14:textId="3AF141AF"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61414" w14:textId="274D7268" w:rsidR="00AC3F9B" w:rsidRPr="00AC7834" w:rsidRDefault="00AC3F9B" w:rsidP="00AC3F9B">
            <w:pPr>
              <w:jc w:val="right"/>
              <w:rPr>
                <w:rFonts w:eastAsia="Calibri"/>
                <w:szCs w:val="22"/>
              </w:rPr>
            </w:pPr>
            <w:r w:rsidRPr="00AC7834">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D116A" w14:textId="42CC075E" w:rsidR="00AC3F9B" w:rsidRPr="00AC7834" w:rsidRDefault="00AC3F9B" w:rsidP="00AC3F9B">
            <w:pPr>
              <w:jc w:val="right"/>
              <w:rPr>
                <w:rFonts w:eastAsia="Calibri"/>
                <w:szCs w:val="22"/>
              </w:rPr>
            </w:pPr>
            <w:r w:rsidRPr="00AC7834">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1FAA8" w14:textId="3E455F6E" w:rsidR="00AC3F9B" w:rsidRPr="00AC7834" w:rsidRDefault="00AC3F9B" w:rsidP="00AC3F9B">
            <w:pPr>
              <w:jc w:val="center"/>
              <w:rPr>
                <w:rFonts w:eastAsia="Calibri"/>
                <w:szCs w:val="22"/>
              </w:rPr>
            </w:pPr>
            <w:proofErr w:type="spellStart"/>
            <w:r w:rsidRPr="00AC783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69CF21" w14:textId="4AF80E8F" w:rsidR="00AC3F9B" w:rsidRPr="00AC7834" w:rsidRDefault="00AC3F9B" w:rsidP="00AC3F9B">
            <w:pPr>
              <w:jc w:val="center"/>
              <w:rPr>
                <w:rFonts w:eastAsia="Calibri"/>
                <w:szCs w:val="22"/>
              </w:rPr>
            </w:pPr>
            <w:r w:rsidRPr="00AC7834">
              <w:rPr>
                <w:rFonts w:eastAsia="Calibri"/>
                <w:szCs w:val="22"/>
              </w:rPr>
              <w:t>4400-6451-1431</w:t>
            </w:r>
          </w:p>
        </w:tc>
      </w:tr>
      <w:tr w:rsidR="00AC3F9B" w:rsidRPr="00AC7834" w14:paraId="4CDBFD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ABB12D"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B8F599" w14:textId="7FFC8C23" w:rsidR="00AC3F9B" w:rsidRPr="00AC7834" w:rsidRDefault="00AC3F9B" w:rsidP="00AC3F9B">
            <w:pPr>
              <w:rPr>
                <w:rFonts w:eastAsia="Calibri"/>
                <w:szCs w:val="22"/>
              </w:rPr>
            </w:pPr>
            <w:r w:rsidRPr="00AC7834">
              <w:rPr>
                <w:rFonts w:eastAsia="Calibri"/>
                <w:szCs w:val="22"/>
              </w:rPr>
              <w:t>A269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2B7CA" w14:textId="077A1FDA" w:rsidR="00AC3F9B" w:rsidRPr="00AC7834" w:rsidRDefault="00AC3F9B" w:rsidP="00AC3F9B">
            <w:pPr>
              <w:rPr>
                <w:rFonts w:eastAsia="Calibri"/>
                <w:szCs w:val="22"/>
              </w:rPr>
            </w:pPr>
            <w:r w:rsidRPr="00AC7834">
              <w:rPr>
                <w:rFonts w:eastAsia="Calibri"/>
                <w:szCs w:val="22"/>
              </w:rPr>
              <w:t xml:space="preserve">Privažiuojamasis kelias prie gyvenamųjų namų nuo Klevų g., </w:t>
            </w:r>
            <w:proofErr w:type="spellStart"/>
            <w:r w:rsidRPr="00AC7834">
              <w:rPr>
                <w:rFonts w:eastAsia="Calibri"/>
                <w:szCs w:val="22"/>
              </w:rPr>
              <w:t>Naujonių</w:t>
            </w:r>
            <w:proofErr w:type="spellEnd"/>
            <w:r w:rsidRPr="00AC783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41859D" w14:textId="5D80CA7E" w:rsidR="00AC3F9B" w:rsidRPr="00AC7834" w:rsidRDefault="00AC3F9B" w:rsidP="00AC3F9B">
            <w:pPr>
              <w:jc w:val="right"/>
              <w:rPr>
                <w:rFonts w:eastAsia="Calibri"/>
                <w:szCs w:val="22"/>
              </w:rPr>
            </w:pPr>
            <w:r w:rsidRPr="00AC7834">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D1F2" w14:textId="64C9F25F"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5F8B2" w14:textId="454B21E1"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9EF4" w14:textId="6321531C" w:rsidR="00AC3F9B" w:rsidRPr="00AC7834" w:rsidRDefault="00AC3F9B" w:rsidP="00AC3F9B">
            <w:pPr>
              <w:jc w:val="right"/>
              <w:rPr>
                <w:rFonts w:eastAsia="Calibri"/>
                <w:szCs w:val="22"/>
              </w:rPr>
            </w:pPr>
            <w:r w:rsidRPr="00AC7834">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CBC3" w14:textId="54C84824" w:rsidR="00AC3F9B" w:rsidRPr="00AC7834" w:rsidRDefault="00AC3F9B" w:rsidP="00AC3F9B">
            <w:pPr>
              <w:jc w:val="center"/>
              <w:rPr>
                <w:rFonts w:eastAsia="Calibri"/>
                <w:szCs w:val="22"/>
              </w:rPr>
            </w:pPr>
            <w:proofErr w:type="spellStart"/>
            <w:r w:rsidRPr="00AC783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3DB881" w14:textId="4C505856" w:rsidR="00AC3F9B" w:rsidRPr="00AC7834" w:rsidRDefault="00AC3F9B" w:rsidP="00AC3F9B">
            <w:pPr>
              <w:jc w:val="center"/>
              <w:rPr>
                <w:rFonts w:eastAsia="Calibri"/>
                <w:szCs w:val="22"/>
              </w:rPr>
            </w:pPr>
            <w:r w:rsidRPr="00AC7834">
              <w:rPr>
                <w:rFonts w:eastAsia="Calibri"/>
                <w:szCs w:val="22"/>
              </w:rPr>
              <w:t>4400-6451-1475</w:t>
            </w:r>
          </w:p>
        </w:tc>
      </w:tr>
      <w:tr w:rsidR="00AC3F9B" w:rsidRPr="00AC7834" w14:paraId="7E7D6D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92A93B" w14:textId="77777777" w:rsidR="00AC3F9B" w:rsidRPr="00AC7834"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2FFDE" w14:textId="29E0B42A" w:rsidR="00AC3F9B" w:rsidRPr="00AC7834" w:rsidRDefault="00AC3F9B" w:rsidP="00AC3F9B">
            <w:pPr>
              <w:rPr>
                <w:rFonts w:eastAsia="Calibri"/>
                <w:szCs w:val="22"/>
              </w:rPr>
            </w:pPr>
            <w:r w:rsidRPr="00AC7834">
              <w:rPr>
                <w:rFonts w:eastAsia="Calibri"/>
                <w:szCs w:val="22"/>
              </w:rPr>
              <w:t>A27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CED3C6" w14:textId="583F337F" w:rsidR="00AC3F9B" w:rsidRPr="00AC7834" w:rsidRDefault="00AC3F9B" w:rsidP="00AC3F9B">
            <w:pPr>
              <w:rPr>
                <w:rFonts w:eastAsia="Calibri"/>
                <w:szCs w:val="22"/>
              </w:rPr>
            </w:pPr>
            <w:r w:rsidRPr="00AC7834">
              <w:rPr>
                <w:rFonts w:eastAsia="Calibri"/>
                <w:szCs w:val="22"/>
              </w:rPr>
              <w:t xml:space="preserve">Pravažiuojamasis kelias nuo Gylių g., </w:t>
            </w:r>
            <w:proofErr w:type="spellStart"/>
            <w:r w:rsidRPr="00AC7834">
              <w:rPr>
                <w:rFonts w:eastAsia="Calibri"/>
                <w:szCs w:val="22"/>
              </w:rPr>
              <w:t>Vikonių</w:t>
            </w:r>
            <w:proofErr w:type="spellEnd"/>
            <w:r w:rsidRPr="00AC7834">
              <w:rPr>
                <w:rFonts w:eastAsia="Calibri"/>
                <w:szCs w:val="22"/>
              </w:rPr>
              <w:t xml:space="preserve"> k. iki kelio Nr. A28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9F0A87" w14:textId="34726274" w:rsidR="00AC3F9B" w:rsidRPr="00AC7834" w:rsidRDefault="00AC3F9B" w:rsidP="00AC3F9B">
            <w:pPr>
              <w:jc w:val="right"/>
              <w:rPr>
                <w:rFonts w:eastAsia="Calibri"/>
                <w:szCs w:val="22"/>
              </w:rPr>
            </w:pPr>
            <w:r w:rsidRPr="00AC7834">
              <w:rPr>
                <w:rFonts w:eastAsia="Calibri"/>
                <w:szCs w:val="22"/>
              </w:rPr>
              <w:t xml:space="preserve"> 2438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3AE58" w14:textId="2EA320AB"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41C84" w14:textId="1A90C725" w:rsidR="00AC3F9B" w:rsidRPr="00AC7834" w:rsidRDefault="00AC3F9B" w:rsidP="00AC3F9B">
            <w:pPr>
              <w:jc w:val="right"/>
              <w:rPr>
                <w:rFonts w:eastAsia="Calibri"/>
                <w:szCs w:val="22"/>
              </w:rPr>
            </w:pPr>
            <w:r w:rsidRPr="00AC7834">
              <w:rPr>
                <w:rFonts w:eastAsia="Calibri"/>
                <w:szCs w:val="22"/>
              </w:rPr>
              <w:t xml:space="preserve"> 2438</w:t>
            </w:r>
          </w:p>
        </w:tc>
        <w:tc>
          <w:tcPr>
            <w:tcW w:w="1133" w:type="dxa"/>
            <w:tcBorders>
              <w:top w:val="single" w:sz="4" w:space="0" w:color="auto"/>
              <w:left w:val="single" w:sz="4" w:space="0" w:color="auto"/>
              <w:bottom w:val="single" w:sz="4" w:space="0" w:color="auto"/>
              <w:right w:val="single" w:sz="4" w:space="0" w:color="auto"/>
            </w:tcBorders>
            <w:vAlign w:val="center"/>
          </w:tcPr>
          <w:p w14:paraId="1566D6CA" w14:textId="60DD6889" w:rsidR="00AC3F9B" w:rsidRPr="00AC7834" w:rsidRDefault="00AC3F9B" w:rsidP="00AC3F9B">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BDE7" w14:textId="0B175FFF" w:rsidR="00AC3F9B" w:rsidRPr="00AC7834" w:rsidRDefault="00AC3F9B" w:rsidP="00AC3F9B">
            <w:pPr>
              <w:jc w:val="center"/>
              <w:rPr>
                <w:rFonts w:eastAsia="Calibri"/>
                <w:szCs w:val="22"/>
              </w:rPr>
            </w:pPr>
            <w:proofErr w:type="spellStart"/>
            <w:r w:rsidRPr="00AC783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641B70" w14:textId="62DA026E" w:rsidR="00AC3F9B" w:rsidRPr="00AC7834" w:rsidRDefault="00AC3F9B" w:rsidP="00AC3F9B">
            <w:pPr>
              <w:jc w:val="center"/>
              <w:rPr>
                <w:rFonts w:eastAsia="Calibri"/>
                <w:szCs w:val="22"/>
              </w:rPr>
            </w:pPr>
            <w:r w:rsidRPr="00AC7834">
              <w:rPr>
                <w:rFonts w:eastAsia="Calibri"/>
                <w:szCs w:val="22"/>
              </w:rPr>
              <w:t>4400-6451-1604</w:t>
            </w:r>
          </w:p>
        </w:tc>
      </w:tr>
      <w:tr w:rsidR="00AC3F9B" w:rsidRPr="006D4021" w14:paraId="045960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D820F5"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753124" w14:textId="6010E662" w:rsidR="00AC3F9B" w:rsidRPr="006D4021" w:rsidRDefault="00AC3F9B" w:rsidP="00AC3F9B">
            <w:pPr>
              <w:rPr>
                <w:rFonts w:eastAsia="Calibri"/>
                <w:szCs w:val="22"/>
              </w:rPr>
            </w:pPr>
            <w:r w:rsidRPr="006D4021">
              <w:rPr>
                <w:rFonts w:eastAsia="Calibri"/>
                <w:szCs w:val="22"/>
              </w:rPr>
              <w:t>A270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EB1F9F" w14:textId="0BFFD64B" w:rsidR="00AC3F9B" w:rsidRPr="006D4021" w:rsidRDefault="00AC3F9B" w:rsidP="00AC3F9B">
            <w:pPr>
              <w:rPr>
                <w:rFonts w:eastAsia="Calibri"/>
                <w:szCs w:val="22"/>
              </w:rPr>
            </w:pPr>
            <w:r w:rsidRPr="006D4021">
              <w:rPr>
                <w:rFonts w:eastAsia="Calibri"/>
                <w:szCs w:val="22"/>
              </w:rPr>
              <w:t xml:space="preserve">Privažiuojamasis kelias prie gyvenamųjų namų </w:t>
            </w:r>
            <w:proofErr w:type="spellStart"/>
            <w:r w:rsidRPr="006D4021">
              <w:rPr>
                <w:rFonts w:eastAsia="Calibri"/>
                <w:szCs w:val="22"/>
              </w:rPr>
              <w:t>Katlėrių</w:t>
            </w:r>
            <w:proofErr w:type="spellEnd"/>
            <w:r w:rsidRPr="006D4021">
              <w:rPr>
                <w:rFonts w:eastAsia="Calibri"/>
                <w:szCs w:val="22"/>
              </w:rPr>
              <w:t xml:space="preserve"> k. nuo kelio Nr. A37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29062E" w14:textId="7A152152" w:rsidR="00AC3F9B" w:rsidRPr="006D4021" w:rsidRDefault="00AC3F9B" w:rsidP="00AC3F9B">
            <w:pPr>
              <w:jc w:val="right"/>
              <w:rPr>
                <w:rFonts w:eastAsia="Calibri"/>
                <w:szCs w:val="22"/>
              </w:rPr>
            </w:pPr>
            <w:r w:rsidRPr="006D4021">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EF072" w14:textId="45EA5E81"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B282B" w14:textId="4C3E61BE" w:rsidR="00AC3F9B" w:rsidRPr="006D4021" w:rsidRDefault="00AC3F9B" w:rsidP="00AC3F9B">
            <w:pPr>
              <w:jc w:val="right"/>
              <w:rPr>
                <w:rFonts w:eastAsia="Calibri"/>
                <w:szCs w:val="22"/>
              </w:rPr>
            </w:pPr>
            <w:r w:rsidRPr="006D4021">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0E2E5" w14:textId="6483C800" w:rsidR="00AC3F9B" w:rsidRPr="006D4021" w:rsidRDefault="00AC3F9B" w:rsidP="00AC3F9B">
            <w:pPr>
              <w:jc w:val="right"/>
              <w:rPr>
                <w:rFonts w:eastAsia="Calibri"/>
                <w:szCs w:val="22"/>
              </w:rPr>
            </w:pPr>
            <w:r w:rsidRPr="006D4021">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4CF9" w14:textId="46337B02" w:rsidR="00AC3F9B" w:rsidRPr="006D4021" w:rsidRDefault="00AC3F9B" w:rsidP="00AC3F9B">
            <w:pPr>
              <w:jc w:val="center"/>
              <w:rPr>
                <w:rFonts w:eastAsia="Calibri"/>
                <w:szCs w:val="22"/>
              </w:rPr>
            </w:pPr>
            <w:proofErr w:type="spellStart"/>
            <w:r w:rsidRPr="006D402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4EC7F2" w14:textId="49013F40" w:rsidR="00AC3F9B" w:rsidRPr="006D4021" w:rsidRDefault="00AC3F9B" w:rsidP="00AC3F9B">
            <w:pPr>
              <w:jc w:val="center"/>
              <w:rPr>
                <w:rFonts w:eastAsia="Calibri"/>
                <w:szCs w:val="22"/>
              </w:rPr>
            </w:pPr>
            <w:r w:rsidRPr="006D4021">
              <w:rPr>
                <w:rFonts w:eastAsia="Calibri"/>
                <w:szCs w:val="22"/>
              </w:rPr>
              <w:t>4400-6462-8676</w:t>
            </w:r>
          </w:p>
        </w:tc>
      </w:tr>
      <w:tr w:rsidR="00AC3F9B" w:rsidRPr="006D4021" w14:paraId="443237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D57423"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D55F8B" w14:textId="0715D58A" w:rsidR="00AC3F9B" w:rsidRPr="006D4021" w:rsidRDefault="00AC3F9B" w:rsidP="00AC3F9B">
            <w:pPr>
              <w:rPr>
                <w:rFonts w:eastAsia="Calibri"/>
                <w:szCs w:val="22"/>
              </w:rPr>
            </w:pPr>
            <w:r w:rsidRPr="006D4021">
              <w:rPr>
                <w:rFonts w:eastAsia="Calibri"/>
                <w:szCs w:val="22"/>
              </w:rPr>
              <w:t>A271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BF4903" w14:textId="01EAA50D" w:rsidR="00AC3F9B" w:rsidRPr="006D4021" w:rsidRDefault="00AC3F9B" w:rsidP="00AC3F9B">
            <w:pPr>
              <w:rPr>
                <w:rFonts w:eastAsia="Calibri"/>
                <w:szCs w:val="22"/>
              </w:rPr>
            </w:pPr>
            <w:r w:rsidRPr="006D4021">
              <w:rPr>
                <w:rFonts w:eastAsia="Calibri"/>
                <w:szCs w:val="22"/>
              </w:rPr>
              <w:t xml:space="preserve">Privažiuojamasis kelias prie gyvenamųjų namų Dvaro g., </w:t>
            </w:r>
            <w:proofErr w:type="spellStart"/>
            <w:r w:rsidRPr="006D4021">
              <w:rPr>
                <w:rFonts w:eastAsia="Calibri"/>
                <w:szCs w:val="22"/>
              </w:rPr>
              <w:t>Šlavėnų</w:t>
            </w:r>
            <w:proofErr w:type="spellEnd"/>
            <w:r w:rsidRPr="006D4021">
              <w:rPr>
                <w:rFonts w:eastAsia="Calibri"/>
                <w:szCs w:val="22"/>
              </w:rPr>
              <w:t xml:space="preserve"> k. nuo kelio Nr. 1225,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60D90C" w14:textId="7142F1CA" w:rsidR="00AC3F9B" w:rsidRPr="006D4021" w:rsidRDefault="00AC3F9B" w:rsidP="00AC3F9B">
            <w:pPr>
              <w:jc w:val="right"/>
              <w:rPr>
                <w:rFonts w:eastAsia="Calibri"/>
                <w:szCs w:val="22"/>
              </w:rPr>
            </w:pPr>
            <w:r w:rsidRPr="006D4021">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7CD9" w14:textId="0C9E8CCD"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9625B" w14:textId="5477B50B" w:rsidR="00AC3F9B" w:rsidRPr="006D4021" w:rsidRDefault="00AC3F9B" w:rsidP="00AC3F9B">
            <w:pPr>
              <w:jc w:val="right"/>
              <w:rPr>
                <w:rFonts w:eastAsia="Calibri"/>
                <w:szCs w:val="22"/>
              </w:rPr>
            </w:pPr>
            <w:r w:rsidRPr="006D4021">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0884" w14:textId="57EB553E"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6600E" w14:textId="6FB0882A" w:rsidR="00AC3F9B" w:rsidRPr="006D4021" w:rsidRDefault="00AC3F9B" w:rsidP="00AC3F9B">
            <w:pPr>
              <w:jc w:val="center"/>
              <w:rPr>
                <w:rFonts w:eastAsia="Calibri"/>
                <w:szCs w:val="22"/>
              </w:rPr>
            </w:pPr>
            <w:proofErr w:type="spellStart"/>
            <w:r w:rsidRPr="006D402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FEA74" w14:textId="4B7C50AB" w:rsidR="00AC3F9B" w:rsidRPr="006D4021" w:rsidRDefault="00AC3F9B" w:rsidP="00AC3F9B">
            <w:pPr>
              <w:jc w:val="center"/>
              <w:rPr>
                <w:rFonts w:eastAsia="Calibri"/>
                <w:szCs w:val="22"/>
              </w:rPr>
            </w:pPr>
            <w:r w:rsidRPr="006D4021">
              <w:rPr>
                <w:rFonts w:eastAsia="Calibri"/>
                <w:szCs w:val="22"/>
              </w:rPr>
              <w:t>4400-6462-8715</w:t>
            </w:r>
          </w:p>
        </w:tc>
      </w:tr>
      <w:tr w:rsidR="00AC3F9B" w:rsidRPr="006D4021" w14:paraId="4BF2F4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7B03A0"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46E1E5" w14:textId="6803689A" w:rsidR="00AC3F9B" w:rsidRPr="006D4021" w:rsidRDefault="00AC3F9B" w:rsidP="00AC3F9B">
            <w:pPr>
              <w:rPr>
                <w:rFonts w:eastAsia="Calibri"/>
                <w:szCs w:val="22"/>
              </w:rPr>
            </w:pPr>
            <w:r w:rsidRPr="006D4021">
              <w:rPr>
                <w:rFonts w:eastAsia="Calibri"/>
                <w:szCs w:val="22"/>
              </w:rPr>
              <w:t>A272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55070E" w14:textId="13422D0A" w:rsidR="00AC3F9B" w:rsidRPr="006D4021" w:rsidRDefault="00AC3F9B" w:rsidP="00AC3F9B">
            <w:pPr>
              <w:rPr>
                <w:rFonts w:eastAsia="Calibri"/>
                <w:szCs w:val="22"/>
              </w:rPr>
            </w:pPr>
            <w:r w:rsidRPr="006D4021">
              <w:rPr>
                <w:rFonts w:eastAsia="Calibri"/>
                <w:szCs w:val="22"/>
              </w:rPr>
              <w:t xml:space="preserve">Privažiuojamasis kelias prie gyvenamųjų namų Dvaro g., </w:t>
            </w:r>
            <w:proofErr w:type="spellStart"/>
            <w:r w:rsidRPr="006D4021">
              <w:rPr>
                <w:rFonts w:eastAsia="Calibri"/>
                <w:szCs w:val="22"/>
              </w:rPr>
              <w:t>Šlavėnų</w:t>
            </w:r>
            <w:proofErr w:type="spellEnd"/>
            <w:r w:rsidRPr="006D4021">
              <w:rPr>
                <w:rFonts w:eastAsia="Calibri"/>
                <w:szCs w:val="22"/>
              </w:rPr>
              <w:t xml:space="preserve"> k. nuo kelio Nr. 1225,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FC571C" w14:textId="18AC17D4" w:rsidR="00AC3F9B" w:rsidRPr="006D4021" w:rsidRDefault="00AC3F9B" w:rsidP="00AC3F9B">
            <w:pPr>
              <w:jc w:val="right"/>
              <w:rPr>
                <w:rFonts w:eastAsia="Calibri"/>
                <w:szCs w:val="22"/>
              </w:rPr>
            </w:pPr>
            <w:r w:rsidRPr="006D4021">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6C1C4" w14:textId="2B1344B8" w:rsidR="00AC3F9B" w:rsidRPr="006D4021" w:rsidRDefault="00AC3F9B" w:rsidP="00AC3F9B">
            <w:pPr>
              <w:jc w:val="right"/>
              <w:rPr>
                <w:rFonts w:eastAsia="Calibri"/>
                <w:szCs w:val="22"/>
              </w:rPr>
            </w:pPr>
            <w:r w:rsidRPr="006D4021">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199" w14:textId="3FDC6F20" w:rsidR="00AC3F9B" w:rsidRPr="006D4021" w:rsidRDefault="00AC3F9B" w:rsidP="00AC3F9B">
            <w:pPr>
              <w:jc w:val="right"/>
              <w:rPr>
                <w:rFonts w:eastAsia="Calibri"/>
                <w:szCs w:val="22"/>
              </w:rPr>
            </w:pPr>
            <w:r w:rsidRPr="006D4021">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99031" w14:textId="434230EF" w:rsidR="00AC3F9B" w:rsidRPr="006D4021" w:rsidRDefault="00AC3F9B" w:rsidP="00AC3F9B">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AF0D" w14:textId="33B0E3D3"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C133F4" w14:textId="1CF29912" w:rsidR="00AC3F9B" w:rsidRPr="006D4021" w:rsidRDefault="00AC3F9B" w:rsidP="00AC3F9B">
            <w:pPr>
              <w:jc w:val="center"/>
              <w:rPr>
                <w:rFonts w:eastAsia="Calibri"/>
                <w:szCs w:val="22"/>
              </w:rPr>
            </w:pPr>
            <w:r w:rsidRPr="006D4021">
              <w:rPr>
                <w:rFonts w:eastAsia="Calibri"/>
                <w:szCs w:val="22"/>
              </w:rPr>
              <w:t>4400-6462-8737</w:t>
            </w:r>
          </w:p>
        </w:tc>
      </w:tr>
      <w:tr w:rsidR="00AC3F9B" w:rsidRPr="006D4021" w14:paraId="16F3F48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912892"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E4367" w14:textId="37D93BDD" w:rsidR="00AC3F9B" w:rsidRPr="006D4021" w:rsidRDefault="00AC3F9B" w:rsidP="00AC3F9B">
            <w:pPr>
              <w:rPr>
                <w:rFonts w:eastAsia="Calibri"/>
                <w:szCs w:val="22"/>
              </w:rPr>
            </w:pPr>
            <w:r w:rsidRPr="006D4021">
              <w:rPr>
                <w:rFonts w:eastAsia="Calibri"/>
                <w:szCs w:val="22"/>
              </w:rPr>
              <w:t>A273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FCA281" w14:textId="0BD89221" w:rsidR="00AC3F9B" w:rsidRPr="006D4021" w:rsidRDefault="00AC3F9B" w:rsidP="00AC3F9B">
            <w:pPr>
              <w:rPr>
                <w:rFonts w:eastAsia="Calibri"/>
                <w:szCs w:val="22"/>
              </w:rPr>
            </w:pPr>
            <w:r w:rsidRPr="006D4021">
              <w:rPr>
                <w:rFonts w:eastAsia="Calibri"/>
                <w:szCs w:val="22"/>
              </w:rPr>
              <w:t>Privažiuojamasis kelias prie Karalienės liūno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F311C5" w14:textId="2EBA6FD1" w:rsidR="00AC3F9B" w:rsidRPr="006D4021" w:rsidRDefault="00AC3F9B" w:rsidP="00AC3F9B">
            <w:pPr>
              <w:jc w:val="right"/>
              <w:rPr>
                <w:rFonts w:eastAsia="Calibri"/>
                <w:szCs w:val="22"/>
              </w:rPr>
            </w:pPr>
            <w:r w:rsidRPr="006D4021">
              <w:rPr>
                <w:rFonts w:eastAsia="Calibri"/>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D8369" w14:textId="2BAD10BE"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752F9" w14:textId="18062CE1" w:rsidR="00AC3F9B" w:rsidRPr="006D4021" w:rsidRDefault="00AC3F9B" w:rsidP="00AC3F9B">
            <w:pPr>
              <w:jc w:val="right"/>
              <w:rPr>
                <w:rFonts w:eastAsia="Calibri"/>
                <w:szCs w:val="22"/>
              </w:rPr>
            </w:pPr>
            <w:r w:rsidRPr="006D4021">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6EFA6" w14:textId="1E1CFB2C" w:rsidR="00AC3F9B" w:rsidRPr="006D4021" w:rsidRDefault="00AC3F9B" w:rsidP="00AC3F9B">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A14E" w14:textId="1FB9F6DE" w:rsidR="00AC3F9B" w:rsidRPr="006D4021" w:rsidRDefault="00AC3F9B" w:rsidP="00AC3F9B">
            <w:pPr>
              <w:jc w:val="center"/>
              <w:rPr>
                <w:rFonts w:eastAsia="Calibri"/>
                <w:szCs w:val="22"/>
              </w:rPr>
            </w:pPr>
            <w:proofErr w:type="spellStart"/>
            <w:r w:rsidRPr="006D402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6CD354" w14:textId="0B34DB4D" w:rsidR="00AC3F9B" w:rsidRPr="006D4021" w:rsidRDefault="00AC3F9B" w:rsidP="00AC3F9B">
            <w:pPr>
              <w:jc w:val="center"/>
              <w:rPr>
                <w:rFonts w:eastAsia="Calibri"/>
                <w:szCs w:val="22"/>
              </w:rPr>
            </w:pPr>
            <w:r w:rsidRPr="006D4021">
              <w:rPr>
                <w:rFonts w:eastAsia="Calibri"/>
                <w:szCs w:val="22"/>
              </w:rPr>
              <w:t>4400-6460-5496</w:t>
            </w:r>
          </w:p>
        </w:tc>
      </w:tr>
      <w:tr w:rsidR="00AC3F9B" w:rsidRPr="006D4021" w14:paraId="65DE7F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F82BDE"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7BB29" w14:textId="4317EA3A" w:rsidR="00AC3F9B" w:rsidRPr="006D4021" w:rsidRDefault="00AC3F9B" w:rsidP="00AC3F9B">
            <w:pPr>
              <w:rPr>
                <w:rFonts w:eastAsia="Calibri"/>
                <w:szCs w:val="22"/>
              </w:rPr>
            </w:pPr>
            <w:r w:rsidRPr="006D4021">
              <w:rPr>
                <w:rFonts w:eastAsia="Calibri"/>
                <w:szCs w:val="22"/>
              </w:rPr>
              <w:t>A275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941A18" w14:textId="0DEB30A2" w:rsidR="00AC3F9B" w:rsidRPr="006D4021" w:rsidRDefault="00AC3F9B" w:rsidP="00AC3F9B">
            <w:pPr>
              <w:rPr>
                <w:rFonts w:eastAsia="Calibri"/>
                <w:szCs w:val="22"/>
              </w:rPr>
            </w:pPr>
            <w:r w:rsidRPr="006D4021">
              <w:rPr>
                <w:rFonts w:eastAsia="Calibri"/>
                <w:szCs w:val="22"/>
              </w:rPr>
              <w:t>Pravažiuojamasis kelias nuo Šeimyniškių g. iki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B9CA7C" w14:textId="55CB1E08" w:rsidR="00AC3F9B" w:rsidRPr="006D4021" w:rsidRDefault="00AC3F9B" w:rsidP="00AC3F9B">
            <w:pPr>
              <w:jc w:val="right"/>
              <w:rPr>
                <w:rFonts w:eastAsia="Calibri"/>
                <w:szCs w:val="22"/>
              </w:rPr>
            </w:pPr>
            <w:r w:rsidRPr="006D4021">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C0A0" w14:textId="380B624D" w:rsidR="00AC3F9B" w:rsidRPr="006D4021" w:rsidRDefault="00AC3F9B" w:rsidP="00AC3F9B">
            <w:pPr>
              <w:jc w:val="right"/>
              <w:rPr>
                <w:rFonts w:eastAsia="Calibri"/>
                <w:szCs w:val="22"/>
              </w:rPr>
            </w:pPr>
            <w:r w:rsidRPr="006D4021">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FADB4" w14:textId="180F65B8" w:rsidR="00AC3F9B" w:rsidRPr="006D4021" w:rsidRDefault="00AC3F9B" w:rsidP="00AC3F9B">
            <w:pPr>
              <w:jc w:val="right"/>
              <w:rPr>
                <w:rFonts w:eastAsia="Calibri"/>
                <w:szCs w:val="22"/>
              </w:rPr>
            </w:pPr>
            <w:r w:rsidRPr="006D4021">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A003" w14:textId="12FBF17A" w:rsidR="00AC3F9B" w:rsidRPr="006D4021" w:rsidRDefault="00AC3F9B" w:rsidP="00AC3F9B">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29A2F" w14:textId="47F2BA31" w:rsidR="00AC3F9B" w:rsidRPr="006D4021" w:rsidRDefault="00AC3F9B" w:rsidP="00AC3F9B">
            <w:pPr>
              <w:jc w:val="center"/>
              <w:rPr>
                <w:rFonts w:eastAsia="Calibri"/>
                <w:szCs w:val="22"/>
              </w:rPr>
            </w:pPr>
            <w:proofErr w:type="spellStart"/>
            <w:r w:rsidRPr="006D402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E1EA19" w14:textId="69D4E329" w:rsidR="00AC3F9B" w:rsidRPr="006D4021" w:rsidRDefault="00AC3F9B" w:rsidP="00AC3F9B">
            <w:pPr>
              <w:jc w:val="center"/>
              <w:rPr>
                <w:rFonts w:eastAsia="Calibri"/>
                <w:szCs w:val="22"/>
              </w:rPr>
            </w:pPr>
            <w:r w:rsidRPr="006D4021">
              <w:rPr>
                <w:rFonts w:eastAsia="Calibri"/>
                <w:szCs w:val="22"/>
              </w:rPr>
              <w:t>4400-6460-5352</w:t>
            </w:r>
          </w:p>
        </w:tc>
      </w:tr>
      <w:tr w:rsidR="00AC3F9B" w:rsidRPr="006D4021" w14:paraId="3DE8F2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D0F09D"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B7215" w14:textId="645AF523" w:rsidR="00AC3F9B" w:rsidRPr="006D4021" w:rsidRDefault="00AC3F9B" w:rsidP="00AC3F9B">
            <w:pPr>
              <w:rPr>
                <w:rFonts w:eastAsia="Calibri"/>
                <w:szCs w:val="22"/>
              </w:rPr>
            </w:pPr>
            <w:r w:rsidRPr="006D4021">
              <w:rPr>
                <w:rFonts w:eastAsia="Calibri"/>
                <w:szCs w:val="22"/>
              </w:rPr>
              <w:t>A276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444833" w14:textId="624D37AE" w:rsidR="00AC3F9B" w:rsidRPr="006D4021" w:rsidRDefault="00AC3F9B" w:rsidP="00AC3F9B">
            <w:pPr>
              <w:rPr>
                <w:rFonts w:eastAsia="Calibri"/>
                <w:szCs w:val="22"/>
              </w:rPr>
            </w:pPr>
            <w:r w:rsidRPr="006D4021">
              <w:rPr>
                <w:rFonts w:eastAsia="Calibri"/>
                <w:szCs w:val="22"/>
              </w:rPr>
              <w:t>Privažiuojamasis kelias prie „Puntuko brolio“ akmens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92ABAF" w14:textId="7C61E0F0" w:rsidR="00AC3F9B" w:rsidRPr="006D4021" w:rsidRDefault="00AC3F9B" w:rsidP="00AC3F9B">
            <w:pPr>
              <w:jc w:val="right"/>
              <w:rPr>
                <w:rFonts w:eastAsia="Calibri"/>
                <w:szCs w:val="22"/>
              </w:rPr>
            </w:pPr>
            <w:r w:rsidRPr="006D4021">
              <w:rPr>
                <w:rFonts w:eastAsia="Calibri"/>
                <w:szCs w:val="22"/>
              </w:rPr>
              <w:t xml:space="preserve">494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14CA4" w14:textId="4B2D300F"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F0EB" w14:textId="60098F7E" w:rsidR="00AC3F9B" w:rsidRPr="006D4021" w:rsidRDefault="00AC3F9B" w:rsidP="00AC3F9B">
            <w:pPr>
              <w:jc w:val="right"/>
              <w:rPr>
                <w:rFonts w:eastAsia="Calibri"/>
                <w:szCs w:val="22"/>
              </w:rPr>
            </w:pPr>
            <w:r w:rsidRPr="006D4021">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829D6" w14:textId="55F40701" w:rsidR="00AC3F9B" w:rsidRPr="006D4021" w:rsidRDefault="00AC3F9B" w:rsidP="00AC3F9B">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AEA5" w14:textId="3BA07AEB"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8D9062" w14:textId="6BFB24A1" w:rsidR="00AC3F9B" w:rsidRPr="006D4021" w:rsidRDefault="00AC3F9B" w:rsidP="00AC3F9B">
            <w:pPr>
              <w:jc w:val="center"/>
              <w:rPr>
                <w:rFonts w:eastAsia="Calibri"/>
                <w:szCs w:val="22"/>
              </w:rPr>
            </w:pPr>
            <w:r w:rsidRPr="006D4021">
              <w:rPr>
                <w:rFonts w:eastAsia="Calibri"/>
                <w:szCs w:val="22"/>
              </w:rPr>
              <w:t>4400-6460-5330</w:t>
            </w:r>
          </w:p>
        </w:tc>
      </w:tr>
      <w:tr w:rsidR="00AC3F9B" w:rsidRPr="006D4021" w14:paraId="2E0E5B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A7CAA9"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67130" w14:textId="036752AE" w:rsidR="00AC3F9B" w:rsidRPr="006D4021" w:rsidRDefault="00AC3F9B" w:rsidP="00AC3F9B">
            <w:pPr>
              <w:rPr>
                <w:rFonts w:eastAsia="Calibri"/>
                <w:szCs w:val="22"/>
              </w:rPr>
            </w:pPr>
            <w:r w:rsidRPr="006D4021">
              <w:rPr>
                <w:rFonts w:eastAsia="Calibri"/>
                <w:szCs w:val="22"/>
              </w:rPr>
              <w:t>A277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011654" w14:textId="5DC00549" w:rsidR="00AC3F9B" w:rsidRPr="006D4021" w:rsidRDefault="00AC3F9B" w:rsidP="00AC3F9B">
            <w:pPr>
              <w:rPr>
                <w:rFonts w:eastAsia="Calibri"/>
                <w:szCs w:val="22"/>
              </w:rPr>
            </w:pPr>
            <w:r w:rsidRPr="006D4021">
              <w:rPr>
                <w:rFonts w:eastAsia="Calibri"/>
                <w:szCs w:val="22"/>
              </w:rPr>
              <w:t>Privažiuojamasis kelias prie Anykščių valymo įrengimų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C270D3" w14:textId="17D92B72" w:rsidR="00AC3F9B" w:rsidRPr="006D4021" w:rsidRDefault="00AC3F9B" w:rsidP="00AC3F9B">
            <w:pPr>
              <w:jc w:val="right"/>
              <w:rPr>
                <w:rFonts w:eastAsia="Calibri"/>
                <w:szCs w:val="22"/>
              </w:rPr>
            </w:pPr>
            <w:r w:rsidRPr="006D4021">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F4676" w14:textId="06FD6475"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F07CB" w14:textId="1D025582" w:rsidR="00AC3F9B" w:rsidRPr="006D4021" w:rsidRDefault="00AC3F9B" w:rsidP="00AC3F9B">
            <w:pPr>
              <w:jc w:val="right"/>
              <w:rPr>
                <w:rFonts w:eastAsia="Calibri"/>
                <w:szCs w:val="22"/>
              </w:rPr>
            </w:pPr>
            <w:r w:rsidRPr="006D4021">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AB1F1" w14:textId="280E54E2" w:rsidR="00AC3F9B" w:rsidRPr="006D4021" w:rsidRDefault="00AC3F9B" w:rsidP="00AC3F9B">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9310F" w14:textId="19EE4863"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BBE35D" w14:textId="09BE8D35" w:rsidR="00AC3F9B" w:rsidRPr="006D4021" w:rsidRDefault="00AC3F9B" w:rsidP="00AC3F9B">
            <w:pPr>
              <w:jc w:val="center"/>
              <w:rPr>
                <w:rFonts w:eastAsia="Calibri"/>
                <w:szCs w:val="22"/>
              </w:rPr>
            </w:pPr>
            <w:r w:rsidRPr="006D4021">
              <w:rPr>
                <w:rFonts w:eastAsia="Calibri"/>
                <w:szCs w:val="22"/>
              </w:rPr>
              <w:t>4400-6460-1285</w:t>
            </w:r>
          </w:p>
        </w:tc>
      </w:tr>
      <w:tr w:rsidR="00AC3F9B" w:rsidRPr="006D4021" w14:paraId="6D2D43BF" w14:textId="77777777" w:rsidTr="00525312">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DCDD3D"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205323" w14:textId="0CEC3B9F" w:rsidR="00AC3F9B" w:rsidRPr="006D4021" w:rsidRDefault="00AC3F9B" w:rsidP="00AC3F9B">
            <w:pPr>
              <w:rPr>
                <w:rFonts w:eastAsia="Calibri"/>
                <w:szCs w:val="22"/>
              </w:rPr>
            </w:pPr>
            <w:r w:rsidRPr="006D4021">
              <w:rPr>
                <w:rFonts w:eastAsia="Calibri"/>
                <w:szCs w:val="22"/>
              </w:rPr>
              <w:t>A279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2247CC" w14:textId="76F5423E" w:rsidR="00AC3F9B" w:rsidRPr="006D4021" w:rsidRDefault="00AC3F9B" w:rsidP="00AC3F9B">
            <w:pPr>
              <w:rPr>
                <w:rFonts w:eastAsia="Calibri"/>
                <w:szCs w:val="22"/>
              </w:rPr>
            </w:pPr>
            <w:r w:rsidRPr="006D4021">
              <w:rPr>
                <w:rFonts w:eastAsia="Calibri"/>
                <w:szCs w:val="22"/>
              </w:rPr>
              <w:t>Privažiuojamasis kelias iki gyvenamųjų namų nuo kelio Nr. 120 (Kavarsko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292E1C" w14:textId="73F64E71" w:rsidR="00AC3F9B" w:rsidRPr="006D4021" w:rsidRDefault="00AC3F9B" w:rsidP="00AC3F9B">
            <w:pPr>
              <w:jc w:val="right"/>
              <w:rPr>
                <w:rFonts w:eastAsia="Calibri"/>
                <w:szCs w:val="22"/>
              </w:rPr>
            </w:pPr>
            <w:r w:rsidRPr="006D4021">
              <w:rPr>
                <w:rFonts w:eastAsia="Calibri"/>
                <w:szCs w:val="22"/>
              </w:rPr>
              <w:t xml:space="preserve"> 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AA936" w14:textId="788FACA4"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A4991" w14:textId="1978E879" w:rsidR="00AC3F9B" w:rsidRPr="006D4021" w:rsidRDefault="00AC3F9B" w:rsidP="00AC3F9B">
            <w:pPr>
              <w:jc w:val="right"/>
              <w:rPr>
                <w:rFonts w:eastAsia="Calibri"/>
                <w:szCs w:val="22"/>
              </w:rPr>
            </w:pPr>
            <w:r w:rsidRPr="006D4021">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52E6C" w14:textId="66EAFD0D"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2AA8B" w14:textId="32B1E8DA"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E57103" w14:textId="7A1046A7" w:rsidR="00AC3F9B" w:rsidRPr="006D4021" w:rsidRDefault="00AC3F9B" w:rsidP="00AC3F9B">
            <w:pPr>
              <w:jc w:val="center"/>
              <w:rPr>
                <w:rFonts w:eastAsia="Calibri"/>
                <w:szCs w:val="22"/>
              </w:rPr>
            </w:pPr>
            <w:r w:rsidRPr="006D4021">
              <w:rPr>
                <w:rFonts w:eastAsia="Calibri"/>
                <w:szCs w:val="22"/>
              </w:rPr>
              <w:t>-</w:t>
            </w:r>
          </w:p>
        </w:tc>
      </w:tr>
      <w:tr w:rsidR="00AC3F9B" w:rsidRPr="006D4021" w14:paraId="6054A6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8CF769"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41" w14:textId="32C19077" w:rsidR="00AC3F9B" w:rsidRPr="006D4021" w:rsidRDefault="00AC3F9B" w:rsidP="00AC3F9B">
            <w:pPr>
              <w:rPr>
                <w:rFonts w:eastAsia="Calibri"/>
                <w:szCs w:val="22"/>
              </w:rPr>
            </w:pPr>
            <w:r w:rsidRPr="006D4021">
              <w:rPr>
                <w:rFonts w:eastAsia="Calibri"/>
                <w:szCs w:val="22"/>
              </w:rPr>
              <w:t>A28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44F10B" w14:textId="325F9F65" w:rsidR="00AC3F9B" w:rsidRPr="006D4021" w:rsidRDefault="00AC3F9B" w:rsidP="00AC3F9B">
            <w:pPr>
              <w:rPr>
                <w:rFonts w:eastAsia="Calibri"/>
                <w:szCs w:val="22"/>
              </w:rPr>
            </w:pPr>
            <w:r w:rsidRPr="006D4021">
              <w:rPr>
                <w:rFonts w:eastAsia="Calibri"/>
                <w:szCs w:val="22"/>
              </w:rPr>
              <w:t xml:space="preserve">Privažiuojamasis kelias prie </w:t>
            </w:r>
            <w:proofErr w:type="spellStart"/>
            <w:r w:rsidRPr="006D4021">
              <w:rPr>
                <w:rFonts w:eastAsia="Calibri"/>
                <w:szCs w:val="22"/>
              </w:rPr>
              <w:t>Migdoliškio</w:t>
            </w:r>
            <w:proofErr w:type="spellEnd"/>
            <w:r w:rsidRPr="006D4021">
              <w:rPr>
                <w:rFonts w:eastAsia="Calibri"/>
                <w:szCs w:val="22"/>
              </w:rPr>
              <w:t xml:space="preserve"> k. nuo Gylių g., Gylių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E02A6F" w14:textId="629AB108" w:rsidR="00AC3F9B" w:rsidRPr="006D4021" w:rsidRDefault="00AC3F9B" w:rsidP="00AC3F9B">
            <w:pPr>
              <w:jc w:val="right"/>
              <w:rPr>
                <w:rFonts w:eastAsia="Calibri"/>
                <w:szCs w:val="22"/>
              </w:rPr>
            </w:pPr>
            <w:r w:rsidRPr="006D4021">
              <w:rPr>
                <w:rFonts w:eastAsia="Calibri"/>
                <w:szCs w:val="22"/>
              </w:rPr>
              <w:t xml:space="preserve"> 1454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AC55" w14:textId="38C5712A"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801B5" w14:textId="6F435742" w:rsidR="00AC3F9B" w:rsidRPr="006D4021" w:rsidRDefault="00AC3F9B" w:rsidP="00AC3F9B">
            <w:pPr>
              <w:jc w:val="right"/>
              <w:rPr>
                <w:rFonts w:eastAsia="Calibri"/>
                <w:szCs w:val="22"/>
              </w:rPr>
            </w:pPr>
            <w:r w:rsidRPr="006D4021">
              <w:rPr>
                <w:rFonts w:eastAsia="Calibri"/>
                <w:szCs w:val="22"/>
              </w:rPr>
              <w:t xml:space="preserve"> 1454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66BE0" w14:textId="54D83390"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5322A" w14:textId="5C32C09F"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723B2A" w14:textId="07A03D62" w:rsidR="00AC3F9B" w:rsidRPr="006D4021" w:rsidRDefault="00AC3F9B" w:rsidP="00AC3F9B">
            <w:pPr>
              <w:jc w:val="center"/>
              <w:rPr>
                <w:rFonts w:eastAsia="Calibri"/>
                <w:szCs w:val="22"/>
              </w:rPr>
            </w:pPr>
            <w:r w:rsidRPr="006D4021">
              <w:rPr>
                <w:rFonts w:eastAsia="Calibri"/>
                <w:szCs w:val="22"/>
              </w:rPr>
              <w:t>4400-6451-1531</w:t>
            </w:r>
          </w:p>
        </w:tc>
      </w:tr>
      <w:tr w:rsidR="00AC3F9B" w:rsidRPr="006D4021" w14:paraId="63B765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771597"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3F927" w14:textId="53BE33B8" w:rsidR="00AC3F9B" w:rsidRPr="006D4021" w:rsidRDefault="00AC3F9B" w:rsidP="00AC3F9B">
            <w:pPr>
              <w:rPr>
                <w:rFonts w:eastAsia="Calibri"/>
                <w:szCs w:val="22"/>
              </w:rPr>
            </w:pPr>
            <w:r w:rsidRPr="006D4021">
              <w:rPr>
                <w:rFonts w:eastAsia="Calibri"/>
                <w:szCs w:val="22"/>
              </w:rPr>
              <w:t>A28-1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FA28F5" w14:textId="3217AF88" w:rsidR="00AC3F9B" w:rsidRPr="006D4021" w:rsidRDefault="00AC3F9B" w:rsidP="00AC3F9B">
            <w:pPr>
              <w:rPr>
                <w:rFonts w:eastAsia="Calibri"/>
                <w:szCs w:val="22"/>
              </w:rPr>
            </w:pPr>
            <w:r w:rsidRPr="006D4021">
              <w:rPr>
                <w:rFonts w:eastAsia="Calibri"/>
                <w:szCs w:val="22"/>
              </w:rPr>
              <w:t>Pravažiuojamasis kelias nuo Gegužės g., Anykščių m. iki Gylių g., Gylių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020608" w14:textId="452C4A47" w:rsidR="00AC3F9B" w:rsidRPr="006D4021" w:rsidRDefault="00AC3F9B" w:rsidP="00AC3F9B">
            <w:pPr>
              <w:jc w:val="right"/>
              <w:rPr>
                <w:rFonts w:eastAsia="Calibri"/>
                <w:szCs w:val="22"/>
              </w:rPr>
            </w:pPr>
            <w:r w:rsidRPr="006D4021">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E689A" w14:textId="25F18F0E"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FB3FD" w14:textId="753A5B25" w:rsidR="00AC3F9B" w:rsidRPr="006D4021" w:rsidRDefault="00AC3F9B" w:rsidP="00AC3F9B">
            <w:pPr>
              <w:jc w:val="right"/>
              <w:rPr>
                <w:rFonts w:eastAsia="Calibri"/>
                <w:szCs w:val="22"/>
              </w:rPr>
            </w:pPr>
            <w:r w:rsidRPr="006D4021">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8B4CC" w14:textId="339BFF1C"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BF51" w14:textId="68AE044E"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644BA9" w14:textId="3F67B1FE" w:rsidR="00AC3F9B" w:rsidRPr="006D4021" w:rsidRDefault="00AC3F9B" w:rsidP="00AC3F9B">
            <w:pPr>
              <w:jc w:val="center"/>
              <w:rPr>
                <w:rFonts w:eastAsia="Calibri"/>
                <w:szCs w:val="22"/>
              </w:rPr>
            </w:pPr>
            <w:r w:rsidRPr="006D4021">
              <w:rPr>
                <w:rFonts w:eastAsia="Calibri"/>
                <w:szCs w:val="22"/>
              </w:rPr>
              <w:t>4400-6450-5513</w:t>
            </w:r>
          </w:p>
        </w:tc>
      </w:tr>
      <w:tr w:rsidR="00AC3F9B" w:rsidRPr="006D4021" w14:paraId="39F06DD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CE9656"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A152B" w14:textId="72239108" w:rsidR="00AC3F9B" w:rsidRPr="006D4021" w:rsidRDefault="00AC3F9B" w:rsidP="00AC3F9B">
            <w:pPr>
              <w:rPr>
                <w:rFonts w:eastAsia="Calibri"/>
                <w:szCs w:val="22"/>
              </w:rPr>
            </w:pPr>
            <w:r w:rsidRPr="006D4021">
              <w:rPr>
                <w:rFonts w:eastAsia="Calibri"/>
                <w:szCs w:val="22"/>
              </w:rPr>
              <w:t>A280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BAE7BE" w14:textId="1558D6E0" w:rsidR="00AC3F9B" w:rsidRPr="006D4021" w:rsidRDefault="00AC3F9B" w:rsidP="00AC3F9B">
            <w:pPr>
              <w:rPr>
                <w:rFonts w:eastAsia="Calibri"/>
                <w:szCs w:val="22"/>
              </w:rPr>
            </w:pPr>
            <w:r w:rsidRPr="006D4021">
              <w:rPr>
                <w:rFonts w:eastAsia="Calibri"/>
                <w:szCs w:val="22"/>
              </w:rPr>
              <w:t>Privažiuojamasis kelias prie Kvarco karjero nuo kelio Nr. A13 (</w:t>
            </w:r>
            <w:proofErr w:type="spellStart"/>
            <w:r w:rsidRPr="006D4021">
              <w:rPr>
                <w:rFonts w:eastAsia="Calibri"/>
                <w:szCs w:val="22"/>
              </w:rPr>
              <w:t>Pakarklių</w:t>
            </w:r>
            <w:proofErr w:type="spellEnd"/>
            <w:r w:rsidRPr="006D402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5924AF" w14:textId="5EA97625" w:rsidR="00AC3F9B" w:rsidRPr="006D4021" w:rsidRDefault="00AC3F9B" w:rsidP="00AC3F9B">
            <w:pPr>
              <w:jc w:val="right"/>
              <w:rPr>
                <w:rFonts w:eastAsia="Calibri"/>
                <w:szCs w:val="22"/>
              </w:rPr>
            </w:pPr>
            <w:r w:rsidRPr="006D4021">
              <w:rPr>
                <w:rFonts w:eastAsia="Calibri"/>
                <w:szCs w:val="22"/>
              </w:rPr>
              <w:t xml:space="preserve">581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468" w14:textId="2998DD29"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A4D48" w14:textId="268AD028" w:rsidR="00AC3F9B" w:rsidRPr="006D4021" w:rsidRDefault="00AC3F9B" w:rsidP="00AC3F9B">
            <w:pPr>
              <w:jc w:val="right"/>
              <w:rPr>
                <w:rFonts w:eastAsia="Calibri"/>
                <w:szCs w:val="22"/>
              </w:rPr>
            </w:pPr>
            <w:r w:rsidRPr="006D4021">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3949B" w14:textId="28E794D6"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8C2CB" w14:textId="24403D67" w:rsidR="00AC3F9B" w:rsidRPr="006D4021" w:rsidRDefault="00AC3F9B" w:rsidP="00AC3F9B">
            <w:pPr>
              <w:jc w:val="center"/>
              <w:rPr>
                <w:rFonts w:eastAsia="Calibri"/>
                <w:szCs w:val="22"/>
              </w:rPr>
            </w:pPr>
            <w:proofErr w:type="spellStart"/>
            <w:r w:rsidRPr="006D4021">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45C056" w14:textId="0A286822" w:rsidR="00AC3F9B" w:rsidRPr="006D4021" w:rsidRDefault="00AC3F9B" w:rsidP="00AC3F9B">
            <w:pPr>
              <w:jc w:val="center"/>
              <w:rPr>
                <w:rFonts w:eastAsia="Calibri"/>
                <w:szCs w:val="22"/>
              </w:rPr>
            </w:pPr>
            <w:r w:rsidRPr="006D4021">
              <w:rPr>
                <w:rFonts w:eastAsia="Calibri"/>
                <w:szCs w:val="22"/>
              </w:rPr>
              <w:t>-</w:t>
            </w:r>
          </w:p>
        </w:tc>
      </w:tr>
      <w:tr w:rsidR="00AC3F9B" w:rsidRPr="006D4021" w14:paraId="18C1F3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B3DA8E" w14:textId="77777777" w:rsidR="00AC3F9B" w:rsidRPr="006D4021"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4B8F" w14:textId="790AF76C" w:rsidR="00AC3F9B" w:rsidRPr="006D4021" w:rsidRDefault="00AC3F9B" w:rsidP="00AC3F9B">
            <w:pPr>
              <w:rPr>
                <w:rFonts w:eastAsia="Calibri"/>
                <w:szCs w:val="22"/>
              </w:rPr>
            </w:pPr>
            <w:r w:rsidRPr="006D4021">
              <w:rPr>
                <w:rFonts w:eastAsia="Calibri"/>
                <w:szCs w:val="22"/>
              </w:rPr>
              <w:t>A281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637BD9" w14:textId="3102668B" w:rsidR="00AC3F9B" w:rsidRPr="006D4021" w:rsidRDefault="00AC3F9B" w:rsidP="00AC3F9B">
            <w:pPr>
              <w:rPr>
                <w:rFonts w:eastAsia="Calibri"/>
                <w:szCs w:val="22"/>
              </w:rPr>
            </w:pPr>
            <w:r w:rsidRPr="006D4021">
              <w:rPr>
                <w:rFonts w:eastAsia="Calibri"/>
                <w:szCs w:val="22"/>
              </w:rPr>
              <w:t xml:space="preserve">Privažiuojamasis kelias prie gyvenamųjų namų nuo Sturtupio g., </w:t>
            </w:r>
            <w:proofErr w:type="spellStart"/>
            <w:r w:rsidRPr="006D4021">
              <w:rPr>
                <w:rFonts w:eastAsia="Calibri"/>
                <w:szCs w:val="22"/>
              </w:rPr>
              <w:t>Ažuožerių</w:t>
            </w:r>
            <w:proofErr w:type="spellEnd"/>
            <w:r w:rsidRPr="006D402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9317F0" w14:textId="4C1E51AB" w:rsidR="00AC3F9B" w:rsidRPr="006D4021" w:rsidRDefault="00AC3F9B" w:rsidP="00AC3F9B">
            <w:pPr>
              <w:jc w:val="right"/>
              <w:rPr>
                <w:rFonts w:eastAsia="Calibri"/>
                <w:szCs w:val="22"/>
              </w:rPr>
            </w:pPr>
            <w:r w:rsidRPr="006D4021">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A1F71" w14:textId="4587FCD6" w:rsidR="00AC3F9B" w:rsidRPr="006D4021" w:rsidRDefault="00AC3F9B" w:rsidP="00AC3F9B">
            <w:pPr>
              <w:jc w:val="right"/>
              <w:rPr>
                <w:rFonts w:eastAsia="Calibri"/>
                <w:szCs w:val="22"/>
              </w:rPr>
            </w:pPr>
            <w:r w:rsidRPr="006D4021">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4EFF1" w14:textId="2788F0E5"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5CBBD" w14:textId="2DFC8274" w:rsidR="00AC3F9B" w:rsidRPr="006D4021" w:rsidRDefault="00AC3F9B" w:rsidP="00AC3F9B">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5EDAB" w14:textId="73633B6F" w:rsidR="00AC3F9B" w:rsidRPr="006D4021" w:rsidRDefault="00AC3F9B" w:rsidP="00AC3F9B">
            <w:pPr>
              <w:jc w:val="center"/>
              <w:rPr>
                <w:rFonts w:eastAsia="Calibri"/>
                <w:szCs w:val="22"/>
              </w:rPr>
            </w:pPr>
            <w:proofErr w:type="spellStart"/>
            <w:r w:rsidRPr="006D402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2BBB6C" w14:textId="3C800D2C" w:rsidR="00AC3F9B" w:rsidRPr="006D4021" w:rsidRDefault="00AC3F9B" w:rsidP="00AC3F9B">
            <w:pPr>
              <w:jc w:val="center"/>
              <w:rPr>
                <w:rFonts w:eastAsia="Calibri"/>
                <w:szCs w:val="22"/>
              </w:rPr>
            </w:pPr>
            <w:r w:rsidRPr="006D4021">
              <w:rPr>
                <w:rFonts w:eastAsia="Calibri"/>
                <w:szCs w:val="22"/>
              </w:rPr>
              <w:t>4400-6460-5474</w:t>
            </w:r>
          </w:p>
        </w:tc>
      </w:tr>
      <w:tr w:rsidR="00AC3F9B" w:rsidRPr="004B1509" w14:paraId="361DD3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9ECAD9"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8E1CA" w14:textId="0EAA6EE9" w:rsidR="00AC3F9B" w:rsidRPr="004B1509" w:rsidRDefault="00AC3F9B" w:rsidP="00AC3F9B">
            <w:pPr>
              <w:rPr>
                <w:rFonts w:eastAsia="Calibri"/>
                <w:szCs w:val="22"/>
              </w:rPr>
            </w:pPr>
            <w:r w:rsidRPr="004B1509">
              <w:rPr>
                <w:rFonts w:eastAsia="Calibri"/>
                <w:szCs w:val="22"/>
              </w:rPr>
              <w:t>A285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5ADEFE" w14:textId="7448ACE8" w:rsidR="00AC3F9B" w:rsidRPr="004B1509" w:rsidRDefault="00AC3F9B" w:rsidP="00AC3F9B">
            <w:pPr>
              <w:rPr>
                <w:rFonts w:eastAsia="Calibri"/>
                <w:szCs w:val="22"/>
              </w:rPr>
            </w:pPr>
            <w:r w:rsidRPr="004B1509">
              <w:rPr>
                <w:rFonts w:eastAsia="Calibri"/>
                <w:szCs w:val="22"/>
              </w:rPr>
              <w:t xml:space="preserve">Pravažiuojamasis kelias nuo Sturtupio g. iki Ežero g., </w:t>
            </w:r>
            <w:proofErr w:type="spellStart"/>
            <w:r w:rsidRPr="004B1509">
              <w:rPr>
                <w:rFonts w:eastAsia="Calibri"/>
                <w:szCs w:val="22"/>
              </w:rPr>
              <w:t>Ažuožerių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29A399" w14:textId="5A26CC2B" w:rsidR="00AC3F9B" w:rsidRPr="004B1509" w:rsidRDefault="00AC3F9B" w:rsidP="00AC3F9B">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5D896" w14:textId="73AD597D" w:rsidR="00AC3F9B" w:rsidRPr="004B1509" w:rsidRDefault="00AC3F9B" w:rsidP="00AC3F9B">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2A837" w14:textId="5CE1AF60" w:rsidR="00AC3F9B" w:rsidRPr="004B1509" w:rsidRDefault="00AC3F9B" w:rsidP="00AC3F9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C28E4" w14:textId="1BF88A0B" w:rsidR="00AC3F9B" w:rsidRPr="004B1509" w:rsidRDefault="00AC3F9B" w:rsidP="00AC3F9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5D51" w14:textId="7B077D53" w:rsidR="00AC3F9B" w:rsidRPr="004B1509" w:rsidRDefault="00AC3F9B" w:rsidP="00AC3F9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3D9F86" w14:textId="1ABE056E" w:rsidR="00AC3F9B" w:rsidRPr="004B1509" w:rsidRDefault="00AC3F9B" w:rsidP="00AC3F9B">
            <w:pPr>
              <w:jc w:val="center"/>
              <w:rPr>
                <w:rFonts w:eastAsia="Calibri"/>
                <w:szCs w:val="22"/>
              </w:rPr>
            </w:pPr>
            <w:r w:rsidRPr="004B1509">
              <w:rPr>
                <w:rFonts w:eastAsia="Calibri"/>
                <w:szCs w:val="22"/>
              </w:rPr>
              <w:t>-</w:t>
            </w:r>
          </w:p>
        </w:tc>
      </w:tr>
      <w:tr w:rsidR="00AC3F9B" w:rsidRPr="00467035" w14:paraId="32B1E4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3D92DE"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821F9" w14:textId="4EEAAAF8" w:rsidR="00AC3F9B" w:rsidRPr="00467035" w:rsidRDefault="00AC3F9B" w:rsidP="00AC3F9B">
            <w:pPr>
              <w:rPr>
                <w:rFonts w:eastAsia="Calibri"/>
                <w:szCs w:val="22"/>
              </w:rPr>
            </w:pPr>
            <w:r w:rsidRPr="00467035">
              <w:rPr>
                <w:rFonts w:eastAsia="Calibri"/>
                <w:szCs w:val="22"/>
              </w:rPr>
              <w:t>A286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7C0055" w14:textId="75BD05EA" w:rsidR="00AC3F9B" w:rsidRPr="00467035" w:rsidRDefault="00AC3F9B" w:rsidP="00AC3F9B">
            <w:pPr>
              <w:rPr>
                <w:rFonts w:eastAsia="Calibri"/>
                <w:szCs w:val="22"/>
              </w:rPr>
            </w:pPr>
            <w:r w:rsidRPr="00467035">
              <w:rPr>
                <w:rFonts w:eastAsia="Calibri"/>
                <w:szCs w:val="22"/>
              </w:rPr>
              <w:t>Privažiuojamasis kelias prie Kiaušų k. miško nuo kelio Nr. A57 (</w:t>
            </w:r>
            <w:proofErr w:type="spellStart"/>
            <w:r w:rsidRPr="00467035">
              <w:rPr>
                <w:rFonts w:eastAsia="Calibri"/>
                <w:szCs w:val="22"/>
              </w:rPr>
              <w:t>Bikūnų</w:t>
            </w:r>
            <w:proofErr w:type="spellEnd"/>
            <w:r w:rsidRPr="0046703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25A388" w14:textId="557EB6B5" w:rsidR="00AC3F9B" w:rsidRPr="00467035" w:rsidRDefault="00AC3F9B" w:rsidP="00AC3F9B">
            <w:pPr>
              <w:jc w:val="right"/>
              <w:rPr>
                <w:rFonts w:eastAsia="Calibri"/>
                <w:szCs w:val="22"/>
              </w:rPr>
            </w:pPr>
            <w:r w:rsidRPr="00467035">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6C66" w14:textId="608ADC18"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E76A5" w14:textId="57C7D69E" w:rsidR="00AC3F9B" w:rsidRPr="00467035" w:rsidRDefault="00AC3F9B" w:rsidP="00AC3F9B">
            <w:pPr>
              <w:jc w:val="right"/>
              <w:rPr>
                <w:rFonts w:eastAsia="Calibri"/>
                <w:szCs w:val="22"/>
              </w:rPr>
            </w:pPr>
            <w:r w:rsidRPr="00467035">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A7FDD" w14:textId="055223EB"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3F16" w14:textId="068ED48B" w:rsidR="00AC3F9B" w:rsidRPr="00467035" w:rsidRDefault="00AC3F9B" w:rsidP="00AC3F9B">
            <w:pPr>
              <w:jc w:val="center"/>
              <w:rPr>
                <w:rFonts w:eastAsia="Calibri"/>
                <w:szCs w:val="22"/>
              </w:rPr>
            </w:pPr>
            <w:proofErr w:type="spellStart"/>
            <w:r w:rsidRPr="0046703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392E4C" w14:textId="34326B38" w:rsidR="00AC3F9B" w:rsidRPr="00467035" w:rsidRDefault="00AC3F9B" w:rsidP="00AC3F9B">
            <w:pPr>
              <w:jc w:val="center"/>
              <w:rPr>
                <w:rFonts w:eastAsia="Calibri"/>
                <w:szCs w:val="22"/>
              </w:rPr>
            </w:pPr>
            <w:r w:rsidRPr="00467035">
              <w:rPr>
                <w:rFonts w:eastAsia="Calibri"/>
                <w:szCs w:val="22"/>
              </w:rPr>
              <w:t>-</w:t>
            </w:r>
          </w:p>
        </w:tc>
      </w:tr>
      <w:tr w:rsidR="00AC3F9B" w:rsidRPr="00467035" w14:paraId="7DF071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966E50"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2DF09" w14:textId="1EF10FA6" w:rsidR="00AC3F9B" w:rsidRPr="00467035" w:rsidRDefault="00AC3F9B" w:rsidP="00AC3F9B">
            <w:pPr>
              <w:rPr>
                <w:rFonts w:eastAsia="Calibri"/>
                <w:szCs w:val="22"/>
              </w:rPr>
            </w:pPr>
            <w:r w:rsidRPr="00467035">
              <w:rPr>
                <w:rFonts w:eastAsia="Calibri"/>
                <w:szCs w:val="22"/>
              </w:rPr>
              <w:t>A287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032C5E" w14:textId="048A03D3" w:rsidR="00AC3F9B" w:rsidRPr="00467035" w:rsidRDefault="00AC3F9B" w:rsidP="00AC3F9B">
            <w:pPr>
              <w:rPr>
                <w:rFonts w:eastAsia="Calibri"/>
                <w:szCs w:val="22"/>
              </w:rPr>
            </w:pPr>
            <w:r w:rsidRPr="00467035">
              <w:rPr>
                <w:rFonts w:eastAsia="Calibri"/>
                <w:szCs w:val="22"/>
              </w:rPr>
              <w:t xml:space="preserve">Privažiuojamasis kelias prie ūkinių pastatų </w:t>
            </w:r>
            <w:proofErr w:type="spellStart"/>
            <w:r w:rsidRPr="00467035">
              <w:rPr>
                <w:rFonts w:eastAsia="Calibri"/>
                <w:szCs w:val="22"/>
              </w:rPr>
              <w:t>Ažuožerių</w:t>
            </w:r>
            <w:proofErr w:type="spellEnd"/>
            <w:r w:rsidRPr="00467035">
              <w:rPr>
                <w:rFonts w:eastAsia="Calibri"/>
                <w:szCs w:val="22"/>
              </w:rPr>
              <w:t xml:space="preserve"> k. nuo Sturtupio g., </w:t>
            </w:r>
            <w:proofErr w:type="spellStart"/>
            <w:r w:rsidRPr="00467035">
              <w:rPr>
                <w:rFonts w:eastAsia="Calibri"/>
                <w:szCs w:val="22"/>
              </w:rPr>
              <w:t>Ažuožerių</w:t>
            </w:r>
            <w:proofErr w:type="spellEnd"/>
            <w:r w:rsidRPr="0046703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C9F2A8" w14:textId="4212CFD4" w:rsidR="00AC3F9B" w:rsidRPr="00467035" w:rsidRDefault="00AC3F9B" w:rsidP="00AC3F9B">
            <w:pPr>
              <w:jc w:val="right"/>
              <w:rPr>
                <w:rFonts w:eastAsia="Calibri"/>
                <w:szCs w:val="22"/>
              </w:rPr>
            </w:pPr>
            <w:r w:rsidRPr="00467035">
              <w:rPr>
                <w:rFonts w:eastAsia="Calibri"/>
                <w:szCs w:val="22"/>
              </w:rPr>
              <w:t xml:space="preserve">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EEF13" w14:textId="5085382D" w:rsidR="00AC3F9B" w:rsidRPr="00467035" w:rsidRDefault="00AC3F9B" w:rsidP="00AC3F9B">
            <w:pPr>
              <w:jc w:val="right"/>
              <w:rPr>
                <w:rFonts w:eastAsia="Calibri"/>
                <w:szCs w:val="22"/>
              </w:rPr>
            </w:pPr>
            <w:r w:rsidRPr="0046703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66FCA" w14:textId="34BEB298" w:rsidR="00AC3F9B" w:rsidRPr="00467035" w:rsidRDefault="00AC3F9B" w:rsidP="00AC3F9B">
            <w:pPr>
              <w:jc w:val="right"/>
              <w:rPr>
                <w:rFonts w:eastAsia="Calibri"/>
                <w:szCs w:val="22"/>
              </w:rPr>
            </w:pPr>
            <w:r w:rsidRPr="00467035">
              <w:rPr>
                <w:rFonts w:eastAsia="Calibri"/>
                <w:szCs w:val="22"/>
              </w:rPr>
              <w:t>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B6196" w14:textId="3F80AD59"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BA317" w14:textId="46FE9D11" w:rsidR="00AC3F9B" w:rsidRPr="00467035" w:rsidRDefault="00AC3F9B" w:rsidP="00AC3F9B">
            <w:pPr>
              <w:jc w:val="center"/>
              <w:rPr>
                <w:rFonts w:eastAsia="Calibri"/>
                <w:szCs w:val="22"/>
              </w:rPr>
            </w:pPr>
            <w:proofErr w:type="spellStart"/>
            <w:r w:rsidRPr="0046703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1C7CE7" w14:textId="15C9650A" w:rsidR="00AC3F9B" w:rsidRPr="00467035" w:rsidRDefault="00AC3F9B" w:rsidP="00AC3F9B">
            <w:pPr>
              <w:jc w:val="center"/>
              <w:rPr>
                <w:rFonts w:eastAsia="Calibri"/>
                <w:szCs w:val="22"/>
              </w:rPr>
            </w:pPr>
            <w:r w:rsidRPr="00467035">
              <w:rPr>
                <w:rFonts w:eastAsia="Calibri"/>
                <w:szCs w:val="22"/>
              </w:rPr>
              <w:t>4400-6460-5463</w:t>
            </w:r>
          </w:p>
        </w:tc>
      </w:tr>
      <w:tr w:rsidR="00AC3F9B" w:rsidRPr="00467035" w14:paraId="78D525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46BA52"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68A9F" w14:textId="31574E04" w:rsidR="00AC3F9B" w:rsidRPr="00467035" w:rsidRDefault="00AC3F9B" w:rsidP="00AC3F9B">
            <w:pPr>
              <w:rPr>
                <w:rFonts w:eastAsia="Calibri"/>
                <w:szCs w:val="22"/>
              </w:rPr>
            </w:pPr>
            <w:r w:rsidRPr="00467035">
              <w:rPr>
                <w:rFonts w:eastAsia="Calibri"/>
                <w:szCs w:val="22"/>
              </w:rPr>
              <w:t>A288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E0BD65" w14:textId="512C5F8E" w:rsidR="00AC3F9B" w:rsidRPr="00467035" w:rsidRDefault="00AC3F9B" w:rsidP="00AC3F9B">
            <w:pPr>
              <w:rPr>
                <w:rFonts w:eastAsia="Calibri"/>
                <w:szCs w:val="22"/>
              </w:rPr>
            </w:pPr>
            <w:r w:rsidRPr="00467035">
              <w:rPr>
                <w:rFonts w:eastAsia="Calibri"/>
                <w:szCs w:val="22"/>
              </w:rPr>
              <w:t xml:space="preserve">Privažiuojamasis kelias prie gyvenamųjų namų Sodų g. nuo Sturtupio g., </w:t>
            </w:r>
            <w:proofErr w:type="spellStart"/>
            <w:r w:rsidRPr="00467035">
              <w:rPr>
                <w:rFonts w:eastAsia="Calibri"/>
                <w:szCs w:val="22"/>
              </w:rPr>
              <w:t>Ažuožerių</w:t>
            </w:r>
            <w:proofErr w:type="spellEnd"/>
            <w:r w:rsidRPr="0046703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CE980A" w14:textId="6A288FD0" w:rsidR="00AC3F9B" w:rsidRPr="00467035" w:rsidRDefault="00AC3F9B" w:rsidP="00AC3F9B">
            <w:pPr>
              <w:jc w:val="right"/>
              <w:rPr>
                <w:rFonts w:eastAsia="Calibri"/>
                <w:szCs w:val="22"/>
              </w:rPr>
            </w:pPr>
            <w:r w:rsidRPr="00467035">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BBB5B" w14:textId="0467DDDD" w:rsidR="00AC3F9B" w:rsidRPr="00467035" w:rsidRDefault="00AC3F9B" w:rsidP="00AC3F9B">
            <w:pPr>
              <w:jc w:val="right"/>
              <w:rPr>
                <w:rFonts w:eastAsia="Calibri"/>
                <w:szCs w:val="22"/>
              </w:rPr>
            </w:pPr>
            <w:r w:rsidRPr="00467035">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F787D" w14:textId="4D540A7A"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FE127F" w14:textId="50304382"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89017" w14:textId="59ECB5A3" w:rsidR="00AC3F9B" w:rsidRPr="00467035" w:rsidRDefault="00AC3F9B" w:rsidP="00AC3F9B">
            <w:pPr>
              <w:jc w:val="center"/>
              <w:rPr>
                <w:rFonts w:eastAsia="Calibri"/>
                <w:szCs w:val="22"/>
              </w:rPr>
            </w:pPr>
            <w:proofErr w:type="spellStart"/>
            <w:r w:rsidRPr="0046703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5CA93C" w14:textId="671A98B4" w:rsidR="00AC3F9B" w:rsidRPr="00467035" w:rsidRDefault="00AC3F9B" w:rsidP="00AC3F9B">
            <w:pPr>
              <w:jc w:val="center"/>
              <w:rPr>
                <w:rFonts w:eastAsia="Calibri"/>
                <w:szCs w:val="22"/>
              </w:rPr>
            </w:pPr>
            <w:r w:rsidRPr="00467035">
              <w:rPr>
                <w:rFonts w:eastAsia="Calibri"/>
                <w:szCs w:val="22"/>
              </w:rPr>
              <w:t>-</w:t>
            </w:r>
          </w:p>
        </w:tc>
      </w:tr>
      <w:tr w:rsidR="00AC3F9B" w:rsidRPr="00467035" w14:paraId="56B7F7C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06131C"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BF0" w14:textId="6550EA8B" w:rsidR="00AC3F9B" w:rsidRPr="00467035" w:rsidRDefault="00AC3F9B" w:rsidP="00AC3F9B">
            <w:pPr>
              <w:rPr>
                <w:rFonts w:eastAsia="Calibri"/>
                <w:szCs w:val="22"/>
              </w:rPr>
            </w:pPr>
            <w:r w:rsidRPr="00467035">
              <w:rPr>
                <w:rFonts w:eastAsia="Calibri"/>
                <w:szCs w:val="22"/>
              </w:rPr>
              <w:t>A289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5D3398" w14:textId="5A5EC345" w:rsidR="00AC3F9B" w:rsidRPr="00467035" w:rsidRDefault="00AC3F9B" w:rsidP="00AC3F9B">
            <w:pPr>
              <w:rPr>
                <w:rFonts w:eastAsia="Calibri"/>
                <w:szCs w:val="22"/>
              </w:rPr>
            </w:pPr>
            <w:r w:rsidRPr="00467035">
              <w:rPr>
                <w:rFonts w:eastAsia="Calibri"/>
                <w:szCs w:val="22"/>
              </w:rPr>
              <w:t xml:space="preserve">Privažiuojamasis kelias prie gyvenamųjų namų nuo Sodų g., </w:t>
            </w:r>
            <w:proofErr w:type="spellStart"/>
            <w:r w:rsidRPr="00467035">
              <w:rPr>
                <w:rFonts w:eastAsia="Calibri"/>
                <w:szCs w:val="22"/>
              </w:rPr>
              <w:t>Ažuožerių</w:t>
            </w:r>
            <w:proofErr w:type="spellEnd"/>
            <w:r w:rsidRPr="0046703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912AE8" w14:textId="4F24F265" w:rsidR="00AC3F9B" w:rsidRPr="00467035" w:rsidRDefault="00AC3F9B" w:rsidP="00AC3F9B">
            <w:pPr>
              <w:jc w:val="right"/>
              <w:rPr>
                <w:rFonts w:eastAsia="Calibri"/>
                <w:szCs w:val="22"/>
              </w:rPr>
            </w:pPr>
            <w:r w:rsidRPr="00467035">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434" w14:textId="16317798" w:rsidR="00AC3F9B" w:rsidRPr="00467035" w:rsidRDefault="00AC3F9B" w:rsidP="00AC3F9B">
            <w:pPr>
              <w:jc w:val="right"/>
              <w:rPr>
                <w:rFonts w:eastAsia="Calibri"/>
                <w:szCs w:val="22"/>
              </w:rPr>
            </w:pPr>
            <w:r w:rsidRPr="00467035">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4CB80" w14:textId="7803065F"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FA3AD" w14:textId="703B6649"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E3D7" w14:textId="129FBA10" w:rsidR="00AC3F9B" w:rsidRPr="00467035" w:rsidRDefault="00AC3F9B" w:rsidP="00AC3F9B">
            <w:pPr>
              <w:jc w:val="center"/>
              <w:rPr>
                <w:rFonts w:eastAsia="Calibri"/>
                <w:szCs w:val="22"/>
              </w:rPr>
            </w:pPr>
            <w:proofErr w:type="spellStart"/>
            <w:r w:rsidRPr="0046703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CF673A" w14:textId="028E7ED2" w:rsidR="00AC3F9B" w:rsidRPr="00467035" w:rsidRDefault="00AC3F9B" w:rsidP="00AC3F9B">
            <w:pPr>
              <w:jc w:val="center"/>
              <w:rPr>
                <w:rFonts w:eastAsia="Calibri"/>
                <w:szCs w:val="22"/>
              </w:rPr>
            </w:pPr>
            <w:r w:rsidRPr="00467035">
              <w:rPr>
                <w:rFonts w:eastAsia="Calibri"/>
                <w:szCs w:val="22"/>
              </w:rPr>
              <w:t>-</w:t>
            </w:r>
          </w:p>
        </w:tc>
      </w:tr>
      <w:tr w:rsidR="00AC3F9B" w:rsidRPr="00467035" w14:paraId="71DF03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A99A15"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8FD16" w14:textId="405C13EB" w:rsidR="00AC3F9B" w:rsidRPr="00467035" w:rsidRDefault="00AC3F9B" w:rsidP="00AC3F9B">
            <w:pPr>
              <w:rPr>
                <w:rFonts w:eastAsia="Calibri"/>
                <w:szCs w:val="22"/>
              </w:rPr>
            </w:pPr>
            <w:r w:rsidRPr="00467035">
              <w:rPr>
                <w:rFonts w:eastAsia="Calibri"/>
                <w:szCs w:val="22"/>
              </w:rPr>
              <w:t>A290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61E639" w14:textId="4F34AC56" w:rsidR="00AC3F9B" w:rsidRPr="00467035" w:rsidRDefault="00AC3F9B" w:rsidP="00AC3F9B">
            <w:pPr>
              <w:rPr>
                <w:rFonts w:eastAsia="Calibri"/>
                <w:szCs w:val="22"/>
              </w:rPr>
            </w:pPr>
            <w:r w:rsidRPr="00467035">
              <w:rPr>
                <w:rFonts w:eastAsia="Calibri"/>
                <w:szCs w:val="22"/>
              </w:rPr>
              <w:t>Privažiuojamasis kelias prie gyvenamųjų namų nuo 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C9D926" w14:textId="302D0581" w:rsidR="00AC3F9B" w:rsidRPr="00467035" w:rsidRDefault="00AC3F9B" w:rsidP="00AC3F9B">
            <w:pPr>
              <w:jc w:val="right"/>
              <w:rPr>
                <w:rFonts w:eastAsia="Calibri"/>
                <w:szCs w:val="22"/>
              </w:rPr>
            </w:pPr>
            <w:r w:rsidRPr="00467035">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C4260" w14:textId="0657BDD8"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B1FDD" w14:textId="700CA160" w:rsidR="00AC3F9B" w:rsidRPr="00467035" w:rsidRDefault="00AC3F9B" w:rsidP="00AC3F9B">
            <w:pPr>
              <w:jc w:val="right"/>
              <w:rPr>
                <w:rFonts w:eastAsia="Calibri"/>
                <w:szCs w:val="22"/>
              </w:rPr>
            </w:pPr>
            <w:r w:rsidRPr="00467035">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7D9C9" w14:textId="77777777" w:rsidR="00AC3F9B" w:rsidRPr="00467035" w:rsidRDefault="00AC3F9B" w:rsidP="00AC3F9B">
            <w:pPr>
              <w:jc w:val="right"/>
              <w:rPr>
                <w:rFonts w:eastAsia="Calibri"/>
                <w:strike/>
                <w:szCs w:val="22"/>
              </w:rPr>
            </w:pPr>
            <w:r w:rsidRPr="00467035">
              <w:rPr>
                <w:rFonts w:eastAsia="Calibri"/>
                <w:strike/>
                <w:szCs w:val="22"/>
              </w:rPr>
              <w:t>-</w:t>
            </w:r>
          </w:p>
          <w:p w14:paraId="55F22398" w14:textId="46B7A66F" w:rsidR="00AC3F9B" w:rsidRPr="00467035" w:rsidRDefault="00AC3F9B" w:rsidP="00AC3F9B">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4C74E8" w14:textId="385661A2" w:rsidR="00AC3F9B" w:rsidRPr="00467035" w:rsidRDefault="00AC3F9B" w:rsidP="00AC3F9B">
            <w:pPr>
              <w:jc w:val="center"/>
              <w:rPr>
                <w:rFonts w:eastAsia="Calibri"/>
                <w:szCs w:val="22"/>
              </w:rPr>
            </w:pP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DB755" w14:textId="5985AFF9" w:rsidR="00AC3F9B" w:rsidRPr="00467035" w:rsidRDefault="00AC3F9B" w:rsidP="00AC3F9B">
            <w:pPr>
              <w:jc w:val="center"/>
              <w:rPr>
                <w:rFonts w:eastAsia="Calibri"/>
                <w:szCs w:val="22"/>
              </w:rPr>
            </w:pPr>
            <w:r w:rsidRPr="00467035">
              <w:rPr>
                <w:rFonts w:eastAsia="Calibri"/>
                <w:szCs w:val="22"/>
              </w:rPr>
              <w:t>4400-6462-8759</w:t>
            </w:r>
          </w:p>
        </w:tc>
      </w:tr>
      <w:tr w:rsidR="00AC3F9B" w:rsidRPr="00467035" w14:paraId="06F3B7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9849F6"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5A2115" w14:textId="7E4C0088" w:rsidR="00AC3F9B" w:rsidRPr="00467035" w:rsidRDefault="00AC3F9B" w:rsidP="00AC3F9B">
            <w:pPr>
              <w:rPr>
                <w:rFonts w:eastAsia="Calibri"/>
                <w:szCs w:val="22"/>
              </w:rPr>
            </w:pPr>
            <w:r w:rsidRPr="00467035">
              <w:rPr>
                <w:rFonts w:eastAsia="Calibri"/>
                <w:szCs w:val="22"/>
              </w:rPr>
              <w:t>A292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0B3FDBE" w14:textId="31F45CCC" w:rsidR="00AC3F9B" w:rsidRPr="00467035" w:rsidRDefault="00AC3F9B" w:rsidP="00AC3F9B">
            <w:pPr>
              <w:rPr>
                <w:rFonts w:eastAsia="Calibri"/>
                <w:szCs w:val="22"/>
              </w:rPr>
            </w:pPr>
            <w:r w:rsidRPr="00467035">
              <w:rPr>
                <w:rFonts w:eastAsia="Calibri"/>
                <w:szCs w:val="22"/>
              </w:rPr>
              <w:t>Privažiuojamasis kelias prie Kalitos kalno nuo Kalno g., Anykščių m.</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41A3711" w14:textId="2EE98ABD" w:rsidR="00AC3F9B" w:rsidRPr="00467035" w:rsidRDefault="00AC3F9B" w:rsidP="00AC3F9B">
            <w:pPr>
              <w:jc w:val="right"/>
              <w:rPr>
                <w:rFonts w:eastAsia="Calibri"/>
                <w:szCs w:val="22"/>
              </w:rPr>
            </w:pPr>
            <w:r w:rsidRPr="0046703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F673B" w14:textId="488C5C53"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83D65" w14:textId="6C7E5848" w:rsidR="00AC3F9B" w:rsidRPr="00467035" w:rsidRDefault="00AC3F9B" w:rsidP="00AC3F9B">
            <w:pPr>
              <w:jc w:val="right"/>
              <w:rPr>
                <w:rFonts w:eastAsia="Calibri"/>
                <w:szCs w:val="22"/>
              </w:rPr>
            </w:pPr>
            <w:r w:rsidRPr="0046703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0204" w14:textId="173F881C"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22161" w14:textId="114BD998" w:rsidR="00AC3F9B" w:rsidRPr="00467035" w:rsidRDefault="00AC3F9B" w:rsidP="00AC3F9B">
            <w:pPr>
              <w:jc w:val="center"/>
              <w:rPr>
                <w:rFonts w:eastAsia="Calibri"/>
                <w:szCs w:val="22"/>
              </w:rPr>
            </w:pP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875C7A" w14:textId="36A6E8CD" w:rsidR="00AC3F9B" w:rsidRPr="00467035" w:rsidRDefault="00AC3F9B" w:rsidP="00AC3F9B">
            <w:pPr>
              <w:jc w:val="center"/>
              <w:rPr>
                <w:rFonts w:eastAsia="Calibri"/>
                <w:szCs w:val="22"/>
              </w:rPr>
            </w:pPr>
            <w:r w:rsidRPr="00467035">
              <w:rPr>
                <w:rFonts w:eastAsia="Calibri"/>
                <w:szCs w:val="22"/>
              </w:rPr>
              <w:t>4400-6462-8764</w:t>
            </w:r>
          </w:p>
        </w:tc>
      </w:tr>
      <w:tr w:rsidR="00AC3F9B" w:rsidRPr="00467035" w14:paraId="2ED8EC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C5E5F9"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147201" w14:textId="2B578776" w:rsidR="00AC3F9B" w:rsidRPr="00467035" w:rsidRDefault="00AC3F9B" w:rsidP="00AC3F9B">
            <w:pPr>
              <w:rPr>
                <w:rFonts w:eastAsia="Calibri"/>
                <w:szCs w:val="22"/>
              </w:rPr>
            </w:pPr>
            <w:r w:rsidRPr="00467035">
              <w:rPr>
                <w:rFonts w:eastAsia="Calibri"/>
                <w:szCs w:val="22"/>
              </w:rPr>
              <w:t>A294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0663D19" w14:textId="5A60B49E" w:rsidR="00AC3F9B" w:rsidRPr="00467035" w:rsidRDefault="00AC3F9B" w:rsidP="00AC3F9B">
            <w:pPr>
              <w:rPr>
                <w:rFonts w:eastAsia="Calibri"/>
                <w:szCs w:val="22"/>
              </w:rPr>
            </w:pPr>
            <w:r w:rsidRPr="00467035">
              <w:rPr>
                <w:rFonts w:eastAsia="Calibri"/>
                <w:szCs w:val="22"/>
              </w:rPr>
              <w:t>Privažiuojamasis kelias prie Anykščių ligoninės nuo kelio Nr. 1208</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D42AC6B" w14:textId="0C8C39F0" w:rsidR="00AC3F9B" w:rsidRPr="00467035" w:rsidRDefault="00AC3F9B" w:rsidP="00AC3F9B">
            <w:pPr>
              <w:jc w:val="right"/>
              <w:rPr>
                <w:rFonts w:eastAsia="Calibri"/>
                <w:szCs w:val="22"/>
              </w:rPr>
            </w:pPr>
            <w:r w:rsidRPr="00467035">
              <w:rPr>
                <w:rFonts w:eastAsia="Calibri"/>
                <w:szCs w:val="22"/>
              </w:rPr>
              <w:t xml:space="preserve"> 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D5185" w14:textId="1A32A5F8"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D548D" w14:textId="76BBE504" w:rsidR="00AC3F9B" w:rsidRPr="00467035" w:rsidRDefault="00AC3F9B" w:rsidP="00AC3F9B">
            <w:pPr>
              <w:jc w:val="right"/>
              <w:rPr>
                <w:rFonts w:eastAsia="Calibri"/>
                <w:szCs w:val="22"/>
              </w:rPr>
            </w:pPr>
            <w:r w:rsidRPr="00467035">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7B2B" w14:textId="3C98CC7E" w:rsidR="00AC3F9B" w:rsidRPr="00467035" w:rsidRDefault="00AC3F9B" w:rsidP="00AC3F9B">
            <w:pPr>
              <w:jc w:val="right"/>
              <w:rPr>
                <w:rFonts w:eastAsia="Calibri"/>
                <w:szCs w:val="22"/>
              </w:rPr>
            </w:pPr>
            <w:r w:rsidRPr="00467035">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EE135" w14:textId="3F01F63D" w:rsidR="00AC3F9B" w:rsidRPr="00467035" w:rsidRDefault="00AC3F9B" w:rsidP="00AC3F9B">
            <w:pPr>
              <w:jc w:val="center"/>
              <w:rPr>
                <w:rFonts w:eastAsia="Calibri"/>
                <w:szCs w:val="22"/>
              </w:rPr>
            </w:pP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E29E1F" w14:textId="29007388" w:rsidR="00AC3F9B" w:rsidRPr="00467035" w:rsidRDefault="00AC3F9B" w:rsidP="00AC3F9B">
            <w:pPr>
              <w:jc w:val="center"/>
              <w:rPr>
                <w:rFonts w:eastAsia="Calibri"/>
                <w:szCs w:val="22"/>
              </w:rPr>
            </w:pPr>
            <w:r w:rsidRPr="00467035">
              <w:rPr>
                <w:rFonts w:eastAsia="Calibri"/>
                <w:szCs w:val="22"/>
              </w:rPr>
              <w:t>4400-6462-4026</w:t>
            </w:r>
          </w:p>
        </w:tc>
      </w:tr>
      <w:tr w:rsidR="00AC3F9B" w:rsidRPr="00467035" w14:paraId="3070AD3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F0BB92"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858BFAE" w14:textId="333E1555" w:rsidR="00AC3F9B" w:rsidRPr="00467035" w:rsidRDefault="00AC3F9B" w:rsidP="00AC3F9B">
            <w:pPr>
              <w:rPr>
                <w:rFonts w:eastAsia="Calibri"/>
                <w:szCs w:val="22"/>
              </w:rPr>
            </w:pPr>
            <w:r w:rsidRPr="00467035">
              <w:rPr>
                <w:rFonts w:eastAsia="Calibri"/>
                <w:szCs w:val="22"/>
              </w:rPr>
              <w:t>A295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FBE68C6" w14:textId="7CCEF5D0" w:rsidR="00AC3F9B" w:rsidRPr="00467035" w:rsidRDefault="00AC3F9B" w:rsidP="00AC3F9B">
            <w:pPr>
              <w:rPr>
                <w:rFonts w:eastAsia="Calibri"/>
                <w:szCs w:val="22"/>
              </w:rPr>
            </w:pPr>
            <w:r w:rsidRPr="00467035">
              <w:rPr>
                <w:rFonts w:eastAsia="Calibri"/>
                <w:szCs w:val="22"/>
              </w:rPr>
              <w:t>Privažiuojamasis kelias prie dirbamų laukų nuo kelio Nr. A17 (</w:t>
            </w:r>
            <w:proofErr w:type="spellStart"/>
            <w:r w:rsidRPr="00467035">
              <w:rPr>
                <w:rFonts w:eastAsia="Calibri"/>
                <w:szCs w:val="22"/>
              </w:rPr>
              <w:t>Klimiškių</w:t>
            </w:r>
            <w:proofErr w:type="spellEnd"/>
            <w:r w:rsidRPr="00467035">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6C669CB" w14:textId="1C957159" w:rsidR="00AC3F9B" w:rsidRPr="00467035" w:rsidRDefault="00AC3F9B" w:rsidP="00AC3F9B">
            <w:pPr>
              <w:jc w:val="right"/>
              <w:rPr>
                <w:rFonts w:eastAsia="Calibri"/>
                <w:szCs w:val="22"/>
              </w:rPr>
            </w:pPr>
            <w:r w:rsidRPr="00467035">
              <w:rPr>
                <w:rFonts w:eastAsia="Calibri"/>
                <w:szCs w:val="22"/>
              </w:rPr>
              <w:t xml:space="preserve">527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55FF2" w14:textId="6A73FE6C"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EA087" w14:textId="01EE4B03" w:rsidR="00AC3F9B" w:rsidRPr="00467035" w:rsidRDefault="00AC3F9B" w:rsidP="00AC3F9B">
            <w:pPr>
              <w:jc w:val="right"/>
              <w:rPr>
                <w:rFonts w:eastAsia="Calibri"/>
                <w:szCs w:val="22"/>
              </w:rPr>
            </w:pPr>
            <w:r w:rsidRPr="00467035">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3E2C" w14:textId="48F3FE20" w:rsidR="00AC3F9B" w:rsidRPr="00467035" w:rsidRDefault="00AC3F9B" w:rsidP="00AC3F9B">
            <w:pPr>
              <w:jc w:val="right"/>
              <w:rPr>
                <w:rFonts w:eastAsia="Calibri"/>
                <w:szCs w:val="22"/>
              </w:rPr>
            </w:pPr>
            <w:r w:rsidRPr="00467035">
              <w:rPr>
                <w:rFonts w:eastAsia="Calibri"/>
                <w:szCs w:val="22"/>
              </w:rPr>
              <w:t xml:space="preserve"> 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B03BC" w14:textId="7C741682" w:rsidR="00AC3F9B" w:rsidRPr="00467035" w:rsidRDefault="00AC3F9B" w:rsidP="00AC3F9B">
            <w:pPr>
              <w:jc w:val="center"/>
              <w:rPr>
                <w:rFonts w:eastAsia="Calibri"/>
                <w:szCs w:val="22"/>
              </w:rPr>
            </w:pP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FB36C3" w14:textId="1EBD150E" w:rsidR="00AC3F9B" w:rsidRPr="00467035" w:rsidRDefault="00AC3F9B" w:rsidP="00AC3F9B">
            <w:pPr>
              <w:jc w:val="center"/>
              <w:rPr>
                <w:rFonts w:eastAsia="Calibri"/>
                <w:szCs w:val="22"/>
              </w:rPr>
            </w:pPr>
            <w:r w:rsidRPr="00467035">
              <w:rPr>
                <w:rFonts w:eastAsia="Calibri"/>
                <w:szCs w:val="22"/>
              </w:rPr>
              <w:t>4400-6451-1720</w:t>
            </w:r>
          </w:p>
        </w:tc>
      </w:tr>
      <w:tr w:rsidR="00AC3F9B" w:rsidRPr="00467035" w14:paraId="29ADA1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B29AD4"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EAB484" w14:textId="0BD4700B" w:rsidR="00AC3F9B" w:rsidRPr="00467035" w:rsidRDefault="00AC3F9B" w:rsidP="00AC3F9B">
            <w:pPr>
              <w:rPr>
                <w:rFonts w:eastAsia="Calibri"/>
                <w:szCs w:val="22"/>
              </w:rPr>
            </w:pPr>
            <w:r w:rsidRPr="00467035">
              <w:rPr>
                <w:rFonts w:eastAsia="Calibri"/>
                <w:szCs w:val="22"/>
              </w:rPr>
              <w:t>A296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21C35C0" w14:textId="40FE9904" w:rsidR="00AC3F9B" w:rsidRPr="00467035" w:rsidRDefault="00AC3F9B" w:rsidP="00AC3F9B">
            <w:pPr>
              <w:rPr>
                <w:rFonts w:eastAsia="Calibri"/>
                <w:szCs w:val="22"/>
              </w:rPr>
            </w:pPr>
            <w:r w:rsidRPr="00467035">
              <w:rPr>
                <w:rFonts w:eastAsia="Calibri"/>
                <w:szCs w:val="22"/>
              </w:rPr>
              <w:t>Privažiuojamasis kelias prie gyvenamųjų namų nuo kelio Nr. A28 (Gylių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F46BBBA" w14:textId="15B3E23B" w:rsidR="00AC3F9B" w:rsidRPr="00467035" w:rsidRDefault="00AC3F9B" w:rsidP="00AC3F9B">
            <w:pPr>
              <w:jc w:val="right"/>
              <w:rPr>
                <w:rFonts w:eastAsia="Calibri"/>
                <w:szCs w:val="22"/>
              </w:rPr>
            </w:pPr>
            <w:r w:rsidRPr="00467035">
              <w:rPr>
                <w:rFonts w:eastAsia="Calibri"/>
                <w:szCs w:val="22"/>
              </w:rPr>
              <w:t xml:space="preserve">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C9229" w14:textId="19703483"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FF33B" w14:textId="61FC83E7" w:rsidR="00AC3F9B" w:rsidRPr="00467035" w:rsidRDefault="00AC3F9B" w:rsidP="00AC3F9B">
            <w:pPr>
              <w:jc w:val="right"/>
              <w:rPr>
                <w:rFonts w:eastAsia="Calibri"/>
                <w:szCs w:val="22"/>
              </w:rPr>
            </w:pPr>
            <w:r w:rsidRPr="0046703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EB15" w14:textId="20036601" w:rsidR="00AC3F9B" w:rsidRPr="00467035" w:rsidRDefault="00AC3F9B" w:rsidP="00AC3F9B">
            <w:pPr>
              <w:jc w:val="right"/>
              <w:rPr>
                <w:rFonts w:eastAsia="Calibri"/>
                <w:szCs w:val="22"/>
              </w:rPr>
            </w:pPr>
            <w:r w:rsidRPr="0046703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17DDD" w14:textId="169C6E0E" w:rsidR="00AC3F9B" w:rsidRPr="00467035" w:rsidRDefault="00AC3F9B" w:rsidP="00AC3F9B">
            <w:pPr>
              <w:jc w:val="center"/>
              <w:rPr>
                <w:rFonts w:eastAsia="Calibri"/>
                <w:szCs w:val="22"/>
              </w:rPr>
            </w:pP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865D14" w14:textId="74230557" w:rsidR="00AC3F9B" w:rsidRPr="00467035" w:rsidRDefault="00AC3F9B" w:rsidP="00AC3F9B">
            <w:pPr>
              <w:jc w:val="center"/>
              <w:rPr>
                <w:rFonts w:eastAsia="Calibri"/>
                <w:szCs w:val="22"/>
              </w:rPr>
            </w:pPr>
            <w:r w:rsidRPr="00467035">
              <w:rPr>
                <w:rFonts w:eastAsia="Calibri"/>
                <w:szCs w:val="22"/>
              </w:rPr>
              <w:t>4400-6451-1797</w:t>
            </w:r>
          </w:p>
        </w:tc>
      </w:tr>
      <w:tr w:rsidR="00AC3F9B" w:rsidRPr="00467035" w14:paraId="1EA256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1118E8"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F53646" w14:textId="15581243" w:rsidR="00AC3F9B" w:rsidRPr="00467035" w:rsidRDefault="00AC3F9B" w:rsidP="00AC3F9B">
            <w:pPr>
              <w:rPr>
                <w:rFonts w:eastAsia="Calibri"/>
                <w:szCs w:val="22"/>
              </w:rPr>
            </w:pPr>
            <w:r w:rsidRPr="00467035">
              <w:rPr>
                <w:rFonts w:eastAsia="Calibri"/>
                <w:szCs w:val="22"/>
              </w:rPr>
              <w:t>A298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9300BE7" w14:textId="0762F4CF" w:rsidR="00AC3F9B" w:rsidRPr="00467035" w:rsidRDefault="00AC3F9B" w:rsidP="00AC3F9B">
            <w:pPr>
              <w:rPr>
                <w:rFonts w:eastAsia="Calibri"/>
                <w:szCs w:val="22"/>
              </w:rPr>
            </w:pPr>
            <w:r w:rsidRPr="00467035">
              <w:rPr>
                <w:rFonts w:eastAsia="Calibri"/>
                <w:szCs w:val="22"/>
              </w:rPr>
              <w:t>Privažiuojamasis kelias prie gyvenamųjų namų nuo Liudiškių g., Liudiškių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34542C3" w14:textId="5F08A0B0" w:rsidR="00AC3F9B" w:rsidRPr="00467035" w:rsidRDefault="00AC3F9B" w:rsidP="00AC3F9B">
            <w:pPr>
              <w:jc w:val="right"/>
              <w:rPr>
                <w:rFonts w:eastAsia="Calibri"/>
                <w:szCs w:val="22"/>
              </w:rPr>
            </w:pPr>
            <w:r w:rsidRPr="00467035">
              <w:rPr>
                <w:rFonts w:eastAsia="Calibri"/>
                <w:szCs w:val="22"/>
              </w:rPr>
              <w:t xml:space="preserve">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DBE6" w14:textId="2B88C222" w:rsidR="00AC3F9B" w:rsidRPr="00467035" w:rsidRDefault="00AC3F9B" w:rsidP="00AC3F9B">
            <w:pPr>
              <w:jc w:val="right"/>
              <w:rPr>
                <w:rFonts w:eastAsia="Calibri"/>
                <w:szCs w:val="22"/>
              </w:rPr>
            </w:pPr>
            <w:r w:rsidRPr="00467035">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6F513" w14:textId="7AE94A75" w:rsidR="00AC3F9B" w:rsidRPr="00467035" w:rsidRDefault="00AC3F9B" w:rsidP="00AC3F9B">
            <w:pPr>
              <w:jc w:val="right"/>
              <w:rPr>
                <w:rFonts w:eastAsia="Calibri"/>
                <w:szCs w:val="22"/>
              </w:rPr>
            </w:pPr>
            <w:r w:rsidRPr="00467035">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4B0AC" w14:textId="6E9306A3" w:rsidR="00AC3F9B" w:rsidRPr="00467035" w:rsidRDefault="00AC3F9B" w:rsidP="00AC3F9B">
            <w:pPr>
              <w:jc w:val="right"/>
              <w:rPr>
                <w:rFonts w:eastAsia="Calibri"/>
                <w:strike/>
                <w:szCs w:val="22"/>
              </w:rPr>
            </w:pPr>
            <w:r w:rsidRPr="0046703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A76FF" w14:textId="5D25C52A" w:rsidR="00AC3F9B" w:rsidRPr="00467035" w:rsidRDefault="00AC3F9B" w:rsidP="00AC3F9B">
            <w:pPr>
              <w:jc w:val="center"/>
              <w:rPr>
                <w:rFonts w:eastAsia="Calibri"/>
                <w:szCs w:val="22"/>
              </w:rPr>
            </w:pP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3FD89" w14:textId="4C02A791" w:rsidR="00AC3F9B" w:rsidRPr="00467035" w:rsidRDefault="00AC3F9B" w:rsidP="00AC3F9B">
            <w:pPr>
              <w:jc w:val="center"/>
              <w:rPr>
                <w:rFonts w:eastAsia="Calibri"/>
                <w:szCs w:val="22"/>
              </w:rPr>
            </w:pPr>
            <w:r w:rsidRPr="00467035">
              <w:rPr>
                <w:rFonts w:eastAsia="Calibri"/>
                <w:szCs w:val="22"/>
              </w:rPr>
              <w:t>4400-6463-5885</w:t>
            </w:r>
          </w:p>
        </w:tc>
      </w:tr>
      <w:tr w:rsidR="00AC3F9B" w:rsidRPr="00467035" w14:paraId="234508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CA00C3"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8C0C9C" w14:textId="578F3F87" w:rsidR="00AC3F9B" w:rsidRPr="00467035" w:rsidRDefault="00AC3F9B" w:rsidP="00AC3F9B">
            <w:pPr>
              <w:rPr>
                <w:rFonts w:eastAsia="Calibri"/>
                <w:szCs w:val="22"/>
              </w:rPr>
            </w:pPr>
            <w:r w:rsidRPr="00467035">
              <w:rPr>
                <w:rFonts w:eastAsia="Calibri"/>
                <w:szCs w:val="22"/>
              </w:rPr>
              <w:t>A299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BCC995B" w14:textId="601B16CD" w:rsidR="00AC3F9B" w:rsidRPr="00467035" w:rsidRDefault="00AC3F9B" w:rsidP="00AC3F9B">
            <w:pPr>
              <w:rPr>
                <w:rFonts w:eastAsia="Calibri"/>
                <w:szCs w:val="22"/>
              </w:rPr>
            </w:pPr>
            <w:r w:rsidRPr="00467035">
              <w:rPr>
                <w:rFonts w:eastAsia="Calibri"/>
                <w:szCs w:val="22"/>
              </w:rPr>
              <w:t>Privažiuojamasis kelias prie šiltnamių nuo kelio Nr. 121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3242C59" w14:textId="4FFB8028" w:rsidR="00AC3F9B" w:rsidRPr="00467035" w:rsidRDefault="00AC3F9B" w:rsidP="00AC3F9B">
            <w:pPr>
              <w:jc w:val="right"/>
              <w:rPr>
                <w:rFonts w:eastAsia="Calibri"/>
                <w:szCs w:val="22"/>
              </w:rPr>
            </w:pPr>
            <w:r w:rsidRPr="00467035">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62893" w14:textId="37F51AEF" w:rsidR="00AC3F9B" w:rsidRPr="00467035" w:rsidRDefault="00AC3F9B" w:rsidP="00AC3F9B">
            <w:pPr>
              <w:jc w:val="right"/>
              <w:rPr>
                <w:rFonts w:eastAsia="Calibri"/>
                <w:szCs w:val="22"/>
              </w:rPr>
            </w:pPr>
            <w:r w:rsidRPr="00467035">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6BDC" w14:textId="7CA84EF7" w:rsidR="00AC3F9B" w:rsidRPr="00467035" w:rsidRDefault="00AC3F9B" w:rsidP="00AC3F9B">
            <w:pPr>
              <w:jc w:val="right"/>
              <w:rPr>
                <w:rFonts w:eastAsia="Calibri"/>
                <w:szCs w:val="22"/>
              </w:rPr>
            </w:pPr>
            <w:r w:rsidRPr="00467035">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9DCAB" w14:textId="39E29618"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6ECD" w14:textId="03ED2F4F" w:rsidR="00AC3F9B" w:rsidRPr="00467035" w:rsidRDefault="00AC3F9B" w:rsidP="00AC3F9B">
            <w:pPr>
              <w:jc w:val="center"/>
              <w:rPr>
                <w:rFonts w:eastAsia="Calibri"/>
                <w:szCs w:val="22"/>
              </w:rPr>
            </w:pPr>
            <w:proofErr w:type="spellStart"/>
            <w:r w:rsidRPr="0046703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3E90C7" w14:textId="5B29E4B7" w:rsidR="00AC3F9B" w:rsidRPr="00467035" w:rsidRDefault="00AC3F9B" w:rsidP="00AC3F9B">
            <w:pPr>
              <w:jc w:val="center"/>
              <w:rPr>
                <w:rFonts w:eastAsia="Calibri"/>
                <w:szCs w:val="22"/>
              </w:rPr>
            </w:pPr>
            <w:r w:rsidRPr="00467035">
              <w:rPr>
                <w:rFonts w:eastAsia="Calibri"/>
                <w:szCs w:val="22"/>
              </w:rPr>
              <w:t>4400-5075-2499</w:t>
            </w:r>
          </w:p>
        </w:tc>
      </w:tr>
      <w:tr w:rsidR="00AC3F9B" w:rsidRPr="00467035" w14:paraId="54D6EB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556155"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83CC14" w14:textId="110BA551" w:rsidR="00AC3F9B" w:rsidRPr="00467035" w:rsidRDefault="00AC3F9B" w:rsidP="00AC3F9B">
            <w:pPr>
              <w:rPr>
                <w:rFonts w:eastAsia="Calibri"/>
                <w:szCs w:val="22"/>
              </w:rPr>
            </w:pPr>
            <w:r w:rsidRPr="00467035">
              <w:rPr>
                <w:rFonts w:eastAsia="Calibri"/>
                <w:szCs w:val="22"/>
              </w:rPr>
              <w:t>A3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338D8B4" w14:textId="3A366BD9" w:rsidR="00AC3F9B" w:rsidRPr="00467035" w:rsidRDefault="00AC3F9B" w:rsidP="00AC3F9B">
            <w:pPr>
              <w:rPr>
                <w:rFonts w:eastAsia="Calibri"/>
                <w:szCs w:val="22"/>
              </w:rPr>
            </w:pPr>
            <w:r w:rsidRPr="00467035">
              <w:rPr>
                <w:rFonts w:eastAsia="Calibri"/>
                <w:szCs w:val="22"/>
              </w:rPr>
              <w:t xml:space="preserve">Pravažiuojamasis kelias nuo Sturtupio g., </w:t>
            </w:r>
            <w:proofErr w:type="spellStart"/>
            <w:r w:rsidRPr="00467035">
              <w:rPr>
                <w:rFonts w:eastAsia="Calibri"/>
                <w:szCs w:val="22"/>
              </w:rPr>
              <w:t>Ažuožerių</w:t>
            </w:r>
            <w:proofErr w:type="spellEnd"/>
            <w:r w:rsidRPr="00467035">
              <w:rPr>
                <w:rFonts w:eastAsia="Calibri"/>
                <w:szCs w:val="22"/>
              </w:rPr>
              <w:t xml:space="preserve"> k. iki kelio Nr. A2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6DE6F7F" w14:textId="6BD3523A" w:rsidR="00AC3F9B" w:rsidRPr="00467035" w:rsidRDefault="00AC3F9B" w:rsidP="00AC3F9B">
            <w:pPr>
              <w:jc w:val="right"/>
              <w:rPr>
                <w:rFonts w:eastAsia="Calibri"/>
                <w:szCs w:val="22"/>
              </w:rPr>
            </w:pPr>
            <w:r w:rsidRPr="00467035">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82982" w14:textId="7FEB7544" w:rsidR="00AC3F9B" w:rsidRPr="00467035" w:rsidRDefault="00AC3F9B" w:rsidP="00AC3F9B">
            <w:pPr>
              <w:jc w:val="right"/>
              <w:rPr>
                <w:rFonts w:eastAsia="Calibri"/>
                <w:szCs w:val="22"/>
              </w:rPr>
            </w:pPr>
            <w:r w:rsidRPr="00467035">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6048" w14:textId="7397477A" w:rsidR="00AC3F9B" w:rsidRPr="00467035" w:rsidRDefault="00AC3F9B" w:rsidP="00AC3F9B">
            <w:pPr>
              <w:jc w:val="right"/>
              <w:rPr>
                <w:rFonts w:eastAsia="Calibri"/>
                <w:szCs w:val="22"/>
              </w:rPr>
            </w:pPr>
            <w:r w:rsidRPr="00467035">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36DF7" w14:textId="02ECFE30"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E8554" w14:textId="2C0EB6D8" w:rsidR="00AC3F9B" w:rsidRPr="00467035" w:rsidRDefault="00AC3F9B" w:rsidP="00AC3F9B">
            <w:pPr>
              <w:jc w:val="center"/>
              <w:rPr>
                <w:rFonts w:eastAsia="Calibri"/>
                <w:szCs w:val="22"/>
              </w:rPr>
            </w:pPr>
            <w:proofErr w:type="spellStart"/>
            <w:r w:rsidRPr="0046703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1DD73C" w14:textId="6F4AE029" w:rsidR="00AC3F9B" w:rsidRPr="00467035" w:rsidRDefault="00AC3F9B" w:rsidP="00AC3F9B">
            <w:pPr>
              <w:jc w:val="center"/>
              <w:rPr>
                <w:rFonts w:eastAsia="Calibri"/>
                <w:szCs w:val="22"/>
              </w:rPr>
            </w:pPr>
            <w:r w:rsidRPr="00467035">
              <w:rPr>
                <w:rFonts w:eastAsia="Calibri"/>
                <w:szCs w:val="22"/>
              </w:rPr>
              <w:t>4400-6460-5430</w:t>
            </w:r>
          </w:p>
        </w:tc>
      </w:tr>
      <w:tr w:rsidR="00AC3F9B" w:rsidRPr="00467035" w14:paraId="2CAF4E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275465"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DD9597" w14:textId="10B5ACF4" w:rsidR="00AC3F9B" w:rsidRPr="00467035" w:rsidRDefault="00AC3F9B" w:rsidP="00AC3F9B">
            <w:pPr>
              <w:rPr>
                <w:rFonts w:eastAsia="Calibri"/>
                <w:szCs w:val="22"/>
              </w:rPr>
            </w:pPr>
            <w:r w:rsidRPr="006A24E5">
              <w:rPr>
                <w:rFonts w:eastAsia="Calibri"/>
                <w:szCs w:val="22"/>
              </w:rPr>
              <w:t>A30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6C06EBC" w14:textId="6107D58A" w:rsidR="00AC3F9B" w:rsidRPr="00467035" w:rsidRDefault="00AC3F9B" w:rsidP="00AC3F9B">
            <w:pPr>
              <w:rPr>
                <w:rFonts w:eastAsia="Calibri"/>
                <w:szCs w:val="22"/>
              </w:rPr>
            </w:pPr>
            <w:r w:rsidRPr="006A24E5">
              <w:rPr>
                <w:rFonts w:eastAsia="Calibri"/>
                <w:szCs w:val="22"/>
              </w:rPr>
              <w:t>Pravažiuojamasis kelias prie Maigių k. nuo kelio Nr. 1201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F651AEE" w14:textId="55E7E690" w:rsidR="00AC3F9B" w:rsidRPr="00467035" w:rsidRDefault="00AC3F9B" w:rsidP="00AC3F9B">
            <w:pPr>
              <w:jc w:val="right"/>
              <w:rPr>
                <w:rFonts w:eastAsia="Calibri"/>
                <w:szCs w:val="22"/>
              </w:rPr>
            </w:pPr>
            <w:r w:rsidRPr="006A24E5">
              <w:rPr>
                <w:rFonts w:eastAsia="Calibri"/>
                <w:bCs/>
                <w:szCs w:val="22"/>
              </w:rPr>
              <w:t>6981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7073B" w14:textId="575C7839" w:rsidR="00AC3F9B" w:rsidRPr="00467035" w:rsidRDefault="00AC3F9B" w:rsidP="00AC3F9B">
            <w:pPr>
              <w:jc w:val="right"/>
              <w:rPr>
                <w:rFonts w:eastAsia="Calibri"/>
                <w:szCs w:val="22"/>
              </w:rPr>
            </w:pPr>
            <w:r w:rsidRPr="006A24E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D5C7E" w14:textId="052D5ECD" w:rsidR="00AC3F9B" w:rsidRPr="00467035" w:rsidRDefault="00AC3F9B" w:rsidP="00AC3F9B">
            <w:pPr>
              <w:jc w:val="right"/>
              <w:rPr>
                <w:rFonts w:eastAsia="Calibri"/>
                <w:szCs w:val="22"/>
              </w:rPr>
            </w:pPr>
            <w:r w:rsidRPr="006A24E5">
              <w:rPr>
                <w:rFonts w:eastAsia="Calibri"/>
                <w:szCs w:val="22"/>
              </w:rPr>
              <w:t xml:space="preserve"> </w:t>
            </w:r>
            <w:r w:rsidRPr="006A24E5">
              <w:rPr>
                <w:rFonts w:eastAsia="Calibri"/>
                <w:bCs/>
                <w:szCs w:val="22"/>
              </w:rPr>
              <w:t>6881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2237D" w14:textId="1AA1E2B0" w:rsidR="00AC3F9B" w:rsidRPr="00467035" w:rsidRDefault="00AC3F9B" w:rsidP="00AC3F9B">
            <w:pPr>
              <w:jc w:val="right"/>
              <w:rPr>
                <w:rFonts w:eastAsia="Calibri"/>
                <w:szCs w:val="22"/>
              </w:rPr>
            </w:pPr>
            <w:r w:rsidRPr="006A24E5">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E94FF" w14:textId="77777777" w:rsidR="00AC3F9B" w:rsidRPr="006A24E5" w:rsidRDefault="00AC3F9B" w:rsidP="00AC3F9B">
            <w:pPr>
              <w:jc w:val="center"/>
              <w:rPr>
                <w:rFonts w:eastAsia="Calibri"/>
                <w:szCs w:val="22"/>
              </w:rPr>
            </w:pPr>
            <w:proofErr w:type="spellStart"/>
            <w:r w:rsidRPr="006A24E5">
              <w:rPr>
                <w:rFonts w:eastAsia="Calibri"/>
                <w:szCs w:val="22"/>
              </w:rPr>
              <w:t>IIIv</w:t>
            </w:r>
            <w:proofErr w:type="spellEnd"/>
          </w:p>
          <w:p w14:paraId="6016D0A7" w14:textId="77777777" w:rsidR="00AC3F9B" w:rsidRPr="006A24E5" w:rsidRDefault="00AC3F9B" w:rsidP="00AC3F9B">
            <w:pPr>
              <w:jc w:val="center"/>
              <w:rPr>
                <w:rFonts w:eastAsia="Calibri"/>
                <w:szCs w:val="22"/>
              </w:rPr>
            </w:pPr>
            <w:proofErr w:type="spellStart"/>
            <w:r w:rsidRPr="006A24E5">
              <w:rPr>
                <w:rFonts w:eastAsia="Calibri"/>
                <w:szCs w:val="22"/>
              </w:rPr>
              <w:t>IIIv</w:t>
            </w:r>
            <w:proofErr w:type="spellEnd"/>
          </w:p>
          <w:p w14:paraId="33986AD2" w14:textId="664F8496" w:rsidR="00AC3F9B" w:rsidRPr="00467035" w:rsidRDefault="00AC3F9B" w:rsidP="00AC3F9B">
            <w:pPr>
              <w:jc w:val="center"/>
              <w:rPr>
                <w:rFonts w:eastAsia="Calibri"/>
                <w:szCs w:val="22"/>
              </w:rPr>
            </w:pPr>
            <w:proofErr w:type="spellStart"/>
            <w:r w:rsidRPr="006A24E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46D03B" w14:textId="3CF8B7A4" w:rsidR="00AC3F9B" w:rsidRPr="00467035" w:rsidRDefault="00AC3F9B" w:rsidP="00AC3F9B">
            <w:pPr>
              <w:jc w:val="center"/>
              <w:rPr>
                <w:rFonts w:eastAsia="Calibri"/>
                <w:szCs w:val="22"/>
              </w:rPr>
            </w:pPr>
            <w:r w:rsidRPr="006A24E5">
              <w:rPr>
                <w:rFonts w:eastAsia="Calibri"/>
                <w:szCs w:val="22"/>
              </w:rPr>
              <w:t>4400-6462-8778 4400-6462-8848 4400-6462-8826</w:t>
            </w:r>
          </w:p>
        </w:tc>
      </w:tr>
      <w:tr w:rsidR="00AC3F9B" w:rsidRPr="00467035" w14:paraId="6ADBF3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5EF59E" w14:textId="77777777" w:rsidR="00AC3F9B" w:rsidRPr="0046703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2019D71" w14:textId="0F14EDBA" w:rsidR="00AC3F9B" w:rsidRPr="00467035" w:rsidRDefault="00AC3F9B" w:rsidP="00AC3F9B">
            <w:pPr>
              <w:rPr>
                <w:rFonts w:eastAsia="Calibri"/>
                <w:szCs w:val="22"/>
              </w:rPr>
            </w:pPr>
            <w:r w:rsidRPr="00467035">
              <w:rPr>
                <w:rFonts w:eastAsia="Calibri"/>
                <w:szCs w:val="22"/>
              </w:rPr>
              <w:t>A302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01D93B" w14:textId="1A41CE57" w:rsidR="00AC3F9B" w:rsidRPr="00467035" w:rsidRDefault="00AC3F9B" w:rsidP="00AC3F9B">
            <w:pPr>
              <w:rPr>
                <w:rFonts w:eastAsia="Calibri"/>
                <w:szCs w:val="22"/>
              </w:rPr>
            </w:pPr>
            <w:r w:rsidRPr="00467035">
              <w:rPr>
                <w:rFonts w:eastAsia="Calibri"/>
                <w:szCs w:val="22"/>
              </w:rPr>
              <w:t xml:space="preserve">Privažiuojamasis kelias iki </w:t>
            </w:r>
            <w:proofErr w:type="spellStart"/>
            <w:r w:rsidRPr="00467035">
              <w:rPr>
                <w:rFonts w:eastAsia="Calibri"/>
                <w:szCs w:val="22"/>
              </w:rPr>
              <w:t>Inkūnų</w:t>
            </w:r>
            <w:proofErr w:type="spellEnd"/>
            <w:r w:rsidRPr="00467035">
              <w:rPr>
                <w:rFonts w:eastAsia="Calibri"/>
                <w:szCs w:val="22"/>
              </w:rPr>
              <w:t xml:space="preserve"> k. nuo kelio Nr. A53 (Lašinių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8F79CD4" w14:textId="2960C800" w:rsidR="00AC3F9B" w:rsidRPr="00467035" w:rsidRDefault="00AC3F9B" w:rsidP="00AC3F9B">
            <w:pPr>
              <w:jc w:val="right"/>
              <w:rPr>
                <w:rFonts w:eastAsia="Calibri"/>
                <w:szCs w:val="22"/>
              </w:rPr>
            </w:pPr>
            <w:r w:rsidRPr="00467035">
              <w:rPr>
                <w:rFonts w:eastAsia="Calibri"/>
                <w:szCs w:val="22"/>
              </w:rPr>
              <w:t xml:space="preserve"> 864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8362D" w14:textId="7FF503CD"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328EC" w14:textId="0C28FD01" w:rsidR="00AC3F9B" w:rsidRPr="00467035" w:rsidRDefault="00AC3F9B" w:rsidP="00AC3F9B">
            <w:pPr>
              <w:jc w:val="right"/>
              <w:rPr>
                <w:rFonts w:eastAsia="Calibri"/>
                <w:szCs w:val="22"/>
              </w:rPr>
            </w:pPr>
            <w:r w:rsidRPr="00467035">
              <w:rPr>
                <w:rFonts w:eastAsia="Calibri"/>
                <w:szCs w:val="22"/>
              </w:rPr>
              <w:t>864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5D800" w14:textId="6BDFA2ED" w:rsidR="00AC3F9B" w:rsidRPr="00467035" w:rsidRDefault="00AC3F9B" w:rsidP="00AC3F9B">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C51EA" w14:textId="58CB9560" w:rsidR="00AC3F9B" w:rsidRPr="00467035" w:rsidRDefault="00AC3F9B" w:rsidP="00AC3F9B">
            <w:pPr>
              <w:jc w:val="center"/>
              <w:rPr>
                <w:rFonts w:eastAsia="Calibri"/>
                <w:szCs w:val="22"/>
              </w:rPr>
            </w:pPr>
            <w:r w:rsidRPr="00467035">
              <w:rPr>
                <w:rFonts w:eastAsia="Calibri"/>
                <w:szCs w:val="22"/>
              </w:rPr>
              <w:t xml:space="preserve"> </w:t>
            </w:r>
            <w:proofErr w:type="spellStart"/>
            <w:r w:rsidRPr="0046703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EF56A7" w14:textId="31ADE60C" w:rsidR="00AC3F9B" w:rsidRPr="00467035" w:rsidRDefault="00AC3F9B" w:rsidP="00AC3F9B">
            <w:pPr>
              <w:jc w:val="center"/>
              <w:rPr>
                <w:rFonts w:eastAsia="Calibri"/>
                <w:szCs w:val="22"/>
              </w:rPr>
            </w:pPr>
            <w:r w:rsidRPr="00467035">
              <w:rPr>
                <w:rFonts w:eastAsia="Calibri"/>
                <w:szCs w:val="22"/>
              </w:rPr>
              <w:t>4400-6451-1618</w:t>
            </w:r>
          </w:p>
        </w:tc>
      </w:tr>
      <w:tr w:rsidR="00AC3F9B" w:rsidRPr="00826E57" w14:paraId="077FE17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1C1D01"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9177AB" w14:textId="17713C16" w:rsidR="00AC3F9B" w:rsidRPr="00826E57" w:rsidRDefault="00AC3F9B" w:rsidP="00AC3F9B">
            <w:pPr>
              <w:rPr>
                <w:rFonts w:eastAsia="Calibri"/>
                <w:szCs w:val="22"/>
              </w:rPr>
            </w:pPr>
            <w:r w:rsidRPr="00826E57">
              <w:rPr>
                <w:rFonts w:eastAsia="Calibri"/>
                <w:szCs w:val="22"/>
              </w:rPr>
              <w:t>A303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FA8BFD3" w14:textId="15C00379" w:rsidR="00AC3F9B" w:rsidRPr="00826E57" w:rsidRDefault="00AC3F9B" w:rsidP="00AC3F9B">
            <w:pPr>
              <w:rPr>
                <w:rFonts w:eastAsia="Calibri"/>
                <w:szCs w:val="22"/>
              </w:rPr>
            </w:pPr>
            <w:r w:rsidRPr="00826E57">
              <w:rPr>
                <w:rFonts w:eastAsia="Calibri"/>
                <w:szCs w:val="22"/>
              </w:rPr>
              <w:t xml:space="preserve">Privažiuojamasis kelias iki gyvenamųjų namų nuo Liepų g., </w:t>
            </w:r>
            <w:proofErr w:type="spellStart"/>
            <w:r w:rsidRPr="00826E57">
              <w:rPr>
                <w:rFonts w:eastAsia="Calibri"/>
                <w:szCs w:val="22"/>
              </w:rPr>
              <w:t>Vikonių</w:t>
            </w:r>
            <w:proofErr w:type="spellEnd"/>
            <w:r w:rsidRPr="00826E57">
              <w:rPr>
                <w:rFonts w:eastAsia="Calibri"/>
                <w:szCs w:val="22"/>
              </w:rPr>
              <w:t xml:space="preserve"> k., 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7D3E049" w14:textId="1FDC027A" w:rsidR="00AC3F9B" w:rsidRPr="00826E57" w:rsidRDefault="00AC3F9B" w:rsidP="00AC3F9B">
            <w:pPr>
              <w:jc w:val="right"/>
              <w:rPr>
                <w:rFonts w:eastAsia="Calibri"/>
                <w:szCs w:val="22"/>
              </w:rPr>
            </w:pPr>
            <w:r w:rsidRPr="00826E57">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03A2C" w14:textId="7EE8F024"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461CE" w14:textId="5A54576A" w:rsidR="00AC3F9B" w:rsidRPr="00826E57" w:rsidRDefault="00AC3F9B" w:rsidP="00AC3F9B">
            <w:pPr>
              <w:jc w:val="right"/>
              <w:rPr>
                <w:rFonts w:eastAsia="Calibri"/>
                <w:szCs w:val="22"/>
              </w:rPr>
            </w:pPr>
            <w:r w:rsidRPr="00826E57">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90209" w14:textId="561BB281" w:rsidR="00AC3F9B" w:rsidRPr="00826E57" w:rsidRDefault="00AC3F9B" w:rsidP="00AC3F9B">
            <w:pPr>
              <w:jc w:val="right"/>
              <w:rPr>
                <w:rFonts w:eastAsia="Calibri"/>
                <w:szCs w:val="22"/>
              </w:rPr>
            </w:pPr>
            <w:r w:rsidRPr="00826E57">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00A2F" w14:textId="1CE5D440"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E36AAB" w14:textId="4BCA8084" w:rsidR="00AC3F9B" w:rsidRPr="00826E57" w:rsidRDefault="00AC3F9B" w:rsidP="00AC3F9B">
            <w:pPr>
              <w:jc w:val="center"/>
              <w:rPr>
                <w:rFonts w:eastAsia="Calibri"/>
                <w:szCs w:val="22"/>
              </w:rPr>
            </w:pPr>
            <w:r w:rsidRPr="00826E57">
              <w:rPr>
                <w:rFonts w:eastAsia="Calibri"/>
                <w:szCs w:val="22"/>
              </w:rPr>
              <w:t>4400-6450-5602</w:t>
            </w:r>
          </w:p>
        </w:tc>
      </w:tr>
      <w:tr w:rsidR="00AC3F9B" w:rsidRPr="00826E57" w14:paraId="2B5B109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F84BD2"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8191BB" w14:textId="52BA5FC7" w:rsidR="00AC3F9B" w:rsidRPr="00826E57" w:rsidRDefault="00AC3F9B" w:rsidP="00AC3F9B">
            <w:pPr>
              <w:rPr>
                <w:rFonts w:eastAsia="Calibri"/>
                <w:szCs w:val="22"/>
              </w:rPr>
            </w:pPr>
            <w:r w:rsidRPr="00826E57">
              <w:rPr>
                <w:rFonts w:eastAsia="Calibri"/>
                <w:szCs w:val="22"/>
              </w:rPr>
              <w:t>A304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CC06FA1" w14:textId="3BC30656" w:rsidR="00AC3F9B" w:rsidRPr="00826E57" w:rsidRDefault="00AC3F9B" w:rsidP="00AC3F9B">
            <w:pPr>
              <w:rPr>
                <w:rFonts w:eastAsia="Calibri"/>
                <w:szCs w:val="22"/>
              </w:rPr>
            </w:pPr>
            <w:r w:rsidRPr="00826E57">
              <w:rPr>
                <w:rFonts w:eastAsia="Calibri"/>
                <w:szCs w:val="22"/>
              </w:rPr>
              <w:t xml:space="preserve">Pravažiuojamasis kelias prie gyvenamųjų namų nuo Liepų g., </w:t>
            </w:r>
            <w:proofErr w:type="spellStart"/>
            <w:r w:rsidRPr="00826E57">
              <w:rPr>
                <w:rFonts w:eastAsia="Calibri"/>
                <w:szCs w:val="22"/>
              </w:rPr>
              <w:t>Vikonių</w:t>
            </w:r>
            <w:proofErr w:type="spellEnd"/>
            <w:r w:rsidRPr="00826E57">
              <w:rPr>
                <w:rFonts w:eastAsia="Calibri"/>
                <w:szCs w:val="22"/>
              </w:rPr>
              <w:t xml:space="preserve"> k., II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D872BE9" w14:textId="256D28AB" w:rsidR="00AC3F9B" w:rsidRPr="00826E57" w:rsidRDefault="00AC3F9B" w:rsidP="00AC3F9B">
            <w:pPr>
              <w:jc w:val="right"/>
              <w:rPr>
                <w:rFonts w:eastAsia="Calibri"/>
                <w:szCs w:val="22"/>
              </w:rPr>
            </w:pPr>
            <w:r w:rsidRPr="00826E57">
              <w:rPr>
                <w:rFonts w:eastAsia="Calibri"/>
                <w:szCs w:val="22"/>
              </w:rPr>
              <w:t xml:space="preserve"> 197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C5ADD" w14:textId="7B02BE37"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6CC98" w14:textId="7483E6CE" w:rsidR="00AC3F9B" w:rsidRPr="00826E57" w:rsidRDefault="00AC3F9B" w:rsidP="00AC3F9B">
            <w:pPr>
              <w:jc w:val="right"/>
              <w:rPr>
                <w:rFonts w:eastAsia="Calibri"/>
                <w:szCs w:val="22"/>
              </w:rPr>
            </w:pPr>
            <w:r w:rsidRPr="00826E57">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3A3CF" w14:textId="70316FF0"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005B4" w14:textId="230018DF"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57AB7F" w14:textId="49CB97D0" w:rsidR="00AC3F9B" w:rsidRPr="00826E57" w:rsidRDefault="00AC3F9B" w:rsidP="00AC3F9B">
            <w:pPr>
              <w:jc w:val="center"/>
              <w:rPr>
                <w:rFonts w:eastAsia="Calibri"/>
                <w:szCs w:val="22"/>
              </w:rPr>
            </w:pPr>
            <w:r w:rsidRPr="00826E57">
              <w:rPr>
                <w:rFonts w:eastAsia="Calibri"/>
                <w:szCs w:val="22"/>
              </w:rPr>
              <w:t>4400-6451-1675</w:t>
            </w:r>
          </w:p>
        </w:tc>
      </w:tr>
      <w:tr w:rsidR="00AC3F9B" w:rsidRPr="00826E57" w14:paraId="737293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972D97"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BCEC6C" w14:textId="6B12C240" w:rsidR="00AC3F9B" w:rsidRPr="00826E57" w:rsidRDefault="00AC3F9B" w:rsidP="00AC3F9B">
            <w:pPr>
              <w:rPr>
                <w:rFonts w:eastAsia="Calibri"/>
                <w:szCs w:val="22"/>
              </w:rPr>
            </w:pPr>
            <w:r w:rsidRPr="00826E57">
              <w:rPr>
                <w:rFonts w:eastAsia="Calibri"/>
                <w:szCs w:val="22"/>
              </w:rPr>
              <w:t>A305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BC6BAA8" w14:textId="756F43C9" w:rsidR="00AC3F9B" w:rsidRPr="00826E57" w:rsidRDefault="00AC3F9B" w:rsidP="00AC3F9B">
            <w:pPr>
              <w:rPr>
                <w:rFonts w:eastAsia="Calibri"/>
                <w:szCs w:val="22"/>
              </w:rPr>
            </w:pPr>
            <w:r w:rsidRPr="00826E57">
              <w:rPr>
                <w:rFonts w:eastAsia="Calibri"/>
                <w:szCs w:val="22"/>
              </w:rPr>
              <w:t xml:space="preserve">Privažiuojamasis kelias prie </w:t>
            </w:r>
            <w:proofErr w:type="spellStart"/>
            <w:r w:rsidRPr="00826E57">
              <w:rPr>
                <w:rFonts w:eastAsia="Calibri"/>
                <w:szCs w:val="22"/>
              </w:rPr>
              <w:t>Inkūnų</w:t>
            </w:r>
            <w:proofErr w:type="spellEnd"/>
            <w:r w:rsidRPr="00826E57">
              <w:rPr>
                <w:rFonts w:eastAsia="Calibri"/>
                <w:szCs w:val="22"/>
              </w:rPr>
              <w:t xml:space="preserve"> bažnyčios nuo kelio Nr. A362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1F3AD8E" w14:textId="330FFE5A" w:rsidR="00AC3F9B" w:rsidRPr="00826E57" w:rsidRDefault="00AC3F9B" w:rsidP="00AC3F9B">
            <w:pPr>
              <w:jc w:val="right"/>
              <w:rPr>
                <w:rFonts w:eastAsia="Calibri"/>
                <w:szCs w:val="22"/>
              </w:rPr>
            </w:pPr>
            <w:r w:rsidRPr="00826E57">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5D110" w14:textId="45291E54"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240A9" w14:textId="44DC8D6E" w:rsidR="00AC3F9B" w:rsidRPr="00826E57" w:rsidRDefault="00AC3F9B" w:rsidP="00AC3F9B">
            <w:pPr>
              <w:jc w:val="right"/>
              <w:rPr>
                <w:rFonts w:eastAsia="Calibri"/>
                <w:szCs w:val="22"/>
              </w:rPr>
            </w:pPr>
            <w:r w:rsidRPr="00826E57">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751CF" w14:textId="6550DBB0"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A57CD" w14:textId="730A7269" w:rsidR="00AC3F9B" w:rsidRPr="00826E57" w:rsidRDefault="00AC3F9B" w:rsidP="00AC3F9B">
            <w:pPr>
              <w:jc w:val="center"/>
              <w:rPr>
                <w:rFonts w:eastAsia="Calibri"/>
                <w:szCs w:val="22"/>
              </w:rPr>
            </w:pPr>
            <w:r w:rsidRPr="00826E57">
              <w:rPr>
                <w:rFonts w:eastAsia="Calibri"/>
                <w:szCs w:val="22"/>
              </w:rPr>
              <w:t xml:space="preserve"> </w:t>
            </w:r>
            <w:proofErr w:type="spellStart"/>
            <w:r w:rsidRPr="00826E5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9738FF" w14:textId="50E109DE" w:rsidR="00AC3F9B" w:rsidRPr="00826E57" w:rsidRDefault="00AC3F9B" w:rsidP="00AC3F9B">
            <w:pPr>
              <w:jc w:val="center"/>
              <w:rPr>
                <w:rFonts w:eastAsia="Calibri"/>
                <w:szCs w:val="22"/>
              </w:rPr>
            </w:pPr>
            <w:r w:rsidRPr="00826E57">
              <w:rPr>
                <w:rFonts w:eastAsia="Calibri"/>
                <w:szCs w:val="22"/>
              </w:rPr>
              <w:t>4400-6451-1642</w:t>
            </w:r>
          </w:p>
        </w:tc>
      </w:tr>
      <w:tr w:rsidR="00AC3F9B" w:rsidRPr="00826E57" w14:paraId="014CDB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93B7C8"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FE3D9C" w14:textId="2F83FA41" w:rsidR="00AC3F9B" w:rsidRPr="00826E57" w:rsidRDefault="00AC3F9B" w:rsidP="00AC3F9B">
            <w:pPr>
              <w:rPr>
                <w:rFonts w:eastAsia="Calibri"/>
                <w:szCs w:val="22"/>
              </w:rPr>
            </w:pPr>
            <w:r w:rsidRPr="00826E57">
              <w:rPr>
                <w:rFonts w:eastAsia="Calibri"/>
                <w:szCs w:val="22"/>
              </w:rPr>
              <w:t>A306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28E6E3B" w14:textId="0FEBA474" w:rsidR="00AC3F9B" w:rsidRPr="00826E57" w:rsidRDefault="00AC3F9B" w:rsidP="00AC3F9B">
            <w:pPr>
              <w:rPr>
                <w:rFonts w:eastAsia="Calibri"/>
                <w:szCs w:val="22"/>
              </w:rPr>
            </w:pPr>
            <w:r w:rsidRPr="00826E57">
              <w:rPr>
                <w:rFonts w:eastAsia="Calibri"/>
                <w:szCs w:val="22"/>
              </w:rPr>
              <w:t xml:space="preserve">Privažiuojamasis kelias prie </w:t>
            </w:r>
            <w:proofErr w:type="spellStart"/>
            <w:r w:rsidRPr="00826E57">
              <w:rPr>
                <w:rFonts w:eastAsia="Calibri"/>
                <w:szCs w:val="22"/>
              </w:rPr>
              <w:t>Penionių</w:t>
            </w:r>
            <w:proofErr w:type="spellEnd"/>
            <w:r w:rsidRPr="00826E57">
              <w:rPr>
                <w:rFonts w:eastAsia="Calibri"/>
                <w:szCs w:val="22"/>
              </w:rPr>
              <w:t xml:space="preserve"> k. nuo kelio Nr. 121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D2777EA" w14:textId="440DB89E" w:rsidR="00AC3F9B" w:rsidRPr="00826E57" w:rsidRDefault="00AC3F9B" w:rsidP="00AC3F9B">
            <w:pPr>
              <w:jc w:val="right"/>
              <w:rPr>
                <w:rFonts w:eastAsia="Calibri"/>
                <w:szCs w:val="22"/>
              </w:rPr>
            </w:pPr>
            <w:r w:rsidRPr="00826E57">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4BD5" w14:textId="3A673FD1" w:rsidR="00AC3F9B" w:rsidRPr="00826E57" w:rsidRDefault="00AC3F9B" w:rsidP="00AC3F9B">
            <w:pPr>
              <w:jc w:val="right"/>
              <w:rPr>
                <w:rFonts w:eastAsia="Calibri"/>
                <w:szCs w:val="22"/>
              </w:rPr>
            </w:pPr>
            <w:r w:rsidRPr="00826E57">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A2616" w14:textId="1CF4D4D8" w:rsidR="00AC3F9B" w:rsidRPr="00826E57" w:rsidRDefault="00AC3F9B" w:rsidP="00AC3F9B">
            <w:pPr>
              <w:jc w:val="right"/>
              <w:rPr>
                <w:rFonts w:eastAsia="Calibri"/>
                <w:szCs w:val="22"/>
              </w:rPr>
            </w:pPr>
            <w:r w:rsidRPr="00826E57">
              <w:rPr>
                <w:rFonts w:eastAsia="Calibri"/>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3EFA3" w14:textId="5738CF87"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D0B4B" w14:textId="3FBD5690"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E7163D" w14:textId="108AEBCB" w:rsidR="00AC3F9B" w:rsidRPr="00826E57" w:rsidRDefault="00AC3F9B" w:rsidP="00AC3F9B">
            <w:pPr>
              <w:jc w:val="center"/>
              <w:rPr>
                <w:rFonts w:eastAsia="Calibri"/>
                <w:szCs w:val="22"/>
              </w:rPr>
            </w:pPr>
            <w:r w:rsidRPr="00826E57">
              <w:rPr>
                <w:rFonts w:eastAsia="Calibri"/>
                <w:szCs w:val="22"/>
              </w:rPr>
              <w:t>4400-6451-1664</w:t>
            </w:r>
          </w:p>
        </w:tc>
      </w:tr>
      <w:tr w:rsidR="00AC3F9B" w:rsidRPr="00826E57" w14:paraId="23986F6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89F5ED"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AC7A70" w14:textId="4183A709" w:rsidR="00AC3F9B" w:rsidRPr="00826E57" w:rsidRDefault="00AC3F9B" w:rsidP="00AC3F9B">
            <w:pPr>
              <w:rPr>
                <w:rFonts w:eastAsia="Calibri"/>
                <w:szCs w:val="22"/>
              </w:rPr>
            </w:pPr>
            <w:r w:rsidRPr="00826E57">
              <w:rPr>
                <w:rFonts w:eastAsia="Calibri"/>
                <w:szCs w:val="22"/>
              </w:rPr>
              <w:t>A307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AE1EAF0" w14:textId="459FF36A" w:rsidR="00AC3F9B" w:rsidRPr="00826E57" w:rsidRDefault="00AC3F9B" w:rsidP="00AC3F9B">
            <w:pPr>
              <w:rPr>
                <w:rFonts w:eastAsia="Calibri"/>
                <w:szCs w:val="22"/>
              </w:rPr>
            </w:pPr>
            <w:r w:rsidRPr="00826E57">
              <w:rPr>
                <w:rFonts w:eastAsia="Calibri"/>
                <w:szCs w:val="22"/>
              </w:rPr>
              <w:t xml:space="preserve">Privažiuojamasis kelias prie </w:t>
            </w:r>
            <w:proofErr w:type="spellStart"/>
            <w:r w:rsidRPr="00826E57">
              <w:rPr>
                <w:rFonts w:eastAsia="Calibri"/>
                <w:szCs w:val="22"/>
              </w:rPr>
              <w:t>Pienionių</w:t>
            </w:r>
            <w:proofErr w:type="spellEnd"/>
            <w:r w:rsidRPr="00826E57">
              <w:rPr>
                <w:rFonts w:eastAsia="Calibri"/>
                <w:szCs w:val="22"/>
              </w:rPr>
              <w:t xml:space="preserve"> k. nuo kelio Nr. A311 (</w:t>
            </w:r>
            <w:proofErr w:type="spellStart"/>
            <w:r w:rsidRPr="00826E57">
              <w:rPr>
                <w:rFonts w:eastAsia="Calibri"/>
                <w:szCs w:val="22"/>
              </w:rPr>
              <w:t>Vėjeliškių</w:t>
            </w:r>
            <w:proofErr w:type="spellEnd"/>
            <w:r w:rsidRPr="00826E5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7FEC144" w14:textId="46134324" w:rsidR="00AC3F9B" w:rsidRPr="00826E57" w:rsidRDefault="00AC3F9B" w:rsidP="00AC3F9B">
            <w:pPr>
              <w:jc w:val="right"/>
              <w:rPr>
                <w:rFonts w:eastAsia="Calibri"/>
                <w:szCs w:val="22"/>
              </w:rPr>
            </w:pPr>
            <w:r w:rsidRPr="00826E57">
              <w:rPr>
                <w:rFonts w:eastAsia="Calibri"/>
                <w:szCs w:val="22"/>
              </w:rPr>
              <w:t xml:space="preserve">1089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943DE" w14:textId="630DCDD9" w:rsidR="00AC3F9B" w:rsidRPr="00826E57" w:rsidRDefault="00AC3F9B" w:rsidP="00AC3F9B">
            <w:pPr>
              <w:jc w:val="right"/>
              <w:rPr>
                <w:rFonts w:eastAsia="Calibri"/>
                <w:szCs w:val="22"/>
              </w:rPr>
            </w:pPr>
            <w:r w:rsidRPr="00826E57">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D6049" w14:textId="230C0D65" w:rsidR="00AC3F9B" w:rsidRPr="00826E57" w:rsidRDefault="00AC3F9B" w:rsidP="00AC3F9B">
            <w:pPr>
              <w:jc w:val="right"/>
              <w:rPr>
                <w:rFonts w:eastAsia="Calibri"/>
                <w:szCs w:val="22"/>
              </w:rPr>
            </w:pPr>
            <w:r w:rsidRPr="00826E57">
              <w:rPr>
                <w:rFonts w:eastAsia="Calibri"/>
                <w:szCs w:val="22"/>
              </w:rPr>
              <w:t xml:space="preserve">  1085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392AF" w14:textId="36954D2B"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F05F5" w14:textId="55583FEB"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5485A8" w14:textId="4A673010" w:rsidR="00AC3F9B" w:rsidRPr="00826E57" w:rsidRDefault="00AC3F9B" w:rsidP="00AC3F9B">
            <w:pPr>
              <w:jc w:val="center"/>
              <w:rPr>
                <w:rFonts w:eastAsia="Calibri"/>
                <w:szCs w:val="22"/>
              </w:rPr>
            </w:pPr>
            <w:r w:rsidRPr="00826E57">
              <w:rPr>
                <w:rFonts w:eastAsia="Calibri"/>
                <w:szCs w:val="22"/>
              </w:rPr>
              <w:t>4400-6451-1486</w:t>
            </w:r>
          </w:p>
        </w:tc>
      </w:tr>
      <w:tr w:rsidR="00AC3F9B" w:rsidRPr="00826E57" w14:paraId="44AD1D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F66F27"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12EF80" w14:textId="1AD4FE7C" w:rsidR="00AC3F9B" w:rsidRPr="00826E57" w:rsidRDefault="00AC3F9B" w:rsidP="00AC3F9B">
            <w:pPr>
              <w:rPr>
                <w:rFonts w:eastAsia="Calibri"/>
                <w:szCs w:val="22"/>
              </w:rPr>
            </w:pPr>
            <w:r w:rsidRPr="00826E57">
              <w:rPr>
                <w:rFonts w:eastAsia="Calibri"/>
                <w:szCs w:val="22"/>
              </w:rPr>
              <w:t>A31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77AF483" w14:textId="6C4E8397" w:rsidR="00AC3F9B" w:rsidRPr="00826E57" w:rsidRDefault="00AC3F9B" w:rsidP="00AC3F9B">
            <w:pPr>
              <w:rPr>
                <w:rFonts w:eastAsia="Calibri"/>
                <w:szCs w:val="22"/>
              </w:rPr>
            </w:pPr>
            <w:r w:rsidRPr="00826E57">
              <w:rPr>
                <w:rFonts w:eastAsia="Calibri"/>
                <w:szCs w:val="22"/>
              </w:rPr>
              <w:t>Privažiuojamasis kelias prie Eglių k. nuo kelio Nr. A30 (</w:t>
            </w:r>
            <w:proofErr w:type="spellStart"/>
            <w:r w:rsidRPr="00826E57">
              <w:rPr>
                <w:rFonts w:eastAsia="Calibri"/>
                <w:szCs w:val="22"/>
              </w:rPr>
              <w:t>Bimbų</w:t>
            </w:r>
            <w:proofErr w:type="spellEnd"/>
            <w:r w:rsidRPr="00826E5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3033EE5" w14:textId="7E4DE8AD" w:rsidR="00AC3F9B" w:rsidRPr="00826E57" w:rsidRDefault="00AC3F9B" w:rsidP="00AC3F9B">
            <w:pPr>
              <w:jc w:val="right"/>
              <w:rPr>
                <w:rFonts w:eastAsia="Calibri"/>
                <w:szCs w:val="22"/>
              </w:rPr>
            </w:pPr>
            <w:r w:rsidRPr="00826E57">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0DA50" w14:textId="0555B6C0"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42A77" w14:textId="60B295AA" w:rsidR="00AC3F9B" w:rsidRPr="00826E57" w:rsidRDefault="00AC3F9B" w:rsidP="00AC3F9B">
            <w:pPr>
              <w:jc w:val="right"/>
              <w:rPr>
                <w:rFonts w:eastAsia="Calibri"/>
                <w:szCs w:val="22"/>
              </w:rPr>
            </w:pPr>
            <w:r w:rsidRPr="00826E57">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E1DA6" w14:textId="1C8D8A39"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46469" w14:textId="7C8C3401" w:rsidR="00AC3F9B" w:rsidRPr="00826E57" w:rsidRDefault="00AC3F9B" w:rsidP="00AC3F9B">
            <w:pPr>
              <w:jc w:val="center"/>
              <w:rPr>
                <w:rFonts w:eastAsia="Calibri"/>
                <w:szCs w:val="22"/>
              </w:rPr>
            </w:pPr>
            <w:proofErr w:type="spellStart"/>
            <w:r w:rsidRPr="00826E5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7CFAC5" w14:textId="7BE66455" w:rsidR="00AC3F9B" w:rsidRPr="00826E57" w:rsidRDefault="00AC3F9B" w:rsidP="00AC3F9B">
            <w:pPr>
              <w:jc w:val="center"/>
              <w:rPr>
                <w:rFonts w:eastAsia="Calibri"/>
                <w:szCs w:val="22"/>
              </w:rPr>
            </w:pPr>
            <w:r w:rsidRPr="00826E57">
              <w:rPr>
                <w:rFonts w:eastAsia="Calibri"/>
                <w:szCs w:val="22"/>
              </w:rPr>
              <w:t>-</w:t>
            </w:r>
          </w:p>
        </w:tc>
      </w:tr>
      <w:tr w:rsidR="00AC3F9B" w:rsidRPr="00826E57" w14:paraId="119118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4AD71D"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2B44D6" w14:textId="3FFC9224" w:rsidR="00AC3F9B" w:rsidRPr="00826E57" w:rsidRDefault="00AC3F9B" w:rsidP="00AC3F9B">
            <w:pPr>
              <w:rPr>
                <w:rFonts w:eastAsia="Calibri"/>
                <w:szCs w:val="22"/>
              </w:rPr>
            </w:pPr>
            <w:r w:rsidRPr="00826E57">
              <w:rPr>
                <w:rFonts w:eastAsia="Calibri"/>
                <w:szCs w:val="22"/>
              </w:rPr>
              <w:t>A311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0FC7C4B" w14:textId="46237350" w:rsidR="00AC3F9B" w:rsidRPr="00826E57" w:rsidRDefault="00AC3F9B" w:rsidP="00AC3F9B">
            <w:pPr>
              <w:rPr>
                <w:rFonts w:eastAsia="Calibri"/>
                <w:szCs w:val="22"/>
              </w:rPr>
            </w:pPr>
            <w:r w:rsidRPr="00826E57">
              <w:rPr>
                <w:rFonts w:eastAsia="Calibri"/>
                <w:szCs w:val="22"/>
              </w:rPr>
              <w:t>Pravažiuojamasis kelias nuo kelio Nr. 121 iki kelio Nr. 120 (</w:t>
            </w:r>
            <w:proofErr w:type="spellStart"/>
            <w:r w:rsidRPr="00826E57">
              <w:rPr>
                <w:rFonts w:eastAsia="Calibri"/>
                <w:szCs w:val="22"/>
              </w:rPr>
              <w:t>Vėjeliškių</w:t>
            </w:r>
            <w:proofErr w:type="spellEnd"/>
            <w:r w:rsidRPr="00826E5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13905B7" w14:textId="30533A75" w:rsidR="00AC3F9B" w:rsidRPr="00826E57" w:rsidRDefault="00AC3F9B" w:rsidP="00AC3F9B">
            <w:pPr>
              <w:jc w:val="right"/>
              <w:rPr>
                <w:rFonts w:eastAsia="Calibri"/>
                <w:szCs w:val="22"/>
              </w:rPr>
            </w:pPr>
            <w:r w:rsidRPr="00826E57">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D075C" w14:textId="209DC85C" w:rsidR="00AC3F9B" w:rsidRPr="00826E57" w:rsidRDefault="00AC3F9B" w:rsidP="00AC3F9B">
            <w:pPr>
              <w:jc w:val="right"/>
              <w:rPr>
                <w:rFonts w:eastAsia="Calibri"/>
                <w:szCs w:val="22"/>
              </w:rPr>
            </w:pPr>
            <w:r w:rsidRPr="00826E57">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03202" w14:textId="3427AD10"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B4B8C" w14:textId="0162CD71"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E0504" w14:textId="56C8911C" w:rsidR="00AC3F9B" w:rsidRPr="00826E57" w:rsidRDefault="00AC3F9B" w:rsidP="00AC3F9B">
            <w:pPr>
              <w:jc w:val="center"/>
              <w:rPr>
                <w:rFonts w:eastAsia="Calibri"/>
                <w:szCs w:val="22"/>
              </w:rPr>
            </w:pPr>
            <w:proofErr w:type="spellStart"/>
            <w:r w:rsidRPr="00826E5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63250C" w14:textId="604DBA13" w:rsidR="00AC3F9B" w:rsidRPr="00826E57" w:rsidRDefault="00AC3F9B" w:rsidP="00AC3F9B">
            <w:pPr>
              <w:jc w:val="center"/>
              <w:rPr>
                <w:rFonts w:eastAsia="Calibri"/>
                <w:szCs w:val="22"/>
              </w:rPr>
            </w:pPr>
            <w:r w:rsidRPr="00826E57">
              <w:rPr>
                <w:rFonts w:eastAsia="Calibri"/>
                <w:szCs w:val="22"/>
              </w:rPr>
              <w:t>4400-5380-1788</w:t>
            </w:r>
          </w:p>
        </w:tc>
      </w:tr>
      <w:tr w:rsidR="00AC3F9B" w:rsidRPr="00826E57" w14:paraId="63DCDD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730E5C"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6FA8484" w14:textId="0D7BF257" w:rsidR="00AC3F9B" w:rsidRPr="00826E57" w:rsidRDefault="00AC3F9B" w:rsidP="00AC3F9B">
            <w:pPr>
              <w:rPr>
                <w:rFonts w:eastAsia="Calibri"/>
                <w:szCs w:val="22"/>
              </w:rPr>
            </w:pPr>
            <w:r w:rsidRPr="00826E57">
              <w:rPr>
                <w:rFonts w:eastAsia="Calibri"/>
                <w:szCs w:val="22"/>
              </w:rPr>
              <w:t>A314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BA6C0E" w14:textId="6C4478DC" w:rsidR="00AC3F9B" w:rsidRPr="00826E57" w:rsidRDefault="00AC3F9B" w:rsidP="00AC3F9B">
            <w:pPr>
              <w:rPr>
                <w:rFonts w:eastAsia="Calibri"/>
                <w:szCs w:val="22"/>
              </w:rPr>
            </w:pPr>
            <w:r w:rsidRPr="00826E57">
              <w:rPr>
                <w:rFonts w:eastAsia="Calibri"/>
                <w:szCs w:val="22"/>
              </w:rPr>
              <w:t>Privažiuojamasis kelias prie kelio Nr. A306 nuo kelio Nr. A13</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1D04674" w14:textId="5F06C5F6" w:rsidR="00AC3F9B" w:rsidRPr="00826E57" w:rsidRDefault="00AC3F9B" w:rsidP="00AC3F9B">
            <w:pPr>
              <w:jc w:val="right"/>
              <w:rPr>
                <w:rFonts w:eastAsia="Calibri"/>
                <w:szCs w:val="22"/>
              </w:rPr>
            </w:pPr>
            <w:r w:rsidRPr="00826E57">
              <w:rPr>
                <w:rFonts w:eastAsia="Calibri"/>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A32A" w14:textId="75C1F765"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F3FA1" w14:textId="11C35B42" w:rsidR="00AC3F9B" w:rsidRPr="00826E57" w:rsidRDefault="00AC3F9B" w:rsidP="00AC3F9B">
            <w:pPr>
              <w:jc w:val="right"/>
              <w:rPr>
                <w:rFonts w:eastAsia="Calibri"/>
                <w:szCs w:val="22"/>
              </w:rPr>
            </w:pPr>
            <w:r w:rsidRPr="00826E57">
              <w:rPr>
                <w:rFonts w:eastAsia="Calibri"/>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8ADE6" w14:textId="5CFE30F1" w:rsidR="00AC3F9B" w:rsidRPr="00826E57" w:rsidRDefault="00AC3F9B" w:rsidP="00AC3F9B">
            <w:pPr>
              <w:jc w:val="right"/>
              <w:rPr>
                <w:rFonts w:eastAsia="Calibri"/>
                <w:strike/>
                <w:szCs w:val="22"/>
              </w:rPr>
            </w:pPr>
            <w:r w:rsidRPr="00826E5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4230D" w14:textId="40C67424"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1830A" w14:textId="139EAA58" w:rsidR="00AC3F9B" w:rsidRPr="00826E57" w:rsidRDefault="00AC3F9B" w:rsidP="00AC3F9B">
            <w:pPr>
              <w:jc w:val="center"/>
              <w:rPr>
                <w:rFonts w:eastAsia="Calibri"/>
                <w:szCs w:val="22"/>
              </w:rPr>
            </w:pPr>
            <w:r w:rsidRPr="00826E57">
              <w:rPr>
                <w:rFonts w:eastAsia="Calibri"/>
                <w:szCs w:val="22"/>
              </w:rPr>
              <w:t>4400-6452-1542</w:t>
            </w:r>
          </w:p>
        </w:tc>
      </w:tr>
      <w:tr w:rsidR="00AC3F9B" w:rsidRPr="00826E57" w14:paraId="579E8D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3943B4"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E71BFE" w14:textId="2F0198EB" w:rsidR="00AC3F9B" w:rsidRPr="00826E57" w:rsidRDefault="00AC3F9B" w:rsidP="00AC3F9B">
            <w:pPr>
              <w:rPr>
                <w:rFonts w:eastAsia="Calibri"/>
                <w:szCs w:val="22"/>
              </w:rPr>
            </w:pPr>
            <w:r w:rsidRPr="00826E57">
              <w:rPr>
                <w:rFonts w:eastAsia="Calibri"/>
                <w:szCs w:val="22"/>
              </w:rPr>
              <w:t>A315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329C3AE" w14:textId="1C1C07B2" w:rsidR="00AC3F9B" w:rsidRPr="00826E57" w:rsidRDefault="00AC3F9B" w:rsidP="00AC3F9B">
            <w:pPr>
              <w:rPr>
                <w:rFonts w:eastAsia="Calibri"/>
                <w:szCs w:val="22"/>
              </w:rPr>
            </w:pPr>
            <w:r w:rsidRPr="00826E57">
              <w:rPr>
                <w:rFonts w:eastAsia="Calibri"/>
                <w:szCs w:val="22"/>
              </w:rPr>
              <w:t xml:space="preserve">Pravažiuojamasis kelias prie K. </w:t>
            </w:r>
            <w:proofErr w:type="spellStart"/>
            <w:r w:rsidRPr="00826E57">
              <w:rPr>
                <w:rFonts w:eastAsia="Calibri"/>
                <w:szCs w:val="22"/>
              </w:rPr>
              <w:t>Trajecko</w:t>
            </w:r>
            <w:proofErr w:type="spellEnd"/>
            <w:r w:rsidRPr="00826E57">
              <w:rPr>
                <w:rFonts w:eastAsia="Calibri"/>
                <w:szCs w:val="22"/>
              </w:rPr>
              <w:t xml:space="preserve"> g., Niūronių k. nuo kelio Nr. 1209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444ACF9" w14:textId="4FBDB3DE" w:rsidR="00AC3F9B" w:rsidRPr="00826E57" w:rsidRDefault="00AC3F9B" w:rsidP="00AC3F9B">
            <w:pPr>
              <w:jc w:val="right"/>
              <w:rPr>
                <w:rFonts w:eastAsia="Calibri"/>
                <w:szCs w:val="22"/>
              </w:rPr>
            </w:pPr>
            <w:r w:rsidRPr="00826E57">
              <w:rPr>
                <w:rFonts w:eastAsia="Calibri"/>
                <w:szCs w:val="22"/>
              </w:rPr>
              <w:t xml:space="preserve">488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A03B" w14:textId="0887086F"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ADC3" w14:textId="27F78ED2" w:rsidR="00AC3F9B" w:rsidRPr="00826E57" w:rsidRDefault="00AC3F9B" w:rsidP="00AC3F9B">
            <w:pPr>
              <w:jc w:val="right"/>
              <w:rPr>
                <w:rFonts w:eastAsia="Calibri"/>
                <w:szCs w:val="22"/>
              </w:rPr>
            </w:pPr>
            <w:r w:rsidRPr="00826E57">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tcPr>
          <w:p w14:paraId="1F95B967" w14:textId="25698D37"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67AA9" w14:textId="0F10C9D1"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CC81DC" w14:textId="30E3F4AE" w:rsidR="00AC3F9B" w:rsidRPr="00826E57" w:rsidRDefault="00AC3F9B" w:rsidP="00AC3F9B">
            <w:pPr>
              <w:jc w:val="center"/>
              <w:rPr>
                <w:rFonts w:eastAsia="Calibri"/>
                <w:szCs w:val="22"/>
              </w:rPr>
            </w:pPr>
            <w:r w:rsidRPr="00826E57">
              <w:rPr>
                <w:rFonts w:eastAsia="Calibri"/>
                <w:szCs w:val="22"/>
              </w:rPr>
              <w:t>4400-6450-5498</w:t>
            </w:r>
          </w:p>
        </w:tc>
      </w:tr>
      <w:tr w:rsidR="00AC3F9B" w:rsidRPr="00826E57" w14:paraId="4E99760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B83927"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758EDE" w14:textId="772F4C08" w:rsidR="00AC3F9B" w:rsidRPr="00826E57" w:rsidRDefault="00AC3F9B" w:rsidP="00AC3F9B">
            <w:pPr>
              <w:rPr>
                <w:rFonts w:eastAsia="Calibri"/>
                <w:szCs w:val="22"/>
              </w:rPr>
            </w:pPr>
            <w:r w:rsidRPr="00826E57">
              <w:rPr>
                <w:rFonts w:eastAsia="Calibri"/>
                <w:szCs w:val="22"/>
              </w:rPr>
              <w:t>A316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EF6C4AD" w14:textId="3EB6AF29" w:rsidR="00AC3F9B" w:rsidRPr="00826E57" w:rsidRDefault="00AC3F9B" w:rsidP="00AC3F9B">
            <w:pPr>
              <w:rPr>
                <w:rFonts w:eastAsia="Calibri"/>
                <w:szCs w:val="22"/>
              </w:rPr>
            </w:pPr>
            <w:r w:rsidRPr="00826E57">
              <w:rPr>
                <w:rFonts w:eastAsia="Calibri"/>
                <w:szCs w:val="22"/>
              </w:rPr>
              <w:t xml:space="preserve">Privažiuojamasis kelias prie gyvenamųjų namų nuo Dvaro g., </w:t>
            </w:r>
            <w:proofErr w:type="spellStart"/>
            <w:r w:rsidRPr="00826E57">
              <w:rPr>
                <w:rFonts w:eastAsia="Calibri"/>
                <w:szCs w:val="22"/>
              </w:rPr>
              <w:t>Šlavėnų</w:t>
            </w:r>
            <w:proofErr w:type="spellEnd"/>
            <w:r w:rsidRPr="00826E57">
              <w:rPr>
                <w:rFonts w:eastAsia="Calibri"/>
                <w:szCs w:val="22"/>
              </w:rPr>
              <w:t xml:space="preserve"> k., 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BE3D526" w14:textId="6ED33D12" w:rsidR="00AC3F9B" w:rsidRPr="00826E57" w:rsidRDefault="00AC3F9B" w:rsidP="00AC3F9B">
            <w:pPr>
              <w:jc w:val="right"/>
              <w:rPr>
                <w:rFonts w:eastAsia="Calibri"/>
                <w:szCs w:val="22"/>
              </w:rPr>
            </w:pPr>
            <w:r w:rsidRPr="00826E57">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4E466" w14:textId="3F552380" w:rsidR="00AC3F9B" w:rsidRPr="00826E57" w:rsidRDefault="00AC3F9B" w:rsidP="00AC3F9B">
            <w:pPr>
              <w:jc w:val="right"/>
              <w:rPr>
                <w:rFonts w:eastAsia="Calibri"/>
                <w:szCs w:val="22"/>
              </w:rPr>
            </w:pPr>
            <w:r w:rsidRPr="00826E57">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B15D7" w14:textId="66887633"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1AB74" w14:textId="4B76FACA" w:rsidR="00AC3F9B" w:rsidRPr="00826E57" w:rsidRDefault="00AC3F9B" w:rsidP="00AC3F9B">
            <w:pPr>
              <w:jc w:val="right"/>
              <w:rPr>
                <w:rFonts w:eastAsia="Calibri"/>
                <w:strike/>
                <w:szCs w:val="22"/>
              </w:rPr>
            </w:pPr>
            <w:r w:rsidRPr="00826E5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B4C84" w14:textId="7B1FA2DA" w:rsidR="00AC3F9B" w:rsidRPr="00826E57" w:rsidRDefault="00AC3F9B" w:rsidP="00AC3F9B">
            <w:pPr>
              <w:jc w:val="center"/>
              <w:rPr>
                <w:rFonts w:eastAsia="Calibri"/>
                <w:szCs w:val="22"/>
              </w:rPr>
            </w:pPr>
            <w:proofErr w:type="spellStart"/>
            <w:r w:rsidRPr="00826E5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0359D1" w14:textId="2762C1C5" w:rsidR="00AC3F9B" w:rsidRPr="00826E57" w:rsidRDefault="00AC3F9B" w:rsidP="00AC3F9B">
            <w:pPr>
              <w:jc w:val="center"/>
              <w:rPr>
                <w:rFonts w:eastAsia="Calibri"/>
                <w:szCs w:val="22"/>
              </w:rPr>
            </w:pPr>
            <w:r w:rsidRPr="00826E57">
              <w:rPr>
                <w:rFonts w:eastAsia="Calibri"/>
                <w:szCs w:val="22"/>
              </w:rPr>
              <w:t>4400-6462-8691</w:t>
            </w:r>
          </w:p>
        </w:tc>
      </w:tr>
      <w:tr w:rsidR="00AC3F9B" w:rsidRPr="00826E57" w14:paraId="7DEA33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52A35E"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D523467" w14:textId="1600A635" w:rsidR="00AC3F9B" w:rsidRPr="00826E57" w:rsidRDefault="00AC3F9B" w:rsidP="00AC3F9B">
            <w:pPr>
              <w:rPr>
                <w:rFonts w:eastAsia="Calibri"/>
                <w:szCs w:val="22"/>
              </w:rPr>
            </w:pPr>
            <w:r w:rsidRPr="00826E57">
              <w:rPr>
                <w:rFonts w:eastAsia="Calibri"/>
                <w:szCs w:val="22"/>
              </w:rPr>
              <w:t>A317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5B11295" w14:textId="204F7C3C" w:rsidR="00AC3F9B" w:rsidRPr="00826E57" w:rsidRDefault="00AC3F9B" w:rsidP="00AC3F9B">
            <w:pPr>
              <w:rPr>
                <w:rFonts w:eastAsia="Calibri"/>
                <w:szCs w:val="22"/>
              </w:rPr>
            </w:pPr>
            <w:r w:rsidRPr="00826E57">
              <w:rPr>
                <w:rFonts w:eastAsia="Calibri"/>
                <w:szCs w:val="22"/>
              </w:rPr>
              <w:t xml:space="preserve">Privažiuojamasis kelias prie gyvenamųjų namų nuo Dvaro g., </w:t>
            </w:r>
            <w:proofErr w:type="spellStart"/>
            <w:r w:rsidRPr="00826E57">
              <w:rPr>
                <w:rFonts w:eastAsia="Calibri"/>
                <w:szCs w:val="22"/>
              </w:rPr>
              <w:t>Šlavėnų</w:t>
            </w:r>
            <w:proofErr w:type="spellEnd"/>
            <w:r w:rsidRPr="00826E57">
              <w:rPr>
                <w:rFonts w:eastAsia="Calibri"/>
                <w:szCs w:val="22"/>
              </w:rPr>
              <w:t xml:space="preserve"> k., II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522BCB0" w14:textId="3ADF9BDA" w:rsidR="00AC3F9B" w:rsidRPr="00826E57" w:rsidRDefault="00AC3F9B" w:rsidP="00AC3F9B">
            <w:pPr>
              <w:jc w:val="right"/>
              <w:rPr>
                <w:rFonts w:eastAsia="Calibri"/>
                <w:szCs w:val="22"/>
              </w:rPr>
            </w:pPr>
            <w:r w:rsidRPr="00826E57">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D8E9F" w14:textId="30ED8817" w:rsidR="00AC3F9B" w:rsidRPr="00826E57" w:rsidRDefault="00AC3F9B" w:rsidP="00AC3F9B">
            <w:pPr>
              <w:jc w:val="right"/>
              <w:rPr>
                <w:rFonts w:eastAsia="Calibri"/>
                <w:szCs w:val="22"/>
              </w:rPr>
            </w:pPr>
            <w:r w:rsidRPr="00826E57">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525B4" w14:textId="17220286" w:rsidR="00AC3F9B" w:rsidRPr="00826E57" w:rsidRDefault="00AC3F9B" w:rsidP="00AC3F9B">
            <w:pPr>
              <w:jc w:val="right"/>
              <w:rPr>
                <w:rFonts w:eastAsia="Calibri"/>
                <w:szCs w:val="22"/>
              </w:rPr>
            </w:pPr>
            <w:r w:rsidRPr="00826E5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45039" w14:textId="1B42B761" w:rsidR="00AC3F9B" w:rsidRPr="00826E57" w:rsidRDefault="00AC3F9B" w:rsidP="00AC3F9B">
            <w:pPr>
              <w:jc w:val="right"/>
              <w:rPr>
                <w:rFonts w:eastAsia="Calibri"/>
                <w:strike/>
                <w:szCs w:val="22"/>
              </w:rPr>
            </w:pPr>
            <w:r w:rsidRPr="00826E57">
              <w:rPr>
                <w:rFonts w:eastAsia="Calibri"/>
                <w:strike/>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6487D" w14:textId="34E12612" w:rsidR="00AC3F9B" w:rsidRPr="00826E57" w:rsidRDefault="00AC3F9B" w:rsidP="00AC3F9B">
            <w:pPr>
              <w:jc w:val="center"/>
              <w:rPr>
                <w:rFonts w:eastAsia="Calibri"/>
                <w:szCs w:val="22"/>
              </w:rPr>
            </w:pPr>
            <w:proofErr w:type="spellStart"/>
            <w:r w:rsidRPr="00826E5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57BC93" w14:textId="53D18A44" w:rsidR="00AC3F9B" w:rsidRPr="00826E57" w:rsidRDefault="00AC3F9B" w:rsidP="00AC3F9B">
            <w:pPr>
              <w:jc w:val="center"/>
              <w:rPr>
                <w:rFonts w:eastAsia="Calibri"/>
                <w:szCs w:val="22"/>
              </w:rPr>
            </w:pPr>
            <w:r w:rsidRPr="00826E57">
              <w:rPr>
                <w:rFonts w:eastAsia="Calibri"/>
                <w:szCs w:val="22"/>
              </w:rPr>
              <w:t>4400-6462-8680</w:t>
            </w:r>
          </w:p>
        </w:tc>
      </w:tr>
      <w:tr w:rsidR="00AC3F9B" w:rsidRPr="00826E57" w14:paraId="337D14A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B6AB1C"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6CF1C07" w14:textId="5888A977" w:rsidR="00AC3F9B" w:rsidRPr="00826E57" w:rsidRDefault="00AC3F9B" w:rsidP="00AC3F9B">
            <w:pPr>
              <w:rPr>
                <w:rFonts w:eastAsia="Calibri"/>
                <w:szCs w:val="22"/>
              </w:rPr>
            </w:pPr>
            <w:r w:rsidRPr="00826E57">
              <w:rPr>
                <w:rFonts w:eastAsia="Calibri"/>
                <w:szCs w:val="22"/>
              </w:rPr>
              <w:t>A318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272FDA0" w14:textId="04F5890C" w:rsidR="00AC3F9B" w:rsidRPr="00826E57" w:rsidRDefault="00AC3F9B" w:rsidP="00AC3F9B">
            <w:pPr>
              <w:rPr>
                <w:rFonts w:eastAsia="Calibri"/>
                <w:szCs w:val="22"/>
              </w:rPr>
            </w:pPr>
            <w:r w:rsidRPr="00826E57">
              <w:rPr>
                <w:rFonts w:eastAsia="Calibri"/>
                <w:szCs w:val="22"/>
              </w:rPr>
              <w:t xml:space="preserve">Privažiuojamasis kelias prie </w:t>
            </w:r>
            <w:proofErr w:type="spellStart"/>
            <w:r w:rsidRPr="00826E57">
              <w:rPr>
                <w:rFonts w:eastAsia="Calibri"/>
                <w:szCs w:val="22"/>
              </w:rPr>
              <w:t>Pavarių</w:t>
            </w:r>
            <w:proofErr w:type="spellEnd"/>
            <w:r w:rsidRPr="00826E57">
              <w:rPr>
                <w:rFonts w:eastAsia="Calibri"/>
                <w:szCs w:val="22"/>
              </w:rPr>
              <w:t xml:space="preserve"> II k. nuo kelio Anykščiai–Lašiniai</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078CF19" w14:textId="78CB30D1" w:rsidR="00AC3F9B" w:rsidRPr="00826E57" w:rsidRDefault="00AC3F9B" w:rsidP="00AC3F9B">
            <w:pPr>
              <w:jc w:val="right"/>
              <w:rPr>
                <w:rFonts w:eastAsia="Calibri"/>
                <w:szCs w:val="22"/>
              </w:rPr>
            </w:pPr>
            <w:r w:rsidRPr="00826E57">
              <w:rPr>
                <w:rFonts w:eastAsia="Calibri"/>
                <w:szCs w:val="22"/>
              </w:rPr>
              <w:t xml:space="preserve">452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DC22D" w14:textId="357EBE1F"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F3F38" w14:textId="5DC72B59" w:rsidR="00AC3F9B" w:rsidRPr="00826E57" w:rsidRDefault="00AC3F9B" w:rsidP="00AC3F9B">
            <w:pPr>
              <w:jc w:val="right"/>
              <w:rPr>
                <w:rFonts w:eastAsia="Calibri"/>
                <w:szCs w:val="22"/>
              </w:rPr>
            </w:pPr>
            <w:r w:rsidRPr="00826E57">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91F62" w14:textId="1BB6500B" w:rsidR="00AC3F9B" w:rsidRPr="00826E57" w:rsidRDefault="00AC3F9B" w:rsidP="00AC3F9B">
            <w:pPr>
              <w:jc w:val="right"/>
              <w:rPr>
                <w:rFonts w:eastAsia="Calibri"/>
                <w:szCs w:val="22"/>
              </w:rPr>
            </w:pPr>
            <w:r w:rsidRPr="00826E57">
              <w:rPr>
                <w:rFonts w:eastAsia="Calibri"/>
                <w:szCs w:val="22"/>
              </w:rPr>
              <w:t xml:space="preserve"> 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5DCD9" w14:textId="1B55BD6B" w:rsidR="00AC3F9B" w:rsidRPr="00826E57" w:rsidRDefault="00AC3F9B" w:rsidP="00AC3F9B">
            <w:pPr>
              <w:jc w:val="center"/>
              <w:rPr>
                <w:rFonts w:eastAsia="Calibri"/>
                <w:szCs w:val="22"/>
              </w:rPr>
            </w:pPr>
            <w:r w:rsidRPr="00826E57">
              <w:rPr>
                <w:rFonts w:eastAsia="Calibri"/>
                <w:szCs w:val="22"/>
              </w:rPr>
              <w:t xml:space="preserve"> </w:t>
            </w: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166066" w14:textId="7E163B75" w:rsidR="00AC3F9B" w:rsidRPr="00826E57" w:rsidRDefault="00AC3F9B" w:rsidP="00AC3F9B">
            <w:pPr>
              <w:jc w:val="center"/>
              <w:rPr>
                <w:rFonts w:eastAsia="Calibri"/>
                <w:szCs w:val="22"/>
              </w:rPr>
            </w:pPr>
            <w:r w:rsidRPr="00826E57">
              <w:rPr>
                <w:rFonts w:eastAsia="Calibri"/>
                <w:szCs w:val="22"/>
              </w:rPr>
              <w:t>4400-6450-5502</w:t>
            </w:r>
          </w:p>
        </w:tc>
      </w:tr>
      <w:tr w:rsidR="00AC3F9B" w:rsidRPr="00826E57" w14:paraId="60C2E0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8E1E36"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729EBC3" w14:textId="6B9DCAA2" w:rsidR="00AC3F9B" w:rsidRPr="00826E57" w:rsidRDefault="00AC3F9B" w:rsidP="00AC3F9B">
            <w:pPr>
              <w:rPr>
                <w:rFonts w:eastAsia="Calibri"/>
                <w:szCs w:val="22"/>
              </w:rPr>
            </w:pPr>
            <w:r w:rsidRPr="00826E57">
              <w:rPr>
                <w:rFonts w:eastAsia="Calibri"/>
                <w:szCs w:val="22"/>
              </w:rPr>
              <w:t>A319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E467221" w14:textId="31AB011C" w:rsidR="00AC3F9B" w:rsidRPr="00826E57" w:rsidRDefault="00AC3F9B" w:rsidP="00AC3F9B">
            <w:pPr>
              <w:rPr>
                <w:rFonts w:eastAsia="Calibri"/>
                <w:szCs w:val="22"/>
              </w:rPr>
            </w:pPr>
            <w:r w:rsidRPr="00826E57">
              <w:rPr>
                <w:rFonts w:eastAsia="Calibri"/>
                <w:szCs w:val="22"/>
              </w:rPr>
              <w:t xml:space="preserve">Privažiuojamasis kelias iki </w:t>
            </w:r>
            <w:proofErr w:type="spellStart"/>
            <w:r w:rsidRPr="00826E57">
              <w:rPr>
                <w:rFonts w:eastAsia="Calibri"/>
                <w:szCs w:val="22"/>
              </w:rPr>
              <w:t>Medžiuolių</w:t>
            </w:r>
            <w:proofErr w:type="spellEnd"/>
            <w:r w:rsidRPr="00826E57">
              <w:rPr>
                <w:rFonts w:eastAsia="Calibri"/>
                <w:szCs w:val="22"/>
              </w:rPr>
              <w:t xml:space="preserve"> k. nuo Janydžių g., Janydžių vs.</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F95311B" w14:textId="73F3A1AF" w:rsidR="00AC3F9B" w:rsidRPr="00826E57" w:rsidRDefault="00AC3F9B" w:rsidP="00AC3F9B">
            <w:pPr>
              <w:jc w:val="right"/>
              <w:rPr>
                <w:rFonts w:eastAsia="Calibri"/>
                <w:szCs w:val="22"/>
              </w:rPr>
            </w:pPr>
            <w:r w:rsidRPr="00826E57">
              <w:rPr>
                <w:rFonts w:eastAsia="Calibri"/>
                <w:szCs w:val="22"/>
              </w:rPr>
              <w:t xml:space="preserve"> 7604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9BFD5" w14:textId="513AAB25"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4537" w14:textId="5B9D0717" w:rsidR="00AC3F9B" w:rsidRPr="00826E57" w:rsidRDefault="00AC3F9B" w:rsidP="00AC3F9B">
            <w:pPr>
              <w:jc w:val="right"/>
              <w:rPr>
                <w:rFonts w:eastAsia="Calibri"/>
                <w:szCs w:val="22"/>
              </w:rPr>
            </w:pPr>
            <w:r w:rsidRPr="00826E57">
              <w:rPr>
                <w:rFonts w:eastAsia="Calibri"/>
                <w:szCs w:val="22"/>
              </w:rPr>
              <w:t xml:space="preserve"> 5954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92C1E" w14:textId="719AC0E0" w:rsidR="00AC3F9B" w:rsidRPr="00826E57" w:rsidRDefault="00AC3F9B" w:rsidP="00AC3F9B">
            <w:pPr>
              <w:jc w:val="right"/>
              <w:rPr>
                <w:rFonts w:eastAsia="Calibri"/>
                <w:szCs w:val="22"/>
              </w:rPr>
            </w:pPr>
            <w:r w:rsidRPr="00826E57">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4C46" w14:textId="15339F58" w:rsidR="00AC3F9B" w:rsidRPr="00826E57" w:rsidRDefault="00AC3F9B" w:rsidP="00AC3F9B">
            <w:pPr>
              <w:jc w:val="center"/>
              <w:rPr>
                <w:rFonts w:eastAsia="Calibri"/>
                <w:szCs w:val="22"/>
              </w:rPr>
            </w:pPr>
            <w:proofErr w:type="spellStart"/>
            <w:r w:rsidRPr="00826E57">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80D6F2" w14:textId="2DB7D9DF" w:rsidR="00AC3F9B" w:rsidRPr="00826E57" w:rsidRDefault="00AC3F9B" w:rsidP="00AC3F9B">
            <w:pPr>
              <w:jc w:val="center"/>
              <w:rPr>
                <w:rFonts w:eastAsia="Calibri"/>
                <w:szCs w:val="22"/>
              </w:rPr>
            </w:pPr>
            <w:r w:rsidRPr="00826E57">
              <w:rPr>
                <w:rFonts w:eastAsia="Calibri"/>
                <w:szCs w:val="22"/>
              </w:rPr>
              <w:t>4400-5955-3978</w:t>
            </w:r>
          </w:p>
        </w:tc>
      </w:tr>
      <w:tr w:rsidR="00AC3F9B" w:rsidRPr="00826E57" w14:paraId="68C939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302461"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F0774D" w14:textId="606ED432" w:rsidR="00AC3F9B" w:rsidRPr="00826E57" w:rsidRDefault="00AC3F9B" w:rsidP="00AC3F9B">
            <w:pPr>
              <w:rPr>
                <w:rFonts w:eastAsia="Calibri"/>
                <w:szCs w:val="22"/>
              </w:rPr>
            </w:pPr>
            <w:r w:rsidRPr="00826E57">
              <w:rPr>
                <w:rFonts w:eastAsia="Calibri"/>
                <w:szCs w:val="22"/>
              </w:rPr>
              <w:t>A32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81DAB8C" w14:textId="2B9674AC" w:rsidR="00AC3F9B" w:rsidRPr="00826E57" w:rsidRDefault="00AC3F9B" w:rsidP="00AC3F9B">
            <w:pPr>
              <w:rPr>
                <w:rFonts w:eastAsia="Calibri"/>
                <w:szCs w:val="22"/>
              </w:rPr>
            </w:pPr>
            <w:r w:rsidRPr="00826E57">
              <w:rPr>
                <w:rFonts w:eastAsia="Calibri"/>
                <w:szCs w:val="22"/>
              </w:rPr>
              <w:t>Privažiuojamasis kelias prie Vajos vs., Kurklių sen. nuo kelio Nr. A30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54B0D40" w14:textId="0D1690C9" w:rsidR="00AC3F9B" w:rsidRPr="00826E57" w:rsidRDefault="00AC3F9B" w:rsidP="00AC3F9B">
            <w:pPr>
              <w:jc w:val="right"/>
              <w:rPr>
                <w:rFonts w:eastAsia="Calibri"/>
                <w:szCs w:val="22"/>
              </w:rPr>
            </w:pPr>
            <w:r w:rsidRPr="00826E57">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81F99" w14:textId="32B92121"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11822" w14:textId="34CADB32" w:rsidR="00AC3F9B" w:rsidRPr="00826E57" w:rsidRDefault="00AC3F9B" w:rsidP="00AC3F9B">
            <w:pPr>
              <w:jc w:val="right"/>
              <w:rPr>
                <w:rFonts w:eastAsia="Calibri"/>
                <w:szCs w:val="22"/>
              </w:rPr>
            </w:pPr>
            <w:r w:rsidRPr="00826E57">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7AB3D" w14:textId="12F75439" w:rsidR="00AC3F9B" w:rsidRPr="00826E57" w:rsidRDefault="00AC3F9B" w:rsidP="00AC3F9B">
            <w:pPr>
              <w:jc w:val="right"/>
              <w:rPr>
                <w:rFonts w:eastAsia="Calibri"/>
                <w:szCs w:val="22"/>
              </w:rPr>
            </w:pPr>
            <w:r w:rsidRPr="00826E57">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129AA" w14:textId="41BB9C2E" w:rsidR="00AC3F9B" w:rsidRPr="00826E57" w:rsidRDefault="00AC3F9B" w:rsidP="00AC3F9B">
            <w:pPr>
              <w:jc w:val="center"/>
              <w:rPr>
                <w:rFonts w:eastAsia="Calibri"/>
                <w:szCs w:val="22"/>
              </w:rPr>
            </w:pPr>
            <w:proofErr w:type="spellStart"/>
            <w:r w:rsidRPr="00826E5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9824D0" w14:textId="5F1B9600" w:rsidR="00AC3F9B" w:rsidRPr="00826E57" w:rsidRDefault="00AC3F9B" w:rsidP="00AC3F9B">
            <w:pPr>
              <w:jc w:val="center"/>
              <w:rPr>
                <w:rFonts w:eastAsia="Calibri"/>
                <w:szCs w:val="22"/>
              </w:rPr>
            </w:pPr>
            <w:r w:rsidRPr="00826E57">
              <w:rPr>
                <w:rFonts w:eastAsia="Calibri"/>
                <w:szCs w:val="22"/>
              </w:rPr>
              <w:t>-</w:t>
            </w:r>
          </w:p>
        </w:tc>
      </w:tr>
      <w:tr w:rsidR="00AC3F9B" w:rsidRPr="00826E57" w14:paraId="15D549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ABBF05"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CBE8CC" w14:textId="4E434472" w:rsidR="00AC3F9B" w:rsidRPr="00826E57" w:rsidRDefault="00AC3F9B" w:rsidP="00AC3F9B">
            <w:pPr>
              <w:rPr>
                <w:rFonts w:eastAsia="Calibri"/>
                <w:szCs w:val="22"/>
              </w:rPr>
            </w:pPr>
            <w:r w:rsidRPr="00826E57">
              <w:rPr>
                <w:rFonts w:eastAsia="Calibri"/>
                <w:szCs w:val="22"/>
              </w:rPr>
              <w:t>A321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EAECCFA" w14:textId="3F383D7E" w:rsidR="00AC3F9B" w:rsidRPr="00826E57" w:rsidRDefault="00AC3F9B" w:rsidP="00AC3F9B">
            <w:pPr>
              <w:rPr>
                <w:rFonts w:eastAsia="Calibri"/>
                <w:szCs w:val="22"/>
              </w:rPr>
            </w:pPr>
            <w:r w:rsidRPr="00826E57">
              <w:rPr>
                <w:rFonts w:eastAsia="Calibri"/>
                <w:szCs w:val="22"/>
              </w:rPr>
              <w:t>Pravažiuojamasis kelias nuo kelio Nr. A39 iki kelio Nr. 1245</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2FA57D5" w14:textId="54CC81A8" w:rsidR="00AC3F9B" w:rsidRPr="00826E57" w:rsidRDefault="00AC3F9B" w:rsidP="00AC3F9B">
            <w:pPr>
              <w:jc w:val="right"/>
              <w:rPr>
                <w:rFonts w:eastAsia="Calibri"/>
                <w:szCs w:val="22"/>
              </w:rPr>
            </w:pPr>
            <w:r w:rsidRPr="00826E57">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4505" w14:textId="6DEF99D1" w:rsidR="00AC3F9B" w:rsidRPr="00826E57" w:rsidRDefault="00AC3F9B" w:rsidP="00AC3F9B">
            <w:pPr>
              <w:jc w:val="right"/>
              <w:rPr>
                <w:rFonts w:eastAsia="Calibri"/>
                <w:szCs w:val="22"/>
              </w:rPr>
            </w:pPr>
            <w:r w:rsidRPr="00826E57">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A4F6" w14:textId="67918F95" w:rsidR="00AC3F9B" w:rsidRPr="00826E57" w:rsidRDefault="00AC3F9B" w:rsidP="00AC3F9B">
            <w:pPr>
              <w:jc w:val="right"/>
              <w:rPr>
                <w:rFonts w:eastAsia="Calibri"/>
                <w:strike/>
                <w:szCs w:val="22"/>
              </w:rPr>
            </w:pPr>
            <w:r w:rsidRPr="00826E5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14A88" w14:textId="2B215DA2"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52318" w14:textId="5C029FB0" w:rsidR="00AC3F9B" w:rsidRPr="00826E57" w:rsidRDefault="00AC3F9B" w:rsidP="00AC3F9B">
            <w:pPr>
              <w:jc w:val="center"/>
              <w:rPr>
                <w:rFonts w:eastAsia="Calibri"/>
                <w:szCs w:val="22"/>
              </w:rPr>
            </w:pPr>
            <w:proofErr w:type="spellStart"/>
            <w:r w:rsidRPr="00826E5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D00179" w14:textId="1AB97FCD" w:rsidR="00AC3F9B" w:rsidRPr="00826E57" w:rsidRDefault="00AC3F9B" w:rsidP="00AC3F9B">
            <w:pPr>
              <w:jc w:val="center"/>
              <w:rPr>
                <w:rFonts w:eastAsia="Calibri"/>
                <w:szCs w:val="22"/>
              </w:rPr>
            </w:pPr>
            <w:r w:rsidRPr="00826E57">
              <w:rPr>
                <w:rFonts w:eastAsia="Calibri"/>
                <w:szCs w:val="22"/>
              </w:rPr>
              <w:t>-</w:t>
            </w:r>
          </w:p>
        </w:tc>
      </w:tr>
      <w:tr w:rsidR="00AC3F9B" w:rsidRPr="00826E57" w14:paraId="4170D1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7D75A6" w14:textId="77777777" w:rsidR="00AC3F9B" w:rsidRPr="00826E57"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1726EB" w14:textId="1E7CACB5" w:rsidR="00AC3F9B" w:rsidRPr="00826E57" w:rsidRDefault="00AC3F9B" w:rsidP="00AC3F9B">
            <w:pPr>
              <w:rPr>
                <w:rFonts w:eastAsia="Calibri"/>
                <w:szCs w:val="22"/>
              </w:rPr>
            </w:pPr>
            <w:r w:rsidRPr="00826E57">
              <w:rPr>
                <w:rFonts w:eastAsia="Calibri"/>
                <w:szCs w:val="22"/>
              </w:rPr>
              <w:t>A322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D3CAF09" w14:textId="310918BF" w:rsidR="00AC3F9B" w:rsidRPr="00826E57" w:rsidRDefault="00AC3F9B" w:rsidP="00AC3F9B">
            <w:pPr>
              <w:rPr>
                <w:rFonts w:eastAsia="Calibri"/>
                <w:szCs w:val="22"/>
              </w:rPr>
            </w:pPr>
            <w:r w:rsidRPr="00826E57">
              <w:rPr>
                <w:rFonts w:eastAsia="Calibri"/>
                <w:szCs w:val="22"/>
              </w:rPr>
              <w:t xml:space="preserve">Privažiuojamasis kelias prie kelio Nr. A99 nuo kelio Anykščiai–Lašiniai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C139F72" w14:textId="3B580506" w:rsidR="00AC3F9B" w:rsidRPr="00826E57" w:rsidRDefault="00AC3F9B" w:rsidP="00AC3F9B">
            <w:pPr>
              <w:jc w:val="right"/>
              <w:rPr>
                <w:rFonts w:eastAsia="Calibri"/>
                <w:szCs w:val="22"/>
              </w:rPr>
            </w:pPr>
            <w:r w:rsidRPr="00826E57">
              <w:rPr>
                <w:rFonts w:eastAsia="Calibri"/>
                <w:szCs w:val="22"/>
              </w:rPr>
              <w:t xml:space="preserve">897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8B493" w14:textId="49C36E31"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45547" w14:textId="3803723F" w:rsidR="00AC3F9B" w:rsidRPr="00826E57" w:rsidRDefault="00AC3F9B" w:rsidP="00AC3F9B">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184" w14:textId="557DD0D8" w:rsidR="00AC3F9B" w:rsidRPr="00826E57" w:rsidRDefault="00AC3F9B" w:rsidP="00AC3F9B">
            <w:pPr>
              <w:jc w:val="right"/>
              <w:rPr>
                <w:rFonts w:eastAsia="Calibri"/>
                <w:szCs w:val="22"/>
              </w:rPr>
            </w:pPr>
            <w:r w:rsidRPr="00826E57">
              <w:rPr>
                <w:rFonts w:eastAsia="Calibri"/>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C3528" w14:textId="651CBA20" w:rsidR="00AC3F9B" w:rsidRPr="00826E57" w:rsidRDefault="00AC3F9B" w:rsidP="00AC3F9B">
            <w:pPr>
              <w:jc w:val="center"/>
              <w:rPr>
                <w:rFonts w:eastAsia="Calibri"/>
                <w:szCs w:val="22"/>
              </w:rPr>
            </w:pPr>
            <w:proofErr w:type="spellStart"/>
            <w:r w:rsidRPr="00826E5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101134" w14:textId="70D6C004" w:rsidR="00AC3F9B" w:rsidRPr="00826E57" w:rsidRDefault="00AC3F9B" w:rsidP="00AC3F9B">
            <w:pPr>
              <w:jc w:val="center"/>
              <w:rPr>
                <w:rFonts w:eastAsia="Calibri"/>
                <w:szCs w:val="22"/>
              </w:rPr>
            </w:pPr>
            <w:r w:rsidRPr="00826E57">
              <w:rPr>
                <w:rFonts w:eastAsia="Calibri"/>
                <w:szCs w:val="22"/>
              </w:rPr>
              <w:t>4400-6452-1317</w:t>
            </w:r>
          </w:p>
        </w:tc>
      </w:tr>
      <w:tr w:rsidR="00AC3F9B" w:rsidRPr="006B5539" w14:paraId="13D1BB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198562" w14:textId="77777777" w:rsidR="00AC3F9B" w:rsidRPr="006B553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E1ECC5C" w14:textId="57435E1F" w:rsidR="00AC3F9B" w:rsidRPr="006B5539" w:rsidRDefault="00AC3F9B" w:rsidP="00AC3F9B">
            <w:pPr>
              <w:rPr>
                <w:rFonts w:eastAsia="Calibri"/>
                <w:szCs w:val="22"/>
              </w:rPr>
            </w:pPr>
            <w:r w:rsidRPr="006B5539">
              <w:rPr>
                <w:rFonts w:eastAsia="Calibri"/>
                <w:szCs w:val="22"/>
              </w:rPr>
              <w:t>A323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E928B09" w14:textId="6FF7756B" w:rsidR="00AC3F9B" w:rsidRPr="006B5539" w:rsidRDefault="00AC3F9B" w:rsidP="00AC3F9B">
            <w:pPr>
              <w:rPr>
                <w:rFonts w:eastAsia="Calibri"/>
                <w:szCs w:val="22"/>
              </w:rPr>
            </w:pPr>
            <w:r w:rsidRPr="006B5539">
              <w:rPr>
                <w:rFonts w:eastAsia="Calibri"/>
                <w:szCs w:val="22"/>
              </w:rPr>
              <w:t>Privažiuojamasis kelias prie Juškonių g., Juškonių k. nuo kelio Nr. 1221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6ECB926" w14:textId="28EB94AB" w:rsidR="00AC3F9B" w:rsidRPr="006B5539" w:rsidRDefault="00AC3F9B" w:rsidP="00AC3F9B">
            <w:pPr>
              <w:jc w:val="right"/>
              <w:rPr>
                <w:rFonts w:eastAsia="Calibri"/>
                <w:szCs w:val="22"/>
              </w:rPr>
            </w:pPr>
            <w:r w:rsidRPr="006B5539">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7E1B0" w14:textId="2662C34B" w:rsidR="00AC3F9B" w:rsidRPr="006B5539" w:rsidRDefault="00AC3F9B" w:rsidP="00AC3F9B">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9F294" w14:textId="0CEB3FA3" w:rsidR="00AC3F9B" w:rsidRPr="006B5539" w:rsidRDefault="00AC3F9B" w:rsidP="00AC3F9B">
            <w:pPr>
              <w:jc w:val="right"/>
              <w:rPr>
                <w:rFonts w:eastAsia="Calibri"/>
                <w:szCs w:val="22"/>
              </w:rPr>
            </w:pPr>
            <w:r w:rsidRPr="006B5539">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C0936" w14:textId="508C8D17" w:rsidR="00AC3F9B" w:rsidRPr="006B5539" w:rsidRDefault="00AC3F9B" w:rsidP="00AC3F9B">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A103E" w14:textId="0FD5AB2F" w:rsidR="00AC3F9B" w:rsidRPr="006B5539" w:rsidRDefault="00AC3F9B" w:rsidP="00AC3F9B">
            <w:pPr>
              <w:jc w:val="center"/>
              <w:rPr>
                <w:rFonts w:eastAsia="Calibri"/>
                <w:szCs w:val="22"/>
              </w:rPr>
            </w:pPr>
            <w:proofErr w:type="spellStart"/>
            <w:r w:rsidRPr="006B55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DDFA22" w14:textId="25DCD55B" w:rsidR="00AC3F9B" w:rsidRPr="006B5539" w:rsidRDefault="00AC3F9B" w:rsidP="00AC3F9B">
            <w:pPr>
              <w:jc w:val="center"/>
              <w:rPr>
                <w:rFonts w:eastAsia="Calibri"/>
                <w:szCs w:val="22"/>
              </w:rPr>
            </w:pPr>
            <w:r w:rsidRPr="006B5539">
              <w:rPr>
                <w:rFonts w:eastAsia="Calibri"/>
                <w:szCs w:val="22"/>
              </w:rPr>
              <w:t>-</w:t>
            </w:r>
          </w:p>
        </w:tc>
      </w:tr>
      <w:tr w:rsidR="00AC3F9B" w:rsidRPr="006B5539" w14:paraId="26CA9E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12EC79" w14:textId="77777777" w:rsidR="00AC3F9B" w:rsidRPr="006B553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106C908" w14:textId="10B813C8" w:rsidR="00AC3F9B" w:rsidRPr="006B5539" w:rsidRDefault="00AC3F9B" w:rsidP="00AC3F9B">
            <w:pPr>
              <w:rPr>
                <w:rFonts w:eastAsia="Calibri"/>
                <w:szCs w:val="22"/>
              </w:rPr>
            </w:pPr>
            <w:r w:rsidRPr="006B5539">
              <w:rPr>
                <w:rFonts w:eastAsia="Calibri"/>
                <w:szCs w:val="22"/>
              </w:rPr>
              <w:t>A329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C5B011D" w14:textId="04407EAA" w:rsidR="00AC3F9B" w:rsidRPr="006B5539" w:rsidRDefault="00AC3F9B" w:rsidP="00AC3F9B">
            <w:pPr>
              <w:rPr>
                <w:rFonts w:eastAsia="Calibri"/>
                <w:szCs w:val="22"/>
              </w:rPr>
            </w:pPr>
            <w:r w:rsidRPr="006B5539">
              <w:rPr>
                <w:rFonts w:eastAsia="Calibri"/>
                <w:szCs w:val="22"/>
              </w:rPr>
              <w:t xml:space="preserve">Privažiuojamasis kelias iki dirbamų laukų </w:t>
            </w:r>
            <w:proofErr w:type="spellStart"/>
            <w:r w:rsidRPr="006B5539">
              <w:rPr>
                <w:rFonts w:eastAsia="Calibri"/>
                <w:szCs w:val="22"/>
              </w:rPr>
              <w:t>Jokūbėliškio</w:t>
            </w:r>
            <w:proofErr w:type="spellEnd"/>
            <w:r w:rsidRPr="006B5539">
              <w:rPr>
                <w:rFonts w:eastAsia="Calibri"/>
                <w:szCs w:val="22"/>
              </w:rPr>
              <w:t xml:space="preserve"> k. nuo kelio Nr. A130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A467AC4" w14:textId="16C4338F" w:rsidR="00AC3F9B" w:rsidRPr="006B5539" w:rsidRDefault="00AC3F9B" w:rsidP="00AC3F9B">
            <w:pPr>
              <w:jc w:val="right"/>
              <w:rPr>
                <w:rFonts w:eastAsia="Calibri"/>
                <w:szCs w:val="22"/>
              </w:rPr>
            </w:pPr>
            <w:r w:rsidRPr="006B5539">
              <w:rPr>
                <w:rFonts w:eastAsia="Calibri"/>
                <w:szCs w:val="22"/>
              </w:rPr>
              <w:t xml:space="preserve">528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0AB1D" w14:textId="4CDA3DC1" w:rsidR="00AC3F9B" w:rsidRPr="006B5539" w:rsidRDefault="00AC3F9B" w:rsidP="00AC3F9B">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13F51" w14:textId="262156C3" w:rsidR="00AC3F9B" w:rsidRPr="006B5539" w:rsidRDefault="00AC3F9B" w:rsidP="00AC3F9B">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E0B7" w14:textId="6D11088A" w:rsidR="00AC3F9B" w:rsidRPr="006B5539" w:rsidRDefault="00AC3F9B" w:rsidP="00AC3F9B">
            <w:pPr>
              <w:jc w:val="right"/>
              <w:rPr>
                <w:rFonts w:eastAsia="Calibri"/>
                <w:szCs w:val="22"/>
              </w:rPr>
            </w:pPr>
            <w:r w:rsidRPr="006B5539">
              <w:rPr>
                <w:rFonts w:eastAsia="Calibri"/>
                <w:szCs w:val="22"/>
              </w:rPr>
              <w:t>528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7A199" w14:textId="1F832041" w:rsidR="00AC3F9B" w:rsidRPr="006B5539" w:rsidRDefault="00AC3F9B" w:rsidP="00AC3F9B">
            <w:pPr>
              <w:jc w:val="center"/>
              <w:rPr>
                <w:rFonts w:eastAsia="Calibri"/>
                <w:szCs w:val="22"/>
              </w:rPr>
            </w:pPr>
            <w:proofErr w:type="spellStart"/>
            <w:r w:rsidRPr="006B55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5F519C" w14:textId="37FB1E34" w:rsidR="00AC3F9B" w:rsidRPr="006B5539" w:rsidRDefault="00AC3F9B" w:rsidP="00AC3F9B">
            <w:pPr>
              <w:jc w:val="center"/>
              <w:rPr>
                <w:rFonts w:eastAsia="Calibri"/>
                <w:szCs w:val="22"/>
              </w:rPr>
            </w:pPr>
            <w:r w:rsidRPr="006B5539">
              <w:rPr>
                <w:rFonts w:eastAsia="Calibri"/>
                <w:szCs w:val="22"/>
              </w:rPr>
              <w:t>4400-5945-9000</w:t>
            </w:r>
          </w:p>
        </w:tc>
      </w:tr>
      <w:tr w:rsidR="00AC3F9B" w:rsidRPr="00723F92" w14:paraId="07BF4C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21CE6D"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F91566" w14:textId="3C00A8BD" w:rsidR="00AC3F9B" w:rsidRPr="00723F92" w:rsidRDefault="00AC3F9B" w:rsidP="00AC3F9B">
            <w:pPr>
              <w:rPr>
                <w:rFonts w:eastAsia="Calibri"/>
                <w:szCs w:val="22"/>
              </w:rPr>
            </w:pPr>
            <w:r w:rsidRPr="00723F92">
              <w:rPr>
                <w:rFonts w:eastAsia="Calibri"/>
                <w:szCs w:val="22"/>
              </w:rPr>
              <w:t>A33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3B6AFD1" w14:textId="039C6188" w:rsidR="00AC3F9B" w:rsidRPr="00723F92" w:rsidRDefault="00AC3F9B" w:rsidP="00AC3F9B">
            <w:pPr>
              <w:rPr>
                <w:rFonts w:eastAsia="Calibri"/>
                <w:szCs w:val="22"/>
              </w:rPr>
            </w:pPr>
            <w:r w:rsidRPr="00723F92">
              <w:rPr>
                <w:rFonts w:eastAsia="Calibri"/>
                <w:szCs w:val="22"/>
              </w:rPr>
              <w:t xml:space="preserve">Privažiuojamasis kelias prie </w:t>
            </w:r>
            <w:proofErr w:type="spellStart"/>
            <w:r w:rsidRPr="00723F92">
              <w:rPr>
                <w:rFonts w:eastAsia="Calibri"/>
                <w:szCs w:val="22"/>
              </w:rPr>
              <w:t>Užbliuvonių</w:t>
            </w:r>
            <w:proofErr w:type="spellEnd"/>
            <w:r w:rsidRPr="00723F92">
              <w:rPr>
                <w:rFonts w:eastAsia="Calibri"/>
                <w:szCs w:val="22"/>
              </w:rPr>
              <w:t xml:space="preserve"> k. miško nuo kelio Nr. A32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2839C87" w14:textId="09B53273" w:rsidR="00AC3F9B" w:rsidRPr="00723F92" w:rsidRDefault="00AC3F9B" w:rsidP="00AC3F9B">
            <w:pPr>
              <w:jc w:val="right"/>
              <w:rPr>
                <w:rFonts w:eastAsia="Calibri"/>
                <w:szCs w:val="22"/>
              </w:rPr>
            </w:pPr>
            <w:r w:rsidRPr="00723F92">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891FA" w14:textId="182D44E8"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500BB" w14:textId="2B7E3FD1"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9E8C4" w14:textId="60F17CB3" w:rsidR="00AC3F9B" w:rsidRPr="00723F92" w:rsidRDefault="00AC3F9B" w:rsidP="00AC3F9B">
            <w:pPr>
              <w:jc w:val="right"/>
              <w:rPr>
                <w:rFonts w:eastAsia="Calibri"/>
                <w:szCs w:val="22"/>
              </w:rPr>
            </w:pPr>
            <w:r w:rsidRPr="00723F92">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37129" w14:textId="4B800228" w:rsidR="00AC3F9B" w:rsidRPr="00723F92" w:rsidRDefault="00AC3F9B" w:rsidP="00AC3F9B">
            <w:pPr>
              <w:jc w:val="center"/>
              <w:rPr>
                <w:rFonts w:eastAsia="Calibri"/>
                <w:szCs w:val="22"/>
              </w:rPr>
            </w:pPr>
            <w:proofErr w:type="spellStart"/>
            <w:r w:rsidRPr="00723F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18F015" w14:textId="046C5346" w:rsidR="00AC3F9B" w:rsidRPr="00723F92" w:rsidRDefault="00AC3F9B" w:rsidP="00AC3F9B">
            <w:pPr>
              <w:jc w:val="center"/>
              <w:rPr>
                <w:rFonts w:eastAsia="Calibri"/>
                <w:szCs w:val="22"/>
              </w:rPr>
            </w:pPr>
            <w:r w:rsidRPr="00723F92">
              <w:rPr>
                <w:rFonts w:eastAsia="Calibri"/>
                <w:szCs w:val="22"/>
              </w:rPr>
              <w:t>-</w:t>
            </w:r>
          </w:p>
        </w:tc>
      </w:tr>
      <w:tr w:rsidR="00AC3F9B" w:rsidRPr="00723F92" w14:paraId="57720F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EDEDE7"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2CC9B52" w14:textId="42863729" w:rsidR="00AC3F9B" w:rsidRPr="00723F92" w:rsidRDefault="00AC3F9B" w:rsidP="00AC3F9B">
            <w:pPr>
              <w:rPr>
                <w:rFonts w:eastAsia="Calibri"/>
                <w:szCs w:val="22"/>
              </w:rPr>
            </w:pPr>
            <w:r w:rsidRPr="00723F92">
              <w:rPr>
                <w:rFonts w:eastAsia="Calibri"/>
                <w:szCs w:val="22"/>
              </w:rPr>
              <w:t>A330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E6F81EB" w14:textId="1E942967" w:rsidR="00AC3F9B" w:rsidRPr="00723F92" w:rsidRDefault="00AC3F9B" w:rsidP="00AC3F9B">
            <w:pPr>
              <w:rPr>
                <w:rFonts w:eastAsia="Calibri"/>
                <w:szCs w:val="22"/>
              </w:rPr>
            </w:pPr>
            <w:r w:rsidRPr="00723F92">
              <w:rPr>
                <w:rFonts w:eastAsia="Calibri"/>
                <w:szCs w:val="22"/>
              </w:rPr>
              <w:t>Privažiuojamasis kelias prie Didžioji g., Rubikių k. nuo kelio Nr. A68</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6D7C1C7" w14:textId="1D462B47" w:rsidR="00AC3F9B" w:rsidRPr="00723F92" w:rsidRDefault="00AC3F9B" w:rsidP="00AC3F9B">
            <w:pPr>
              <w:jc w:val="right"/>
              <w:rPr>
                <w:rFonts w:eastAsia="Calibri"/>
                <w:szCs w:val="22"/>
              </w:rPr>
            </w:pPr>
            <w:r w:rsidRPr="00723F92">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1CBFA" w14:textId="4D268F21"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2A1C" w14:textId="4F73AA23" w:rsidR="00AC3F9B" w:rsidRPr="00723F92" w:rsidRDefault="00AC3F9B" w:rsidP="00AC3F9B">
            <w:pPr>
              <w:jc w:val="right"/>
              <w:rPr>
                <w:rFonts w:eastAsia="Calibri"/>
                <w:szCs w:val="22"/>
              </w:rPr>
            </w:pPr>
            <w:r w:rsidRPr="00723F92">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453B4A6A" w14:textId="3D8300A7"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2A0F9" w14:textId="1B062101" w:rsidR="00AC3F9B" w:rsidRPr="00723F92" w:rsidRDefault="00AC3F9B" w:rsidP="00AC3F9B">
            <w:pPr>
              <w:jc w:val="center"/>
              <w:rPr>
                <w:rFonts w:eastAsia="Calibri"/>
                <w:szCs w:val="22"/>
              </w:rPr>
            </w:pPr>
            <w:proofErr w:type="spellStart"/>
            <w:r w:rsidRPr="00723F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06297B" w14:textId="34D600CB" w:rsidR="00AC3F9B" w:rsidRPr="00723F92" w:rsidRDefault="00AC3F9B" w:rsidP="00AC3F9B">
            <w:pPr>
              <w:jc w:val="center"/>
              <w:rPr>
                <w:rFonts w:eastAsia="Calibri"/>
                <w:szCs w:val="22"/>
              </w:rPr>
            </w:pPr>
            <w:r w:rsidRPr="00723F92">
              <w:rPr>
                <w:rFonts w:eastAsia="Calibri"/>
                <w:szCs w:val="22"/>
              </w:rPr>
              <w:t>-</w:t>
            </w:r>
          </w:p>
        </w:tc>
      </w:tr>
      <w:tr w:rsidR="00AC3F9B" w:rsidRPr="00723F92" w14:paraId="7955AF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D9D26F"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6AD646" w14:textId="613350BF" w:rsidR="00AC3F9B" w:rsidRPr="00723F92" w:rsidRDefault="00AC3F9B" w:rsidP="00AC3F9B">
            <w:pPr>
              <w:rPr>
                <w:rFonts w:eastAsia="Calibri"/>
                <w:szCs w:val="22"/>
              </w:rPr>
            </w:pPr>
            <w:r w:rsidRPr="00723F92">
              <w:rPr>
                <w:rFonts w:eastAsia="Calibri"/>
                <w:szCs w:val="22"/>
              </w:rPr>
              <w:t>A337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AB0F1F" w14:textId="0858DB00" w:rsidR="00AC3F9B" w:rsidRPr="00723F92" w:rsidRDefault="00AC3F9B" w:rsidP="00AC3F9B">
            <w:pPr>
              <w:rPr>
                <w:rFonts w:eastAsia="Calibri"/>
                <w:szCs w:val="22"/>
              </w:rPr>
            </w:pPr>
            <w:r w:rsidRPr="00723F92">
              <w:rPr>
                <w:rFonts w:eastAsia="Calibri"/>
                <w:szCs w:val="22"/>
              </w:rPr>
              <w:t xml:space="preserve">Pravažiuojamasis kelias prie A. Vienuolio g. nuo Ežero g., </w:t>
            </w:r>
            <w:proofErr w:type="spellStart"/>
            <w:r w:rsidRPr="00723F92">
              <w:rPr>
                <w:rFonts w:eastAsia="Calibri"/>
                <w:szCs w:val="22"/>
              </w:rPr>
              <w:t>Ažuožerių</w:t>
            </w:r>
            <w:proofErr w:type="spellEnd"/>
            <w:r w:rsidRPr="00723F92">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E701458" w14:textId="5CB89FE4" w:rsidR="00AC3F9B" w:rsidRPr="00723F92" w:rsidRDefault="00AC3F9B" w:rsidP="00AC3F9B">
            <w:pPr>
              <w:jc w:val="right"/>
              <w:rPr>
                <w:rFonts w:eastAsia="Calibri"/>
                <w:szCs w:val="22"/>
              </w:rPr>
            </w:pPr>
            <w:r w:rsidRPr="00723F92">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4603" w14:textId="306D0554" w:rsidR="00AC3F9B" w:rsidRPr="00723F92" w:rsidRDefault="00AC3F9B" w:rsidP="00AC3F9B">
            <w:pPr>
              <w:jc w:val="right"/>
              <w:rPr>
                <w:rFonts w:eastAsia="Calibri"/>
                <w:szCs w:val="22"/>
              </w:rPr>
            </w:pPr>
            <w:r w:rsidRPr="00723F92">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FDD53" w14:textId="77B50C8E" w:rsidR="00AC3F9B" w:rsidRPr="00723F92" w:rsidRDefault="00AC3F9B" w:rsidP="00AC3F9B">
            <w:pPr>
              <w:jc w:val="right"/>
              <w:rPr>
                <w:rFonts w:eastAsia="Calibri"/>
                <w:szCs w:val="22"/>
              </w:rPr>
            </w:pPr>
            <w:r w:rsidRPr="00723F92">
              <w:rPr>
                <w:rFonts w:eastAsia="Calibri"/>
                <w:szCs w:val="22"/>
              </w:rPr>
              <w: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A72EC" w14:textId="26652291" w:rsidR="00AC3F9B" w:rsidRPr="00723F92" w:rsidRDefault="00AC3F9B" w:rsidP="00AC3F9B">
            <w:pPr>
              <w:jc w:val="right"/>
              <w:rPr>
                <w:rFonts w:eastAsia="Calibri"/>
                <w:strike/>
                <w:szCs w:val="22"/>
              </w:rPr>
            </w:pPr>
            <w:r w:rsidRPr="00723F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7A34C" w14:textId="413F0845" w:rsidR="00AC3F9B" w:rsidRPr="00723F92" w:rsidRDefault="00AC3F9B" w:rsidP="00AC3F9B">
            <w:pPr>
              <w:jc w:val="center"/>
              <w:rPr>
                <w:rFonts w:eastAsia="Calibri"/>
                <w:szCs w:val="22"/>
              </w:rPr>
            </w:pPr>
            <w:proofErr w:type="spellStart"/>
            <w:r w:rsidRPr="00723F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907E9A" w14:textId="1F5ACB5E" w:rsidR="00AC3F9B" w:rsidRPr="00723F92" w:rsidRDefault="00AC3F9B" w:rsidP="00AC3F9B">
            <w:pPr>
              <w:jc w:val="center"/>
              <w:rPr>
                <w:rFonts w:eastAsia="Calibri"/>
                <w:szCs w:val="22"/>
              </w:rPr>
            </w:pPr>
            <w:r w:rsidRPr="00723F92">
              <w:rPr>
                <w:rFonts w:eastAsia="Calibri"/>
                <w:szCs w:val="22"/>
              </w:rPr>
              <w:t>4400-6460-5414</w:t>
            </w:r>
          </w:p>
        </w:tc>
      </w:tr>
      <w:tr w:rsidR="00AC3F9B" w:rsidRPr="00723F92" w14:paraId="38A37D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4C5E49"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CA0257" w14:textId="0DB23C31" w:rsidR="00AC3F9B" w:rsidRPr="00723F92" w:rsidRDefault="00AC3F9B" w:rsidP="00AC3F9B">
            <w:pPr>
              <w:rPr>
                <w:rFonts w:eastAsia="Calibri"/>
                <w:szCs w:val="22"/>
              </w:rPr>
            </w:pPr>
            <w:r w:rsidRPr="00723F92">
              <w:rPr>
                <w:rFonts w:eastAsia="Calibri"/>
                <w:szCs w:val="22"/>
              </w:rPr>
              <w:t>A338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BC8AC0F" w14:textId="05139DEB" w:rsidR="00AC3F9B" w:rsidRPr="00723F92" w:rsidRDefault="00AC3F9B" w:rsidP="00AC3F9B">
            <w:pPr>
              <w:rPr>
                <w:rFonts w:eastAsia="Calibri"/>
                <w:szCs w:val="22"/>
              </w:rPr>
            </w:pPr>
            <w:r w:rsidRPr="00723F92">
              <w:rPr>
                <w:rFonts w:eastAsia="Calibri"/>
                <w:szCs w:val="22"/>
              </w:rPr>
              <w:t xml:space="preserve">Privažiuojamasis kelias prie gyvenamųjų namų Pašventupio g. nuo Ežero g., </w:t>
            </w:r>
            <w:proofErr w:type="spellStart"/>
            <w:r w:rsidRPr="00723F92">
              <w:rPr>
                <w:rFonts w:eastAsia="Calibri"/>
                <w:szCs w:val="22"/>
              </w:rPr>
              <w:t>Ažuožerių</w:t>
            </w:r>
            <w:proofErr w:type="spellEnd"/>
            <w:r w:rsidRPr="00723F92">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C7D7704" w14:textId="338C52E6" w:rsidR="00AC3F9B" w:rsidRPr="00723F92" w:rsidRDefault="00AC3F9B" w:rsidP="00AC3F9B">
            <w:pPr>
              <w:jc w:val="right"/>
              <w:rPr>
                <w:rFonts w:eastAsia="Calibri"/>
                <w:szCs w:val="22"/>
              </w:rPr>
            </w:pPr>
            <w:r w:rsidRPr="00723F92">
              <w:rPr>
                <w:rFonts w:eastAsia="Calibri"/>
                <w:szCs w:val="22"/>
              </w:rPr>
              <w:t xml:space="preserve"> 225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BDCD" w14:textId="42113777"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D4A4D" w14:textId="21E97F3B" w:rsidR="00AC3F9B" w:rsidRPr="00723F92" w:rsidRDefault="00AC3F9B" w:rsidP="00AC3F9B">
            <w:pPr>
              <w:jc w:val="right"/>
              <w:rPr>
                <w:rFonts w:eastAsia="Calibri"/>
                <w:szCs w:val="22"/>
              </w:rPr>
            </w:pPr>
            <w:r w:rsidRPr="00723F92">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23F2" w14:textId="69AA88E6" w:rsidR="00AC3F9B" w:rsidRPr="00723F92" w:rsidRDefault="00AC3F9B" w:rsidP="00AC3F9B">
            <w:pPr>
              <w:jc w:val="right"/>
              <w:rPr>
                <w:rFonts w:eastAsia="Calibri"/>
                <w:szCs w:val="22"/>
              </w:rPr>
            </w:pPr>
            <w:r w:rsidRPr="00723F92">
              <w:rPr>
                <w:rFonts w:eastAsia="Calibri"/>
                <w:szCs w:val="22"/>
              </w:rPr>
              <w:t xml:space="preserve"> 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7C8B0" w14:textId="5A81BC9D" w:rsidR="00AC3F9B" w:rsidRPr="00723F92" w:rsidRDefault="00AC3F9B" w:rsidP="00AC3F9B">
            <w:pPr>
              <w:jc w:val="center"/>
              <w:rPr>
                <w:rFonts w:eastAsia="Calibri"/>
                <w:szCs w:val="22"/>
              </w:rPr>
            </w:pPr>
            <w:r w:rsidRPr="00723F92">
              <w:rPr>
                <w:rFonts w:eastAsia="Calibri"/>
                <w:szCs w:val="22"/>
              </w:rPr>
              <w:t xml:space="preserve"> </w:t>
            </w:r>
            <w:proofErr w:type="spellStart"/>
            <w:r w:rsidRPr="00723F9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0AF69B" w14:textId="7E0528BA" w:rsidR="00AC3F9B" w:rsidRPr="00723F92" w:rsidRDefault="00AC3F9B" w:rsidP="00AC3F9B">
            <w:pPr>
              <w:jc w:val="center"/>
              <w:rPr>
                <w:rFonts w:eastAsia="Calibri"/>
                <w:szCs w:val="22"/>
              </w:rPr>
            </w:pPr>
            <w:r w:rsidRPr="00723F92">
              <w:rPr>
                <w:rFonts w:eastAsia="Calibri"/>
                <w:szCs w:val="22"/>
              </w:rPr>
              <w:t>4400-6460-5409</w:t>
            </w:r>
          </w:p>
        </w:tc>
      </w:tr>
      <w:tr w:rsidR="00AC3F9B" w:rsidRPr="00723F92" w14:paraId="53F55E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029A98"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F19EBF" w14:textId="21F43137" w:rsidR="00AC3F9B" w:rsidRPr="00723F92" w:rsidRDefault="00AC3F9B" w:rsidP="00AC3F9B">
            <w:pPr>
              <w:rPr>
                <w:rFonts w:eastAsia="Calibri"/>
                <w:szCs w:val="22"/>
              </w:rPr>
            </w:pPr>
            <w:r w:rsidRPr="00723F92">
              <w:rPr>
                <w:rFonts w:eastAsia="Calibri"/>
                <w:szCs w:val="22"/>
              </w:rPr>
              <w:t>A34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163E405" w14:textId="0EE5AEFB" w:rsidR="00AC3F9B" w:rsidRPr="00723F92" w:rsidRDefault="00AC3F9B" w:rsidP="00AC3F9B">
            <w:pPr>
              <w:rPr>
                <w:rFonts w:eastAsia="Calibri"/>
                <w:szCs w:val="22"/>
              </w:rPr>
            </w:pPr>
            <w:r w:rsidRPr="00723F92">
              <w:rPr>
                <w:rFonts w:eastAsia="Calibri"/>
                <w:szCs w:val="22"/>
              </w:rPr>
              <w:t xml:space="preserve">Privažiuojamasis kelias iki gyvenamųjų namų </w:t>
            </w:r>
            <w:proofErr w:type="spellStart"/>
            <w:r w:rsidRPr="00723F92">
              <w:rPr>
                <w:rFonts w:eastAsia="Calibri"/>
                <w:szCs w:val="22"/>
              </w:rPr>
              <w:t>Klykūnų</w:t>
            </w:r>
            <w:proofErr w:type="spellEnd"/>
            <w:r w:rsidRPr="00723F92">
              <w:rPr>
                <w:rFonts w:eastAsia="Calibri"/>
                <w:szCs w:val="22"/>
              </w:rPr>
              <w:t xml:space="preserve"> k. nuo kelio Nr. 1221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02F7D77" w14:textId="086106DB" w:rsidR="00AC3F9B" w:rsidRPr="00723F92" w:rsidRDefault="00AC3F9B" w:rsidP="00AC3F9B">
            <w:pPr>
              <w:jc w:val="right"/>
              <w:rPr>
                <w:rFonts w:eastAsia="Calibri"/>
                <w:szCs w:val="22"/>
              </w:rPr>
            </w:pPr>
            <w:r w:rsidRPr="00723F92">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D1C6A" w14:textId="6E60F5E0"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7F4B6" w14:textId="6CBABEEC"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3BAAA" w14:textId="28E5DAF8" w:rsidR="00AC3F9B" w:rsidRPr="00723F92" w:rsidRDefault="00AC3F9B" w:rsidP="00AC3F9B">
            <w:pPr>
              <w:jc w:val="right"/>
              <w:rPr>
                <w:rFonts w:eastAsia="Calibri"/>
                <w:szCs w:val="22"/>
              </w:rPr>
            </w:pPr>
            <w:r w:rsidRPr="00723F92">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CEFB6" w14:textId="5866BAFA" w:rsidR="00AC3F9B" w:rsidRPr="00723F92" w:rsidRDefault="00AC3F9B" w:rsidP="00AC3F9B">
            <w:pPr>
              <w:jc w:val="center"/>
              <w:rPr>
                <w:rFonts w:eastAsia="Calibri"/>
                <w:szCs w:val="22"/>
              </w:rPr>
            </w:pPr>
            <w:proofErr w:type="spellStart"/>
            <w:r w:rsidRPr="00723F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44FEF2" w14:textId="7AB19A47" w:rsidR="00AC3F9B" w:rsidRPr="00723F92" w:rsidRDefault="00AC3F9B" w:rsidP="00AC3F9B">
            <w:pPr>
              <w:jc w:val="center"/>
              <w:rPr>
                <w:rFonts w:eastAsia="Calibri"/>
                <w:szCs w:val="22"/>
              </w:rPr>
            </w:pPr>
            <w:r w:rsidRPr="00723F92">
              <w:rPr>
                <w:rFonts w:eastAsia="Calibri"/>
                <w:szCs w:val="22"/>
              </w:rPr>
              <w:t>-</w:t>
            </w:r>
          </w:p>
        </w:tc>
      </w:tr>
      <w:tr w:rsidR="00AC3F9B" w:rsidRPr="00723F92" w14:paraId="10B93E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263E9E"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13CECB8" w14:textId="4F362859" w:rsidR="00AC3F9B" w:rsidRPr="00723F92" w:rsidRDefault="00AC3F9B" w:rsidP="00AC3F9B">
            <w:pPr>
              <w:rPr>
                <w:rFonts w:eastAsia="Calibri"/>
                <w:szCs w:val="22"/>
              </w:rPr>
            </w:pPr>
            <w:r w:rsidRPr="00723F92">
              <w:rPr>
                <w:rFonts w:eastAsia="Calibri"/>
                <w:szCs w:val="22"/>
              </w:rPr>
              <w:t>A345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95226F5" w14:textId="5D8D4D18" w:rsidR="00AC3F9B" w:rsidRPr="00723F92" w:rsidRDefault="00AC3F9B" w:rsidP="00AC3F9B">
            <w:pPr>
              <w:rPr>
                <w:rFonts w:eastAsia="Calibri"/>
                <w:szCs w:val="22"/>
              </w:rPr>
            </w:pPr>
            <w:r w:rsidRPr="00723F92">
              <w:rPr>
                <w:rFonts w:eastAsia="Calibri"/>
                <w:szCs w:val="22"/>
              </w:rPr>
              <w:t>Privažiuojamasis kelias prie gyvenamųjų namų nuo Janydžių g., Janydžių vs.</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FAD7638" w14:textId="194DE493" w:rsidR="00AC3F9B" w:rsidRPr="00723F92" w:rsidRDefault="00AC3F9B" w:rsidP="00AC3F9B">
            <w:pPr>
              <w:jc w:val="right"/>
              <w:rPr>
                <w:rFonts w:eastAsia="Calibri"/>
                <w:szCs w:val="22"/>
              </w:rPr>
            </w:pPr>
            <w:r w:rsidRPr="00723F92">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D2DDE" w14:textId="197CA412"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6A39" w14:textId="1BE586B3" w:rsidR="00AC3F9B" w:rsidRPr="00723F92" w:rsidRDefault="00AC3F9B" w:rsidP="00AC3F9B">
            <w:pPr>
              <w:jc w:val="right"/>
              <w:rPr>
                <w:rFonts w:eastAsia="Calibri"/>
                <w:szCs w:val="22"/>
              </w:rPr>
            </w:pPr>
            <w:r w:rsidRPr="00723F92">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FEF8" w14:textId="2B280EAD" w:rsidR="00AC3F9B" w:rsidRPr="00723F92" w:rsidRDefault="00AC3F9B" w:rsidP="00AC3F9B">
            <w:pPr>
              <w:jc w:val="right"/>
              <w:rPr>
                <w:rFonts w:eastAsia="Calibri"/>
                <w:szCs w:val="22"/>
              </w:rPr>
            </w:pPr>
            <w:r w:rsidRPr="00723F92">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A7060" w14:textId="1D1D03A2" w:rsidR="00AC3F9B" w:rsidRPr="00723F92" w:rsidRDefault="00AC3F9B" w:rsidP="00AC3F9B">
            <w:pPr>
              <w:jc w:val="center"/>
              <w:rPr>
                <w:rFonts w:eastAsia="Calibri"/>
                <w:szCs w:val="22"/>
              </w:rPr>
            </w:pPr>
            <w:proofErr w:type="spellStart"/>
            <w:r w:rsidRPr="00723F9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95C527" w14:textId="7BE9EF6C" w:rsidR="00AC3F9B" w:rsidRPr="00723F92" w:rsidRDefault="00AC3F9B" w:rsidP="00AC3F9B">
            <w:pPr>
              <w:jc w:val="center"/>
              <w:rPr>
                <w:rFonts w:eastAsia="Calibri"/>
                <w:szCs w:val="22"/>
              </w:rPr>
            </w:pPr>
            <w:r w:rsidRPr="00723F92">
              <w:rPr>
                <w:rFonts w:eastAsia="Calibri"/>
                <w:szCs w:val="22"/>
              </w:rPr>
              <w:t>4400-6462-3994</w:t>
            </w:r>
          </w:p>
        </w:tc>
      </w:tr>
      <w:tr w:rsidR="00AC3F9B" w:rsidRPr="00723F92" w14:paraId="36A97A5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9D1D4A"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79681C" w14:textId="18A96D44" w:rsidR="00AC3F9B" w:rsidRPr="00723F92" w:rsidRDefault="00AC3F9B" w:rsidP="00AC3F9B">
            <w:pPr>
              <w:rPr>
                <w:rFonts w:eastAsia="Calibri"/>
                <w:szCs w:val="22"/>
              </w:rPr>
            </w:pPr>
            <w:r w:rsidRPr="00723F92">
              <w:rPr>
                <w:rFonts w:eastAsia="Calibri"/>
                <w:szCs w:val="22"/>
              </w:rPr>
              <w:t>A347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F9BFE45" w14:textId="224E0AC0" w:rsidR="00AC3F9B" w:rsidRPr="00723F92" w:rsidRDefault="00AC3F9B" w:rsidP="00AC3F9B">
            <w:pPr>
              <w:rPr>
                <w:rFonts w:eastAsia="Calibri"/>
                <w:szCs w:val="22"/>
              </w:rPr>
            </w:pPr>
            <w:r w:rsidRPr="00723F92">
              <w:rPr>
                <w:rFonts w:eastAsia="Calibri"/>
                <w:szCs w:val="22"/>
              </w:rPr>
              <w:t xml:space="preserve">Privažiuojamasis kelias prie gyvenamųjų namų nuo Liepų g., </w:t>
            </w:r>
            <w:proofErr w:type="spellStart"/>
            <w:r w:rsidRPr="00723F92">
              <w:rPr>
                <w:rFonts w:eastAsia="Calibri"/>
                <w:szCs w:val="22"/>
              </w:rPr>
              <w:t>Šlavėnų</w:t>
            </w:r>
            <w:proofErr w:type="spellEnd"/>
            <w:r w:rsidRPr="00723F92">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E767FE5" w14:textId="254E2007" w:rsidR="00AC3F9B" w:rsidRPr="00723F92" w:rsidRDefault="00AC3F9B" w:rsidP="00AC3F9B">
            <w:pPr>
              <w:jc w:val="right"/>
              <w:rPr>
                <w:rFonts w:eastAsia="Calibri"/>
                <w:szCs w:val="22"/>
              </w:rPr>
            </w:pPr>
            <w:r w:rsidRPr="00723F92">
              <w:rPr>
                <w:rFonts w:eastAsia="Calibri"/>
                <w:szCs w:val="22"/>
              </w:rPr>
              <w:t xml:space="preserve">140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56483" w14:textId="5312FF83"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DB3C7" w14:textId="49AC8FE2" w:rsidR="00AC3F9B" w:rsidRPr="00723F92" w:rsidRDefault="00AC3F9B" w:rsidP="00AC3F9B">
            <w:pPr>
              <w:jc w:val="right"/>
              <w:rPr>
                <w:rFonts w:eastAsia="Calibri"/>
                <w:szCs w:val="22"/>
              </w:rPr>
            </w:pPr>
            <w:r w:rsidRPr="00723F92">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6D05B" w14:textId="58A7D9A1"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3FE97" w14:textId="627A5CFF" w:rsidR="00AC3F9B" w:rsidRPr="00723F92" w:rsidRDefault="00AC3F9B" w:rsidP="00AC3F9B">
            <w:pPr>
              <w:jc w:val="center"/>
              <w:rPr>
                <w:rFonts w:eastAsia="Calibri"/>
                <w:szCs w:val="22"/>
              </w:rPr>
            </w:pPr>
            <w:proofErr w:type="spellStart"/>
            <w:r w:rsidRPr="00723F9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9A9DEE" w14:textId="5FDE8567" w:rsidR="00AC3F9B" w:rsidRPr="00723F92" w:rsidRDefault="00AC3F9B" w:rsidP="00AC3F9B">
            <w:pPr>
              <w:jc w:val="center"/>
              <w:rPr>
                <w:rFonts w:eastAsia="Calibri"/>
                <w:szCs w:val="22"/>
              </w:rPr>
            </w:pPr>
            <w:r w:rsidRPr="00723F92">
              <w:rPr>
                <w:rFonts w:eastAsia="Calibri"/>
                <w:szCs w:val="22"/>
              </w:rPr>
              <w:t>4400-6463-5774</w:t>
            </w:r>
          </w:p>
        </w:tc>
      </w:tr>
      <w:tr w:rsidR="00AC3F9B" w:rsidRPr="00723F92" w14:paraId="72EB17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C7555E"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022B0FE" w14:textId="6FA1ED14" w:rsidR="00AC3F9B" w:rsidRPr="00723F92" w:rsidRDefault="00AC3F9B" w:rsidP="00AC3F9B">
            <w:pPr>
              <w:rPr>
                <w:rFonts w:eastAsia="Calibri"/>
                <w:szCs w:val="22"/>
              </w:rPr>
            </w:pPr>
            <w:r w:rsidRPr="008321C5">
              <w:rPr>
                <w:rFonts w:eastAsia="Calibri"/>
                <w:szCs w:val="22"/>
              </w:rPr>
              <w:t>A349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ECE2CE" w14:textId="5204A672" w:rsidR="00AC3F9B" w:rsidRPr="00723F92" w:rsidRDefault="00AC3F9B" w:rsidP="00AC3F9B">
            <w:pPr>
              <w:rPr>
                <w:rFonts w:eastAsia="Calibri"/>
                <w:szCs w:val="22"/>
              </w:rPr>
            </w:pPr>
            <w:r w:rsidRPr="008321C5">
              <w:rPr>
                <w:rFonts w:eastAsia="Calibri"/>
                <w:szCs w:val="22"/>
              </w:rPr>
              <w:t xml:space="preserve">Privažiuojamasis kelias prie gyvenamųjų namų Šeimyniškėlių k. nuo </w:t>
            </w:r>
            <w:proofErr w:type="spellStart"/>
            <w:r w:rsidRPr="008321C5">
              <w:rPr>
                <w:rFonts w:eastAsia="Calibri"/>
                <w:szCs w:val="22"/>
              </w:rPr>
              <w:t>Elmos</w:t>
            </w:r>
            <w:proofErr w:type="spellEnd"/>
            <w:r w:rsidRPr="008321C5">
              <w:rPr>
                <w:rFonts w:eastAsia="Calibri"/>
                <w:szCs w:val="22"/>
              </w:rPr>
              <w:t xml:space="preserve"> g.,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C5CD34" w14:textId="187EABEE" w:rsidR="00AC3F9B" w:rsidRPr="00723F92" w:rsidRDefault="00AC3F9B" w:rsidP="00AC3F9B">
            <w:pPr>
              <w:jc w:val="right"/>
              <w:rPr>
                <w:rFonts w:eastAsia="Calibri"/>
                <w:szCs w:val="22"/>
              </w:rPr>
            </w:pPr>
            <w:r w:rsidRPr="008321C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E31F7" w14:textId="7F15AB6A" w:rsidR="00AC3F9B" w:rsidRPr="00723F92" w:rsidRDefault="00AC3F9B" w:rsidP="00AC3F9B">
            <w:pPr>
              <w:jc w:val="right"/>
              <w:rPr>
                <w:rFonts w:eastAsia="Calibri"/>
                <w:szCs w:val="22"/>
              </w:rPr>
            </w:pPr>
            <w:r w:rsidRPr="008321C5">
              <w:rPr>
                <w:rFonts w:eastAsia="Calibri"/>
                <w:bCs/>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F7DC3" w14:textId="1B4C0B3E" w:rsidR="00AC3F9B" w:rsidRPr="00723F92" w:rsidRDefault="00AC3F9B" w:rsidP="00AC3F9B">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8820B" w14:textId="7F46A703" w:rsidR="00AC3F9B" w:rsidRPr="00723F92" w:rsidRDefault="00AC3F9B" w:rsidP="00AC3F9B">
            <w:pPr>
              <w:jc w:val="right"/>
              <w:rPr>
                <w:rFonts w:eastAsia="Calibri"/>
                <w:szCs w:val="22"/>
              </w:rPr>
            </w:pPr>
            <w:r w:rsidRPr="008321C5">
              <w:rPr>
                <w:rFonts w:eastAsia="Calibri"/>
                <w:bCs/>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1E8E4" w14:textId="1CDCCB7F" w:rsidR="00AC3F9B" w:rsidRPr="00723F92" w:rsidRDefault="00AC3F9B" w:rsidP="00AC3F9B">
            <w:pPr>
              <w:jc w:val="center"/>
              <w:rPr>
                <w:rFonts w:eastAsia="Calibri"/>
                <w:szCs w:val="22"/>
              </w:rPr>
            </w:pPr>
            <w:proofErr w:type="spellStart"/>
            <w:r w:rsidRPr="008321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F04746" w14:textId="509B51AC" w:rsidR="00AC3F9B" w:rsidRPr="00723F92" w:rsidRDefault="00AC3F9B" w:rsidP="00AC3F9B">
            <w:pPr>
              <w:jc w:val="center"/>
              <w:rPr>
                <w:rFonts w:eastAsia="Calibri"/>
                <w:szCs w:val="22"/>
              </w:rPr>
            </w:pPr>
            <w:r w:rsidRPr="008321C5">
              <w:rPr>
                <w:rFonts w:eastAsia="Calibri"/>
                <w:szCs w:val="22"/>
              </w:rPr>
              <w:t>4400-5744-5980</w:t>
            </w:r>
          </w:p>
        </w:tc>
      </w:tr>
      <w:tr w:rsidR="00AC3F9B" w:rsidRPr="00723F92" w14:paraId="18921E4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E23602"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3EC46A" w14:textId="1B2A7217" w:rsidR="00AC3F9B" w:rsidRPr="00723F92" w:rsidRDefault="00AC3F9B" w:rsidP="00AC3F9B">
            <w:pPr>
              <w:rPr>
                <w:rFonts w:eastAsia="Calibri"/>
                <w:szCs w:val="22"/>
              </w:rPr>
            </w:pPr>
            <w:r w:rsidRPr="00723F92">
              <w:rPr>
                <w:rFonts w:eastAsia="Calibri"/>
                <w:szCs w:val="22"/>
              </w:rPr>
              <w:t>A35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702009B" w14:textId="0EE5E5F7" w:rsidR="00AC3F9B" w:rsidRPr="00723F92" w:rsidRDefault="00AC3F9B" w:rsidP="00AC3F9B">
            <w:pPr>
              <w:rPr>
                <w:rFonts w:eastAsia="Calibri"/>
                <w:szCs w:val="22"/>
              </w:rPr>
            </w:pPr>
            <w:r w:rsidRPr="00723F92">
              <w:rPr>
                <w:rFonts w:eastAsia="Calibri"/>
                <w:szCs w:val="22"/>
              </w:rPr>
              <w:t xml:space="preserve">Pravažiuojamasis kelias nuo Dvaro g., </w:t>
            </w:r>
            <w:proofErr w:type="spellStart"/>
            <w:r w:rsidRPr="00723F92">
              <w:rPr>
                <w:rFonts w:eastAsia="Calibri"/>
                <w:szCs w:val="22"/>
              </w:rPr>
              <w:t>Šlavėnų</w:t>
            </w:r>
            <w:proofErr w:type="spellEnd"/>
            <w:r w:rsidRPr="00723F92">
              <w:rPr>
                <w:rFonts w:eastAsia="Calibri"/>
                <w:szCs w:val="22"/>
              </w:rPr>
              <w:t xml:space="preserve"> k. iki kelio Nr. 1201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2DE1BF2" w14:textId="2860E294" w:rsidR="00AC3F9B" w:rsidRPr="00723F92" w:rsidRDefault="00AC3F9B" w:rsidP="00AC3F9B">
            <w:pPr>
              <w:jc w:val="right"/>
              <w:rPr>
                <w:rFonts w:eastAsia="Calibri"/>
                <w:szCs w:val="22"/>
              </w:rPr>
            </w:pPr>
            <w:r w:rsidRPr="00723F92">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2BA07" w14:textId="7FCAEBE5"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77158" w14:textId="7C1864F4" w:rsidR="00AC3F9B" w:rsidRPr="00723F92" w:rsidRDefault="00AC3F9B" w:rsidP="00AC3F9B">
            <w:pPr>
              <w:jc w:val="right"/>
              <w:rPr>
                <w:rFonts w:eastAsia="Calibri"/>
                <w:szCs w:val="22"/>
              </w:rPr>
            </w:pPr>
            <w:r w:rsidRPr="00723F92">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3FC6F" w14:textId="623BBECD"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0265" w14:textId="71EC0E08" w:rsidR="00AC3F9B" w:rsidRPr="00723F92" w:rsidRDefault="00AC3F9B" w:rsidP="00AC3F9B">
            <w:pPr>
              <w:jc w:val="center"/>
              <w:rPr>
                <w:rFonts w:eastAsia="Calibri"/>
                <w:szCs w:val="22"/>
              </w:rPr>
            </w:pPr>
            <w:proofErr w:type="spellStart"/>
            <w:r w:rsidRPr="00723F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90AEE4" w14:textId="326D8BE4" w:rsidR="00AC3F9B" w:rsidRPr="00723F92" w:rsidRDefault="00AC3F9B" w:rsidP="00AC3F9B">
            <w:pPr>
              <w:jc w:val="center"/>
              <w:rPr>
                <w:rFonts w:eastAsia="Calibri"/>
                <w:szCs w:val="22"/>
              </w:rPr>
            </w:pPr>
            <w:r w:rsidRPr="00723F92">
              <w:rPr>
                <w:rFonts w:eastAsia="Calibri"/>
                <w:szCs w:val="22"/>
              </w:rPr>
              <w:t>4400-5515-3052</w:t>
            </w:r>
          </w:p>
        </w:tc>
      </w:tr>
      <w:tr w:rsidR="00AC3F9B" w:rsidRPr="00723F92" w14:paraId="42E5A6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A014CF"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04B1792" w14:textId="2306A233" w:rsidR="00AC3F9B" w:rsidRPr="00723F92" w:rsidRDefault="00AC3F9B" w:rsidP="00AC3F9B">
            <w:pPr>
              <w:rPr>
                <w:rFonts w:eastAsia="Calibri"/>
                <w:szCs w:val="22"/>
              </w:rPr>
            </w:pPr>
            <w:r w:rsidRPr="00723F92">
              <w:rPr>
                <w:rFonts w:eastAsia="Calibri"/>
                <w:szCs w:val="22"/>
              </w:rPr>
              <w:t>A350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BD43C18" w14:textId="3D3E6048" w:rsidR="00AC3F9B" w:rsidRPr="00723F92" w:rsidRDefault="00AC3F9B" w:rsidP="00AC3F9B">
            <w:pPr>
              <w:rPr>
                <w:rFonts w:eastAsia="Calibri"/>
                <w:szCs w:val="22"/>
              </w:rPr>
            </w:pPr>
            <w:r w:rsidRPr="00723F92">
              <w:rPr>
                <w:rFonts w:eastAsia="Calibri"/>
                <w:szCs w:val="22"/>
              </w:rPr>
              <w:t>Privažiuojamasis kelias prie geležinkelio pervažos nuo kelio Nr. A26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8122887" w14:textId="378CC28B" w:rsidR="00AC3F9B" w:rsidRPr="00723F92" w:rsidRDefault="00AC3F9B" w:rsidP="00AC3F9B">
            <w:pPr>
              <w:jc w:val="right"/>
              <w:rPr>
                <w:rFonts w:eastAsia="Calibri"/>
                <w:szCs w:val="22"/>
              </w:rPr>
            </w:pPr>
            <w:r w:rsidRPr="00723F92">
              <w:rPr>
                <w:rFonts w:eastAsia="Calibri"/>
                <w:szCs w:val="22"/>
              </w:rPr>
              <w:t xml:space="preserve">214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ABA5" w14:textId="3B083283"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AA24C" w14:textId="7C1AE36A" w:rsidR="00AC3F9B" w:rsidRPr="00723F92" w:rsidRDefault="00AC3F9B" w:rsidP="00AC3F9B">
            <w:pPr>
              <w:jc w:val="right"/>
              <w:rPr>
                <w:rFonts w:eastAsia="Calibri"/>
                <w:szCs w:val="22"/>
              </w:rPr>
            </w:pPr>
            <w:r w:rsidRPr="00723F92">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110C8" w14:textId="65AECF3F" w:rsidR="00AC3F9B" w:rsidRPr="00723F92" w:rsidRDefault="00AC3F9B" w:rsidP="00AC3F9B">
            <w:pPr>
              <w:jc w:val="right"/>
              <w:rPr>
                <w:rFonts w:eastAsia="Calibri"/>
                <w:szCs w:val="22"/>
              </w:rPr>
            </w:pPr>
            <w:r w:rsidRPr="00723F92">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D93F5" w14:textId="177C384E" w:rsidR="00AC3F9B" w:rsidRPr="00723F92" w:rsidRDefault="00AC3F9B" w:rsidP="00AC3F9B">
            <w:pPr>
              <w:jc w:val="center"/>
              <w:rPr>
                <w:rFonts w:eastAsia="Calibri"/>
                <w:szCs w:val="22"/>
              </w:rPr>
            </w:pPr>
            <w:proofErr w:type="spellStart"/>
            <w:r w:rsidRPr="00723F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F20CE6" w14:textId="01C79326" w:rsidR="00AC3F9B" w:rsidRPr="00723F92" w:rsidRDefault="00AC3F9B" w:rsidP="00AC3F9B">
            <w:pPr>
              <w:jc w:val="center"/>
              <w:rPr>
                <w:rFonts w:eastAsia="Calibri"/>
                <w:szCs w:val="22"/>
              </w:rPr>
            </w:pPr>
            <w:r w:rsidRPr="00723F92">
              <w:rPr>
                <w:rFonts w:eastAsia="Calibri"/>
                <w:szCs w:val="22"/>
              </w:rPr>
              <w:t>4400-6450-5524</w:t>
            </w:r>
          </w:p>
        </w:tc>
      </w:tr>
      <w:tr w:rsidR="00AC3F9B" w:rsidRPr="00723F92" w14:paraId="074059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3CD8BE"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C53DBCB" w14:textId="16D82E01" w:rsidR="00AC3F9B" w:rsidRPr="00723F92" w:rsidRDefault="00AC3F9B" w:rsidP="00AC3F9B">
            <w:pPr>
              <w:rPr>
                <w:rFonts w:eastAsia="Calibri"/>
                <w:szCs w:val="22"/>
              </w:rPr>
            </w:pPr>
            <w:r w:rsidRPr="00723F92">
              <w:rPr>
                <w:rFonts w:eastAsia="Calibri"/>
                <w:szCs w:val="22"/>
              </w:rPr>
              <w:t>A36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823F4CF" w14:textId="352FC0B7" w:rsidR="00AC3F9B" w:rsidRPr="00723F92" w:rsidRDefault="00AC3F9B" w:rsidP="00AC3F9B">
            <w:pPr>
              <w:rPr>
                <w:rFonts w:eastAsia="Calibri"/>
                <w:szCs w:val="22"/>
              </w:rPr>
            </w:pPr>
            <w:r w:rsidRPr="00723F92">
              <w:rPr>
                <w:rFonts w:eastAsia="Calibri"/>
                <w:szCs w:val="22"/>
              </w:rPr>
              <w:t>Pravažiuojamasis kelias nuo kelio Nr. 1201 iki kelio Nr. A37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673588E" w14:textId="3484DEAC" w:rsidR="00AC3F9B" w:rsidRPr="00723F92" w:rsidRDefault="00AC3F9B" w:rsidP="00AC3F9B">
            <w:pPr>
              <w:jc w:val="right"/>
              <w:rPr>
                <w:rFonts w:eastAsia="Calibri"/>
                <w:szCs w:val="22"/>
              </w:rPr>
            </w:pPr>
            <w:r w:rsidRPr="00723F92">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911A3" w14:textId="27D509F3"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649B9" w14:textId="0F2C2A44" w:rsidR="00AC3F9B" w:rsidRPr="00723F92" w:rsidRDefault="00AC3F9B" w:rsidP="00AC3F9B">
            <w:pPr>
              <w:jc w:val="right"/>
              <w:rPr>
                <w:rFonts w:eastAsia="Calibri"/>
                <w:szCs w:val="22"/>
              </w:rPr>
            </w:pPr>
            <w:r w:rsidRPr="00723F92">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6F7D4" w14:textId="33EE38BF"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E64A5" w14:textId="0A961CC0" w:rsidR="00AC3F9B" w:rsidRPr="00723F92" w:rsidRDefault="00AC3F9B" w:rsidP="00AC3F9B">
            <w:pPr>
              <w:jc w:val="center"/>
              <w:rPr>
                <w:rFonts w:eastAsia="Calibri"/>
                <w:szCs w:val="22"/>
              </w:rPr>
            </w:pPr>
            <w:proofErr w:type="spellStart"/>
            <w:r w:rsidRPr="00723F9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47E59B" w14:textId="29C69B2C" w:rsidR="00AC3F9B" w:rsidRPr="00723F92" w:rsidRDefault="00AC3F9B" w:rsidP="00AC3F9B">
            <w:pPr>
              <w:jc w:val="center"/>
              <w:rPr>
                <w:rFonts w:eastAsia="Calibri"/>
                <w:szCs w:val="22"/>
              </w:rPr>
            </w:pPr>
            <w:r w:rsidRPr="00723F92">
              <w:rPr>
                <w:rFonts w:eastAsia="Calibri"/>
                <w:szCs w:val="22"/>
              </w:rPr>
              <w:t>-</w:t>
            </w:r>
          </w:p>
        </w:tc>
      </w:tr>
      <w:tr w:rsidR="00AC3F9B" w:rsidRPr="00723F92" w14:paraId="4B9014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A63213"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DBECA0" w14:textId="63F44C42" w:rsidR="00AC3F9B" w:rsidRPr="00723F92" w:rsidRDefault="00AC3F9B" w:rsidP="00AC3F9B">
            <w:pPr>
              <w:rPr>
                <w:rFonts w:eastAsia="Calibri"/>
                <w:szCs w:val="22"/>
              </w:rPr>
            </w:pPr>
            <w:r w:rsidRPr="00723F92">
              <w:rPr>
                <w:rFonts w:eastAsia="Calibri"/>
                <w:szCs w:val="22"/>
              </w:rPr>
              <w:t>A360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4119B47" w14:textId="5E822BEC" w:rsidR="00AC3F9B" w:rsidRPr="00723F92" w:rsidRDefault="00AC3F9B" w:rsidP="00AC3F9B">
            <w:pPr>
              <w:rPr>
                <w:rFonts w:eastAsia="Calibri"/>
                <w:szCs w:val="22"/>
              </w:rPr>
            </w:pPr>
            <w:r w:rsidRPr="00723F92">
              <w:rPr>
                <w:rFonts w:eastAsia="Calibri"/>
                <w:szCs w:val="22"/>
              </w:rPr>
              <w:t>Pravažiuojamasis kelias nuo kelio Nr. A254 iki Nr. A17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27ED4E1" w14:textId="0969F88F" w:rsidR="00AC3F9B" w:rsidRPr="00723F92" w:rsidRDefault="00AC3F9B" w:rsidP="00AC3F9B">
            <w:pPr>
              <w:jc w:val="right"/>
              <w:rPr>
                <w:rFonts w:eastAsia="Calibri"/>
                <w:szCs w:val="22"/>
              </w:rPr>
            </w:pPr>
            <w:r w:rsidRPr="00723F92">
              <w:rPr>
                <w:rFonts w:eastAsia="Calibri"/>
                <w:szCs w:val="22"/>
              </w:rPr>
              <w:t xml:space="preserve">300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9664D" w14:textId="2D9E3453"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6520B" w14:textId="1DA53D04" w:rsidR="00AC3F9B" w:rsidRPr="00723F92" w:rsidRDefault="00AC3F9B" w:rsidP="00AC3F9B">
            <w:pPr>
              <w:jc w:val="right"/>
              <w:rPr>
                <w:rFonts w:eastAsia="Calibri"/>
                <w:szCs w:val="22"/>
              </w:rPr>
            </w:pPr>
            <w:r w:rsidRPr="00723F92">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64111" w14:textId="34238E51" w:rsidR="00AC3F9B" w:rsidRPr="00723F92" w:rsidRDefault="00AC3F9B" w:rsidP="00AC3F9B">
            <w:pPr>
              <w:jc w:val="right"/>
              <w:rPr>
                <w:rFonts w:eastAsia="Calibri"/>
                <w:strike/>
                <w:szCs w:val="22"/>
              </w:rPr>
            </w:pPr>
            <w:r w:rsidRPr="00723F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178C" w14:textId="4B0EE2A6" w:rsidR="00AC3F9B" w:rsidRPr="00723F92" w:rsidRDefault="00AC3F9B" w:rsidP="00AC3F9B">
            <w:pPr>
              <w:jc w:val="center"/>
              <w:rPr>
                <w:rFonts w:eastAsia="Calibri"/>
                <w:szCs w:val="22"/>
              </w:rPr>
            </w:pPr>
            <w:proofErr w:type="spellStart"/>
            <w:r w:rsidRPr="00723F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131EC3" w14:textId="1D3C8679" w:rsidR="00AC3F9B" w:rsidRPr="00723F92" w:rsidRDefault="00AC3F9B" w:rsidP="00AC3F9B">
            <w:pPr>
              <w:jc w:val="center"/>
              <w:rPr>
                <w:rFonts w:eastAsia="Calibri"/>
                <w:szCs w:val="22"/>
              </w:rPr>
            </w:pPr>
            <w:r w:rsidRPr="00723F92">
              <w:rPr>
                <w:rFonts w:eastAsia="Calibri"/>
                <w:szCs w:val="22"/>
              </w:rPr>
              <w:t>4400-6450-5624</w:t>
            </w:r>
          </w:p>
        </w:tc>
      </w:tr>
      <w:tr w:rsidR="00AC3F9B" w:rsidRPr="00723F92" w14:paraId="5DCAE1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7FAC20" w14:textId="77777777" w:rsidR="00AC3F9B" w:rsidRPr="00723F92"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FB3445" w14:textId="2B52D218" w:rsidR="00AC3F9B" w:rsidRPr="00723F92" w:rsidRDefault="00AC3F9B" w:rsidP="00AC3F9B">
            <w:pPr>
              <w:rPr>
                <w:rFonts w:eastAsia="Calibri"/>
                <w:szCs w:val="22"/>
              </w:rPr>
            </w:pPr>
            <w:r w:rsidRPr="00723F92">
              <w:rPr>
                <w:rFonts w:eastAsia="Calibri"/>
                <w:szCs w:val="22"/>
              </w:rPr>
              <w:t>A361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5112397" w14:textId="36805DFC" w:rsidR="00AC3F9B" w:rsidRPr="00723F92" w:rsidRDefault="00AC3F9B" w:rsidP="00AC3F9B">
            <w:pPr>
              <w:rPr>
                <w:rFonts w:eastAsia="Calibri"/>
                <w:szCs w:val="22"/>
              </w:rPr>
            </w:pPr>
            <w:r w:rsidRPr="00723F92">
              <w:rPr>
                <w:rFonts w:eastAsia="Calibri"/>
                <w:szCs w:val="22"/>
              </w:rPr>
              <w:t>Privažiuojamasis kelias prie gyvenamųjų namų nuo kelio Nr. A79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D8F409B" w14:textId="73A32599" w:rsidR="00AC3F9B" w:rsidRPr="00723F92" w:rsidRDefault="00AC3F9B" w:rsidP="00AC3F9B">
            <w:pPr>
              <w:jc w:val="right"/>
              <w:rPr>
                <w:rFonts w:eastAsia="Calibri"/>
                <w:szCs w:val="22"/>
              </w:rPr>
            </w:pPr>
            <w:r w:rsidRPr="00723F92">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E519A" w14:textId="22EC2C7F"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4BE0" w14:textId="4896E55A" w:rsidR="00AC3F9B" w:rsidRPr="00723F92" w:rsidRDefault="00AC3F9B" w:rsidP="00AC3F9B">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D49C6D" w14:textId="1D60402D" w:rsidR="00AC3F9B" w:rsidRPr="00723F92" w:rsidRDefault="00AC3F9B" w:rsidP="00AC3F9B">
            <w:pPr>
              <w:jc w:val="right"/>
              <w:rPr>
                <w:rFonts w:eastAsia="Calibri"/>
                <w:szCs w:val="22"/>
              </w:rPr>
            </w:pPr>
            <w:r w:rsidRPr="00723F92">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1E972" w14:textId="36613FF8" w:rsidR="00AC3F9B" w:rsidRPr="00723F92" w:rsidRDefault="00AC3F9B" w:rsidP="00AC3F9B">
            <w:pPr>
              <w:jc w:val="center"/>
              <w:rPr>
                <w:rFonts w:eastAsia="Calibri"/>
                <w:szCs w:val="22"/>
              </w:rPr>
            </w:pPr>
            <w:proofErr w:type="spellStart"/>
            <w:r w:rsidRPr="00723F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E5B12D" w14:textId="6563AABF" w:rsidR="00AC3F9B" w:rsidRPr="00723F92" w:rsidRDefault="00AC3F9B" w:rsidP="00AC3F9B">
            <w:pPr>
              <w:jc w:val="center"/>
              <w:rPr>
                <w:rFonts w:eastAsia="Calibri"/>
                <w:szCs w:val="22"/>
              </w:rPr>
            </w:pPr>
            <w:r w:rsidRPr="00723F92">
              <w:rPr>
                <w:rFonts w:eastAsia="Calibri"/>
                <w:szCs w:val="22"/>
              </w:rPr>
              <w:t>-</w:t>
            </w:r>
          </w:p>
        </w:tc>
      </w:tr>
      <w:tr w:rsidR="00AC3F9B" w:rsidRPr="007F2D8E" w14:paraId="6FF669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349AB4"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C1FD723" w14:textId="2B70DD1C" w:rsidR="00AC3F9B" w:rsidRPr="007F2D8E" w:rsidRDefault="00AC3F9B" w:rsidP="00AC3F9B">
            <w:pPr>
              <w:rPr>
                <w:rFonts w:eastAsia="Calibri"/>
                <w:szCs w:val="22"/>
              </w:rPr>
            </w:pPr>
            <w:r w:rsidRPr="007F2D8E">
              <w:rPr>
                <w:rFonts w:eastAsia="Calibri"/>
                <w:szCs w:val="22"/>
              </w:rPr>
              <w:t>A362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C8D3B33" w14:textId="45973642" w:rsidR="00AC3F9B" w:rsidRPr="007F2D8E" w:rsidRDefault="00AC3F9B" w:rsidP="00AC3F9B">
            <w:pPr>
              <w:rPr>
                <w:rFonts w:eastAsia="Calibri"/>
                <w:szCs w:val="22"/>
              </w:rPr>
            </w:pPr>
            <w:r w:rsidRPr="007F2D8E">
              <w:rPr>
                <w:rFonts w:eastAsia="Calibri"/>
                <w:szCs w:val="22"/>
              </w:rPr>
              <w:t>Pravažiuojamasis kelias nuo kelio Nr. A302 iki Knebių vs., Debeikių sen.</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124D311" w14:textId="64A3C09F" w:rsidR="00AC3F9B" w:rsidRPr="007F2D8E" w:rsidRDefault="00AC3F9B" w:rsidP="00AC3F9B">
            <w:pPr>
              <w:jc w:val="right"/>
              <w:rPr>
                <w:rFonts w:eastAsia="Calibri"/>
                <w:szCs w:val="22"/>
              </w:rPr>
            </w:pPr>
            <w:r w:rsidRPr="007F2D8E">
              <w:rPr>
                <w:rFonts w:eastAsia="Calibri"/>
                <w:szCs w:val="22"/>
              </w:rPr>
              <w:t xml:space="preserve"> 1100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20E37" w14:textId="12C9DADF"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8220D" w14:textId="3F0AA55C" w:rsidR="00AC3F9B" w:rsidRPr="007F2D8E" w:rsidRDefault="00AC3F9B" w:rsidP="00AC3F9B">
            <w:pPr>
              <w:jc w:val="right"/>
              <w:rPr>
                <w:rFonts w:eastAsia="Calibri"/>
                <w:szCs w:val="22"/>
              </w:rPr>
            </w:pPr>
            <w:r w:rsidRPr="007F2D8E">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5743" w14:textId="5D596910"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39FFF" w14:textId="5AAD8AB7" w:rsidR="00AC3F9B" w:rsidRPr="007F2D8E" w:rsidRDefault="00AC3F9B" w:rsidP="00AC3F9B">
            <w:pPr>
              <w:jc w:val="center"/>
              <w:rPr>
                <w:rFonts w:eastAsia="Calibri"/>
                <w:szCs w:val="22"/>
              </w:rPr>
            </w:pPr>
            <w:r w:rsidRPr="007F2D8E">
              <w:rPr>
                <w:rFonts w:eastAsia="Calibri"/>
                <w:szCs w:val="22"/>
              </w:rPr>
              <w:t xml:space="preserve"> </w:t>
            </w: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8DE0D0" w14:textId="3A981F95" w:rsidR="00AC3F9B" w:rsidRPr="007F2D8E" w:rsidRDefault="00AC3F9B" w:rsidP="00AC3F9B">
            <w:pPr>
              <w:jc w:val="center"/>
              <w:rPr>
                <w:rFonts w:eastAsia="Calibri"/>
                <w:szCs w:val="22"/>
              </w:rPr>
            </w:pPr>
            <w:r w:rsidRPr="007F2D8E">
              <w:rPr>
                <w:rFonts w:eastAsia="Calibri"/>
                <w:szCs w:val="22"/>
              </w:rPr>
              <w:t>4400-6450-5557</w:t>
            </w:r>
          </w:p>
        </w:tc>
      </w:tr>
      <w:tr w:rsidR="00AC3F9B" w:rsidRPr="007F2D8E" w14:paraId="70B7A2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4C4A33"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C77127" w14:textId="1FA1BB49" w:rsidR="00AC3F9B" w:rsidRPr="007F2D8E" w:rsidRDefault="00AC3F9B" w:rsidP="00AC3F9B">
            <w:pPr>
              <w:rPr>
                <w:rFonts w:eastAsia="Calibri"/>
                <w:szCs w:val="22"/>
              </w:rPr>
            </w:pPr>
            <w:r w:rsidRPr="007F2D8E">
              <w:rPr>
                <w:rFonts w:eastAsia="Calibri"/>
                <w:szCs w:val="22"/>
              </w:rPr>
              <w:t>A363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64CAADA" w14:textId="3C1957DB" w:rsidR="00AC3F9B" w:rsidRPr="007F2D8E" w:rsidRDefault="00AC3F9B" w:rsidP="00AC3F9B">
            <w:pPr>
              <w:rPr>
                <w:rFonts w:eastAsia="Calibri"/>
                <w:szCs w:val="22"/>
              </w:rPr>
            </w:pPr>
            <w:r w:rsidRPr="007F2D8E">
              <w:rPr>
                <w:rFonts w:eastAsia="Calibri"/>
                <w:szCs w:val="22"/>
              </w:rPr>
              <w:t xml:space="preserve">Privažiuojamasis kelias prie </w:t>
            </w:r>
            <w:proofErr w:type="spellStart"/>
            <w:r w:rsidRPr="007F2D8E">
              <w:rPr>
                <w:rFonts w:eastAsia="Calibri"/>
                <w:szCs w:val="22"/>
              </w:rPr>
              <w:t>Inkūnų</w:t>
            </w:r>
            <w:proofErr w:type="spellEnd"/>
            <w:r w:rsidRPr="007F2D8E">
              <w:rPr>
                <w:rFonts w:eastAsia="Calibri"/>
                <w:szCs w:val="22"/>
              </w:rPr>
              <w:t xml:space="preserve"> k. nuo kelio Nr. A362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6434430" w14:textId="0CF3EE3C" w:rsidR="00AC3F9B" w:rsidRPr="007F2D8E" w:rsidRDefault="00AC3F9B" w:rsidP="00AC3F9B">
            <w:pPr>
              <w:jc w:val="right"/>
              <w:rPr>
                <w:rFonts w:eastAsia="Calibri"/>
                <w:szCs w:val="22"/>
              </w:rPr>
            </w:pPr>
            <w:r w:rsidRPr="007F2D8E">
              <w:rPr>
                <w:rFonts w:eastAsia="Calibri"/>
                <w:szCs w:val="22"/>
              </w:rPr>
              <w:t xml:space="preserve">453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BBADB" w14:textId="7F4970C9"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C4018" w14:textId="1A283EA5" w:rsidR="00AC3F9B" w:rsidRPr="007F2D8E" w:rsidRDefault="00AC3F9B" w:rsidP="00AC3F9B">
            <w:pPr>
              <w:jc w:val="right"/>
              <w:rPr>
                <w:rFonts w:eastAsia="Calibri"/>
                <w:szCs w:val="22"/>
              </w:rPr>
            </w:pPr>
            <w:r w:rsidRPr="007F2D8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3BF11" w14:textId="086FF3F8" w:rsidR="00AC3F9B" w:rsidRPr="007F2D8E" w:rsidRDefault="00AC3F9B" w:rsidP="00AC3F9B">
            <w:pPr>
              <w:jc w:val="right"/>
              <w:rPr>
                <w:rFonts w:eastAsia="Calibri"/>
                <w:strike/>
                <w:szCs w:val="22"/>
              </w:rPr>
            </w:pPr>
            <w:r w:rsidRPr="007F2D8E">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5F406" w14:textId="74AE79FA" w:rsidR="00AC3F9B" w:rsidRPr="007F2D8E" w:rsidRDefault="00AC3F9B" w:rsidP="00AC3F9B">
            <w:pPr>
              <w:jc w:val="center"/>
              <w:rPr>
                <w:rFonts w:eastAsia="Calibri"/>
                <w:szCs w:val="22"/>
              </w:rPr>
            </w:pPr>
            <w:r w:rsidRPr="007F2D8E">
              <w:rPr>
                <w:rFonts w:eastAsia="Calibri"/>
                <w:szCs w:val="22"/>
              </w:rPr>
              <w:t xml:space="preserve"> </w:t>
            </w:r>
            <w:proofErr w:type="spellStart"/>
            <w:r w:rsidRPr="007F2D8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BF65F7" w14:textId="2D56543E" w:rsidR="00AC3F9B" w:rsidRPr="007F2D8E" w:rsidRDefault="00AC3F9B" w:rsidP="00AC3F9B">
            <w:pPr>
              <w:jc w:val="center"/>
              <w:rPr>
                <w:rFonts w:eastAsia="Calibri"/>
                <w:szCs w:val="22"/>
              </w:rPr>
            </w:pPr>
            <w:r w:rsidRPr="007F2D8E">
              <w:rPr>
                <w:rFonts w:eastAsia="Calibri"/>
                <w:szCs w:val="22"/>
              </w:rPr>
              <w:t>4400-6450-5579</w:t>
            </w:r>
          </w:p>
        </w:tc>
      </w:tr>
      <w:tr w:rsidR="00AC3F9B" w:rsidRPr="007F2D8E" w14:paraId="554988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D386F5"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0ED3D0C" w14:textId="3853171C" w:rsidR="00AC3F9B" w:rsidRPr="007F2D8E" w:rsidRDefault="00AC3F9B" w:rsidP="00AC3F9B">
            <w:pPr>
              <w:rPr>
                <w:rFonts w:eastAsia="Calibri"/>
                <w:szCs w:val="22"/>
              </w:rPr>
            </w:pPr>
            <w:r w:rsidRPr="007F2D8E">
              <w:rPr>
                <w:rFonts w:eastAsia="Calibri"/>
                <w:szCs w:val="22"/>
              </w:rPr>
              <w:t>A364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84BB93F" w14:textId="31B795D7" w:rsidR="00AC3F9B" w:rsidRPr="007F2D8E" w:rsidRDefault="00AC3F9B" w:rsidP="00AC3F9B">
            <w:pPr>
              <w:rPr>
                <w:rFonts w:eastAsia="Calibri"/>
                <w:szCs w:val="22"/>
              </w:rPr>
            </w:pPr>
            <w:r w:rsidRPr="007F2D8E">
              <w:rPr>
                <w:rFonts w:eastAsia="Calibri"/>
                <w:szCs w:val="22"/>
              </w:rPr>
              <w:t xml:space="preserve">Privažiuojamasis kelias iki dirbamų laukų </w:t>
            </w:r>
            <w:proofErr w:type="spellStart"/>
            <w:r w:rsidRPr="007F2D8E">
              <w:rPr>
                <w:rFonts w:eastAsia="Calibri"/>
                <w:szCs w:val="22"/>
              </w:rPr>
              <w:t>Jokūbėliškio</w:t>
            </w:r>
            <w:proofErr w:type="spellEnd"/>
            <w:r w:rsidRPr="007F2D8E">
              <w:rPr>
                <w:rFonts w:eastAsia="Calibri"/>
                <w:szCs w:val="22"/>
              </w:rPr>
              <w:t xml:space="preserve"> k. nuo kelio Nr. A130, II</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C0E6F17" w14:textId="6871DD20" w:rsidR="00AC3F9B" w:rsidRPr="007F2D8E" w:rsidRDefault="00AC3F9B" w:rsidP="00AC3F9B">
            <w:pPr>
              <w:jc w:val="right"/>
              <w:rPr>
                <w:rFonts w:eastAsia="Calibri"/>
                <w:szCs w:val="22"/>
              </w:rPr>
            </w:pPr>
            <w:r w:rsidRPr="007F2D8E">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BC74" w14:textId="090A1E0E"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2905F" w14:textId="13A01E79"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6B5F" w14:textId="09E921B5" w:rsidR="00AC3F9B" w:rsidRPr="007F2D8E" w:rsidRDefault="00AC3F9B" w:rsidP="00AC3F9B">
            <w:pPr>
              <w:jc w:val="right"/>
              <w:rPr>
                <w:rFonts w:eastAsia="Calibri"/>
                <w:szCs w:val="22"/>
              </w:rPr>
            </w:pPr>
            <w:r w:rsidRPr="007F2D8E">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F3B4" w14:textId="65C8CA4C" w:rsidR="00AC3F9B" w:rsidRPr="007F2D8E" w:rsidRDefault="00AC3F9B" w:rsidP="00AC3F9B">
            <w:pPr>
              <w:jc w:val="center"/>
              <w:rPr>
                <w:rFonts w:eastAsia="Calibri"/>
                <w:szCs w:val="22"/>
              </w:rPr>
            </w:pP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6A1236" w14:textId="6A4FAA1C" w:rsidR="00AC3F9B" w:rsidRPr="007F2D8E" w:rsidRDefault="00AC3F9B" w:rsidP="00AC3F9B">
            <w:pPr>
              <w:jc w:val="center"/>
              <w:rPr>
                <w:rFonts w:eastAsia="Calibri"/>
                <w:szCs w:val="22"/>
              </w:rPr>
            </w:pPr>
            <w:r w:rsidRPr="007F2D8E">
              <w:rPr>
                <w:rFonts w:eastAsia="Calibri"/>
                <w:szCs w:val="22"/>
              </w:rPr>
              <w:t>4400-5949-3168</w:t>
            </w:r>
          </w:p>
        </w:tc>
      </w:tr>
      <w:tr w:rsidR="00AC3F9B" w:rsidRPr="007F2D8E" w14:paraId="59B1D6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1771E7"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79510E" w14:textId="1B3F8AC9" w:rsidR="00AC3F9B" w:rsidRPr="007F2D8E" w:rsidRDefault="00AC3F9B" w:rsidP="00AC3F9B">
            <w:pPr>
              <w:rPr>
                <w:rFonts w:eastAsia="Calibri"/>
                <w:szCs w:val="22"/>
              </w:rPr>
            </w:pPr>
            <w:r w:rsidRPr="007F2D8E">
              <w:rPr>
                <w:rFonts w:eastAsia="Calibri"/>
                <w:szCs w:val="22"/>
              </w:rPr>
              <w:t>A365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8277162" w14:textId="1965D4E3" w:rsidR="00AC3F9B" w:rsidRPr="007F2D8E" w:rsidRDefault="00AC3F9B" w:rsidP="00AC3F9B">
            <w:pPr>
              <w:rPr>
                <w:rFonts w:eastAsia="Calibri"/>
                <w:szCs w:val="22"/>
              </w:rPr>
            </w:pPr>
            <w:r w:rsidRPr="007F2D8E">
              <w:rPr>
                <w:rFonts w:eastAsia="Calibri"/>
                <w:szCs w:val="22"/>
              </w:rPr>
              <w:t xml:space="preserve">Privažiuojamasis kelias prie dirbamų laukų </w:t>
            </w:r>
            <w:proofErr w:type="spellStart"/>
            <w:r w:rsidRPr="007F2D8E">
              <w:rPr>
                <w:rFonts w:eastAsia="Calibri"/>
                <w:szCs w:val="22"/>
              </w:rPr>
              <w:t>Jokūbėliškio</w:t>
            </w:r>
            <w:proofErr w:type="spellEnd"/>
            <w:r w:rsidRPr="007F2D8E">
              <w:rPr>
                <w:rFonts w:eastAsia="Calibri"/>
                <w:szCs w:val="22"/>
              </w:rPr>
              <w:t xml:space="preserve"> k. nuo kelio Nr. A130, III</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C35A62E" w14:textId="381DB7F1" w:rsidR="00AC3F9B" w:rsidRPr="007F2D8E" w:rsidRDefault="00AC3F9B" w:rsidP="00AC3F9B">
            <w:pPr>
              <w:jc w:val="right"/>
              <w:rPr>
                <w:rFonts w:eastAsia="Calibri"/>
                <w:szCs w:val="22"/>
              </w:rPr>
            </w:pPr>
            <w:r w:rsidRPr="007F2D8E">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4E3A3" w14:textId="4A1EAB11"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DD581" w14:textId="2586EBD5"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A848" w14:textId="03DF6E3B" w:rsidR="00AC3F9B" w:rsidRPr="007F2D8E" w:rsidRDefault="00AC3F9B" w:rsidP="00AC3F9B">
            <w:pPr>
              <w:jc w:val="right"/>
              <w:rPr>
                <w:rFonts w:eastAsia="Calibri"/>
                <w:szCs w:val="22"/>
              </w:rPr>
            </w:pPr>
            <w:r w:rsidRPr="007F2D8E">
              <w:rPr>
                <w:rFonts w:eastAsia="Calibri"/>
                <w:szCs w:val="22"/>
              </w:rPr>
              <w:t> 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893B8" w14:textId="3583F7EC" w:rsidR="00AC3F9B" w:rsidRPr="007F2D8E" w:rsidRDefault="00AC3F9B" w:rsidP="00AC3F9B">
            <w:pPr>
              <w:jc w:val="center"/>
              <w:rPr>
                <w:rFonts w:eastAsia="Calibri"/>
                <w:szCs w:val="22"/>
              </w:rPr>
            </w:pP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C7D136" w14:textId="5AF76F0B" w:rsidR="00AC3F9B" w:rsidRPr="007F2D8E" w:rsidRDefault="00AC3F9B" w:rsidP="00AC3F9B">
            <w:pPr>
              <w:jc w:val="center"/>
              <w:rPr>
                <w:rFonts w:eastAsia="Calibri"/>
                <w:szCs w:val="22"/>
              </w:rPr>
            </w:pPr>
            <w:r w:rsidRPr="007F2D8E">
              <w:rPr>
                <w:rFonts w:eastAsia="Calibri"/>
                <w:szCs w:val="22"/>
              </w:rPr>
              <w:t>4400-5948-4325</w:t>
            </w:r>
          </w:p>
        </w:tc>
      </w:tr>
      <w:tr w:rsidR="00AC3F9B" w:rsidRPr="007F2D8E" w14:paraId="7D47CD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7F4DE3"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CDBBF54" w14:textId="03754B89" w:rsidR="00AC3F9B" w:rsidRPr="007F2D8E" w:rsidRDefault="00AC3F9B" w:rsidP="00AC3F9B">
            <w:pPr>
              <w:rPr>
                <w:rFonts w:eastAsia="Calibri"/>
                <w:szCs w:val="22"/>
              </w:rPr>
            </w:pPr>
            <w:r w:rsidRPr="007F2D8E">
              <w:rPr>
                <w:rFonts w:eastAsia="Calibri"/>
                <w:szCs w:val="22"/>
              </w:rPr>
              <w:t>A367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547C665" w14:textId="287B9EE8" w:rsidR="00AC3F9B" w:rsidRPr="007F2D8E" w:rsidRDefault="00AC3F9B" w:rsidP="00AC3F9B">
            <w:pPr>
              <w:rPr>
                <w:rFonts w:eastAsia="Calibri"/>
                <w:szCs w:val="22"/>
              </w:rPr>
            </w:pPr>
            <w:r w:rsidRPr="007F2D8E">
              <w:rPr>
                <w:rFonts w:eastAsia="Calibri"/>
                <w:szCs w:val="22"/>
              </w:rPr>
              <w:t xml:space="preserve">Privažiuojamasis kelias prie poilsiavietės </w:t>
            </w:r>
            <w:proofErr w:type="spellStart"/>
            <w:r w:rsidRPr="007F2D8E">
              <w:rPr>
                <w:rFonts w:eastAsia="Calibri"/>
                <w:szCs w:val="22"/>
              </w:rPr>
              <w:t>Bijeikių</w:t>
            </w:r>
            <w:proofErr w:type="spellEnd"/>
            <w:r w:rsidRPr="007F2D8E">
              <w:rPr>
                <w:rFonts w:eastAsia="Calibri"/>
                <w:szCs w:val="22"/>
              </w:rPr>
              <w:t xml:space="preserve"> k. nuo kelio Nr. 1221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D92D21B" w14:textId="791FC69B" w:rsidR="00AC3F9B" w:rsidRPr="007F2D8E" w:rsidRDefault="00AC3F9B" w:rsidP="00AC3F9B">
            <w:pPr>
              <w:jc w:val="right"/>
              <w:rPr>
                <w:rFonts w:eastAsia="Calibri"/>
                <w:szCs w:val="22"/>
              </w:rPr>
            </w:pPr>
            <w:r w:rsidRPr="007F2D8E">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31F3C" w14:textId="20E37CE4"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2414C" w14:textId="3BDF059E" w:rsidR="00AC3F9B" w:rsidRPr="007F2D8E" w:rsidRDefault="00AC3F9B" w:rsidP="00AC3F9B">
            <w:pPr>
              <w:jc w:val="right"/>
              <w:rPr>
                <w:rFonts w:eastAsia="Calibri"/>
                <w:szCs w:val="22"/>
              </w:rPr>
            </w:pPr>
            <w:r w:rsidRPr="007F2D8E">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EE3A" w14:textId="45B85EC6"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1D4E" w14:textId="46DE721A" w:rsidR="00AC3F9B" w:rsidRPr="007F2D8E" w:rsidRDefault="00AC3F9B" w:rsidP="00AC3F9B">
            <w:pPr>
              <w:jc w:val="center"/>
              <w:rPr>
                <w:rFonts w:eastAsia="Calibri"/>
                <w:szCs w:val="22"/>
              </w:rPr>
            </w:pP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182B74" w14:textId="56C384EF" w:rsidR="00AC3F9B" w:rsidRPr="007F2D8E" w:rsidRDefault="00AC3F9B" w:rsidP="00AC3F9B">
            <w:pPr>
              <w:jc w:val="center"/>
              <w:rPr>
                <w:rFonts w:eastAsia="Calibri"/>
                <w:szCs w:val="22"/>
              </w:rPr>
            </w:pPr>
            <w:r w:rsidRPr="007F2D8E">
              <w:rPr>
                <w:rFonts w:eastAsia="Calibri"/>
                <w:szCs w:val="22"/>
              </w:rPr>
              <w:t>-</w:t>
            </w:r>
          </w:p>
        </w:tc>
      </w:tr>
      <w:tr w:rsidR="00AC3F9B" w:rsidRPr="007F2D8E" w14:paraId="2A41F07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94D8C8"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74D4540" w14:textId="2D060364" w:rsidR="00AC3F9B" w:rsidRPr="007F2D8E" w:rsidRDefault="00AC3F9B" w:rsidP="00AC3F9B">
            <w:pPr>
              <w:rPr>
                <w:rFonts w:eastAsia="Calibri"/>
                <w:szCs w:val="22"/>
              </w:rPr>
            </w:pPr>
            <w:r w:rsidRPr="007F2D8E">
              <w:rPr>
                <w:rFonts w:eastAsia="Calibri"/>
                <w:szCs w:val="22"/>
              </w:rPr>
              <w:t>A368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A6684DC" w14:textId="1B6DAD1C" w:rsidR="00AC3F9B" w:rsidRPr="007F2D8E" w:rsidRDefault="00AC3F9B" w:rsidP="00AC3F9B">
            <w:pPr>
              <w:rPr>
                <w:rFonts w:eastAsia="Calibri"/>
                <w:szCs w:val="22"/>
              </w:rPr>
            </w:pPr>
            <w:r w:rsidRPr="007F2D8E">
              <w:rPr>
                <w:rFonts w:eastAsia="Calibri"/>
                <w:szCs w:val="22"/>
              </w:rPr>
              <w:t xml:space="preserve">Privažiuojamasis kelias iki </w:t>
            </w:r>
            <w:proofErr w:type="spellStart"/>
            <w:r w:rsidRPr="007F2D8E">
              <w:rPr>
                <w:rFonts w:eastAsia="Calibri"/>
                <w:szCs w:val="22"/>
              </w:rPr>
              <w:t>Ližų</w:t>
            </w:r>
            <w:proofErr w:type="spellEnd"/>
            <w:r w:rsidRPr="007F2D8E">
              <w:rPr>
                <w:rFonts w:eastAsia="Calibri"/>
                <w:szCs w:val="22"/>
              </w:rPr>
              <w:t xml:space="preserve"> k. nuo kelio Nr. 1224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A03D93E" w14:textId="06D7BB16" w:rsidR="00AC3F9B" w:rsidRPr="007F2D8E" w:rsidRDefault="00AC3F9B" w:rsidP="00AC3F9B">
            <w:pPr>
              <w:jc w:val="right"/>
              <w:rPr>
                <w:rFonts w:eastAsia="Calibri"/>
                <w:szCs w:val="22"/>
              </w:rPr>
            </w:pPr>
            <w:r w:rsidRPr="007F2D8E">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F9E3" w14:textId="76BB1FF9"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558E" w14:textId="732A1700" w:rsidR="00AC3F9B" w:rsidRPr="007F2D8E" w:rsidRDefault="00AC3F9B" w:rsidP="00AC3F9B">
            <w:pPr>
              <w:jc w:val="right"/>
              <w:rPr>
                <w:rFonts w:eastAsia="Calibri"/>
                <w:szCs w:val="22"/>
              </w:rPr>
            </w:pPr>
            <w:r w:rsidRPr="007F2D8E">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E522" w14:textId="05F13EEA" w:rsidR="00AC3F9B" w:rsidRPr="007F2D8E" w:rsidRDefault="00AC3F9B" w:rsidP="00AC3F9B">
            <w:pPr>
              <w:jc w:val="right"/>
              <w:rPr>
                <w:rFonts w:eastAsia="Calibri"/>
                <w:strike/>
                <w:szCs w:val="22"/>
              </w:rPr>
            </w:pPr>
            <w:r w:rsidRPr="007F2D8E">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4F3D6" w14:textId="18207B79" w:rsidR="00AC3F9B" w:rsidRPr="007F2D8E" w:rsidRDefault="00AC3F9B" w:rsidP="00AC3F9B">
            <w:pPr>
              <w:jc w:val="center"/>
              <w:rPr>
                <w:rFonts w:eastAsia="Calibri"/>
                <w:szCs w:val="22"/>
              </w:rPr>
            </w:pP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7B3234" w14:textId="3D7D229F" w:rsidR="00AC3F9B" w:rsidRPr="007F2D8E" w:rsidRDefault="00AC3F9B" w:rsidP="00AC3F9B">
            <w:pPr>
              <w:jc w:val="center"/>
              <w:rPr>
                <w:rFonts w:eastAsia="Calibri"/>
                <w:szCs w:val="22"/>
              </w:rPr>
            </w:pPr>
            <w:r w:rsidRPr="007F2D8E">
              <w:rPr>
                <w:rFonts w:eastAsia="Calibri"/>
                <w:szCs w:val="22"/>
              </w:rPr>
              <w:t>4400-6450-5590</w:t>
            </w:r>
          </w:p>
        </w:tc>
      </w:tr>
      <w:tr w:rsidR="00AC3F9B" w:rsidRPr="007F2D8E" w14:paraId="3B3942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B2337C"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6DEF5E" w14:textId="702B145D" w:rsidR="00AC3F9B" w:rsidRPr="007F2D8E" w:rsidRDefault="00AC3F9B" w:rsidP="00AC3F9B">
            <w:pPr>
              <w:rPr>
                <w:rFonts w:eastAsia="Calibri"/>
                <w:szCs w:val="22"/>
              </w:rPr>
            </w:pPr>
            <w:r w:rsidRPr="007F2D8E">
              <w:rPr>
                <w:rFonts w:eastAsia="Calibri"/>
                <w:szCs w:val="22"/>
              </w:rPr>
              <w:t>A37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84C263" w14:textId="3FA49BBA" w:rsidR="00AC3F9B" w:rsidRPr="007F2D8E" w:rsidRDefault="00AC3F9B" w:rsidP="00AC3F9B">
            <w:pPr>
              <w:rPr>
                <w:rFonts w:eastAsia="Calibri"/>
                <w:szCs w:val="22"/>
              </w:rPr>
            </w:pPr>
            <w:r w:rsidRPr="007F2D8E">
              <w:rPr>
                <w:rFonts w:eastAsia="Calibri"/>
                <w:szCs w:val="22"/>
              </w:rPr>
              <w:t xml:space="preserve">Pravažiuojamasis kelias nuo Puntuko g., </w:t>
            </w:r>
            <w:proofErr w:type="spellStart"/>
            <w:r w:rsidRPr="007F2D8E">
              <w:rPr>
                <w:rFonts w:eastAsia="Calibri"/>
                <w:szCs w:val="22"/>
              </w:rPr>
              <w:t>Šlavėnų</w:t>
            </w:r>
            <w:proofErr w:type="spellEnd"/>
            <w:r w:rsidRPr="007F2D8E">
              <w:rPr>
                <w:rFonts w:eastAsia="Calibri"/>
                <w:szCs w:val="22"/>
              </w:rPr>
              <w:t xml:space="preserve"> k. iki kelio Nr. A36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122369F" w14:textId="29BC824A" w:rsidR="00AC3F9B" w:rsidRPr="007F2D8E" w:rsidRDefault="00AC3F9B" w:rsidP="00AC3F9B">
            <w:pPr>
              <w:jc w:val="right"/>
              <w:rPr>
                <w:rFonts w:eastAsia="Calibri"/>
                <w:szCs w:val="22"/>
              </w:rPr>
            </w:pPr>
            <w:r w:rsidRPr="007F2D8E">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1F8C" w14:textId="6E20BC44"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44F0A9" w14:textId="48EB513C" w:rsidR="00AC3F9B" w:rsidRPr="007F2D8E" w:rsidRDefault="00AC3F9B" w:rsidP="00AC3F9B">
            <w:pPr>
              <w:jc w:val="right"/>
              <w:rPr>
                <w:rFonts w:eastAsia="Calibri"/>
                <w:szCs w:val="22"/>
              </w:rPr>
            </w:pPr>
            <w:r w:rsidRPr="007F2D8E">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16E95" w14:textId="1A1AF810"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B3C3B" w14:textId="77777777" w:rsidR="00AC3F9B" w:rsidRPr="007F2D8E" w:rsidRDefault="00AC3F9B" w:rsidP="00AC3F9B">
            <w:pPr>
              <w:jc w:val="center"/>
              <w:rPr>
                <w:rFonts w:eastAsia="Calibri"/>
                <w:szCs w:val="22"/>
              </w:rPr>
            </w:pPr>
            <w:proofErr w:type="spellStart"/>
            <w:r w:rsidRPr="007F2D8E">
              <w:rPr>
                <w:rFonts w:eastAsia="Calibri"/>
                <w:szCs w:val="22"/>
              </w:rPr>
              <w:t>Iv</w:t>
            </w:r>
            <w:proofErr w:type="spellEnd"/>
          </w:p>
          <w:p w14:paraId="417E3E9B" w14:textId="1F3262AD" w:rsidR="00AC3F9B" w:rsidRPr="007F2D8E" w:rsidRDefault="00AC3F9B" w:rsidP="00AC3F9B">
            <w:pPr>
              <w:jc w:val="center"/>
              <w:rPr>
                <w:rFonts w:eastAsia="Calibri"/>
                <w:szCs w:val="22"/>
              </w:rPr>
            </w:pPr>
            <w:proofErr w:type="spellStart"/>
            <w:r w:rsidRPr="007F2D8E">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8ABFA7" w14:textId="77777777" w:rsidR="00AC3F9B" w:rsidRPr="007F2D8E" w:rsidRDefault="00AC3F9B" w:rsidP="00AC3F9B">
            <w:pPr>
              <w:jc w:val="center"/>
              <w:rPr>
                <w:rFonts w:eastAsia="Calibri"/>
                <w:szCs w:val="22"/>
              </w:rPr>
            </w:pPr>
            <w:r w:rsidRPr="007F2D8E">
              <w:rPr>
                <w:rFonts w:eastAsia="Calibri"/>
                <w:szCs w:val="22"/>
              </w:rPr>
              <w:t>4400-5425-7086</w:t>
            </w:r>
          </w:p>
          <w:p w14:paraId="365D7AB5" w14:textId="59E72622" w:rsidR="00AC3F9B" w:rsidRPr="007F2D8E" w:rsidRDefault="00AC3F9B" w:rsidP="00AC3F9B">
            <w:pPr>
              <w:jc w:val="center"/>
              <w:rPr>
                <w:rFonts w:eastAsia="Calibri"/>
                <w:szCs w:val="22"/>
              </w:rPr>
            </w:pPr>
            <w:r w:rsidRPr="007F2D8E">
              <w:rPr>
                <w:rFonts w:eastAsia="Calibri"/>
                <w:szCs w:val="22"/>
              </w:rPr>
              <w:t>4400-5425-7097</w:t>
            </w:r>
          </w:p>
        </w:tc>
      </w:tr>
      <w:tr w:rsidR="00AC3F9B" w:rsidRPr="007F2D8E" w14:paraId="21AB6C6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A8C851"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19971A" w14:textId="356B62CE" w:rsidR="00AC3F9B" w:rsidRPr="007F2D8E" w:rsidRDefault="00AC3F9B" w:rsidP="00AC3F9B">
            <w:pPr>
              <w:rPr>
                <w:rFonts w:eastAsia="Calibri"/>
                <w:szCs w:val="22"/>
              </w:rPr>
            </w:pPr>
            <w:r w:rsidRPr="007F2D8E">
              <w:rPr>
                <w:rFonts w:eastAsia="Calibri"/>
                <w:szCs w:val="22"/>
              </w:rPr>
              <w:t>A38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CC6ABD2" w14:textId="4D41F12F" w:rsidR="00AC3F9B" w:rsidRPr="007F2D8E" w:rsidRDefault="00AC3F9B" w:rsidP="00AC3F9B">
            <w:pPr>
              <w:rPr>
                <w:rFonts w:eastAsia="Calibri"/>
                <w:szCs w:val="22"/>
              </w:rPr>
            </w:pPr>
            <w:r w:rsidRPr="007F2D8E">
              <w:rPr>
                <w:rFonts w:eastAsia="Calibri"/>
                <w:szCs w:val="22"/>
              </w:rPr>
              <w:t xml:space="preserve">Pravažiuojamasis kelias nuo kelio Nr. 1201 iki kelio Nr. A37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CBA55EE" w14:textId="0D08E345" w:rsidR="00AC3F9B" w:rsidRPr="007F2D8E" w:rsidRDefault="00AC3F9B" w:rsidP="00AC3F9B">
            <w:pPr>
              <w:jc w:val="right"/>
              <w:rPr>
                <w:rFonts w:eastAsia="Calibri"/>
                <w:szCs w:val="22"/>
              </w:rPr>
            </w:pPr>
            <w:r w:rsidRPr="007F2D8E">
              <w:rPr>
                <w:rFonts w:eastAsia="Calibri"/>
                <w:szCs w:val="22"/>
              </w:rPr>
              <w:t xml:space="preserve">559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5F9B" w14:textId="04B61862"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39679" w14:textId="0D20FA11" w:rsidR="00AC3F9B" w:rsidRPr="007F2D8E" w:rsidRDefault="00AC3F9B" w:rsidP="00AC3F9B">
            <w:pPr>
              <w:jc w:val="right"/>
              <w:rPr>
                <w:rFonts w:eastAsia="Calibri"/>
                <w:szCs w:val="22"/>
              </w:rPr>
            </w:pPr>
            <w:r w:rsidRPr="007F2D8E">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07FA4" w14:textId="5EB41A08" w:rsidR="00AC3F9B" w:rsidRPr="007F2D8E" w:rsidRDefault="00AC3F9B" w:rsidP="00AC3F9B">
            <w:pPr>
              <w:jc w:val="right"/>
              <w:rPr>
                <w:rFonts w:eastAsia="Calibri"/>
                <w:szCs w:val="22"/>
              </w:rPr>
            </w:pPr>
            <w:r w:rsidRPr="007F2D8E">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D8EB2" w14:textId="3EA8EB6B" w:rsidR="00AC3F9B" w:rsidRPr="007F2D8E" w:rsidRDefault="00AC3F9B" w:rsidP="00AC3F9B">
            <w:pPr>
              <w:jc w:val="center"/>
              <w:rPr>
                <w:rFonts w:eastAsia="Calibri"/>
                <w:szCs w:val="22"/>
              </w:rPr>
            </w:pPr>
            <w:proofErr w:type="spellStart"/>
            <w:r w:rsidRPr="007F2D8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780D85" w14:textId="7D291F94" w:rsidR="00AC3F9B" w:rsidRPr="007F2D8E" w:rsidRDefault="00AC3F9B" w:rsidP="00AC3F9B">
            <w:pPr>
              <w:jc w:val="center"/>
              <w:rPr>
                <w:rFonts w:eastAsia="Calibri"/>
                <w:szCs w:val="22"/>
              </w:rPr>
            </w:pPr>
            <w:r w:rsidRPr="007F2D8E">
              <w:rPr>
                <w:rFonts w:eastAsia="Calibri"/>
                <w:szCs w:val="22"/>
              </w:rPr>
              <w:t>4400-6463-5841</w:t>
            </w:r>
          </w:p>
        </w:tc>
      </w:tr>
      <w:tr w:rsidR="00AC3F9B" w:rsidRPr="007F2D8E" w14:paraId="5B65C4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6A7107"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67EE991" w14:textId="6E3BD539" w:rsidR="00AC3F9B" w:rsidRPr="007F2D8E" w:rsidRDefault="00AC3F9B" w:rsidP="00AC3F9B">
            <w:pPr>
              <w:rPr>
                <w:rFonts w:eastAsia="Calibri"/>
                <w:szCs w:val="22"/>
              </w:rPr>
            </w:pPr>
            <w:r w:rsidRPr="007F2D8E">
              <w:rPr>
                <w:rFonts w:eastAsia="Calibri"/>
                <w:szCs w:val="22"/>
              </w:rPr>
              <w:t xml:space="preserve">A39 </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DD33937" w14:textId="461C5999" w:rsidR="00AC3F9B" w:rsidRPr="007F2D8E" w:rsidRDefault="00AC3F9B" w:rsidP="00AC3F9B">
            <w:pPr>
              <w:rPr>
                <w:rFonts w:eastAsia="Calibri"/>
                <w:szCs w:val="22"/>
              </w:rPr>
            </w:pPr>
            <w:r w:rsidRPr="007F2D8E">
              <w:rPr>
                <w:rFonts w:eastAsia="Calibri"/>
                <w:szCs w:val="22"/>
              </w:rPr>
              <w:t>Pravažiuojamasis kelias nuo kelio Nr. 1201 iki kelio Nr. A321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B46CF24" w14:textId="29CDB3B0" w:rsidR="00AC3F9B" w:rsidRPr="007F2D8E" w:rsidRDefault="00AC3F9B" w:rsidP="00AC3F9B">
            <w:pPr>
              <w:jc w:val="right"/>
              <w:rPr>
                <w:rFonts w:eastAsia="Calibri"/>
                <w:szCs w:val="22"/>
              </w:rPr>
            </w:pPr>
            <w:r w:rsidRPr="007F2D8E">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8581F4" w14:textId="07C54141" w:rsidR="00AC3F9B" w:rsidRPr="007F2D8E" w:rsidRDefault="00AC3F9B" w:rsidP="00AC3F9B">
            <w:pPr>
              <w:jc w:val="right"/>
              <w:rPr>
                <w:rFonts w:eastAsia="Calibri"/>
                <w:szCs w:val="22"/>
              </w:rPr>
            </w:pPr>
            <w:r w:rsidRPr="007F2D8E">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73A72" w14:textId="7F508BBE" w:rsidR="00AC3F9B" w:rsidRPr="007F2D8E" w:rsidRDefault="00AC3F9B" w:rsidP="00AC3F9B">
            <w:pPr>
              <w:jc w:val="right"/>
              <w:rPr>
                <w:rFonts w:eastAsia="Calibri"/>
                <w:szCs w:val="22"/>
              </w:rPr>
            </w:pPr>
            <w:r w:rsidRPr="007F2D8E">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9E1DC" w14:textId="41468E45" w:rsidR="00AC3F9B" w:rsidRPr="007F2D8E" w:rsidRDefault="00AC3F9B" w:rsidP="00AC3F9B">
            <w:pPr>
              <w:jc w:val="right"/>
              <w:rPr>
                <w:rFonts w:eastAsia="Calibri"/>
                <w:szCs w:val="22"/>
              </w:rPr>
            </w:pPr>
            <w:r w:rsidRPr="007F2D8E">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A827A" w14:textId="2E2B161E" w:rsidR="00AC3F9B" w:rsidRPr="007F2D8E" w:rsidRDefault="00AC3F9B" w:rsidP="00AC3F9B">
            <w:pPr>
              <w:jc w:val="center"/>
              <w:rPr>
                <w:rFonts w:eastAsia="Calibri"/>
                <w:szCs w:val="22"/>
              </w:rPr>
            </w:pPr>
            <w:proofErr w:type="spellStart"/>
            <w:r w:rsidRPr="007F2D8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BC35B8" w14:textId="79AFE3D3" w:rsidR="00AC3F9B" w:rsidRPr="007F2D8E" w:rsidRDefault="00AC3F9B" w:rsidP="00AC3F9B">
            <w:pPr>
              <w:jc w:val="center"/>
              <w:rPr>
                <w:rFonts w:eastAsia="Calibri"/>
                <w:szCs w:val="22"/>
              </w:rPr>
            </w:pPr>
            <w:r w:rsidRPr="007F2D8E">
              <w:rPr>
                <w:rFonts w:eastAsia="Calibri"/>
                <w:szCs w:val="22"/>
              </w:rPr>
              <w:t>4400-4519-9871</w:t>
            </w:r>
          </w:p>
        </w:tc>
      </w:tr>
      <w:tr w:rsidR="00AC3F9B" w:rsidRPr="007F2D8E" w14:paraId="322BF8B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3FFC3A"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3BC3841" w14:textId="5B7070EC" w:rsidR="00AC3F9B" w:rsidRPr="007F2D8E" w:rsidRDefault="00AC3F9B" w:rsidP="00AC3F9B">
            <w:pPr>
              <w:rPr>
                <w:rFonts w:eastAsia="Calibri"/>
                <w:szCs w:val="22"/>
              </w:rPr>
            </w:pPr>
            <w:r w:rsidRPr="007F2D8E">
              <w:rPr>
                <w:rFonts w:eastAsia="Calibri"/>
                <w:szCs w:val="22"/>
              </w:rPr>
              <w:t>A4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6C6E0C4" w14:textId="063B10DD" w:rsidR="00AC3F9B" w:rsidRPr="007F2D8E" w:rsidRDefault="00AC3F9B" w:rsidP="00AC3F9B">
            <w:pPr>
              <w:rPr>
                <w:rFonts w:eastAsia="Calibri"/>
                <w:szCs w:val="22"/>
              </w:rPr>
            </w:pPr>
            <w:r w:rsidRPr="007F2D8E">
              <w:rPr>
                <w:rFonts w:eastAsia="Calibri"/>
                <w:szCs w:val="22"/>
              </w:rPr>
              <w:t xml:space="preserve">Pravažiuojamasis kelias nuo Šeimyniškių g., </w:t>
            </w:r>
            <w:proofErr w:type="spellStart"/>
            <w:r w:rsidRPr="007F2D8E">
              <w:rPr>
                <w:rFonts w:eastAsia="Calibri"/>
                <w:szCs w:val="22"/>
              </w:rPr>
              <w:t>Ažuožerių</w:t>
            </w:r>
            <w:proofErr w:type="spellEnd"/>
            <w:r w:rsidRPr="007F2D8E">
              <w:rPr>
                <w:rFonts w:eastAsia="Calibri"/>
                <w:szCs w:val="22"/>
              </w:rPr>
              <w:t xml:space="preserve"> k. iki Pašventupio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6A9A02A" w14:textId="3999A9C4" w:rsidR="00AC3F9B" w:rsidRPr="007F2D8E" w:rsidRDefault="00AC3F9B" w:rsidP="00AC3F9B">
            <w:pPr>
              <w:jc w:val="right"/>
              <w:rPr>
                <w:rFonts w:eastAsia="Calibri"/>
                <w:szCs w:val="22"/>
              </w:rPr>
            </w:pPr>
            <w:r w:rsidRPr="007F2D8E">
              <w:rPr>
                <w:rFonts w:eastAsia="Calibri"/>
                <w:szCs w:val="22"/>
              </w:rPr>
              <w:t xml:space="preserve">799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2062" w14:textId="01E3CB0D"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12120" w14:textId="37010704" w:rsidR="00AC3F9B" w:rsidRPr="007F2D8E" w:rsidRDefault="00AC3F9B" w:rsidP="00AC3F9B">
            <w:pPr>
              <w:jc w:val="right"/>
              <w:rPr>
                <w:rFonts w:eastAsia="Calibri"/>
                <w:szCs w:val="22"/>
              </w:rPr>
            </w:pPr>
            <w:r w:rsidRPr="007F2D8E">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09413" w14:textId="191A7404" w:rsidR="00AC3F9B" w:rsidRPr="007F2D8E" w:rsidRDefault="00AC3F9B" w:rsidP="00AC3F9B">
            <w:pPr>
              <w:jc w:val="right"/>
              <w:rPr>
                <w:rFonts w:eastAsia="Calibri"/>
                <w:strike/>
                <w:szCs w:val="22"/>
              </w:rPr>
            </w:pPr>
            <w:r w:rsidRPr="007F2D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D99BC" w14:textId="3311FC7C" w:rsidR="00AC3F9B" w:rsidRPr="007F2D8E" w:rsidRDefault="00AC3F9B" w:rsidP="00AC3F9B">
            <w:pPr>
              <w:jc w:val="center"/>
              <w:rPr>
                <w:rFonts w:eastAsia="Calibri"/>
                <w:szCs w:val="22"/>
              </w:rPr>
            </w:pPr>
            <w:proofErr w:type="spellStart"/>
            <w:r w:rsidRPr="007F2D8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F8C73" w14:textId="040A48CA" w:rsidR="00AC3F9B" w:rsidRPr="007F2D8E" w:rsidRDefault="00AC3F9B" w:rsidP="00AC3F9B">
            <w:pPr>
              <w:jc w:val="center"/>
              <w:rPr>
                <w:rFonts w:eastAsia="Calibri"/>
                <w:szCs w:val="22"/>
              </w:rPr>
            </w:pPr>
            <w:r w:rsidRPr="007F2D8E">
              <w:rPr>
                <w:rFonts w:eastAsia="Calibri"/>
                <w:szCs w:val="22"/>
              </w:rPr>
              <w:t>4400-6460-5396</w:t>
            </w:r>
          </w:p>
        </w:tc>
      </w:tr>
      <w:tr w:rsidR="00AC3F9B" w:rsidRPr="007F2D8E" w14:paraId="5E5B69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F21FC8"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A338A" w14:textId="5319E905" w:rsidR="00AC3F9B" w:rsidRPr="007F2D8E" w:rsidRDefault="00AC3F9B" w:rsidP="00AC3F9B">
            <w:pPr>
              <w:rPr>
                <w:rFonts w:eastAsia="Calibri"/>
                <w:szCs w:val="22"/>
              </w:rPr>
            </w:pPr>
            <w:r w:rsidRPr="007F2D8E">
              <w:rPr>
                <w:rFonts w:eastAsia="Calibri"/>
                <w:szCs w:val="22"/>
              </w:rPr>
              <w:t>A40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C5826F2" w14:textId="2BB09EA0" w:rsidR="00AC3F9B" w:rsidRPr="007F2D8E" w:rsidRDefault="00AC3F9B" w:rsidP="00AC3F9B">
            <w:pPr>
              <w:rPr>
                <w:rFonts w:eastAsia="Calibri"/>
                <w:szCs w:val="22"/>
              </w:rPr>
            </w:pPr>
            <w:r w:rsidRPr="007F2D8E">
              <w:rPr>
                <w:rFonts w:eastAsia="Calibri"/>
                <w:szCs w:val="22"/>
              </w:rPr>
              <w:t xml:space="preserve">Privažiuojamasis kelias prie </w:t>
            </w:r>
            <w:proofErr w:type="spellStart"/>
            <w:r w:rsidRPr="007F2D8E">
              <w:rPr>
                <w:rFonts w:eastAsia="Calibri"/>
                <w:szCs w:val="22"/>
              </w:rPr>
              <w:t>Ažugojų</w:t>
            </w:r>
            <w:proofErr w:type="spellEnd"/>
            <w:r w:rsidRPr="007F2D8E">
              <w:rPr>
                <w:rFonts w:eastAsia="Calibri"/>
                <w:szCs w:val="22"/>
              </w:rPr>
              <w:t xml:space="preserve"> k. nuo kelio Nr. 1225</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CDB0ED3" w14:textId="02DD6E6A" w:rsidR="00AC3F9B" w:rsidRPr="007F2D8E" w:rsidRDefault="00AC3F9B" w:rsidP="00AC3F9B">
            <w:pPr>
              <w:jc w:val="right"/>
              <w:rPr>
                <w:rFonts w:eastAsia="Calibri"/>
                <w:szCs w:val="22"/>
              </w:rPr>
            </w:pPr>
            <w:r w:rsidRPr="007F2D8E">
              <w:rPr>
                <w:rFonts w:eastAsia="Calibri"/>
                <w:szCs w:val="22"/>
              </w:rPr>
              <w:t xml:space="preserve"> 1387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46056" w14:textId="00989F25" w:rsidR="00AC3F9B" w:rsidRPr="007F2D8E" w:rsidRDefault="00AC3F9B" w:rsidP="00AC3F9B">
            <w:pPr>
              <w:jc w:val="right"/>
              <w:rPr>
                <w:rFonts w:eastAsia="Calibri"/>
                <w:szCs w:val="22"/>
              </w:rPr>
            </w:pPr>
            <w:r w:rsidRPr="007F2D8E">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0991C" w14:textId="6CAF04E3" w:rsidR="00AC3F9B" w:rsidRPr="007F2D8E" w:rsidRDefault="00AC3F9B" w:rsidP="00AC3F9B">
            <w:pPr>
              <w:jc w:val="right"/>
              <w:rPr>
                <w:rFonts w:eastAsia="Calibri"/>
                <w:szCs w:val="22"/>
              </w:rPr>
            </w:pPr>
            <w:r w:rsidRPr="007F2D8E">
              <w:rPr>
                <w:rFonts w:eastAsia="Calibri"/>
                <w:szCs w:val="22"/>
              </w:rPr>
              <w:t>1381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EA727" w14:textId="7834C349"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F7728" w14:textId="52187EF4" w:rsidR="00AC3F9B" w:rsidRPr="007F2D8E" w:rsidRDefault="00AC3F9B" w:rsidP="00AC3F9B">
            <w:pPr>
              <w:jc w:val="center"/>
              <w:rPr>
                <w:rFonts w:eastAsia="Calibri"/>
                <w:szCs w:val="22"/>
              </w:rPr>
            </w:pPr>
            <w:proofErr w:type="spellStart"/>
            <w:r w:rsidRPr="007F2D8E">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EB1A44" w14:textId="5CB3E001" w:rsidR="00AC3F9B" w:rsidRPr="007F2D8E" w:rsidRDefault="00AC3F9B" w:rsidP="00AC3F9B">
            <w:pPr>
              <w:jc w:val="center"/>
              <w:rPr>
                <w:rFonts w:eastAsia="Calibri"/>
                <w:szCs w:val="22"/>
              </w:rPr>
            </w:pPr>
            <w:r w:rsidRPr="007F2D8E">
              <w:rPr>
                <w:rFonts w:eastAsia="Calibri"/>
                <w:szCs w:val="22"/>
              </w:rPr>
              <w:t>4400-6460-1220</w:t>
            </w:r>
          </w:p>
        </w:tc>
      </w:tr>
      <w:tr w:rsidR="00AC3F9B" w:rsidRPr="007F2D8E" w14:paraId="4F3F3C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E2F367"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A0A71C" w14:textId="12545D79" w:rsidR="00AC3F9B" w:rsidRPr="007F2D8E" w:rsidRDefault="00AC3F9B" w:rsidP="00AC3F9B">
            <w:pPr>
              <w:rPr>
                <w:rFonts w:eastAsia="Calibri"/>
                <w:szCs w:val="22"/>
              </w:rPr>
            </w:pPr>
            <w:r w:rsidRPr="007F2D8E">
              <w:rPr>
                <w:rFonts w:eastAsia="Calibri"/>
                <w:szCs w:val="22"/>
              </w:rPr>
              <w:t>A41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237BE35" w14:textId="17596B12" w:rsidR="00AC3F9B" w:rsidRPr="007F2D8E" w:rsidRDefault="00AC3F9B" w:rsidP="00AC3F9B">
            <w:pPr>
              <w:rPr>
                <w:rFonts w:eastAsia="Calibri"/>
                <w:szCs w:val="22"/>
              </w:rPr>
            </w:pPr>
            <w:r w:rsidRPr="007F2D8E">
              <w:rPr>
                <w:rFonts w:eastAsia="Calibri"/>
                <w:szCs w:val="22"/>
              </w:rPr>
              <w:t xml:space="preserve">Privažiuojamasis kelias prie </w:t>
            </w:r>
            <w:proofErr w:type="spellStart"/>
            <w:r w:rsidRPr="007F2D8E">
              <w:rPr>
                <w:rFonts w:eastAsia="Calibri"/>
                <w:szCs w:val="22"/>
              </w:rPr>
              <w:t>Ažugojų</w:t>
            </w:r>
            <w:proofErr w:type="spellEnd"/>
            <w:r w:rsidRPr="007F2D8E">
              <w:rPr>
                <w:rFonts w:eastAsia="Calibri"/>
                <w:szCs w:val="22"/>
              </w:rPr>
              <w:t xml:space="preserve"> k. nuo kelio Nr. A40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F88B359" w14:textId="67F4B100" w:rsidR="00AC3F9B" w:rsidRPr="007F2D8E" w:rsidRDefault="00AC3F9B" w:rsidP="00AC3F9B">
            <w:pPr>
              <w:jc w:val="right"/>
              <w:rPr>
                <w:rFonts w:eastAsia="Calibri"/>
                <w:szCs w:val="22"/>
              </w:rPr>
            </w:pPr>
            <w:r w:rsidRPr="007F2D8E">
              <w:rPr>
                <w:rFonts w:eastAsia="Calibri"/>
                <w:szCs w:val="22"/>
              </w:rPr>
              <w:t>1560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52ABD" w14:textId="3029A61E"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55121" w14:textId="6C4643A9" w:rsidR="00AC3F9B" w:rsidRPr="007F2D8E" w:rsidRDefault="00AC3F9B" w:rsidP="00AC3F9B">
            <w:pPr>
              <w:jc w:val="right"/>
              <w:rPr>
                <w:rFonts w:eastAsia="Calibri"/>
                <w:szCs w:val="22"/>
              </w:rPr>
            </w:pPr>
            <w:r w:rsidRPr="007F2D8E">
              <w:rPr>
                <w:rFonts w:eastAsia="Calibri"/>
                <w:szCs w:val="22"/>
              </w:rPr>
              <w:t>812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628DF" w14:textId="04772A33" w:rsidR="00AC3F9B" w:rsidRPr="007F2D8E" w:rsidRDefault="00AC3F9B" w:rsidP="00AC3F9B">
            <w:pPr>
              <w:jc w:val="right"/>
              <w:rPr>
                <w:rFonts w:eastAsia="Calibri"/>
                <w:szCs w:val="22"/>
              </w:rPr>
            </w:pPr>
            <w:r w:rsidRPr="007F2D8E">
              <w:rPr>
                <w:rFonts w:eastAsia="Calibri"/>
                <w:szCs w:val="22"/>
              </w:rPr>
              <w:t> 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AAA3B" w14:textId="48BC8268" w:rsidR="00AC3F9B" w:rsidRPr="007F2D8E" w:rsidRDefault="00AC3F9B" w:rsidP="00AC3F9B">
            <w:pPr>
              <w:jc w:val="center"/>
              <w:rPr>
                <w:rFonts w:eastAsia="Calibri"/>
                <w:szCs w:val="22"/>
              </w:rPr>
            </w:pP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D1949E" w14:textId="70EC8195" w:rsidR="00AC3F9B" w:rsidRPr="007F2D8E" w:rsidRDefault="00AC3F9B" w:rsidP="00AC3F9B">
            <w:pPr>
              <w:jc w:val="center"/>
              <w:rPr>
                <w:rFonts w:eastAsia="Calibri"/>
                <w:szCs w:val="22"/>
              </w:rPr>
            </w:pPr>
            <w:r w:rsidRPr="007F2D8E">
              <w:rPr>
                <w:rFonts w:eastAsia="Calibri"/>
                <w:szCs w:val="22"/>
              </w:rPr>
              <w:t>4400-6463-5852</w:t>
            </w:r>
          </w:p>
        </w:tc>
      </w:tr>
      <w:tr w:rsidR="00AC3F9B" w:rsidRPr="007F2D8E" w14:paraId="432D97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02CE2E"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AC9633" w14:textId="34D4C67D" w:rsidR="00AC3F9B" w:rsidRPr="007F2D8E" w:rsidRDefault="00AC3F9B" w:rsidP="00AC3F9B">
            <w:pPr>
              <w:rPr>
                <w:rFonts w:eastAsia="Calibri"/>
                <w:szCs w:val="22"/>
              </w:rPr>
            </w:pPr>
            <w:r w:rsidRPr="007F2D8E">
              <w:rPr>
                <w:rFonts w:eastAsia="Calibri"/>
                <w:szCs w:val="22"/>
              </w:rPr>
              <w:t>A43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E0AF40D" w14:textId="70F95F46" w:rsidR="00AC3F9B" w:rsidRPr="007F2D8E" w:rsidRDefault="00AC3F9B" w:rsidP="00AC3F9B">
            <w:pPr>
              <w:rPr>
                <w:rFonts w:eastAsia="Calibri"/>
                <w:szCs w:val="22"/>
              </w:rPr>
            </w:pPr>
            <w:r w:rsidRPr="007F2D8E">
              <w:rPr>
                <w:rFonts w:eastAsia="Calibri"/>
                <w:szCs w:val="22"/>
              </w:rPr>
              <w:t>Privažiuojamasis kelias prie gyvenamųjų namų nuo Girelės g., Liudiškių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541622C" w14:textId="1C025D04" w:rsidR="00AC3F9B" w:rsidRPr="007F2D8E" w:rsidRDefault="00AC3F9B" w:rsidP="00AC3F9B">
            <w:pPr>
              <w:jc w:val="right"/>
              <w:rPr>
                <w:rFonts w:eastAsia="Calibri"/>
                <w:szCs w:val="22"/>
              </w:rPr>
            </w:pPr>
            <w:r w:rsidRPr="007F2D8E">
              <w:rPr>
                <w:rFonts w:eastAsia="Calibri"/>
                <w:szCs w:val="22"/>
              </w:rPr>
              <w:t xml:space="preserve">235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02ED0" w14:textId="0AE79992" w:rsidR="00AC3F9B" w:rsidRPr="007F2D8E" w:rsidRDefault="00AC3F9B" w:rsidP="00AC3F9B">
            <w:pPr>
              <w:jc w:val="right"/>
              <w:rPr>
                <w:rFonts w:eastAsia="Calibri"/>
                <w:szCs w:val="22"/>
              </w:rPr>
            </w:pPr>
            <w:r w:rsidRPr="007F2D8E">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0D314" w14:textId="4E06C102" w:rsidR="00AC3F9B" w:rsidRPr="007F2D8E" w:rsidRDefault="00AC3F9B" w:rsidP="00AC3F9B">
            <w:pPr>
              <w:jc w:val="right"/>
              <w:rPr>
                <w:rFonts w:eastAsia="Calibri"/>
                <w:szCs w:val="22"/>
              </w:rPr>
            </w:pPr>
            <w:r w:rsidRPr="007F2D8E">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E8739" w14:textId="2396C97C" w:rsidR="00AC3F9B" w:rsidRPr="007F2D8E" w:rsidRDefault="00AC3F9B" w:rsidP="00AC3F9B">
            <w:pPr>
              <w:jc w:val="right"/>
              <w:rPr>
                <w:rFonts w:eastAsia="Calibri"/>
                <w:strike/>
                <w:szCs w:val="22"/>
              </w:rPr>
            </w:pPr>
            <w:r w:rsidRPr="007F2D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67131" w14:textId="57E23DBA" w:rsidR="00AC3F9B" w:rsidRPr="007F2D8E" w:rsidRDefault="00AC3F9B" w:rsidP="00AC3F9B">
            <w:pPr>
              <w:jc w:val="center"/>
              <w:rPr>
                <w:rFonts w:eastAsia="Calibri"/>
                <w:szCs w:val="22"/>
              </w:rPr>
            </w:pPr>
            <w:r w:rsidRPr="007F2D8E">
              <w:rPr>
                <w:rFonts w:eastAsia="Calibri"/>
                <w:szCs w:val="22"/>
              </w:rPr>
              <w:t xml:space="preserve"> 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615CB0" w14:textId="0F5EE3F1" w:rsidR="00AC3F9B" w:rsidRPr="007F2D8E" w:rsidRDefault="00AC3F9B" w:rsidP="00AC3F9B">
            <w:pPr>
              <w:jc w:val="center"/>
              <w:rPr>
                <w:rFonts w:eastAsia="Calibri"/>
                <w:szCs w:val="22"/>
              </w:rPr>
            </w:pPr>
            <w:r w:rsidRPr="007F2D8E">
              <w:rPr>
                <w:rFonts w:eastAsia="Calibri"/>
                <w:szCs w:val="22"/>
              </w:rPr>
              <w:t>4400-6462-8804</w:t>
            </w:r>
          </w:p>
        </w:tc>
      </w:tr>
      <w:tr w:rsidR="00AC3F9B" w:rsidRPr="007F2D8E" w14:paraId="0AA9BD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15ADCC"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B9361D" w14:textId="358E15BC" w:rsidR="00AC3F9B" w:rsidRPr="007F2D8E" w:rsidRDefault="00AC3F9B" w:rsidP="00AC3F9B">
            <w:pPr>
              <w:rPr>
                <w:rFonts w:eastAsia="Calibri"/>
                <w:szCs w:val="22"/>
              </w:rPr>
            </w:pPr>
            <w:r w:rsidRPr="007F2D8E">
              <w:rPr>
                <w:rFonts w:eastAsia="Calibri"/>
                <w:szCs w:val="22"/>
              </w:rPr>
              <w:t>A44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D5DC98E" w14:textId="2C3A8368" w:rsidR="00AC3F9B" w:rsidRPr="007F2D8E" w:rsidRDefault="00AC3F9B" w:rsidP="00AC3F9B">
            <w:pPr>
              <w:rPr>
                <w:rFonts w:eastAsia="Calibri"/>
                <w:szCs w:val="22"/>
              </w:rPr>
            </w:pPr>
            <w:r w:rsidRPr="007F2D8E">
              <w:rPr>
                <w:rFonts w:eastAsia="Calibri"/>
                <w:szCs w:val="22"/>
              </w:rPr>
              <w:t>Pravažiuojamasis kelias prie Liudiškių g., Liudiškių k. nuo kelio Nr. 1225</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20A3051" w14:textId="54956AB6" w:rsidR="00AC3F9B" w:rsidRPr="007F2D8E" w:rsidRDefault="00AC3F9B" w:rsidP="00AC3F9B">
            <w:pPr>
              <w:jc w:val="right"/>
              <w:rPr>
                <w:rFonts w:eastAsia="Calibri"/>
                <w:szCs w:val="22"/>
              </w:rPr>
            </w:pPr>
            <w:r w:rsidRPr="007F2D8E">
              <w:rPr>
                <w:rFonts w:eastAsia="Calibri"/>
                <w:szCs w:val="22"/>
              </w:rPr>
              <w:t xml:space="preserve"> 1714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6432" w14:textId="3DCE3035" w:rsidR="00AC3F9B" w:rsidRPr="007F2D8E" w:rsidRDefault="00AC3F9B" w:rsidP="00AC3F9B">
            <w:pPr>
              <w:jc w:val="right"/>
              <w:rPr>
                <w:rFonts w:eastAsia="Calibri"/>
                <w:szCs w:val="22"/>
              </w:rPr>
            </w:pPr>
            <w:r w:rsidRPr="007F2D8E">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CCB06" w14:textId="18F9E60D" w:rsidR="00AC3F9B" w:rsidRPr="007F2D8E" w:rsidRDefault="00AC3F9B" w:rsidP="00AC3F9B">
            <w:pPr>
              <w:jc w:val="right"/>
              <w:rPr>
                <w:rFonts w:eastAsia="Calibri"/>
                <w:szCs w:val="22"/>
              </w:rPr>
            </w:pPr>
            <w:r w:rsidRPr="007F2D8E">
              <w:rPr>
                <w:rFonts w:eastAsia="Calibri"/>
                <w:szCs w:val="22"/>
              </w:rPr>
              <w:t xml:space="preserve">  1511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57E91" w14:textId="51F72FB9"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7544" w14:textId="6A0B7905" w:rsidR="00AC3F9B" w:rsidRPr="007F2D8E" w:rsidRDefault="00AC3F9B" w:rsidP="00AC3F9B">
            <w:pPr>
              <w:jc w:val="center"/>
              <w:rPr>
                <w:rFonts w:eastAsia="Calibri"/>
                <w:szCs w:val="22"/>
              </w:rPr>
            </w:pP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107D74" w14:textId="7745E7A3" w:rsidR="00AC3F9B" w:rsidRPr="007F2D8E" w:rsidRDefault="00AC3F9B" w:rsidP="00AC3F9B">
            <w:pPr>
              <w:jc w:val="center"/>
              <w:rPr>
                <w:rFonts w:eastAsia="Calibri"/>
                <w:szCs w:val="22"/>
              </w:rPr>
            </w:pPr>
            <w:r w:rsidRPr="007F2D8E">
              <w:rPr>
                <w:rFonts w:eastAsia="Calibri"/>
                <w:szCs w:val="22"/>
              </w:rPr>
              <w:t>4400-6462-4015</w:t>
            </w:r>
          </w:p>
        </w:tc>
      </w:tr>
      <w:tr w:rsidR="00AC3F9B" w:rsidRPr="007F2D8E" w14:paraId="26B751B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D6F891" w14:textId="77777777" w:rsidR="00AC3F9B" w:rsidRPr="007F2D8E"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0AA732" w14:textId="211CE983" w:rsidR="00AC3F9B" w:rsidRPr="007F2D8E" w:rsidRDefault="00AC3F9B" w:rsidP="00AC3F9B">
            <w:pPr>
              <w:rPr>
                <w:rFonts w:eastAsia="Calibri"/>
                <w:szCs w:val="22"/>
              </w:rPr>
            </w:pPr>
            <w:r w:rsidRPr="007F2D8E">
              <w:rPr>
                <w:rFonts w:eastAsia="Calibri"/>
                <w:szCs w:val="22"/>
              </w:rPr>
              <w:t>A45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9BCFED0" w14:textId="754E9FDD" w:rsidR="00AC3F9B" w:rsidRPr="007F2D8E" w:rsidRDefault="00AC3F9B" w:rsidP="00AC3F9B">
            <w:pPr>
              <w:rPr>
                <w:rFonts w:eastAsia="Calibri"/>
                <w:szCs w:val="22"/>
              </w:rPr>
            </w:pPr>
            <w:r w:rsidRPr="007F2D8E">
              <w:rPr>
                <w:rFonts w:eastAsia="Calibri"/>
                <w:szCs w:val="22"/>
              </w:rPr>
              <w:t>Pravažiuojamasis kelias nuo kelio Šeimyniškėlių g., Šeimyniškėlių k. iki kelio Anykščiai–</w:t>
            </w:r>
            <w:proofErr w:type="spellStart"/>
            <w:r w:rsidRPr="007F2D8E">
              <w:rPr>
                <w:rFonts w:eastAsia="Calibri"/>
                <w:szCs w:val="22"/>
              </w:rPr>
              <w:t>Inkūnai</w:t>
            </w:r>
            <w:proofErr w:type="spellEnd"/>
            <w:r w:rsidRPr="007F2D8E">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2881647" w14:textId="1B3B811B" w:rsidR="00AC3F9B" w:rsidRPr="007F2D8E" w:rsidRDefault="00AC3F9B" w:rsidP="00AC3F9B">
            <w:pPr>
              <w:jc w:val="right"/>
              <w:rPr>
                <w:rFonts w:eastAsia="Calibri"/>
                <w:szCs w:val="22"/>
              </w:rPr>
            </w:pPr>
            <w:r w:rsidRPr="007F2D8E">
              <w:rPr>
                <w:rFonts w:eastAsia="Calibri"/>
                <w:szCs w:val="22"/>
              </w:rPr>
              <w:t xml:space="preserve"> 1739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B7BC9" w14:textId="7F39A31F" w:rsidR="00AC3F9B" w:rsidRPr="007F2D8E" w:rsidRDefault="00AC3F9B" w:rsidP="00AC3F9B">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8743" w14:textId="1EDCA4B3" w:rsidR="00AC3F9B" w:rsidRPr="007F2D8E" w:rsidRDefault="00AC3F9B" w:rsidP="00AC3F9B">
            <w:pPr>
              <w:jc w:val="right"/>
              <w:rPr>
                <w:rFonts w:eastAsia="Calibri"/>
                <w:szCs w:val="22"/>
              </w:rPr>
            </w:pPr>
            <w:r w:rsidRPr="007F2D8E">
              <w:rPr>
                <w:rFonts w:eastAsia="Calibri"/>
                <w:szCs w:val="22"/>
              </w:rPr>
              <w:t xml:space="preserve">  1695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0CDA" w14:textId="55261C36" w:rsidR="00AC3F9B" w:rsidRPr="007F2D8E" w:rsidRDefault="00AC3F9B" w:rsidP="00AC3F9B">
            <w:pPr>
              <w:jc w:val="right"/>
              <w:rPr>
                <w:rFonts w:eastAsia="Calibri"/>
                <w:szCs w:val="22"/>
              </w:rPr>
            </w:pPr>
            <w:r w:rsidRPr="007F2D8E">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BD63F" w14:textId="71C12486" w:rsidR="00AC3F9B" w:rsidRPr="007F2D8E" w:rsidRDefault="00AC3F9B" w:rsidP="00AC3F9B">
            <w:pPr>
              <w:jc w:val="center"/>
              <w:rPr>
                <w:rFonts w:eastAsia="Calibri"/>
                <w:szCs w:val="22"/>
              </w:rPr>
            </w:pPr>
            <w:r w:rsidRPr="007F2D8E">
              <w:rPr>
                <w:rFonts w:eastAsia="Calibri"/>
                <w:szCs w:val="22"/>
              </w:rPr>
              <w:t xml:space="preserve"> </w:t>
            </w:r>
            <w:proofErr w:type="spellStart"/>
            <w:r w:rsidRPr="007F2D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B6FA91" w14:textId="20AF7718" w:rsidR="00AC3F9B" w:rsidRPr="007F2D8E" w:rsidRDefault="00AC3F9B" w:rsidP="00AC3F9B">
            <w:pPr>
              <w:jc w:val="center"/>
              <w:rPr>
                <w:rFonts w:eastAsia="Calibri"/>
                <w:szCs w:val="22"/>
              </w:rPr>
            </w:pPr>
            <w:r w:rsidRPr="007F2D8E">
              <w:rPr>
                <w:rFonts w:eastAsia="Calibri"/>
                <w:szCs w:val="22"/>
              </w:rPr>
              <w:t>4400-6452-0263</w:t>
            </w:r>
          </w:p>
        </w:tc>
      </w:tr>
      <w:tr w:rsidR="00AC3F9B" w:rsidRPr="00FB63C5" w14:paraId="41F71E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C58B93"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8880E8" w14:textId="5A48EAED" w:rsidR="00AC3F9B" w:rsidRPr="00FB63C5" w:rsidRDefault="00AC3F9B" w:rsidP="00AC3F9B">
            <w:pPr>
              <w:rPr>
                <w:rFonts w:eastAsia="Calibri"/>
                <w:szCs w:val="22"/>
              </w:rPr>
            </w:pPr>
            <w:r w:rsidRPr="00FB63C5">
              <w:rPr>
                <w:rFonts w:eastAsia="Calibri"/>
                <w:szCs w:val="22"/>
              </w:rPr>
              <w:t>A46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9C643CE" w14:textId="7C077883" w:rsidR="00AC3F9B" w:rsidRPr="00FB63C5" w:rsidRDefault="00AC3F9B" w:rsidP="00AC3F9B">
            <w:pPr>
              <w:rPr>
                <w:rFonts w:eastAsia="Calibri"/>
                <w:szCs w:val="22"/>
              </w:rPr>
            </w:pPr>
            <w:r w:rsidRPr="00FB63C5">
              <w:rPr>
                <w:rFonts w:eastAsia="Calibri"/>
                <w:szCs w:val="22"/>
              </w:rPr>
              <w:t xml:space="preserve">Privažiuojamasis kelias prie </w:t>
            </w:r>
            <w:proofErr w:type="spellStart"/>
            <w:r w:rsidRPr="00FB63C5">
              <w:rPr>
                <w:rFonts w:eastAsia="Calibri"/>
                <w:szCs w:val="22"/>
              </w:rPr>
              <w:t>Paandrioniškio</w:t>
            </w:r>
            <w:proofErr w:type="spellEnd"/>
            <w:r w:rsidRPr="00FB63C5">
              <w:rPr>
                <w:rFonts w:eastAsia="Calibri"/>
                <w:szCs w:val="22"/>
              </w:rPr>
              <w:t xml:space="preserve"> k., </w:t>
            </w:r>
            <w:proofErr w:type="spellStart"/>
            <w:r w:rsidRPr="00FB63C5">
              <w:rPr>
                <w:rFonts w:eastAsia="Calibri"/>
                <w:szCs w:val="22"/>
              </w:rPr>
              <w:t>Andrioniškio</w:t>
            </w:r>
            <w:proofErr w:type="spellEnd"/>
            <w:r w:rsidRPr="00FB63C5">
              <w:rPr>
                <w:rFonts w:eastAsia="Calibri"/>
                <w:szCs w:val="22"/>
              </w:rPr>
              <w:t xml:space="preserve"> sen. nuo Muziejaus g., Niūronių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6243C08" w14:textId="3D57FBF0" w:rsidR="00AC3F9B" w:rsidRPr="00FB63C5" w:rsidRDefault="00AC3F9B" w:rsidP="00AC3F9B">
            <w:pPr>
              <w:jc w:val="right"/>
              <w:rPr>
                <w:rFonts w:eastAsia="Calibri"/>
                <w:szCs w:val="22"/>
              </w:rPr>
            </w:pPr>
            <w:r w:rsidRPr="00FB63C5">
              <w:rPr>
                <w:rFonts w:eastAsia="Calibri"/>
                <w:szCs w:val="22"/>
              </w:rPr>
              <w:t xml:space="preserve">840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FE508" w14:textId="1BA09BD5"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253DA" w14:textId="05C3D52E" w:rsidR="00AC3F9B" w:rsidRPr="00FB63C5" w:rsidRDefault="00AC3F9B" w:rsidP="00AC3F9B">
            <w:pPr>
              <w:jc w:val="right"/>
              <w:rPr>
                <w:rFonts w:eastAsia="Calibri"/>
                <w:szCs w:val="22"/>
              </w:rPr>
            </w:pPr>
            <w:r w:rsidRPr="00FB63C5">
              <w:rPr>
                <w:rFonts w:eastAsia="Calibri"/>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7940E" w14:textId="5D2A961D"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D053" w14:textId="7E6FEA7E"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7FE814" w14:textId="2C664439" w:rsidR="00AC3F9B" w:rsidRPr="00FB63C5" w:rsidRDefault="00AC3F9B" w:rsidP="00AC3F9B">
            <w:pPr>
              <w:jc w:val="center"/>
              <w:rPr>
                <w:rFonts w:eastAsia="Calibri"/>
                <w:szCs w:val="22"/>
              </w:rPr>
            </w:pPr>
            <w:r w:rsidRPr="00FB63C5">
              <w:rPr>
                <w:rFonts w:eastAsia="Calibri"/>
                <w:szCs w:val="22"/>
              </w:rPr>
              <w:t>4400-6452-1582</w:t>
            </w:r>
          </w:p>
        </w:tc>
      </w:tr>
      <w:tr w:rsidR="00AC3F9B" w:rsidRPr="00FB63C5" w14:paraId="66D606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5EFEC0"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75FD3AF" w14:textId="37752213" w:rsidR="00AC3F9B" w:rsidRPr="00FB63C5" w:rsidRDefault="00AC3F9B" w:rsidP="00AC3F9B">
            <w:pPr>
              <w:rPr>
                <w:rFonts w:eastAsia="Calibri"/>
                <w:szCs w:val="22"/>
              </w:rPr>
            </w:pPr>
            <w:r w:rsidRPr="00FB63C5">
              <w:rPr>
                <w:rFonts w:eastAsia="Calibri"/>
                <w:szCs w:val="22"/>
              </w:rPr>
              <w:t>A47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248A26F" w14:textId="270D0A30" w:rsidR="00AC3F9B" w:rsidRPr="00FB63C5" w:rsidRDefault="00AC3F9B" w:rsidP="00AC3F9B">
            <w:pPr>
              <w:rPr>
                <w:rFonts w:eastAsia="Calibri"/>
                <w:szCs w:val="22"/>
              </w:rPr>
            </w:pPr>
            <w:r w:rsidRPr="00FB63C5">
              <w:rPr>
                <w:rFonts w:eastAsia="Calibri"/>
                <w:szCs w:val="22"/>
              </w:rPr>
              <w:t xml:space="preserve">Pravažiuojamasis kelias prie </w:t>
            </w:r>
            <w:proofErr w:type="spellStart"/>
            <w:r w:rsidRPr="00FB63C5">
              <w:rPr>
                <w:rFonts w:eastAsia="Calibri"/>
                <w:szCs w:val="22"/>
              </w:rPr>
              <w:t>Paandrioniškio</w:t>
            </w:r>
            <w:proofErr w:type="spellEnd"/>
            <w:r w:rsidRPr="00FB63C5">
              <w:rPr>
                <w:rFonts w:eastAsia="Calibri"/>
                <w:szCs w:val="22"/>
              </w:rPr>
              <w:t xml:space="preserve"> k., </w:t>
            </w:r>
            <w:proofErr w:type="spellStart"/>
            <w:r w:rsidRPr="00FB63C5">
              <w:rPr>
                <w:rFonts w:eastAsia="Calibri"/>
                <w:szCs w:val="22"/>
              </w:rPr>
              <w:t>Andrioniškio</w:t>
            </w:r>
            <w:proofErr w:type="spellEnd"/>
            <w:r w:rsidRPr="00FB63C5">
              <w:rPr>
                <w:rFonts w:eastAsia="Calibri"/>
                <w:szCs w:val="22"/>
              </w:rPr>
              <w:t xml:space="preserve"> sen. nuo Žirgo g. Niūronių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78C6F90" w14:textId="29FC75D7" w:rsidR="00AC3F9B" w:rsidRPr="00FB63C5" w:rsidRDefault="00AC3F9B" w:rsidP="00AC3F9B">
            <w:pPr>
              <w:jc w:val="right"/>
              <w:rPr>
                <w:rFonts w:eastAsia="Calibri"/>
                <w:szCs w:val="22"/>
              </w:rPr>
            </w:pPr>
            <w:r w:rsidRPr="00FB63C5">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CF16" w14:textId="4A933A6E"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56EC9" w14:textId="54159E11" w:rsidR="00AC3F9B" w:rsidRPr="00FB63C5" w:rsidRDefault="00AC3F9B" w:rsidP="00AC3F9B">
            <w:pPr>
              <w:jc w:val="right"/>
              <w:rPr>
                <w:rFonts w:eastAsia="Calibri"/>
                <w:szCs w:val="22"/>
              </w:rPr>
            </w:pPr>
            <w:r w:rsidRPr="00FB63C5">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7EF29" w14:textId="17B5CC9E"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EBF14" w14:textId="66CD913E"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852B2C" w14:textId="6AA05887" w:rsidR="00AC3F9B" w:rsidRPr="00FB63C5" w:rsidRDefault="00AC3F9B" w:rsidP="00AC3F9B">
            <w:pPr>
              <w:jc w:val="center"/>
              <w:rPr>
                <w:rFonts w:eastAsia="Calibri"/>
                <w:szCs w:val="22"/>
              </w:rPr>
            </w:pPr>
            <w:r w:rsidRPr="00FB63C5">
              <w:rPr>
                <w:rFonts w:eastAsia="Calibri"/>
                <w:szCs w:val="22"/>
              </w:rPr>
              <w:t>4400-6452-1593</w:t>
            </w:r>
          </w:p>
        </w:tc>
      </w:tr>
      <w:tr w:rsidR="00AC3F9B" w:rsidRPr="00FB63C5" w14:paraId="572398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CC31C9"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39EB24E" w14:textId="21277ED8" w:rsidR="00AC3F9B" w:rsidRPr="00FB63C5" w:rsidRDefault="00AC3F9B" w:rsidP="00AC3F9B">
            <w:pPr>
              <w:rPr>
                <w:rFonts w:eastAsia="Calibri"/>
                <w:szCs w:val="22"/>
              </w:rPr>
            </w:pPr>
            <w:r w:rsidRPr="00FB63C5">
              <w:rPr>
                <w:rFonts w:eastAsia="Calibri"/>
                <w:szCs w:val="22"/>
              </w:rPr>
              <w:t>A48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A2B1C5A" w14:textId="5E88604A" w:rsidR="00AC3F9B" w:rsidRPr="00FB63C5" w:rsidRDefault="00AC3F9B" w:rsidP="00AC3F9B">
            <w:pPr>
              <w:rPr>
                <w:rFonts w:eastAsia="Calibri"/>
                <w:szCs w:val="22"/>
              </w:rPr>
            </w:pPr>
            <w:r w:rsidRPr="00FB63C5">
              <w:rPr>
                <w:rFonts w:eastAsia="Calibri"/>
                <w:szCs w:val="22"/>
              </w:rPr>
              <w:t xml:space="preserve">Pravažiuojamasis kelias nuo K. </w:t>
            </w:r>
            <w:proofErr w:type="spellStart"/>
            <w:r w:rsidRPr="00FB63C5">
              <w:rPr>
                <w:rFonts w:eastAsia="Calibri"/>
                <w:szCs w:val="22"/>
              </w:rPr>
              <w:t>Trajecko</w:t>
            </w:r>
            <w:proofErr w:type="spellEnd"/>
            <w:r w:rsidRPr="00FB63C5">
              <w:rPr>
                <w:rFonts w:eastAsia="Calibri"/>
                <w:szCs w:val="22"/>
              </w:rPr>
              <w:t xml:space="preserve"> g. iki Muziejaus g., Niūronių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2EB5D26" w14:textId="0B0913E2" w:rsidR="00AC3F9B" w:rsidRPr="00FB63C5" w:rsidRDefault="00AC3F9B" w:rsidP="00AC3F9B">
            <w:pPr>
              <w:jc w:val="right"/>
              <w:rPr>
                <w:rFonts w:eastAsia="Calibri"/>
                <w:szCs w:val="22"/>
              </w:rPr>
            </w:pPr>
            <w:r w:rsidRPr="00FB63C5">
              <w:rPr>
                <w:rFonts w:eastAsia="Calibri"/>
                <w:szCs w:val="22"/>
              </w:rPr>
              <w:t xml:space="preserve"> 1280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133FA" w14:textId="6DC082B0"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C801" w14:textId="16EED4CC" w:rsidR="00AC3F9B" w:rsidRPr="00FB63C5" w:rsidRDefault="00AC3F9B" w:rsidP="00AC3F9B">
            <w:pPr>
              <w:jc w:val="right"/>
              <w:rPr>
                <w:rFonts w:eastAsia="Calibri"/>
                <w:szCs w:val="22"/>
              </w:rPr>
            </w:pPr>
            <w:r w:rsidRPr="00FB63C5">
              <w:rPr>
                <w:rFonts w:eastAsia="Calibri"/>
                <w:szCs w:val="22"/>
              </w:rPr>
              <w:t xml:space="preserve">  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C9218" w14:textId="6A1E4340"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DAAB7" w14:textId="721F1382"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7AFC08" w14:textId="00DB04D0" w:rsidR="00AC3F9B" w:rsidRPr="00FB63C5" w:rsidRDefault="00AC3F9B" w:rsidP="00AC3F9B">
            <w:pPr>
              <w:jc w:val="center"/>
              <w:rPr>
                <w:rFonts w:eastAsia="Calibri"/>
                <w:szCs w:val="22"/>
              </w:rPr>
            </w:pPr>
            <w:r w:rsidRPr="00FB63C5">
              <w:rPr>
                <w:rFonts w:eastAsia="Calibri"/>
                <w:szCs w:val="22"/>
              </w:rPr>
              <w:t>4400-6452-0274</w:t>
            </w:r>
          </w:p>
        </w:tc>
      </w:tr>
      <w:tr w:rsidR="00AC3F9B" w:rsidRPr="00FB63C5" w14:paraId="7E0FBC8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A4C931"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BC713F3" w14:textId="56532032" w:rsidR="00AC3F9B" w:rsidRPr="00FB63C5" w:rsidRDefault="00AC3F9B" w:rsidP="00AC3F9B">
            <w:pPr>
              <w:rPr>
                <w:rFonts w:eastAsia="Calibri"/>
                <w:szCs w:val="22"/>
              </w:rPr>
            </w:pPr>
            <w:r w:rsidRPr="00FB63C5">
              <w:rPr>
                <w:rFonts w:eastAsia="Calibri"/>
                <w:szCs w:val="22"/>
              </w:rPr>
              <w:t>A49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F551F21" w14:textId="7B7F1A61" w:rsidR="00AC3F9B" w:rsidRPr="00FB63C5" w:rsidRDefault="00AC3F9B" w:rsidP="00AC3F9B">
            <w:pPr>
              <w:rPr>
                <w:rFonts w:eastAsia="Calibri"/>
                <w:szCs w:val="22"/>
              </w:rPr>
            </w:pPr>
            <w:r w:rsidRPr="00FB63C5">
              <w:rPr>
                <w:rFonts w:eastAsia="Calibri"/>
                <w:szCs w:val="22"/>
              </w:rPr>
              <w:t>Pravažiuojamasis kelias nuo kelio Anykščiai–Lašiniai iki kelio Nr. A51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F980443" w14:textId="3B0ACB79" w:rsidR="00AC3F9B" w:rsidRPr="00FB63C5" w:rsidRDefault="00AC3F9B" w:rsidP="00AC3F9B">
            <w:pPr>
              <w:jc w:val="right"/>
              <w:rPr>
                <w:rFonts w:eastAsia="Calibri"/>
                <w:strike/>
                <w:szCs w:val="22"/>
              </w:rPr>
            </w:pPr>
            <w:r w:rsidRPr="00FB63C5">
              <w:rPr>
                <w:rFonts w:eastAsia="Calibri"/>
                <w:szCs w:val="22"/>
              </w:rPr>
              <w:t>3214</w:t>
            </w:r>
            <w:r w:rsidRPr="00FB63C5">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85EEC" w14:textId="57EFCB4E"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62D2" w14:textId="2245A203" w:rsidR="00AC3F9B" w:rsidRPr="00FB63C5" w:rsidRDefault="00AC3F9B" w:rsidP="00AC3F9B">
            <w:pPr>
              <w:jc w:val="right"/>
              <w:rPr>
                <w:rFonts w:eastAsia="Calibri"/>
                <w:strike/>
                <w:szCs w:val="22"/>
              </w:rPr>
            </w:pPr>
            <w:r w:rsidRPr="00FB63C5">
              <w:rPr>
                <w:rFonts w:eastAsia="Calibri"/>
                <w:szCs w:val="22"/>
              </w:rPr>
              <w:t>3214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1D906" w14:textId="12F5DF4A"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F80A3" w14:textId="45362AE9" w:rsidR="00AC3F9B" w:rsidRPr="00FB63C5" w:rsidRDefault="00AC3F9B" w:rsidP="00AC3F9B">
            <w:pPr>
              <w:jc w:val="center"/>
              <w:rPr>
                <w:rFonts w:eastAsia="Calibri"/>
                <w:szCs w:val="22"/>
              </w:rPr>
            </w:pPr>
            <w:proofErr w:type="spellStart"/>
            <w:r w:rsidRPr="00FB63C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16D5AA" w14:textId="3F313CAA" w:rsidR="00AC3F9B" w:rsidRPr="00FB63C5" w:rsidRDefault="00AC3F9B" w:rsidP="00AC3F9B">
            <w:pPr>
              <w:jc w:val="center"/>
              <w:rPr>
                <w:rFonts w:eastAsia="Calibri"/>
                <w:szCs w:val="22"/>
              </w:rPr>
            </w:pPr>
            <w:r w:rsidRPr="00FB63C5">
              <w:rPr>
                <w:rFonts w:eastAsia="Calibri"/>
                <w:szCs w:val="22"/>
              </w:rPr>
              <w:t>4400-5958-4664</w:t>
            </w:r>
          </w:p>
        </w:tc>
      </w:tr>
      <w:tr w:rsidR="00AC3F9B" w:rsidRPr="00FB63C5" w14:paraId="054920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C0D58C"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CD266A" w14:textId="636181BC" w:rsidR="00AC3F9B" w:rsidRPr="00FB63C5" w:rsidRDefault="00AC3F9B" w:rsidP="00AC3F9B">
            <w:pPr>
              <w:rPr>
                <w:rFonts w:eastAsia="Calibri"/>
                <w:szCs w:val="22"/>
              </w:rPr>
            </w:pPr>
            <w:r w:rsidRPr="00FB63C5">
              <w:rPr>
                <w:rFonts w:eastAsia="Calibri"/>
                <w:szCs w:val="22"/>
              </w:rPr>
              <w:t>A5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478014" w14:textId="55DEA266" w:rsidR="00AC3F9B" w:rsidRPr="00FB63C5" w:rsidRDefault="00AC3F9B" w:rsidP="00AC3F9B">
            <w:pPr>
              <w:rPr>
                <w:rFonts w:eastAsia="Calibri"/>
                <w:szCs w:val="22"/>
              </w:rPr>
            </w:pPr>
            <w:r w:rsidRPr="00FB63C5">
              <w:rPr>
                <w:rFonts w:eastAsia="Calibri"/>
                <w:szCs w:val="22"/>
              </w:rPr>
              <w:t xml:space="preserve">Privažiuojamasis kelias prie </w:t>
            </w:r>
            <w:proofErr w:type="spellStart"/>
            <w:r w:rsidRPr="00FB63C5">
              <w:rPr>
                <w:rFonts w:eastAsia="Calibri"/>
                <w:szCs w:val="22"/>
              </w:rPr>
              <w:t>Pūkenių</w:t>
            </w:r>
            <w:proofErr w:type="spellEnd"/>
            <w:r w:rsidRPr="00FB63C5">
              <w:rPr>
                <w:rFonts w:eastAsia="Calibri"/>
                <w:szCs w:val="22"/>
              </w:rPr>
              <w:t xml:space="preserve"> k., Kavarsko sen. nuo kelio Nr. A120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3097BB8" w14:textId="4A619D46" w:rsidR="00AC3F9B" w:rsidRPr="00FB63C5" w:rsidRDefault="00AC3F9B" w:rsidP="00AC3F9B">
            <w:pPr>
              <w:jc w:val="right"/>
              <w:rPr>
                <w:rFonts w:eastAsia="Calibri"/>
                <w:szCs w:val="22"/>
              </w:rPr>
            </w:pPr>
            <w:r w:rsidRPr="00FB63C5">
              <w:rPr>
                <w:rFonts w:eastAsia="Calibri"/>
                <w:szCs w:val="22"/>
              </w:rPr>
              <w:t xml:space="preserve"> 1735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C36CF" w14:textId="0636AFA7"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F6B6D" w14:textId="635FCC48" w:rsidR="00AC3F9B" w:rsidRPr="00FB63C5" w:rsidRDefault="00AC3F9B" w:rsidP="00AC3F9B">
            <w:pPr>
              <w:jc w:val="right"/>
              <w:rPr>
                <w:rFonts w:eastAsia="Calibri"/>
                <w:szCs w:val="22"/>
              </w:rPr>
            </w:pPr>
            <w:r w:rsidRPr="00FB63C5">
              <w:rPr>
                <w:rFonts w:eastAsia="Calibri"/>
                <w:szCs w:val="22"/>
              </w:rPr>
              <w:t xml:space="preserve">  1735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38B2" w14:textId="6D913479"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0E77E" w14:textId="17A3C95F"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FDBD04" w14:textId="695BB293" w:rsidR="00AC3F9B" w:rsidRPr="00FB63C5" w:rsidRDefault="00AC3F9B" w:rsidP="00AC3F9B">
            <w:pPr>
              <w:jc w:val="center"/>
              <w:rPr>
                <w:rFonts w:eastAsia="Calibri"/>
                <w:szCs w:val="22"/>
              </w:rPr>
            </w:pPr>
            <w:r w:rsidRPr="00FB63C5">
              <w:rPr>
                <w:rFonts w:eastAsia="Calibri"/>
                <w:szCs w:val="22"/>
              </w:rPr>
              <w:t>4400-6452-1560</w:t>
            </w:r>
          </w:p>
        </w:tc>
      </w:tr>
      <w:tr w:rsidR="00AC3F9B" w:rsidRPr="00FB63C5" w14:paraId="7F0A78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5EF473"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D4D14C" w14:textId="610BBE91" w:rsidR="00AC3F9B" w:rsidRPr="00FB63C5" w:rsidRDefault="00AC3F9B" w:rsidP="00AC3F9B">
            <w:pPr>
              <w:rPr>
                <w:rFonts w:eastAsia="Calibri"/>
                <w:szCs w:val="22"/>
              </w:rPr>
            </w:pPr>
            <w:r w:rsidRPr="00FB63C5">
              <w:rPr>
                <w:rFonts w:eastAsia="Calibri"/>
                <w:szCs w:val="22"/>
              </w:rPr>
              <w:t>A51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96E0B35" w14:textId="3AE9ABD0" w:rsidR="00AC3F9B" w:rsidRPr="00FB63C5" w:rsidRDefault="00AC3F9B" w:rsidP="00AC3F9B">
            <w:pPr>
              <w:rPr>
                <w:rFonts w:eastAsia="Calibri"/>
                <w:szCs w:val="22"/>
              </w:rPr>
            </w:pPr>
            <w:r w:rsidRPr="00FB63C5">
              <w:rPr>
                <w:rFonts w:eastAsia="Calibri"/>
                <w:szCs w:val="22"/>
              </w:rPr>
              <w:t xml:space="preserve">Privažiuojamasis kelias prie </w:t>
            </w:r>
            <w:proofErr w:type="spellStart"/>
            <w:r w:rsidRPr="00FB63C5">
              <w:rPr>
                <w:rFonts w:eastAsia="Calibri"/>
                <w:szCs w:val="22"/>
              </w:rPr>
              <w:t>Pavarių</w:t>
            </w:r>
            <w:proofErr w:type="spellEnd"/>
            <w:r w:rsidRPr="00FB63C5">
              <w:rPr>
                <w:rFonts w:eastAsia="Calibri"/>
                <w:szCs w:val="22"/>
              </w:rPr>
              <w:t xml:space="preserve"> I k. nuo kelio Nr. 120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DB0A560" w14:textId="5A0A720F" w:rsidR="00AC3F9B" w:rsidRPr="00FB63C5" w:rsidRDefault="00AC3F9B" w:rsidP="00AC3F9B">
            <w:pPr>
              <w:jc w:val="right"/>
              <w:rPr>
                <w:rFonts w:eastAsia="Calibri"/>
                <w:strike/>
                <w:szCs w:val="22"/>
              </w:rPr>
            </w:pPr>
            <w:r w:rsidRPr="00FB63C5">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54BC2" w14:textId="23F23C32"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8434C" w14:textId="455DC151" w:rsidR="00AC3F9B" w:rsidRPr="00FB63C5" w:rsidRDefault="00AC3F9B" w:rsidP="00AC3F9B">
            <w:pPr>
              <w:jc w:val="right"/>
              <w:rPr>
                <w:rFonts w:eastAsia="Calibri"/>
                <w:strike/>
                <w:szCs w:val="22"/>
              </w:rPr>
            </w:pPr>
            <w:r w:rsidRPr="00FB63C5">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A6AB7" w14:textId="573CA414"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CB97C" w14:textId="6C545879"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049D11" w14:textId="1001243F" w:rsidR="00AC3F9B" w:rsidRPr="00FB63C5" w:rsidRDefault="00AC3F9B" w:rsidP="00AC3F9B">
            <w:pPr>
              <w:jc w:val="center"/>
              <w:rPr>
                <w:rFonts w:eastAsia="Calibri"/>
                <w:szCs w:val="22"/>
              </w:rPr>
            </w:pPr>
            <w:r w:rsidRPr="00FB63C5">
              <w:rPr>
                <w:rFonts w:eastAsia="Calibri"/>
                <w:szCs w:val="22"/>
              </w:rPr>
              <w:t>4400-5958-5450</w:t>
            </w:r>
          </w:p>
        </w:tc>
      </w:tr>
      <w:tr w:rsidR="00AC3F9B" w:rsidRPr="00FB63C5" w14:paraId="7E7209F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CD2D0E"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4644BC" w14:textId="02F3B70F" w:rsidR="00AC3F9B" w:rsidRPr="00FB63C5" w:rsidRDefault="00AC3F9B" w:rsidP="00AC3F9B">
            <w:pPr>
              <w:rPr>
                <w:rFonts w:eastAsia="Calibri"/>
                <w:szCs w:val="22"/>
              </w:rPr>
            </w:pPr>
            <w:r w:rsidRPr="00FB63C5">
              <w:rPr>
                <w:rFonts w:eastAsia="Calibri"/>
                <w:szCs w:val="22"/>
              </w:rPr>
              <w:t>A52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BC7A12F" w14:textId="7261535A" w:rsidR="00AC3F9B" w:rsidRPr="00FB63C5" w:rsidRDefault="00AC3F9B" w:rsidP="00AC3F9B">
            <w:pPr>
              <w:rPr>
                <w:rFonts w:eastAsia="Calibri"/>
                <w:szCs w:val="22"/>
              </w:rPr>
            </w:pPr>
            <w:r w:rsidRPr="00FB63C5">
              <w:rPr>
                <w:rFonts w:eastAsia="Calibri"/>
                <w:szCs w:val="22"/>
              </w:rPr>
              <w:t xml:space="preserve">Privažiuojamasis kelias prie gyvenamųjų namų nuo Vertimų k., </w:t>
            </w:r>
            <w:proofErr w:type="spellStart"/>
            <w:r w:rsidRPr="00FB63C5">
              <w:rPr>
                <w:rFonts w:eastAsia="Calibri"/>
                <w:szCs w:val="22"/>
              </w:rPr>
              <w:t>Andrioniškio</w:t>
            </w:r>
            <w:proofErr w:type="spellEnd"/>
            <w:r w:rsidRPr="00FB63C5">
              <w:rPr>
                <w:rFonts w:eastAsia="Calibri"/>
                <w:szCs w:val="22"/>
              </w:rPr>
              <w:t xml:space="preserve"> sen.</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47F6D75" w14:textId="76D66C82" w:rsidR="00AC3F9B" w:rsidRPr="00FB63C5" w:rsidRDefault="00AC3F9B" w:rsidP="00AC3F9B">
            <w:pPr>
              <w:jc w:val="right"/>
              <w:rPr>
                <w:rFonts w:eastAsia="Calibri"/>
                <w:szCs w:val="22"/>
              </w:rPr>
            </w:pPr>
            <w:r w:rsidRPr="00FB63C5">
              <w:rPr>
                <w:rFonts w:eastAsia="Calibri"/>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6CBC3" w14:textId="795F5BFA"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3E2C3" w14:textId="0F7998C2" w:rsidR="00AC3F9B" w:rsidRPr="00FB63C5" w:rsidRDefault="00AC3F9B" w:rsidP="00AC3F9B">
            <w:pPr>
              <w:jc w:val="right"/>
              <w:rPr>
                <w:rFonts w:eastAsia="Calibri"/>
                <w:szCs w:val="22"/>
              </w:rPr>
            </w:pPr>
            <w:r w:rsidRPr="00FB63C5">
              <w:rPr>
                <w:rFonts w:eastAsia="Calibri"/>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F3478" w14:textId="7FE1F018" w:rsidR="00AC3F9B" w:rsidRPr="00FB63C5" w:rsidRDefault="00AC3F9B" w:rsidP="00AC3F9B">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CD382" w14:textId="2D2639DD"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0AFBFD" w14:textId="7FD7945A" w:rsidR="00AC3F9B" w:rsidRPr="00FB63C5" w:rsidRDefault="00AC3F9B" w:rsidP="00AC3F9B">
            <w:pPr>
              <w:jc w:val="center"/>
              <w:rPr>
                <w:rFonts w:eastAsia="Calibri"/>
                <w:szCs w:val="22"/>
              </w:rPr>
            </w:pPr>
            <w:r w:rsidRPr="00FB63C5">
              <w:rPr>
                <w:rFonts w:eastAsia="Calibri"/>
                <w:szCs w:val="22"/>
              </w:rPr>
              <w:t>4400-6452-1556</w:t>
            </w:r>
          </w:p>
        </w:tc>
      </w:tr>
      <w:tr w:rsidR="00AC3F9B" w:rsidRPr="00FB63C5" w14:paraId="11F6B8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F59954"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4081FBB" w14:textId="58E85044" w:rsidR="00AC3F9B" w:rsidRPr="00FB63C5" w:rsidRDefault="00AC3F9B" w:rsidP="00AC3F9B">
            <w:pPr>
              <w:rPr>
                <w:rFonts w:eastAsia="Calibri"/>
                <w:szCs w:val="22"/>
              </w:rPr>
            </w:pPr>
            <w:r w:rsidRPr="00FB63C5">
              <w:rPr>
                <w:rFonts w:eastAsia="Calibri"/>
                <w:szCs w:val="22"/>
              </w:rPr>
              <w:t>A53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6B61848" w14:textId="60EBA739" w:rsidR="00AC3F9B" w:rsidRPr="00FB63C5" w:rsidRDefault="00AC3F9B" w:rsidP="00AC3F9B">
            <w:pPr>
              <w:rPr>
                <w:rFonts w:eastAsia="Calibri"/>
                <w:szCs w:val="22"/>
              </w:rPr>
            </w:pPr>
            <w:r w:rsidRPr="00FB63C5">
              <w:rPr>
                <w:rFonts w:eastAsia="Calibri"/>
                <w:szCs w:val="22"/>
              </w:rPr>
              <w:t>Privažiuojamasis kelias prie Lašinių k. nuo kelio Nr. A52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2CE69B4" w14:textId="505462E0" w:rsidR="00AC3F9B" w:rsidRPr="00FB63C5" w:rsidRDefault="00AC3F9B" w:rsidP="00AC3F9B">
            <w:pPr>
              <w:jc w:val="right"/>
              <w:rPr>
                <w:rFonts w:eastAsia="Calibri"/>
                <w:szCs w:val="22"/>
              </w:rPr>
            </w:pPr>
            <w:r w:rsidRPr="00FB63C5">
              <w:rPr>
                <w:rFonts w:eastAsia="Calibri"/>
                <w:szCs w:val="22"/>
              </w:rPr>
              <w:t xml:space="preserve"> 1903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A1FA4" w14:textId="5EECD86E"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CBD28" w14:textId="5E34BCBC" w:rsidR="00AC3F9B" w:rsidRPr="00FB63C5" w:rsidRDefault="00AC3F9B" w:rsidP="00AC3F9B">
            <w:pPr>
              <w:jc w:val="right"/>
              <w:rPr>
                <w:rFonts w:eastAsia="Calibri"/>
                <w:szCs w:val="22"/>
              </w:rPr>
            </w:pPr>
            <w:r w:rsidRPr="00FB63C5">
              <w:rPr>
                <w:rFonts w:eastAsia="Calibri"/>
                <w:szCs w:val="22"/>
              </w:rPr>
              <w:t xml:space="preserve">  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74A1" w14:textId="3A8C74D4"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412B" w14:textId="4C21A701" w:rsidR="00AC3F9B" w:rsidRPr="00FB63C5" w:rsidRDefault="00AC3F9B" w:rsidP="00AC3F9B">
            <w:pPr>
              <w:jc w:val="center"/>
              <w:rPr>
                <w:rFonts w:eastAsia="Calibri"/>
                <w:szCs w:val="22"/>
              </w:rPr>
            </w:pPr>
            <w:r w:rsidRPr="00FB63C5">
              <w:rPr>
                <w:rFonts w:eastAsia="Calibri"/>
                <w:szCs w:val="22"/>
              </w:rPr>
              <w:t xml:space="preserve"> </w:t>
            </w: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F4F20D" w14:textId="12B5F063" w:rsidR="00AC3F9B" w:rsidRPr="00FB63C5" w:rsidRDefault="00AC3F9B" w:rsidP="00AC3F9B">
            <w:pPr>
              <w:jc w:val="center"/>
              <w:rPr>
                <w:rFonts w:eastAsia="Calibri"/>
                <w:szCs w:val="22"/>
              </w:rPr>
            </w:pPr>
            <w:r w:rsidRPr="00FB63C5">
              <w:rPr>
                <w:rFonts w:eastAsia="Calibri"/>
                <w:szCs w:val="22"/>
              </w:rPr>
              <w:t>4400-6452-1352</w:t>
            </w:r>
          </w:p>
        </w:tc>
      </w:tr>
      <w:tr w:rsidR="00AC3F9B" w:rsidRPr="00FB63C5" w14:paraId="52EE20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000166"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4279C0" w14:textId="1F1EC2F9" w:rsidR="00AC3F9B" w:rsidRPr="00FB63C5" w:rsidRDefault="00AC3F9B" w:rsidP="00AC3F9B">
            <w:pPr>
              <w:rPr>
                <w:rFonts w:eastAsia="Calibri"/>
                <w:szCs w:val="22"/>
              </w:rPr>
            </w:pPr>
            <w:r w:rsidRPr="00FB63C5">
              <w:rPr>
                <w:rFonts w:eastAsia="Calibri"/>
                <w:szCs w:val="22"/>
              </w:rPr>
              <w:t>A54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9459077" w14:textId="4D8C9035" w:rsidR="00AC3F9B" w:rsidRPr="00FB63C5" w:rsidRDefault="00AC3F9B" w:rsidP="00AC3F9B">
            <w:pPr>
              <w:rPr>
                <w:rFonts w:eastAsia="Calibri"/>
                <w:szCs w:val="22"/>
              </w:rPr>
            </w:pPr>
            <w:r w:rsidRPr="00FB63C5">
              <w:rPr>
                <w:rFonts w:eastAsia="Calibri"/>
                <w:szCs w:val="22"/>
              </w:rPr>
              <w:t>Privažiuojamasis kelias iki dirbamų laukų nuo kelio Nr. A37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CC41DA4" w14:textId="234A63ED" w:rsidR="00AC3F9B" w:rsidRPr="00FB63C5" w:rsidRDefault="00AC3F9B" w:rsidP="00AC3F9B">
            <w:pPr>
              <w:jc w:val="right"/>
              <w:rPr>
                <w:rFonts w:eastAsia="Calibri"/>
                <w:szCs w:val="22"/>
              </w:rPr>
            </w:pPr>
            <w:r w:rsidRPr="00FB63C5">
              <w:rPr>
                <w:rFonts w:eastAsia="Calibri"/>
                <w:szCs w:val="22"/>
              </w:rPr>
              <w:t xml:space="preserve">578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F271" w14:textId="223584BB"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EDF66" w14:textId="6120CC6F" w:rsidR="00AC3F9B" w:rsidRPr="00FB63C5" w:rsidRDefault="00AC3F9B" w:rsidP="00AC3F9B">
            <w:pPr>
              <w:jc w:val="right"/>
              <w:rPr>
                <w:rFonts w:eastAsia="Calibri"/>
                <w:szCs w:val="22"/>
              </w:rPr>
            </w:pPr>
            <w:r w:rsidRPr="00FB63C5">
              <w:rPr>
                <w:rFonts w:eastAsia="Calibri"/>
                <w:szCs w:val="22"/>
              </w:rPr>
              <w:t>578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D19C2" w14:textId="03004FC3" w:rsidR="00AC3F9B" w:rsidRPr="00FB63C5" w:rsidRDefault="00AC3F9B" w:rsidP="00AC3F9B">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1E8D1" w14:textId="37268C89" w:rsidR="00AC3F9B" w:rsidRPr="00FB63C5" w:rsidRDefault="00AC3F9B" w:rsidP="00AC3F9B">
            <w:pPr>
              <w:jc w:val="center"/>
              <w:rPr>
                <w:rFonts w:eastAsia="Calibri"/>
                <w:szCs w:val="22"/>
              </w:rPr>
            </w:pPr>
            <w:proofErr w:type="spellStart"/>
            <w:r w:rsidRPr="00FB63C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9D5C62" w14:textId="1EC39872" w:rsidR="00AC3F9B" w:rsidRPr="00FB63C5" w:rsidRDefault="00AC3F9B" w:rsidP="00AC3F9B">
            <w:pPr>
              <w:jc w:val="center"/>
              <w:rPr>
                <w:rFonts w:eastAsia="Calibri"/>
                <w:szCs w:val="22"/>
              </w:rPr>
            </w:pPr>
            <w:r w:rsidRPr="00FB63C5">
              <w:rPr>
                <w:rFonts w:eastAsia="Calibri"/>
                <w:szCs w:val="22"/>
              </w:rPr>
              <w:t>4400-6452-1382</w:t>
            </w:r>
          </w:p>
        </w:tc>
      </w:tr>
      <w:tr w:rsidR="00AC3F9B" w:rsidRPr="00FB63C5" w14:paraId="77EF68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571808"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419EE7" w14:textId="5863D206" w:rsidR="00AC3F9B" w:rsidRPr="00FB63C5" w:rsidRDefault="00AC3F9B" w:rsidP="00AC3F9B">
            <w:pPr>
              <w:rPr>
                <w:rFonts w:eastAsia="Calibri"/>
                <w:szCs w:val="22"/>
              </w:rPr>
            </w:pPr>
            <w:r w:rsidRPr="00FB63C5">
              <w:rPr>
                <w:rFonts w:eastAsia="Calibri"/>
                <w:szCs w:val="22"/>
              </w:rPr>
              <w:t>A55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C7A065F" w14:textId="419CC07A" w:rsidR="00AC3F9B" w:rsidRPr="00FB63C5" w:rsidRDefault="00AC3F9B" w:rsidP="00AC3F9B">
            <w:pPr>
              <w:rPr>
                <w:rFonts w:eastAsia="Calibri"/>
                <w:szCs w:val="22"/>
              </w:rPr>
            </w:pPr>
            <w:r w:rsidRPr="00FB63C5">
              <w:rPr>
                <w:rFonts w:eastAsia="Calibri"/>
                <w:szCs w:val="22"/>
              </w:rPr>
              <w:t>Pravažiuojamasis kelias nuo kelio Nr. A130 iki Gojaus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0532721" w14:textId="13636382" w:rsidR="00AC3F9B" w:rsidRPr="00FB63C5" w:rsidRDefault="00AC3F9B" w:rsidP="00AC3F9B">
            <w:pPr>
              <w:jc w:val="right"/>
              <w:rPr>
                <w:rFonts w:eastAsia="Calibri"/>
                <w:szCs w:val="22"/>
              </w:rPr>
            </w:pPr>
            <w:r w:rsidRPr="00FB63C5">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0F4CD" w14:textId="339852E2" w:rsidR="00AC3F9B" w:rsidRPr="00FB63C5" w:rsidRDefault="00AC3F9B" w:rsidP="00AC3F9B">
            <w:pPr>
              <w:jc w:val="right"/>
              <w:rPr>
                <w:rFonts w:eastAsia="Calibri"/>
                <w:szCs w:val="22"/>
              </w:rPr>
            </w:pPr>
            <w:r w:rsidRPr="00FB63C5">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582E" w14:textId="0BC9D684" w:rsidR="00AC3F9B" w:rsidRPr="00FB63C5" w:rsidRDefault="00AC3F9B" w:rsidP="00AC3F9B">
            <w:pPr>
              <w:jc w:val="right"/>
              <w:rPr>
                <w:rFonts w:eastAsia="Calibri"/>
                <w:szCs w:val="22"/>
              </w:rPr>
            </w:pPr>
            <w:r w:rsidRPr="00FB63C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FB25A" w14:textId="374F7AE0"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A1823" w14:textId="7CAC16E9"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4CD0B5" w14:textId="7264964D" w:rsidR="00AC3F9B" w:rsidRPr="00FB63C5" w:rsidRDefault="00AC3F9B" w:rsidP="00AC3F9B">
            <w:pPr>
              <w:jc w:val="center"/>
              <w:rPr>
                <w:rFonts w:eastAsia="Calibri"/>
                <w:szCs w:val="22"/>
              </w:rPr>
            </w:pPr>
            <w:r w:rsidRPr="00FB63C5">
              <w:rPr>
                <w:rFonts w:eastAsia="Calibri"/>
                <w:szCs w:val="22"/>
              </w:rPr>
              <w:t>4400-5946-9195</w:t>
            </w:r>
          </w:p>
        </w:tc>
      </w:tr>
      <w:tr w:rsidR="00AC3F9B" w:rsidRPr="00FB63C5" w14:paraId="4605715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9BF626"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3EDEDB" w14:textId="1126A6A8" w:rsidR="00AC3F9B" w:rsidRPr="00FB63C5" w:rsidRDefault="00AC3F9B" w:rsidP="00AC3F9B">
            <w:pPr>
              <w:rPr>
                <w:rFonts w:eastAsia="Calibri"/>
                <w:szCs w:val="22"/>
              </w:rPr>
            </w:pPr>
            <w:r w:rsidRPr="00FB63C5">
              <w:rPr>
                <w:rFonts w:eastAsia="Calibri"/>
                <w:szCs w:val="22"/>
              </w:rPr>
              <w:t>A56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EF8433D" w14:textId="70202D5F" w:rsidR="00AC3F9B" w:rsidRPr="00FB63C5" w:rsidRDefault="00AC3F9B" w:rsidP="00AC3F9B">
            <w:pPr>
              <w:rPr>
                <w:rFonts w:eastAsia="Calibri"/>
                <w:szCs w:val="22"/>
              </w:rPr>
            </w:pPr>
            <w:r w:rsidRPr="00FB63C5">
              <w:rPr>
                <w:rFonts w:eastAsia="Calibri"/>
                <w:szCs w:val="22"/>
              </w:rPr>
              <w:t xml:space="preserve">Privažiuojamasis kelias prie Tamošiūnų k. nuo kelio Nr. A93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538402B" w14:textId="5AA853B7" w:rsidR="00AC3F9B" w:rsidRPr="00FB63C5" w:rsidRDefault="00AC3F9B" w:rsidP="00AC3F9B">
            <w:pPr>
              <w:jc w:val="right"/>
              <w:rPr>
                <w:rFonts w:eastAsia="Calibri"/>
                <w:szCs w:val="22"/>
              </w:rPr>
            </w:pPr>
            <w:r w:rsidRPr="00FB63C5">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2969F" w14:textId="53F34FEF"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594C46" w14:textId="32BC654D" w:rsidR="00AC3F9B" w:rsidRPr="00FB63C5" w:rsidRDefault="00AC3F9B" w:rsidP="00AC3F9B">
            <w:pPr>
              <w:jc w:val="right"/>
              <w:rPr>
                <w:rFonts w:eastAsia="Calibri"/>
                <w:szCs w:val="22"/>
              </w:rPr>
            </w:pPr>
            <w:r w:rsidRPr="00FB63C5">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FCC3A" w14:textId="55E087A5"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A22E7" w14:textId="77777777" w:rsidR="00AC3F9B" w:rsidRPr="00FB63C5" w:rsidRDefault="00AC3F9B" w:rsidP="00AC3F9B">
            <w:pPr>
              <w:jc w:val="center"/>
              <w:rPr>
                <w:rFonts w:eastAsia="Calibri"/>
                <w:szCs w:val="22"/>
              </w:rPr>
            </w:pPr>
            <w:proofErr w:type="spellStart"/>
            <w:r w:rsidRPr="00FB63C5">
              <w:rPr>
                <w:rFonts w:eastAsia="Calibri"/>
                <w:szCs w:val="22"/>
              </w:rPr>
              <w:t>IIIv</w:t>
            </w:r>
            <w:proofErr w:type="spellEnd"/>
          </w:p>
          <w:p w14:paraId="4ADAD31E" w14:textId="3B19EC22" w:rsidR="00AC3F9B" w:rsidRPr="00FB63C5" w:rsidRDefault="00AC3F9B" w:rsidP="00AC3F9B">
            <w:pPr>
              <w:jc w:val="center"/>
              <w:rPr>
                <w:rFonts w:eastAsia="Calibri"/>
                <w:szCs w:val="22"/>
              </w:rPr>
            </w:pPr>
            <w:proofErr w:type="spellStart"/>
            <w:r w:rsidRPr="00FB63C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E20C7A" w14:textId="3788F194" w:rsidR="00AC3F9B" w:rsidRPr="00FB63C5" w:rsidRDefault="00AC3F9B" w:rsidP="00AC3F9B">
            <w:pPr>
              <w:jc w:val="center"/>
              <w:rPr>
                <w:rFonts w:eastAsia="Calibri"/>
                <w:szCs w:val="22"/>
              </w:rPr>
            </w:pPr>
            <w:r w:rsidRPr="00FB63C5">
              <w:rPr>
                <w:rFonts w:eastAsia="Calibri"/>
                <w:szCs w:val="22"/>
              </w:rPr>
              <w:t>4400-5955-9529 4400-5955-9518</w:t>
            </w:r>
          </w:p>
        </w:tc>
      </w:tr>
      <w:tr w:rsidR="00AC3F9B" w:rsidRPr="00FB63C5" w14:paraId="41F6EA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DA32AE"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2D724C4" w14:textId="2D87CDEA" w:rsidR="00AC3F9B" w:rsidRPr="00FB63C5" w:rsidRDefault="00AC3F9B" w:rsidP="00AC3F9B">
            <w:pPr>
              <w:rPr>
                <w:rFonts w:eastAsia="Calibri"/>
                <w:szCs w:val="22"/>
              </w:rPr>
            </w:pPr>
            <w:r w:rsidRPr="00FB63C5">
              <w:rPr>
                <w:rFonts w:eastAsia="Calibri"/>
                <w:szCs w:val="22"/>
              </w:rPr>
              <w:t>A57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2AA27BB" w14:textId="09173DE0" w:rsidR="00AC3F9B" w:rsidRPr="00FB63C5" w:rsidRDefault="00AC3F9B" w:rsidP="00AC3F9B">
            <w:pPr>
              <w:rPr>
                <w:rFonts w:eastAsia="Calibri"/>
                <w:szCs w:val="22"/>
              </w:rPr>
            </w:pPr>
            <w:r w:rsidRPr="00FB63C5">
              <w:rPr>
                <w:rFonts w:eastAsia="Calibri"/>
                <w:szCs w:val="22"/>
              </w:rPr>
              <w:t xml:space="preserve">Pravažiuojamasis kelias nuo Janydžių g., Janydžių vs. iki Tilto g., </w:t>
            </w:r>
            <w:proofErr w:type="spellStart"/>
            <w:r w:rsidRPr="00FB63C5">
              <w:rPr>
                <w:rFonts w:eastAsia="Calibri"/>
                <w:szCs w:val="22"/>
              </w:rPr>
              <w:t>Bikūnų</w:t>
            </w:r>
            <w:proofErr w:type="spellEnd"/>
            <w:r w:rsidRPr="00FB63C5">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4C2F112" w14:textId="284D8B01" w:rsidR="00AC3F9B" w:rsidRPr="00FB63C5" w:rsidRDefault="00AC3F9B" w:rsidP="00AC3F9B">
            <w:pPr>
              <w:jc w:val="right"/>
              <w:rPr>
                <w:rFonts w:eastAsia="Calibri"/>
                <w:szCs w:val="22"/>
              </w:rPr>
            </w:pPr>
            <w:r w:rsidRPr="00FB63C5">
              <w:rPr>
                <w:rFonts w:eastAsia="Calibri"/>
                <w:szCs w:val="22"/>
              </w:rPr>
              <w:t xml:space="preserve"> 1795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2BF7" w14:textId="761B01E3" w:rsidR="00AC3F9B" w:rsidRPr="00FB63C5" w:rsidRDefault="00AC3F9B" w:rsidP="00AC3F9B">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E4FD6" w14:textId="5F50B40A" w:rsidR="00AC3F9B" w:rsidRPr="00FB63C5" w:rsidRDefault="00AC3F9B" w:rsidP="00AC3F9B">
            <w:pPr>
              <w:jc w:val="right"/>
              <w:rPr>
                <w:rFonts w:eastAsia="Calibri"/>
                <w:szCs w:val="22"/>
              </w:rPr>
            </w:pPr>
            <w:r w:rsidRPr="00FB63C5">
              <w:rPr>
                <w:rFonts w:eastAsia="Calibri"/>
                <w:szCs w:val="22"/>
              </w:rPr>
              <w:t>1795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9ABEB" w14:textId="4A7B9DB8"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34DC" w14:textId="5BA4576C" w:rsidR="00AC3F9B" w:rsidRPr="00FB63C5" w:rsidRDefault="00AC3F9B" w:rsidP="00AC3F9B">
            <w:pPr>
              <w:jc w:val="center"/>
              <w:rPr>
                <w:rFonts w:eastAsia="Calibri"/>
                <w:szCs w:val="22"/>
              </w:rPr>
            </w:pPr>
            <w:proofErr w:type="spellStart"/>
            <w:r w:rsidRPr="00FB63C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699145" w14:textId="7931B0A9" w:rsidR="00AC3F9B" w:rsidRPr="00FB63C5" w:rsidRDefault="00AC3F9B" w:rsidP="00AC3F9B">
            <w:pPr>
              <w:jc w:val="center"/>
              <w:rPr>
                <w:rFonts w:eastAsia="Calibri"/>
                <w:szCs w:val="22"/>
              </w:rPr>
            </w:pPr>
            <w:r w:rsidRPr="00FB63C5">
              <w:rPr>
                <w:rFonts w:eastAsia="Calibri"/>
                <w:szCs w:val="22"/>
              </w:rPr>
              <w:t>4400-5952-5983</w:t>
            </w:r>
          </w:p>
        </w:tc>
      </w:tr>
      <w:tr w:rsidR="00AC3F9B" w:rsidRPr="00FB63C5" w14:paraId="093D7D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D349F3"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1C8C1D9" w14:textId="4E7D7FF4" w:rsidR="00AC3F9B" w:rsidRPr="00FB63C5" w:rsidRDefault="00AC3F9B" w:rsidP="00AC3F9B">
            <w:pPr>
              <w:rPr>
                <w:rFonts w:eastAsia="Calibri"/>
                <w:szCs w:val="22"/>
              </w:rPr>
            </w:pPr>
            <w:r w:rsidRPr="00FB63C5">
              <w:rPr>
                <w:rFonts w:eastAsia="Calibri"/>
                <w:szCs w:val="22"/>
              </w:rPr>
              <w:t>A58-1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DC1821D" w14:textId="5A5CAD62" w:rsidR="00AC3F9B" w:rsidRPr="00FB63C5" w:rsidRDefault="00AC3F9B" w:rsidP="00AC3F9B">
            <w:pPr>
              <w:rPr>
                <w:rFonts w:eastAsia="Calibri"/>
                <w:szCs w:val="22"/>
              </w:rPr>
            </w:pPr>
            <w:r w:rsidRPr="00FB63C5">
              <w:rPr>
                <w:rFonts w:eastAsia="Calibri"/>
                <w:szCs w:val="22"/>
              </w:rPr>
              <w:t xml:space="preserve">Pravažiuojamasis kelias nuo Šilelio g., Naujųjų Elmininkų k. iki kelio Nr. A59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3A97C0A" w14:textId="7D8F4819" w:rsidR="00AC3F9B" w:rsidRPr="00FB63C5" w:rsidRDefault="00AC3F9B" w:rsidP="00AC3F9B">
            <w:pPr>
              <w:jc w:val="right"/>
              <w:rPr>
                <w:rFonts w:eastAsia="Calibri"/>
                <w:szCs w:val="22"/>
              </w:rPr>
            </w:pPr>
            <w:r w:rsidRPr="00FB63C5">
              <w:rPr>
                <w:rFonts w:eastAsia="Calibri"/>
                <w:szCs w:val="22"/>
              </w:rPr>
              <w:t xml:space="preserve">265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83584" w14:textId="7F6B8D14"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9F766" w14:textId="7302FFFB" w:rsidR="00AC3F9B" w:rsidRPr="00FB63C5" w:rsidRDefault="00AC3F9B" w:rsidP="00AC3F9B">
            <w:pPr>
              <w:jc w:val="right"/>
              <w:rPr>
                <w:rFonts w:eastAsia="Calibri"/>
                <w:szCs w:val="22"/>
              </w:rPr>
            </w:pPr>
            <w:r w:rsidRPr="00FB63C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4D3DB" w14:textId="4061F611" w:rsidR="00AC3F9B" w:rsidRPr="00FB63C5" w:rsidRDefault="00AC3F9B" w:rsidP="00AC3F9B">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03D31" w14:textId="1FBF5CBE" w:rsidR="00AC3F9B" w:rsidRPr="00FB63C5" w:rsidRDefault="00AC3F9B" w:rsidP="00AC3F9B">
            <w:pPr>
              <w:jc w:val="center"/>
              <w:rPr>
                <w:rFonts w:eastAsia="Calibri"/>
                <w:szCs w:val="22"/>
              </w:rPr>
            </w:pPr>
            <w:proofErr w:type="spellStart"/>
            <w:r w:rsidRPr="00FB63C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886954" w14:textId="7129713E" w:rsidR="00AC3F9B" w:rsidRPr="00FB63C5" w:rsidRDefault="00AC3F9B" w:rsidP="00AC3F9B">
            <w:pPr>
              <w:jc w:val="center"/>
              <w:rPr>
                <w:rFonts w:eastAsia="Calibri"/>
                <w:szCs w:val="22"/>
              </w:rPr>
            </w:pPr>
            <w:r w:rsidRPr="00FB63C5">
              <w:rPr>
                <w:rFonts w:eastAsia="Calibri"/>
                <w:szCs w:val="22"/>
              </w:rPr>
              <w:t>4400-5948-0969</w:t>
            </w:r>
          </w:p>
        </w:tc>
      </w:tr>
      <w:tr w:rsidR="00AC3F9B" w:rsidRPr="00FB63C5" w14:paraId="5884B7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16BE15"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E86F26F" w14:textId="00378349" w:rsidR="00AC3F9B" w:rsidRPr="00FB63C5" w:rsidRDefault="00AC3F9B" w:rsidP="00AC3F9B">
            <w:pPr>
              <w:rPr>
                <w:rFonts w:eastAsia="Calibri"/>
                <w:szCs w:val="22"/>
              </w:rPr>
            </w:pPr>
            <w:r w:rsidRPr="00FB63C5">
              <w:rPr>
                <w:rFonts w:eastAsia="Calibri"/>
                <w:szCs w:val="22"/>
              </w:rPr>
              <w:t>A59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A0F7F1C" w14:textId="5B61A220" w:rsidR="00AC3F9B" w:rsidRPr="00FB63C5" w:rsidRDefault="00AC3F9B" w:rsidP="00AC3F9B">
            <w:pPr>
              <w:rPr>
                <w:rFonts w:eastAsia="Calibri"/>
                <w:szCs w:val="22"/>
              </w:rPr>
            </w:pPr>
            <w:r w:rsidRPr="00FB63C5">
              <w:rPr>
                <w:rFonts w:eastAsia="Calibri"/>
                <w:szCs w:val="22"/>
              </w:rPr>
              <w:t xml:space="preserve">Pravažiuojamasis kelias nuo Dvaro g., Naujųjų Elmininkų k. iki kelio Nr. A60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F8C5FDD" w14:textId="42DFF78A" w:rsidR="00AC3F9B" w:rsidRPr="00FB63C5" w:rsidRDefault="00AC3F9B" w:rsidP="00AC3F9B">
            <w:pPr>
              <w:jc w:val="right"/>
              <w:rPr>
                <w:rFonts w:eastAsia="Calibri"/>
                <w:szCs w:val="22"/>
              </w:rPr>
            </w:pPr>
            <w:r w:rsidRPr="00FB63C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8385" w14:textId="13172DB8"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03DD0" w14:textId="22F976E4" w:rsidR="00AC3F9B" w:rsidRPr="00FB63C5" w:rsidRDefault="00AC3F9B" w:rsidP="00AC3F9B">
            <w:pPr>
              <w:jc w:val="right"/>
              <w:rPr>
                <w:rFonts w:eastAsia="Calibri"/>
                <w:szCs w:val="22"/>
              </w:rPr>
            </w:pPr>
            <w:r w:rsidRPr="00FB63C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2CC1" w14:textId="1CBB4640"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1B9EF" w14:textId="5014A54A" w:rsidR="00AC3F9B" w:rsidRPr="00FB63C5" w:rsidRDefault="00AC3F9B" w:rsidP="00AC3F9B">
            <w:pPr>
              <w:jc w:val="center"/>
              <w:rPr>
                <w:rFonts w:eastAsia="Calibri"/>
                <w:szCs w:val="22"/>
              </w:rPr>
            </w:pPr>
            <w:proofErr w:type="spellStart"/>
            <w:r w:rsidRPr="00FB63C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C6ED26" w14:textId="3A393F9A" w:rsidR="00AC3F9B" w:rsidRPr="00FB63C5" w:rsidRDefault="00AC3F9B" w:rsidP="00AC3F9B">
            <w:pPr>
              <w:jc w:val="center"/>
              <w:rPr>
                <w:rFonts w:eastAsia="Calibri"/>
                <w:szCs w:val="22"/>
              </w:rPr>
            </w:pPr>
            <w:r w:rsidRPr="00FB63C5">
              <w:rPr>
                <w:rFonts w:eastAsia="Calibri"/>
                <w:szCs w:val="22"/>
              </w:rPr>
              <w:t>4400-5948-1666</w:t>
            </w:r>
          </w:p>
        </w:tc>
      </w:tr>
      <w:tr w:rsidR="00AC3F9B" w:rsidRPr="00FB63C5" w14:paraId="0D1957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75FF8A" w14:textId="77777777" w:rsidR="00AC3F9B" w:rsidRPr="00FB63C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7D93850" w14:textId="48823931" w:rsidR="00AC3F9B" w:rsidRPr="00FB63C5" w:rsidRDefault="00AC3F9B" w:rsidP="00AC3F9B">
            <w:pPr>
              <w:rPr>
                <w:rFonts w:eastAsia="Calibri"/>
                <w:szCs w:val="22"/>
              </w:rPr>
            </w:pPr>
            <w:r w:rsidRPr="00FB63C5">
              <w:rPr>
                <w:rFonts w:eastAsia="Calibri"/>
                <w:szCs w:val="22"/>
              </w:rPr>
              <w:t>A6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520D2F" w14:textId="08B0834A" w:rsidR="00AC3F9B" w:rsidRPr="00FB63C5" w:rsidRDefault="00AC3F9B" w:rsidP="00AC3F9B">
            <w:pPr>
              <w:rPr>
                <w:rFonts w:eastAsia="Calibri"/>
                <w:szCs w:val="22"/>
              </w:rPr>
            </w:pPr>
            <w:r w:rsidRPr="00FB63C5">
              <w:rPr>
                <w:rFonts w:eastAsia="Calibri"/>
                <w:szCs w:val="22"/>
              </w:rPr>
              <w:t>Privažiuojamasis kelias prie Šilelių k. nuo kelio Nr. 120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DD09FCA" w14:textId="5CCF03A9" w:rsidR="00AC3F9B" w:rsidRPr="00FB63C5" w:rsidRDefault="00AC3F9B" w:rsidP="00AC3F9B">
            <w:pPr>
              <w:jc w:val="right"/>
              <w:rPr>
                <w:rFonts w:eastAsia="Calibri"/>
                <w:szCs w:val="22"/>
              </w:rPr>
            </w:pPr>
            <w:r w:rsidRPr="00FB63C5">
              <w:rPr>
                <w:rFonts w:eastAsia="Calibri"/>
                <w:szCs w:val="22"/>
              </w:rPr>
              <w:t xml:space="preserve">1083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C873" w14:textId="13798270"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CA2DE" w14:textId="534FF265" w:rsidR="00AC3F9B" w:rsidRPr="00FB63C5" w:rsidRDefault="00AC3F9B" w:rsidP="00AC3F9B">
            <w:pPr>
              <w:jc w:val="right"/>
              <w:rPr>
                <w:rFonts w:eastAsia="Calibri"/>
                <w:szCs w:val="22"/>
              </w:rPr>
            </w:pPr>
            <w:r w:rsidRPr="00FB63C5">
              <w:rPr>
                <w:rFonts w:eastAsia="Calibri"/>
                <w:szCs w:val="22"/>
              </w:rPr>
              <w:t xml:space="preserve"> 1083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F63E" w14:textId="188D47CE" w:rsidR="00AC3F9B" w:rsidRPr="00FB63C5" w:rsidRDefault="00AC3F9B" w:rsidP="00AC3F9B">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368F7" w14:textId="023DB1B7" w:rsidR="00AC3F9B" w:rsidRPr="00FB63C5" w:rsidRDefault="00AC3F9B" w:rsidP="00AC3F9B">
            <w:pPr>
              <w:jc w:val="center"/>
              <w:rPr>
                <w:rFonts w:eastAsia="Calibri"/>
                <w:szCs w:val="22"/>
              </w:rPr>
            </w:pPr>
            <w:proofErr w:type="spellStart"/>
            <w:r w:rsidRPr="00FB63C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7E874D" w14:textId="4CD1A9C7" w:rsidR="00AC3F9B" w:rsidRPr="00FB63C5" w:rsidRDefault="00AC3F9B" w:rsidP="00AC3F9B">
            <w:pPr>
              <w:jc w:val="center"/>
              <w:rPr>
                <w:rFonts w:eastAsia="Calibri"/>
                <w:szCs w:val="22"/>
              </w:rPr>
            </w:pPr>
            <w:r w:rsidRPr="00FB63C5">
              <w:rPr>
                <w:rFonts w:eastAsia="Calibri"/>
                <w:szCs w:val="22"/>
              </w:rPr>
              <w:t>4400-6450-5484</w:t>
            </w:r>
          </w:p>
        </w:tc>
      </w:tr>
      <w:tr w:rsidR="00AC3F9B" w:rsidRPr="00A43345" w14:paraId="279423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503AAE"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0E7F589" w14:textId="01E466DD" w:rsidR="00AC3F9B" w:rsidRPr="00A43345" w:rsidRDefault="00AC3F9B" w:rsidP="00AC3F9B">
            <w:pPr>
              <w:rPr>
                <w:rFonts w:eastAsia="Calibri"/>
                <w:szCs w:val="22"/>
              </w:rPr>
            </w:pPr>
            <w:r w:rsidRPr="00A43345">
              <w:rPr>
                <w:rFonts w:eastAsia="Calibri"/>
                <w:szCs w:val="22"/>
              </w:rPr>
              <w:t>A60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DC357D2" w14:textId="7AF04A9C" w:rsidR="00AC3F9B" w:rsidRPr="00A43345" w:rsidRDefault="00AC3F9B" w:rsidP="00AC3F9B">
            <w:pPr>
              <w:rPr>
                <w:rFonts w:eastAsia="Calibri"/>
                <w:szCs w:val="22"/>
              </w:rPr>
            </w:pPr>
            <w:r w:rsidRPr="00A43345">
              <w:rPr>
                <w:rFonts w:eastAsia="Calibri"/>
                <w:szCs w:val="22"/>
              </w:rPr>
              <w:t xml:space="preserve">Pravažiuojamasis kelias nuo kelio Nr. A59 iki kelio Nr. A57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A0CDEF7" w14:textId="7F8CED28" w:rsidR="00AC3F9B" w:rsidRPr="00A43345" w:rsidRDefault="00AC3F9B" w:rsidP="00AC3F9B">
            <w:pPr>
              <w:jc w:val="right"/>
              <w:rPr>
                <w:rFonts w:eastAsia="Calibri"/>
                <w:szCs w:val="22"/>
              </w:rPr>
            </w:pPr>
            <w:r w:rsidRPr="00A43345">
              <w:rPr>
                <w:rFonts w:eastAsia="Calibri"/>
                <w:szCs w:val="22"/>
              </w:rPr>
              <w:t xml:space="preserve"> 1431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2951B" w14:textId="4376FAAB" w:rsidR="00AC3F9B" w:rsidRPr="00A43345" w:rsidRDefault="00AC3F9B" w:rsidP="00AC3F9B">
            <w:pPr>
              <w:jc w:val="right"/>
              <w:rPr>
                <w:rFonts w:eastAsia="Calibri"/>
                <w:szCs w:val="22"/>
              </w:rPr>
            </w:pPr>
            <w:r w:rsidRPr="00A43345">
              <w:rPr>
                <w:rFonts w:eastAsia="Calibri"/>
                <w:szCs w:val="22"/>
              </w:rPr>
              <w:t>38</w:t>
            </w:r>
            <w:r w:rsidRPr="00A43345">
              <w:rPr>
                <w:rFonts w:eastAsia="Calibri"/>
                <w:szCs w:val="22"/>
                <w:vertAlign w:val="superscript"/>
              </w:rPr>
              <w:footnoteReference w:id="15"/>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EEB73" w14:textId="2648E773" w:rsidR="00AC3F9B" w:rsidRPr="00A43345" w:rsidRDefault="00AC3F9B" w:rsidP="00AC3F9B">
            <w:pPr>
              <w:jc w:val="right"/>
              <w:rPr>
                <w:rFonts w:eastAsia="Calibri"/>
                <w:szCs w:val="22"/>
              </w:rPr>
            </w:pPr>
            <w:r w:rsidRPr="00A43345">
              <w:rPr>
                <w:rFonts w:eastAsia="Calibri"/>
                <w:szCs w:val="22"/>
              </w:rPr>
              <w:t xml:space="preserve">  1393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B6EED" w14:textId="2258345B"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2CE6" w14:textId="3F859B26" w:rsidR="00AC3F9B" w:rsidRPr="00A43345" w:rsidRDefault="00AC3F9B" w:rsidP="00AC3F9B">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66533D" w14:textId="56B4E1D3" w:rsidR="00AC3F9B" w:rsidRPr="00A43345" w:rsidRDefault="00AC3F9B" w:rsidP="00AC3F9B">
            <w:pPr>
              <w:jc w:val="center"/>
              <w:rPr>
                <w:rFonts w:eastAsia="Calibri"/>
                <w:szCs w:val="22"/>
              </w:rPr>
            </w:pPr>
            <w:r w:rsidRPr="00A43345">
              <w:rPr>
                <w:rFonts w:eastAsia="Calibri"/>
                <w:szCs w:val="22"/>
              </w:rPr>
              <w:t>4400-5955-3967</w:t>
            </w:r>
          </w:p>
        </w:tc>
      </w:tr>
      <w:tr w:rsidR="00AC3F9B" w:rsidRPr="00A43345" w14:paraId="3B1C92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1A25A5"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231663" w14:textId="119AB00D" w:rsidR="00AC3F9B" w:rsidRPr="00A43345" w:rsidRDefault="00AC3F9B" w:rsidP="00AC3F9B">
            <w:pPr>
              <w:rPr>
                <w:rFonts w:eastAsia="Calibri"/>
                <w:szCs w:val="22"/>
              </w:rPr>
            </w:pPr>
            <w:r w:rsidRPr="00A43345">
              <w:rPr>
                <w:rFonts w:eastAsia="Calibri"/>
                <w:szCs w:val="22"/>
              </w:rPr>
              <w:t>A61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C1EC017" w14:textId="745D5DF4" w:rsidR="00AC3F9B" w:rsidRPr="00A43345" w:rsidRDefault="00AC3F9B" w:rsidP="00AC3F9B">
            <w:pPr>
              <w:rPr>
                <w:rFonts w:eastAsia="Calibri"/>
                <w:szCs w:val="22"/>
              </w:rPr>
            </w:pPr>
            <w:r w:rsidRPr="00A43345">
              <w:rPr>
                <w:rFonts w:eastAsia="Calibri"/>
                <w:szCs w:val="22"/>
              </w:rPr>
              <w:t xml:space="preserve">Privažiuojamasis kelias prie </w:t>
            </w:r>
            <w:proofErr w:type="spellStart"/>
            <w:r w:rsidRPr="00A43345">
              <w:rPr>
                <w:rFonts w:eastAsia="Calibri"/>
                <w:szCs w:val="22"/>
              </w:rPr>
              <w:t>Ilgabrados</w:t>
            </w:r>
            <w:proofErr w:type="spellEnd"/>
            <w:r w:rsidRPr="00A43345">
              <w:rPr>
                <w:rFonts w:eastAsia="Calibri"/>
                <w:szCs w:val="22"/>
              </w:rPr>
              <w:t xml:space="preserve"> k. nuo kelio Nr. 1236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2BBEA08" w14:textId="02BCA54B" w:rsidR="00AC3F9B" w:rsidRPr="00A43345" w:rsidRDefault="00AC3F9B" w:rsidP="00AC3F9B">
            <w:pPr>
              <w:jc w:val="right"/>
              <w:rPr>
                <w:rFonts w:eastAsia="Calibri"/>
                <w:szCs w:val="22"/>
              </w:rPr>
            </w:pPr>
            <w:r w:rsidRPr="00A43345">
              <w:rPr>
                <w:rFonts w:eastAsia="Calibri"/>
                <w:szCs w:val="22"/>
              </w:rPr>
              <w:t xml:space="preserve">  1575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DE6CF" w14:textId="0652746E"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6BFE" w14:textId="2C1E40D8" w:rsidR="00AC3F9B" w:rsidRPr="00A43345" w:rsidRDefault="00AC3F9B" w:rsidP="00AC3F9B">
            <w:pPr>
              <w:jc w:val="right"/>
              <w:rPr>
                <w:rFonts w:eastAsia="Calibri"/>
                <w:szCs w:val="22"/>
              </w:rPr>
            </w:pPr>
            <w:r w:rsidRPr="00A43345">
              <w:rPr>
                <w:rFonts w:eastAsia="Calibri"/>
                <w:szCs w:val="22"/>
              </w:rPr>
              <w:t xml:space="preserve"> 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7AC1E" w14:textId="674C9D99" w:rsidR="00AC3F9B" w:rsidRPr="00A43345" w:rsidRDefault="00AC3F9B" w:rsidP="00AC3F9B">
            <w:pPr>
              <w:jc w:val="right"/>
              <w:rPr>
                <w:rFonts w:eastAsia="Calibri"/>
                <w:szCs w:val="22"/>
              </w:rPr>
            </w:pPr>
            <w:r w:rsidRPr="00A43345">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C142" w14:textId="163D7F52" w:rsidR="00AC3F9B" w:rsidRPr="00A43345" w:rsidRDefault="00AC3F9B" w:rsidP="00AC3F9B">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3CC9F5" w14:textId="48F254C9" w:rsidR="00AC3F9B" w:rsidRPr="00A43345" w:rsidRDefault="00AC3F9B" w:rsidP="00AC3F9B">
            <w:pPr>
              <w:jc w:val="center"/>
              <w:rPr>
                <w:rFonts w:eastAsia="Calibri"/>
                <w:szCs w:val="22"/>
              </w:rPr>
            </w:pPr>
            <w:r w:rsidRPr="00A43345">
              <w:rPr>
                <w:rFonts w:eastAsia="Calibri"/>
                <w:szCs w:val="22"/>
              </w:rPr>
              <w:t>4400-5947-4838</w:t>
            </w:r>
          </w:p>
        </w:tc>
      </w:tr>
      <w:tr w:rsidR="00AC3F9B" w:rsidRPr="00A43345" w14:paraId="0BF902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349692"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6814C0F" w14:textId="37ECD28C" w:rsidR="00AC3F9B" w:rsidRPr="00A43345" w:rsidRDefault="00AC3F9B" w:rsidP="00AC3F9B">
            <w:pPr>
              <w:rPr>
                <w:rFonts w:eastAsia="Calibri"/>
                <w:szCs w:val="22"/>
              </w:rPr>
            </w:pPr>
            <w:r w:rsidRPr="00A43345">
              <w:rPr>
                <w:rFonts w:eastAsia="Calibri"/>
                <w:szCs w:val="22"/>
              </w:rPr>
              <w:t>A62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94FC04D" w14:textId="692F72D8" w:rsidR="00AC3F9B" w:rsidRPr="00A43345" w:rsidRDefault="00AC3F9B" w:rsidP="00AC3F9B">
            <w:pPr>
              <w:rPr>
                <w:rFonts w:eastAsia="Calibri"/>
                <w:szCs w:val="22"/>
              </w:rPr>
            </w:pPr>
            <w:r w:rsidRPr="00A43345">
              <w:rPr>
                <w:rFonts w:eastAsia="Calibri"/>
                <w:szCs w:val="22"/>
              </w:rPr>
              <w:t>Pravažiuojamasis kelias nuo Kaštonų g., Elmininkų I k. iki kelio Nr. A319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391368B" w14:textId="6098F052" w:rsidR="00AC3F9B" w:rsidRPr="00A43345" w:rsidRDefault="00AC3F9B" w:rsidP="00AC3F9B">
            <w:pPr>
              <w:jc w:val="right"/>
              <w:rPr>
                <w:rFonts w:eastAsia="Calibri"/>
                <w:szCs w:val="22"/>
              </w:rPr>
            </w:pPr>
            <w:r w:rsidRPr="00A43345">
              <w:rPr>
                <w:rFonts w:eastAsia="Calibri"/>
                <w:szCs w:val="22"/>
              </w:rPr>
              <w:t xml:space="preserve">  1595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E7" w14:textId="02215D9E" w:rsidR="00AC3F9B" w:rsidRPr="00A43345" w:rsidRDefault="00AC3F9B" w:rsidP="00AC3F9B">
            <w:pPr>
              <w:jc w:val="right"/>
              <w:rPr>
                <w:rFonts w:eastAsia="Calibri"/>
                <w:szCs w:val="22"/>
              </w:rPr>
            </w:pPr>
            <w:r w:rsidRPr="00A4334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A3D9" w14:textId="0F1E60F1" w:rsidR="00AC3F9B" w:rsidRPr="00A43345" w:rsidRDefault="00AC3F9B" w:rsidP="00AC3F9B">
            <w:pPr>
              <w:jc w:val="right"/>
              <w:rPr>
                <w:rFonts w:eastAsia="Calibri"/>
                <w:szCs w:val="22"/>
              </w:rPr>
            </w:pPr>
            <w:r w:rsidRPr="00A4334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3C15B" w14:textId="24B1C06D"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D8DE8" w14:textId="11BCC77C" w:rsidR="00AC3F9B" w:rsidRPr="00A43345" w:rsidRDefault="00AC3F9B" w:rsidP="00AC3F9B">
            <w:pPr>
              <w:jc w:val="center"/>
              <w:rPr>
                <w:rFonts w:eastAsia="Calibri"/>
                <w:szCs w:val="22"/>
              </w:rPr>
            </w:pPr>
            <w:proofErr w:type="spellStart"/>
            <w:r w:rsidRPr="00A4334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49F2EC" w14:textId="63451FD4" w:rsidR="00AC3F9B" w:rsidRPr="00A43345" w:rsidRDefault="00AC3F9B" w:rsidP="00AC3F9B">
            <w:pPr>
              <w:jc w:val="center"/>
              <w:rPr>
                <w:rFonts w:eastAsia="Calibri"/>
                <w:szCs w:val="22"/>
              </w:rPr>
            </w:pPr>
            <w:r w:rsidRPr="00A43345">
              <w:rPr>
                <w:rFonts w:eastAsia="Calibri"/>
                <w:szCs w:val="22"/>
              </w:rPr>
              <w:t>4400-5948-6522</w:t>
            </w:r>
          </w:p>
        </w:tc>
      </w:tr>
      <w:tr w:rsidR="00AC3F9B" w:rsidRPr="00A43345" w14:paraId="2E1389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D28C64"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A60B637" w14:textId="35021498" w:rsidR="00AC3F9B" w:rsidRPr="00A43345" w:rsidRDefault="00AC3F9B" w:rsidP="00AC3F9B">
            <w:pPr>
              <w:rPr>
                <w:rFonts w:eastAsia="Calibri"/>
                <w:szCs w:val="22"/>
              </w:rPr>
            </w:pPr>
            <w:r w:rsidRPr="00A43345">
              <w:rPr>
                <w:rFonts w:eastAsia="Calibri"/>
                <w:szCs w:val="22"/>
              </w:rPr>
              <w:t>A63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B3B2662" w14:textId="5063EF20" w:rsidR="00AC3F9B" w:rsidRPr="00A43345" w:rsidRDefault="00AC3F9B" w:rsidP="00AC3F9B">
            <w:pPr>
              <w:rPr>
                <w:rFonts w:eastAsia="Calibri"/>
                <w:szCs w:val="22"/>
              </w:rPr>
            </w:pPr>
            <w:r w:rsidRPr="00A43345">
              <w:rPr>
                <w:rFonts w:eastAsia="Calibri"/>
                <w:szCs w:val="22"/>
              </w:rPr>
              <w:t>Privažiuojamasis kelias iki dirbamų laukų nuo kelio Nr. A66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73C659B" w14:textId="48116655" w:rsidR="00AC3F9B" w:rsidRPr="00A43345" w:rsidRDefault="00AC3F9B" w:rsidP="00AC3F9B">
            <w:pPr>
              <w:jc w:val="right"/>
              <w:rPr>
                <w:rFonts w:eastAsia="Calibri"/>
                <w:szCs w:val="22"/>
              </w:rPr>
            </w:pPr>
            <w:r w:rsidRPr="00A43345">
              <w:rPr>
                <w:rFonts w:eastAsia="Calibri"/>
                <w:szCs w:val="22"/>
              </w:rPr>
              <w:t xml:space="preserve"> 1821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2A348" w14:textId="45421473"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ECEEE" w14:textId="02EF8767" w:rsidR="00AC3F9B" w:rsidRPr="00A43345" w:rsidRDefault="00AC3F9B" w:rsidP="00AC3F9B">
            <w:pPr>
              <w:jc w:val="right"/>
              <w:rPr>
                <w:rFonts w:eastAsia="Calibri"/>
                <w:szCs w:val="22"/>
              </w:rPr>
            </w:pPr>
            <w:r w:rsidRPr="00A43345">
              <w:rPr>
                <w:rFonts w:eastAsia="Calibri"/>
                <w:szCs w:val="22"/>
              </w:rPr>
              <w:t xml:space="preserve">  1500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6F21" w14:textId="7C161F8E" w:rsidR="00AC3F9B" w:rsidRPr="00A43345" w:rsidRDefault="00AC3F9B" w:rsidP="00AC3F9B">
            <w:pPr>
              <w:jc w:val="right"/>
              <w:rPr>
                <w:rFonts w:eastAsia="Calibri"/>
                <w:szCs w:val="22"/>
              </w:rPr>
            </w:pPr>
            <w:r w:rsidRPr="00A43345">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C60967" w14:textId="77777777" w:rsidR="00AC3F9B" w:rsidRDefault="00AC3F9B" w:rsidP="00AC3F9B">
            <w:pPr>
              <w:jc w:val="center"/>
              <w:rPr>
                <w:rFonts w:eastAsia="Calibri"/>
                <w:szCs w:val="22"/>
              </w:rPr>
            </w:pPr>
            <w:proofErr w:type="spellStart"/>
            <w:r w:rsidRPr="00A43345">
              <w:rPr>
                <w:rFonts w:eastAsia="Calibri"/>
                <w:szCs w:val="22"/>
              </w:rPr>
              <w:t>Iv</w:t>
            </w:r>
            <w:proofErr w:type="spellEnd"/>
          </w:p>
          <w:p w14:paraId="5563B452" w14:textId="77777777" w:rsidR="00AC3F9B" w:rsidRDefault="00AC3F9B" w:rsidP="00AC3F9B">
            <w:pPr>
              <w:jc w:val="center"/>
              <w:rPr>
                <w:rFonts w:eastAsia="Calibri"/>
                <w:szCs w:val="22"/>
              </w:rPr>
            </w:pPr>
            <w:proofErr w:type="spellStart"/>
            <w:r>
              <w:rPr>
                <w:rFonts w:eastAsia="Calibri"/>
                <w:szCs w:val="22"/>
              </w:rPr>
              <w:t>Iv</w:t>
            </w:r>
            <w:proofErr w:type="spellEnd"/>
          </w:p>
          <w:p w14:paraId="732529C4" w14:textId="6D098A06" w:rsidR="00AC3F9B" w:rsidRPr="00A43345" w:rsidRDefault="00AC3F9B" w:rsidP="00AC3F9B">
            <w:pPr>
              <w:jc w:val="center"/>
              <w:rPr>
                <w:rFonts w:eastAsia="Calibri"/>
                <w:szCs w:val="22"/>
              </w:rPr>
            </w:pPr>
            <w:proofErr w:type="spellStart"/>
            <w:r>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C029E1" w14:textId="1A5E23F0" w:rsidR="00AC3F9B" w:rsidRPr="00A43345" w:rsidRDefault="00AC3F9B" w:rsidP="00AC3F9B">
            <w:pPr>
              <w:jc w:val="center"/>
              <w:rPr>
                <w:rFonts w:eastAsia="Calibri"/>
                <w:szCs w:val="22"/>
              </w:rPr>
            </w:pPr>
            <w:r w:rsidRPr="00A43345">
              <w:rPr>
                <w:rFonts w:eastAsia="Calibri"/>
                <w:szCs w:val="22"/>
              </w:rPr>
              <w:t>4400-5959-0260 4400-5959-2677 4400-5960-0289</w:t>
            </w:r>
          </w:p>
        </w:tc>
      </w:tr>
      <w:tr w:rsidR="00AC3F9B" w:rsidRPr="00A43345" w14:paraId="5725C1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877D2E"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DA339C" w14:textId="07F58FBB" w:rsidR="00AC3F9B" w:rsidRPr="00A43345" w:rsidRDefault="00AC3F9B" w:rsidP="00AC3F9B">
            <w:pPr>
              <w:rPr>
                <w:rFonts w:eastAsia="Calibri"/>
                <w:szCs w:val="22"/>
              </w:rPr>
            </w:pPr>
            <w:r w:rsidRPr="00A43345">
              <w:rPr>
                <w:rFonts w:eastAsia="Calibri"/>
                <w:szCs w:val="22"/>
              </w:rPr>
              <w:t>A64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3FAE913" w14:textId="4272CAA6" w:rsidR="00AC3F9B" w:rsidRPr="00A43345" w:rsidRDefault="00AC3F9B" w:rsidP="00AC3F9B">
            <w:pPr>
              <w:rPr>
                <w:rFonts w:eastAsia="Calibri"/>
                <w:szCs w:val="22"/>
              </w:rPr>
            </w:pPr>
            <w:r w:rsidRPr="00A43345">
              <w:rPr>
                <w:rFonts w:eastAsia="Calibri"/>
                <w:szCs w:val="22"/>
              </w:rPr>
              <w:t xml:space="preserve">Pravažiuojamasis kelias nuo kelio Nr. A63 iki </w:t>
            </w:r>
            <w:proofErr w:type="spellStart"/>
            <w:r w:rsidRPr="00A43345">
              <w:rPr>
                <w:rFonts w:eastAsia="Calibri"/>
                <w:szCs w:val="22"/>
              </w:rPr>
              <w:t>Vajėšių</w:t>
            </w:r>
            <w:proofErr w:type="spellEnd"/>
            <w:r w:rsidRPr="00A43345">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BCC4C0E" w14:textId="333B0264" w:rsidR="00AC3F9B" w:rsidRPr="00A43345" w:rsidRDefault="00AC3F9B" w:rsidP="00AC3F9B">
            <w:pPr>
              <w:jc w:val="right"/>
              <w:rPr>
                <w:rFonts w:eastAsia="Calibri"/>
                <w:szCs w:val="22"/>
              </w:rPr>
            </w:pPr>
            <w:r w:rsidRPr="00A43345">
              <w:rPr>
                <w:rFonts w:eastAsia="Calibri"/>
                <w:szCs w:val="22"/>
              </w:rPr>
              <w:t xml:space="preserve">  3248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79DF" w14:textId="5A52FADE"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301C" w14:textId="063DC666" w:rsidR="00AC3F9B" w:rsidRPr="00A43345" w:rsidRDefault="00AC3F9B" w:rsidP="00AC3F9B">
            <w:pPr>
              <w:jc w:val="right"/>
              <w:rPr>
                <w:rFonts w:eastAsia="Calibri"/>
                <w:szCs w:val="22"/>
              </w:rPr>
            </w:pPr>
            <w:r w:rsidRPr="00A43345">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082AD" w14:textId="55CA0771" w:rsidR="00AC3F9B" w:rsidRPr="00A43345" w:rsidRDefault="00AC3F9B" w:rsidP="00AC3F9B">
            <w:pPr>
              <w:jc w:val="right"/>
              <w:rPr>
                <w:rFonts w:eastAsia="Calibri"/>
                <w:szCs w:val="22"/>
              </w:rPr>
            </w:pPr>
            <w:r w:rsidRPr="00A43345">
              <w:rPr>
                <w:rFonts w:eastAsia="Calibri"/>
                <w:szCs w:val="22"/>
              </w:rPr>
              <w:t xml:space="preserve"> 2033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22541" w14:textId="1DDF9377" w:rsidR="00AC3F9B" w:rsidRPr="00A43345" w:rsidRDefault="00AC3F9B" w:rsidP="00AC3F9B">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CBF293" w14:textId="3257D833" w:rsidR="00AC3F9B" w:rsidRPr="00A43345" w:rsidRDefault="00AC3F9B" w:rsidP="00AC3F9B">
            <w:pPr>
              <w:jc w:val="center"/>
              <w:rPr>
                <w:rFonts w:eastAsia="Calibri"/>
                <w:szCs w:val="22"/>
              </w:rPr>
            </w:pPr>
            <w:r w:rsidRPr="00A43345">
              <w:rPr>
                <w:rFonts w:eastAsia="Calibri"/>
                <w:szCs w:val="22"/>
              </w:rPr>
              <w:t>4400-5958-6080</w:t>
            </w:r>
          </w:p>
        </w:tc>
      </w:tr>
      <w:tr w:rsidR="00AC3F9B" w:rsidRPr="00A43345" w14:paraId="4156165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800BE0"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548AA8" w14:textId="0161777C" w:rsidR="00AC3F9B" w:rsidRPr="00A43345" w:rsidRDefault="00AC3F9B" w:rsidP="00AC3F9B">
            <w:pPr>
              <w:rPr>
                <w:rFonts w:eastAsia="Calibri"/>
                <w:szCs w:val="22"/>
              </w:rPr>
            </w:pPr>
            <w:r w:rsidRPr="00A43345">
              <w:rPr>
                <w:rFonts w:eastAsia="Calibri"/>
                <w:szCs w:val="22"/>
              </w:rPr>
              <w:t>A65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5839A7" w14:textId="6EF3ED50" w:rsidR="00AC3F9B" w:rsidRPr="00A43345" w:rsidRDefault="00AC3F9B" w:rsidP="00AC3F9B">
            <w:pPr>
              <w:rPr>
                <w:rFonts w:eastAsia="Calibri"/>
                <w:szCs w:val="22"/>
              </w:rPr>
            </w:pPr>
            <w:r w:rsidRPr="00A43345">
              <w:rPr>
                <w:rFonts w:eastAsia="Calibri"/>
                <w:szCs w:val="22"/>
              </w:rPr>
              <w:t xml:space="preserve">Pravažiuojamasis kelias nuo kelio Nr. A319 iki Rubikių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AA8A7C9" w14:textId="2F07929F" w:rsidR="00AC3F9B" w:rsidRPr="00A43345" w:rsidRDefault="00AC3F9B" w:rsidP="00AC3F9B">
            <w:pPr>
              <w:jc w:val="right"/>
              <w:rPr>
                <w:rFonts w:eastAsia="Calibri"/>
                <w:szCs w:val="22"/>
              </w:rPr>
            </w:pPr>
            <w:r w:rsidRPr="00A43345">
              <w:rPr>
                <w:rFonts w:eastAsia="Calibri"/>
                <w:szCs w:val="22"/>
              </w:rPr>
              <w:t xml:space="preserve"> 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9CE58" w14:textId="5B113E6B"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DD76A" w14:textId="3C70750E" w:rsidR="00AC3F9B" w:rsidRPr="00A43345" w:rsidRDefault="00AC3F9B" w:rsidP="00AC3F9B">
            <w:pPr>
              <w:jc w:val="right"/>
              <w:rPr>
                <w:rFonts w:eastAsia="Calibri"/>
                <w:szCs w:val="22"/>
              </w:rPr>
            </w:pPr>
            <w:r w:rsidRPr="00A43345">
              <w:rPr>
                <w:rFonts w:eastAsia="Calibri"/>
                <w:szCs w:val="22"/>
              </w:rPr>
              <w:t>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DE85A" w14:textId="6DA177FB" w:rsidR="00AC3F9B" w:rsidRPr="00A43345" w:rsidRDefault="00AC3F9B" w:rsidP="00AC3F9B">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7C5A5" w14:textId="11823EE2" w:rsidR="00AC3F9B" w:rsidRPr="00A43345" w:rsidRDefault="00AC3F9B" w:rsidP="00AC3F9B">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A63BEE" w14:textId="110ED2BD" w:rsidR="00AC3F9B" w:rsidRPr="00A43345" w:rsidRDefault="00AC3F9B" w:rsidP="00AC3F9B">
            <w:pPr>
              <w:jc w:val="center"/>
              <w:rPr>
                <w:rFonts w:eastAsia="Calibri"/>
                <w:szCs w:val="22"/>
              </w:rPr>
            </w:pPr>
            <w:r w:rsidRPr="00A43345">
              <w:rPr>
                <w:rFonts w:eastAsia="Calibri"/>
                <w:szCs w:val="22"/>
              </w:rPr>
              <w:t>4400-5946-8954</w:t>
            </w:r>
          </w:p>
        </w:tc>
      </w:tr>
      <w:tr w:rsidR="00AC3F9B" w:rsidRPr="00A43345" w14:paraId="3873FD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A4E61F"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1D0229" w14:textId="13987FBE" w:rsidR="00AC3F9B" w:rsidRPr="00A43345" w:rsidRDefault="00AC3F9B" w:rsidP="00AC3F9B">
            <w:pPr>
              <w:rPr>
                <w:rFonts w:eastAsia="Calibri"/>
                <w:szCs w:val="22"/>
              </w:rPr>
            </w:pPr>
            <w:r w:rsidRPr="00A43345">
              <w:rPr>
                <w:rFonts w:eastAsia="Calibri"/>
                <w:szCs w:val="22"/>
              </w:rPr>
              <w:t>A66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EE8C2FF" w14:textId="51B3C0CC" w:rsidR="00AC3F9B" w:rsidRPr="00A43345" w:rsidRDefault="00AC3F9B" w:rsidP="00AC3F9B">
            <w:pPr>
              <w:rPr>
                <w:rFonts w:eastAsia="Calibri"/>
                <w:szCs w:val="22"/>
              </w:rPr>
            </w:pPr>
            <w:r w:rsidRPr="00A43345">
              <w:rPr>
                <w:rFonts w:eastAsia="Calibri"/>
                <w:szCs w:val="22"/>
              </w:rPr>
              <w:t>Pravažiuojamasis kelias nuo kelio Nr. A63 iki kelio Nr. A319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28DA440" w14:textId="09EE1618" w:rsidR="00AC3F9B" w:rsidRPr="00A43345" w:rsidRDefault="00AC3F9B" w:rsidP="00AC3F9B">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30F94" w14:textId="599D1901"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98300" w14:textId="5DB1E582" w:rsidR="00AC3F9B" w:rsidRPr="00A43345" w:rsidRDefault="00AC3F9B" w:rsidP="00AC3F9B">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34F7F" w14:textId="04358B56"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D9353" w14:textId="47D762BE" w:rsidR="00AC3F9B" w:rsidRPr="00A43345" w:rsidRDefault="00AC3F9B" w:rsidP="00AC3F9B">
            <w:pPr>
              <w:jc w:val="center"/>
              <w:rPr>
                <w:rFonts w:eastAsia="Calibri"/>
                <w:szCs w:val="22"/>
              </w:rPr>
            </w:pPr>
            <w:proofErr w:type="spellStart"/>
            <w:r w:rsidRPr="00A4334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59CF56" w14:textId="26599A5F" w:rsidR="00AC3F9B" w:rsidRPr="00A43345" w:rsidRDefault="00AC3F9B" w:rsidP="00AC3F9B">
            <w:pPr>
              <w:jc w:val="center"/>
              <w:rPr>
                <w:rFonts w:eastAsia="Calibri"/>
                <w:szCs w:val="22"/>
              </w:rPr>
            </w:pPr>
            <w:r w:rsidRPr="00A43345">
              <w:rPr>
                <w:rFonts w:eastAsia="Calibri"/>
                <w:szCs w:val="22"/>
              </w:rPr>
              <w:t>4400-5946-8598</w:t>
            </w:r>
          </w:p>
        </w:tc>
      </w:tr>
      <w:tr w:rsidR="00AC3F9B" w:rsidRPr="00A43345" w14:paraId="30AA276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D39005"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4902AE" w14:textId="1EAF1F7F" w:rsidR="00AC3F9B" w:rsidRPr="00A43345" w:rsidRDefault="00AC3F9B" w:rsidP="00AC3F9B">
            <w:pPr>
              <w:rPr>
                <w:rFonts w:eastAsia="Calibri"/>
                <w:szCs w:val="22"/>
              </w:rPr>
            </w:pPr>
            <w:r w:rsidRPr="00A43345">
              <w:rPr>
                <w:rFonts w:eastAsia="Calibri"/>
                <w:szCs w:val="22"/>
              </w:rPr>
              <w:t>A67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2F8B882" w14:textId="2EAA14E1" w:rsidR="00AC3F9B" w:rsidRPr="00A43345" w:rsidRDefault="00AC3F9B" w:rsidP="00AC3F9B">
            <w:pPr>
              <w:rPr>
                <w:rFonts w:eastAsia="Calibri"/>
                <w:szCs w:val="22"/>
              </w:rPr>
            </w:pPr>
            <w:r w:rsidRPr="00A43345">
              <w:rPr>
                <w:rFonts w:eastAsia="Calibri"/>
                <w:szCs w:val="22"/>
              </w:rPr>
              <w:t>Privažiuojamasis kelias prie dirbamų laukų nuo kelio Nr. A66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ACB3144" w14:textId="03DEAC15" w:rsidR="00AC3F9B" w:rsidRPr="00A43345" w:rsidRDefault="00AC3F9B" w:rsidP="00AC3F9B">
            <w:pPr>
              <w:jc w:val="right"/>
              <w:rPr>
                <w:rFonts w:eastAsia="Calibri"/>
                <w:szCs w:val="22"/>
              </w:rPr>
            </w:pPr>
            <w:r w:rsidRPr="00A43345">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AF9B" w14:textId="0ADFD53F"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6A619" w14:textId="6FE1D970"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EF049" w14:textId="5C02938A" w:rsidR="00AC3F9B" w:rsidRPr="00A43345" w:rsidRDefault="00AC3F9B" w:rsidP="00AC3F9B">
            <w:pPr>
              <w:jc w:val="right"/>
              <w:rPr>
                <w:rFonts w:eastAsia="Calibri"/>
                <w:szCs w:val="22"/>
              </w:rPr>
            </w:pPr>
            <w:r w:rsidRPr="00A4334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50D3D" w14:textId="4666050C" w:rsidR="00AC3F9B" w:rsidRPr="00A43345" w:rsidRDefault="00AC3F9B" w:rsidP="00AC3F9B">
            <w:pPr>
              <w:jc w:val="center"/>
              <w:rPr>
                <w:rFonts w:eastAsia="Calibri"/>
                <w:szCs w:val="22"/>
              </w:rPr>
            </w:pPr>
            <w:proofErr w:type="spellStart"/>
            <w:r w:rsidRPr="00A4334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79CC94" w14:textId="6C492E8E" w:rsidR="00AC3F9B" w:rsidRPr="00A43345" w:rsidRDefault="00AC3F9B" w:rsidP="00AC3F9B">
            <w:pPr>
              <w:jc w:val="center"/>
              <w:rPr>
                <w:rFonts w:eastAsia="Calibri"/>
                <w:szCs w:val="22"/>
              </w:rPr>
            </w:pPr>
            <w:r w:rsidRPr="00A43345">
              <w:rPr>
                <w:rFonts w:eastAsia="Calibri"/>
                <w:szCs w:val="22"/>
              </w:rPr>
              <w:t>4400-5948-8114</w:t>
            </w:r>
          </w:p>
        </w:tc>
      </w:tr>
      <w:tr w:rsidR="00AC3F9B" w:rsidRPr="00A43345" w14:paraId="234747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B75C63" w14:textId="77777777" w:rsidR="00AC3F9B" w:rsidRPr="00A43345"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6008FF" w14:textId="67F949B7" w:rsidR="00AC3F9B" w:rsidRPr="00A43345" w:rsidRDefault="00AC3F9B" w:rsidP="00AC3F9B">
            <w:pPr>
              <w:rPr>
                <w:rFonts w:eastAsia="Calibri"/>
                <w:szCs w:val="22"/>
              </w:rPr>
            </w:pPr>
            <w:r w:rsidRPr="00A43345">
              <w:rPr>
                <w:rFonts w:eastAsia="Calibri"/>
                <w:szCs w:val="22"/>
              </w:rPr>
              <w:t>A68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A45FFF7" w14:textId="1C89433E" w:rsidR="00AC3F9B" w:rsidRPr="00A43345" w:rsidRDefault="00AC3F9B" w:rsidP="00AC3F9B">
            <w:pPr>
              <w:rPr>
                <w:rFonts w:eastAsia="Calibri"/>
                <w:szCs w:val="22"/>
              </w:rPr>
            </w:pPr>
            <w:r w:rsidRPr="00A43345">
              <w:rPr>
                <w:rFonts w:eastAsia="Calibri"/>
                <w:szCs w:val="22"/>
              </w:rPr>
              <w:t xml:space="preserve">Pravažiuojamasis kelias nuo </w:t>
            </w:r>
            <w:proofErr w:type="spellStart"/>
            <w:r w:rsidRPr="00A43345">
              <w:rPr>
                <w:rFonts w:eastAsia="Calibri"/>
                <w:szCs w:val="22"/>
              </w:rPr>
              <w:t>Pagrubio</w:t>
            </w:r>
            <w:proofErr w:type="spellEnd"/>
            <w:r w:rsidRPr="00A43345">
              <w:rPr>
                <w:rFonts w:eastAsia="Calibri"/>
                <w:szCs w:val="22"/>
              </w:rPr>
              <w:t xml:space="preserve"> g., </w:t>
            </w:r>
            <w:proofErr w:type="spellStart"/>
            <w:r w:rsidRPr="00A43345">
              <w:rPr>
                <w:rFonts w:eastAsia="Calibri"/>
                <w:szCs w:val="22"/>
              </w:rPr>
              <w:t>Bičionių</w:t>
            </w:r>
            <w:proofErr w:type="spellEnd"/>
            <w:r w:rsidRPr="00A43345">
              <w:rPr>
                <w:rFonts w:eastAsia="Calibri"/>
                <w:szCs w:val="22"/>
              </w:rPr>
              <w:t xml:space="preserve"> k. iki kelio Nr. 1207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A79A50F" w14:textId="71AA0AC8" w:rsidR="00AC3F9B" w:rsidRPr="00A43345" w:rsidRDefault="00AC3F9B" w:rsidP="00AC3F9B">
            <w:pPr>
              <w:jc w:val="right"/>
              <w:rPr>
                <w:rFonts w:eastAsia="Calibri"/>
                <w:szCs w:val="22"/>
              </w:rPr>
            </w:pPr>
            <w:r w:rsidRPr="00A43345">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E13E1" w14:textId="153F011F"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D7A01" w14:textId="77026B13" w:rsidR="00AC3F9B" w:rsidRPr="00A43345" w:rsidRDefault="00AC3F9B" w:rsidP="00AC3F9B">
            <w:pPr>
              <w:jc w:val="right"/>
              <w:rPr>
                <w:rFonts w:eastAsia="Calibri"/>
                <w:szCs w:val="22"/>
              </w:rPr>
            </w:pPr>
            <w:r w:rsidRPr="00A43345">
              <w:rPr>
                <w:rFonts w:eastAsia="Calibri"/>
                <w:szCs w:val="22"/>
              </w:rPr>
              <w:t>4618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E34FB" w14:textId="59F90974" w:rsidR="00AC3F9B" w:rsidRPr="00A43345" w:rsidRDefault="00AC3F9B" w:rsidP="00AC3F9B">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5900" w14:textId="291A0EFD" w:rsidR="00AC3F9B" w:rsidRPr="00A43345" w:rsidRDefault="00AC3F9B" w:rsidP="00AC3F9B">
            <w:pPr>
              <w:jc w:val="center"/>
              <w:rPr>
                <w:rFonts w:eastAsia="Calibri"/>
                <w:szCs w:val="22"/>
              </w:rPr>
            </w:pPr>
            <w:proofErr w:type="spellStart"/>
            <w:r w:rsidRPr="00A4334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4A2A57" w14:textId="7424884C" w:rsidR="00AC3F9B" w:rsidRPr="00A43345" w:rsidRDefault="00AC3F9B" w:rsidP="00AC3F9B">
            <w:pPr>
              <w:jc w:val="center"/>
              <w:rPr>
                <w:rFonts w:eastAsia="Calibri"/>
                <w:szCs w:val="22"/>
              </w:rPr>
            </w:pPr>
            <w:r w:rsidRPr="00A43345">
              <w:rPr>
                <w:rFonts w:eastAsia="Calibri"/>
                <w:szCs w:val="22"/>
              </w:rPr>
              <w:t>-</w:t>
            </w:r>
          </w:p>
        </w:tc>
      </w:tr>
      <w:tr w:rsidR="00AC3F9B" w:rsidRPr="004B1509" w14:paraId="5FF894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903D3F"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A51A2" w14:textId="313B6E9F" w:rsidR="00AC3F9B" w:rsidRPr="004B1509" w:rsidRDefault="00AC3F9B" w:rsidP="00AC3F9B">
            <w:pPr>
              <w:rPr>
                <w:rFonts w:eastAsia="Calibri"/>
                <w:szCs w:val="22"/>
              </w:rPr>
            </w:pPr>
            <w:r w:rsidRPr="004B1509">
              <w:rPr>
                <w:rFonts w:eastAsia="Calibri"/>
                <w:szCs w:val="22"/>
              </w:rPr>
              <w:t>A69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D6A9317" w14:textId="00215DDC" w:rsidR="00AC3F9B" w:rsidRPr="004B1509" w:rsidRDefault="00AC3F9B" w:rsidP="00AC3F9B">
            <w:pPr>
              <w:rPr>
                <w:rFonts w:eastAsia="Calibri"/>
                <w:szCs w:val="22"/>
              </w:rPr>
            </w:pPr>
            <w:r w:rsidRPr="004B1509">
              <w:rPr>
                <w:rFonts w:eastAsia="Calibri"/>
                <w:szCs w:val="22"/>
              </w:rPr>
              <w:t xml:space="preserve">Privažiuojamasis kelias prie </w:t>
            </w:r>
            <w:proofErr w:type="spellStart"/>
            <w:r w:rsidRPr="004B1509">
              <w:rPr>
                <w:rFonts w:eastAsia="Calibri"/>
                <w:szCs w:val="22"/>
              </w:rPr>
              <w:t>Elmiškio</w:t>
            </w:r>
            <w:proofErr w:type="spellEnd"/>
            <w:r w:rsidRPr="004B1509">
              <w:rPr>
                <w:rFonts w:eastAsia="Calibri"/>
                <w:szCs w:val="22"/>
              </w:rPr>
              <w:t xml:space="preserve"> k. nuo Didžioji g., Rubikių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C99931F" w14:textId="5E9D397F" w:rsidR="00AC3F9B" w:rsidRPr="004B1509" w:rsidRDefault="00AC3F9B" w:rsidP="00AC3F9B">
            <w:pPr>
              <w:jc w:val="right"/>
              <w:rPr>
                <w:rFonts w:eastAsia="Calibri"/>
                <w:szCs w:val="22"/>
              </w:rPr>
            </w:pPr>
            <w:r w:rsidRPr="004B1509">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E0E30" w14:textId="18263ECB"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32013" w14:textId="5434ACBB" w:rsidR="00AC3F9B" w:rsidRPr="004B1509" w:rsidRDefault="00AC3F9B" w:rsidP="00AC3F9B">
            <w:pPr>
              <w:jc w:val="right"/>
              <w:rPr>
                <w:rFonts w:eastAsia="Calibri"/>
                <w:bCs/>
                <w:szCs w:val="22"/>
              </w:rPr>
            </w:pPr>
            <w:r w:rsidRPr="004B1509">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2748A" w14:textId="610C8EBA"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D7A5F" w14:textId="6F0F154E" w:rsidR="00AC3F9B" w:rsidRPr="004B1509" w:rsidRDefault="00AC3F9B" w:rsidP="00AC3F9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DC56BE" w14:textId="1A47B2DA" w:rsidR="00AC3F9B" w:rsidRPr="004B1509" w:rsidRDefault="00AC3F9B" w:rsidP="00AC3F9B">
            <w:pPr>
              <w:jc w:val="center"/>
              <w:rPr>
                <w:rFonts w:eastAsia="Calibri"/>
                <w:bCs/>
                <w:szCs w:val="22"/>
              </w:rPr>
            </w:pPr>
            <w:r w:rsidRPr="004B1509">
              <w:rPr>
                <w:rFonts w:eastAsia="Calibri"/>
                <w:bCs/>
                <w:szCs w:val="22"/>
              </w:rPr>
              <w:t>-</w:t>
            </w:r>
          </w:p>
        </w:tc>
      </w:tr>
      <w:tr w:rsidR="00AC3F9B" w:rsidRPr="00387DB4" w14:paraId="1FBE9C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6FB93B" w14:textId="77777777" w:rsidR="00AC3F9B" w:rsidRPr="00387DB4" w:rsidRDefault="00AC3F9B" w:rsidP="00AC3F9B">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21F5B4" w14:textId="144AABAB" w:rsidR="00AC3F9B" w:rsidRPr="001A5E1C" w:rsidRDefault="00AC3F9B" w:rsidP="00AC3F9B">
            <w:pPr>
              <w:rPr>
                <w:rFonts w:eastAsia="Calibri"/>
                <w:szCs w:val="22"/>
              </w:rPr>
            </w:pPr>
            <w:r w:rsidRPr="001A5E1C">
              <w:rPr>
                <w:rFonts w:eastAsia="Calibri"/>
                <w:szCs w:val="22"/>
              </w:rPr>
              <w:t>A7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4DC0276" w14:textId="4F68E4EA" w:rsidR="00AC3F9B" w:rsidRPr="001A5E1C" w:rsidRDefault="00AC3F9B" w:rsidP="00AC3F9B">
            <w:pPr>
              <w:rPr>
                <w:rFonts w:eastAsia="Calibri"/>
                <w:szCs w:val="22"/>
              </w:rPr>
            </w:pPr>
            <w:r w:rsidRPr="001A5E1C">
              <w:rPr>
                <w:rFonts w:eastAsia="Calibri"/>
                <w:szCs w:val="22"/>
              </w:rPr>
              <w:t>Pravažiuojamasis kelias nuo kelio Nr. 120 iki kelio Nr. 1220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7573D50" w14:textId="7CDE0990" w:rsidR="00AC3F9B" w:rsidRPr="001A5E1C" w:rsidRDefault="00AC3F9B" w:rsidP="00AC3F9B">
            <w:pPr>
              <w:jc w:val="right"/>
              <w:rPr>
                <w:rFonts w:eastAsia="Calibri"/>
                <w:szCs w:val="22"/>
              </w:rPr>
            </w:pPr>
            <w:r w:rsidRPr="001A5E1C">
              <w:rPr>
                <w:rFonts w:eastAsia="Calibri"/>
                <w:szCs w:val="22"/>
              </w:rPr>
              <w:t xml:space="preserve"> 3499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7F4BE" w14:textId="45B3D95C" w:rsidR="00AC3F9B" w:rsidRPr="001A5E1C" w:rsidRDefault="00AC3F9B" w:rsidP="00AC3F9B">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4C5DC" w14:textId="4FD67A38" w:rsidR="00AC3F9B" w:rsidRPr="001A5E1C" w:rsidRDefault="00AC3F9B" w:rsidP="00AC3F9B">
            <w:pPr>
              <w:jc w:val="right"/>
              <w:rPr>
                <w:rFonts w:eastAsia="Calibri"/>
                <w:szCs w:val="22"/>
              </w:rPr>
            </w:pPr>
            <w:r w:rsidRPr="001A5E1C">
              <w:rPr>
                <w:rFonts w:eastAsia="Calibri"/>
                <w:szCs w:val="22"/>
              </w:rPr>
              <w:t>3499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628A" w14:textId="274BE32E" w:rsidR="00AC3F9B" w:rsidRPr="001A5E1C"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C04E7" w14:textId="1827F387" w:rsidR="00AC3F9B" w:rsidRPr="001A5E1C" w:rsidRDefault="00AC3F9B" w:rsidP="00AC3F9B">
            <w:pPr>
              <w:jc w:val="center"/>
              <w:rPr>
                <w:rFonts w:eastAsia="Calibri"/>
                <w:szCs w:val="22"/>
              </w:rPr>
            </w:pPr>
            <w:r w:rsidRPr="001A5E1C">
              <w:rPr>
                <w:rFonts w:eastAsia="Calibri"/>
                <w:szCs w:val="22"/>
              </w:rPr>
              <w:t xml:space="preserve"> </w:t>
            </w:r>
            <w:proofErr w:type="spellStart"/>
            <w:r w:rsidRPr="001A5E1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64D14E" w14:textId="1B444B98" w:rsidR="00AC3F9B" w:rsidRPr="001A5E1C" w:rsidRDefault="00AC3F9B" w:rsidP="00AC3F9B">
            <w:pPr>
              <w:jc w:val="center"/>
              <w:rPr>
                <w:rFonts w:eastAsia="Calibri"/>
                <w:szCs w:val="22"/>
              </w:rPr>
            </w:pPr>
            <w:r w:rsidRPr="001A5E1C">
              <w:rPr>
                <w:rFonts w:eastAsia="Calibri"/>
                <w:szCs w:val="22"/>
              </w:rPr>
              <w:t>4400-6452-1328</w:t>
            </w:r>
          </w:p>
        </w:tc>
      </w:tr>
      <w:tr w:rsidR="00AC3F9B" w:rsidRPr="004B1509" w14:paraId="76E733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7F1B0C"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D3D9CD7" w14:textId="08B97E93" w:rsidR="00AC3F9B" w:rsidRPr="001A5E1C" w:rsidRDefault="00AC3F9B" w:rsidP="00AC3F9B">
            <w:pPr>
              <w:rPr>
                <w:rFonts w:eastAsia="Calibri"/>
                <w:szCs w:val="22"/>
              </w:rPr>
            </w:pPr>
            <w:r w:rsidRPr="001A5E1C">
              <w:rPr>
                <w:rFonts w:eastAsia="Calibri"/>
                <w:szCs w:val="22"/>
              </w:rPr>
              <w:t>A70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FB692C9" w14:textId="6CFDBECE" w:rsidR="00AC3F9B" w:rsidRPr="001A5E1C" w:rsidRDefault="00AC3F9B" w:rsidP="00AC3F9B">
            <w:pPr>
              <w:rPr>
                <w:rFonts w:eastAsia="Calibri"/>
                <w:szCs w:val="22"/>
              </w:rPr>
            </w:pPr>
            <w:r w:rsidRPr="001A5E1C">
              <w:rPr>
                <w:rFonts w:eastAsia="Calibri"/>
                <w:szCs w:val="22"/>
              </w:rPr>
              <w:t xml:space="preserve">Pravažiuojamasis kelias nuo kelio Nr. 1207 iki kelio Nr. A68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A2A0913" w14:textId="22E138B3" w:rsidR="00AC3F9B" w:rsidRPr="001A5E1C" w:rsidRDefault="00AC3F9B" w:rsidP="00AC3F9B">
            <w:pPr>
              <w:jc w:val="right"/>
              <w:rPr>
                <w:rFonts w:eastAsia="Calibri"/>
                <w:szCs w:val="22"/>
              </w:rPr>
            </w:pPr>
            <w:r w:rsidRPr="001A5E1C">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B18DC" w14:textId="49335986" w:rsidR="00AC3F9B" w:rsidRPr="001A5E1C" w:rsidRDefault="00AC3F9B" w:rsidP="00AC3F9B">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58C9B" w14:textId="239369EE" w:rsidR="00AC3F9B" w:rsidRPr="001A5E1C" w:rsidRDefault="00AC3F9B" w:rsidP="00AC3F9B">
            <w:pPr>
              <w:jc w:val="right"/>
              <w:rPr>
                <w:rFonts w:eastAsia="Calibri"/>
                <w:szCs w:val="22"/>
              </w:rPr>
            </w:pPr>
            <w:r w:rsidRPr="001A5E1C">
              <w:rPr>
                <w:rFonts w:eastAsia="Calibri"/>
                <w:szCs w:val="22"/>
              </w:rPr>
              <w:t>2036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0A99" w14:textId="449F19AD" w:rsidR="00AC3F9B" w:rsidRPr="001A5E1C" w:rsidRDefault="00AC3F9B" w:rsidP="00AC3F9B">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365D3" w14:textId="391488AF" w:rsidR="00AC3F9B" w:rsidRPr="001A5E1C" w:rsidRDefault="00AC3F9B" w:rsidP="00AC3F9B">
            <w:pPr>
              <w:jc w:val="center"/>
              <w:rPr>
                <w:rFonts w:eastAsia="Calibri"/>
                <w:szCs w:val="22"/>
              </w:rPr>
            </w:pPr>
            <w:proofErr w:type="spellStart"/>
            <w:r w:rsidRPr="001A5E1C">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562C1E" w14:textId="3750FB8D" w:rsidR="00AC3F9B" w:rsidRPr="001A5E1C" w:rsidRDefault="00AC3F9B" w:rsidP="00AC3F9B">
            <w:pPr>
              <w:jc w:val="center"/>
              <w:rPr>
                <w:rFonts w:eastAsia="Calibri"/>
                <w:szCs w:val="22"/>
              </w:rPr>
            </w:pPr>
            <w:r w:rsidRPr="001A5E1C">
              <w:rPr>
                <w:rFonts w:eastAsia="Calibri"/>
                <w:szCs w:val="22"/>
              </w:rPr>
              <w:t>-</w:t>
            </w:r>
          </w:p>
        </w:tc>
      </w:tr>
      <w:tr w:rsidR="00AC3F9B" w:rsidRPr="004B1509" w14:paraId="58B86D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BFA0FB"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F7229" w14:textId="7C8AF0A1" w:rsidR="00AC3F9B" w:rsidRPr="001A5E1C" w:rsidRDefault="00AC3F9B" w:rsidP="00AC3F9B">
            <w:pPr>
              <w:rPr>
                <w:rFonts w:eastAsia="Calibri"/>
                <w:szCs w:val="22"/>
              </w:rPr>
            </w:pPr>
            <w:r w:rsidRPr="001A5E1C">
              <w:rPr>
                <w:rFonts w:eastAsia="Calibri"/>
                <w:szCs w:val="22"/>
              </w:rPr>
              <w:t>A71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21B527A" w14:textId="67E979C4" w:rsidR="00AC3F9B" w:rsidRPr="001A5E1C" w:rsidRDefault="00AC3F9B" w:rsidP="00AC3F9B">
            <w:pPr>
              <w:rPr>
                <w:rFonts w:eastAsia="Calibri"/>
                <w:szCs w:val="22"/>
              </w:rPr>
            </w:pPr>
            <w:r w:rsidRPr="001A5E1C">
              <w:rPr>
                <w:rFonts w:eastAsia="Calibri"/>
                <w:szCs w:val="22"/>
              </w:rPr>
              <w:t xml:space="preserve">Pravažiuojamasis kelias nuo kelio Nr. 1207 iki kelio Nr. A73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D380C62" w14:textId="7BF89137" w:rsidR="00AC3F9B" w:rsidRPr="001A5E1C" w:rsidRDefault="00AC3F9B" w:rsidP="00AC3F9B">
            <w:pPr>
              <w:jc w:val="right"/>
              <w:rPr>
                <w:rFonts w:eastAsia="Calibri"/>
                <w:szCs w:val="22"/>
              </w:rPr>
            </w:pPr>
            <w:r w:rsidRPr="001A5E1C">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BB09" w14:textId="1D81BD6E" w:rsidR="00AC3F9B" w:rsidRPr="001A5E1C" w:rsidRDefault="00AC3F9B" w:rsidP="00AC3F9B">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6FAEC" w14:textId="4140250A" w:rsidR="00AC3F9B" w:rsidRPr="001A5E1C" w:rsidRDefault="00AC3F9B" w:rsidP="00AC3F9B">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5017C" w14:textId="41C93AAC" w:rsidR="00AC3F9B" w:rsidRPr="001A5E1C" w:rsidRDefault="00AC3F9B" w:rsidP="00AC3F9B">
            <w:pPr>
              <w:jc w:val="right"/>
              <w:rPr>
                <w:rFonts w:eastAsia="Calibri"/>
                <w:szCs w:val="22"/>
              </w:rPr>
            </w:pPr>
            <w:r w:rsidRPr="001A5E1C">
              <w:rPr>
                <w:rFonts w:eastAsia="Calibri"/>
                <w:szCs w:val="22"/>
              </w:rPr>
              <w:t>1102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6AC0B" w14:textId="31B7800F" w:rsidR="00AC3F9B" w:rsidRPr="001A5E1C" w:rsidRDefault="00AC3F9B" w:rsidP="00AC3F9B">
            <w:pPr>
              <w:jc w:val="center"/>
              <w:rPr>
                <w:rFonts w:eastAsia="Calibri"/>
                <w:szCs w:val="22"/>
              </w:rPr>
            </w:pPr>
            <w:proofErr w:type="spellStart"/>
            <w:r w:rsidRPr="001A5E1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D2EC1B" w14:textId="2B5711AD" w:rsidR="00AC3F9B" w:rsidRPr="001A5E1C" w:rsidRDefault="00AC3F9B" w:rsidP="00AC3F9B">
            <w:pPr>
              <w:jc w:val="center"/>
              <w:rPr>
                <w:rFonts w:eastAsia="Calibri"/>
                <w:szCs w:val="22"/>
              </w:rPr>
            </w:pPr>
            <w:r w:rsidRPr="001A5E1C">
              <w:rPr>
                <w:rFonts w:eastAsia="Calibri"/>
                <w:szCs w:val="22"/>
              </w:rPr>
              <w:t>-</w:t>
            </w:r>
          </w:p>
        </w:tc>
      </w:tr>
      <w:tr w:rsidR="00AC3F9B" w:rsidRPr="00387DB4" w14:paraId="1D2531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5068DC" w14:textId="77777777" w:rsidR="00AC3F9B" w:rsidRPr="00387DB4" w:rsidRDefault="00AC3F9B" w:rsidP="00AC3F9B">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D38C33" w14:textId="3365C855" w:rsidR="00AC3F9B" w:rsidRPr="001A5E1C" w:rsidRDefault="00AC3F9B" w:rsidP="00AC3F9B">
            <w:pPr>
              <w:rPr>
                <w:rFonts w:eastAsia="Calibri"/>
                <w:szCs w:val="22"/>
              </w:rPr>
            </w:pPr>
            <w:r w:rsidRPr="001A5E1C">
              <w:rPr>
                <w:rFonts w:eastAsia="Calibri"/>
                <w:szCs w:val="22"/>
              </w:rPr>
              <w:t>A72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FB656EB" w14:textId="7524E337" w:rsidR="00AC3F9B" w:rsidRPr="001A5E1C" w:rsidRDefault="00AC3F9B" w:rsidP="00AC3F9B">
            <w:pPr>
              <w:rPr>
                <w:rFonts w:eastAsia="Calibri"/>
                <w:szCs w:val="22"/>
              </w:rPr>
            </w:pPr>
            <w:r w:rsidRPr="001A5E1C">
              <w:rPr>
                <w:rFonts w:eastAsia="Calibri"/>
                <w:szCs w:val="22"/>
              </w:rPr>
              <w:t xml:space="preserve">Privažiuojamasis kelias prie gyvenamųjų namų nuo Dvaro g., </w:t>
            </w:r>
            <w:proofErr w:type="spellStart"/>
            <w:r w:rsidRPr="001A5E1C">
              <w:rPr>
                <w:rFonts w:eastAsia="Calibri"/>
                <w:szCs w:val="22"/>
              </w:rPr>
              <w:t>Šlavėnų</w:t>
            </w:r>
            <w:proofErr w:type="spellEnd"/>
            <w:r w:rsidRPr="001A5E1C">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1315FC4" w14:textId="28B55E9E" w:rsidR="00AC3F9B" w:rsidRPr="001A5E1C" w:rsidRDefault="00AC3F9B" w:rsidP="00AC3F9B">
            <w:pPr>
              <w:jc w:val="right"/>
              <w:rPr>
                <w:rFonts w:eastAsia="Calibri"/>
                <w:szCs w:val="22"/>
              </w:rPr>
            </w:pPr>
            <w:r w:rsidRPr="001A5E1C">
              <w:rPr>
                <w:rFonts w:eastAsia="Calibri"/>
                <w:szCs w:val="22"/>
              </w:rPr>
              <w:t xml:space="preserve">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3DFB6" w14:textId="5F7D0DFF" w:rsidR="00AC3F9B" w:rsidRPr="001A5E1C" w:rsidRDefault="00AC3F9B" w:rsidP="00AC3F9B">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A062E" w14:textId="14DEC4EE" w:rsidR="00AC3F9B" w:rsidRPr="001A5E1C" w:rsidRDefault="00AC3F9B" w:rsidP="00AC3F9B">
            <w:pPr>
              <w:jc w:val="right"/>
              <w:rPr>
                <w:rFonts w:eastAsia="Calibri"/>
                <w:szCs w:val="22"/>
              </w:rPr>
            </w:pPr>
            <w:r w:rsidRPr="001A5E1C">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1456" w14:textId="3DC52607" w:rsidR="00AC3F9B" w:rsidRPr="001A5E1C" w:rsidRDefault="00AC3F9B" w:rsidP="00AC3F9B">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50A60" w14:textId="62C96BF1" w:rsidR="00AC3F9B" w:rsidRPr="001A5E1C" w:rsidRDefault="00AC3F9B" w:rsidP="00AC3F9B">
            <w:pPr>
              <w:jc w:val="center"/>
              <w:rPr>
                <w:rFonts w:eastAsia="Calibri"/>
                <w:szCs w:val="22"/>
              </w:rPr>
            </w:pPr>
            <w:proofErr w:type="spellStart"/>
            <w:r w:rsidRPr="001A5E1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BC443" w14:textId="5A51A4E3" w:rsidR="00AC3F9B" w:rsidRPr="001A5E1C" w:rsidRDefault="00AC3F9B" w:rsidP="00AC3F9B">
            <w:pPr>
              <w:jc w:val="center"/>
              <w:rPr>
                <w:rFonts w:eastAsia="Calibri"/>
                <w:szCs w:val="22"/>
              </w:rPr>
            </w:pPr>
            <w:r w:rsidRPr="001A5E1C">
              <w:rPr>
                <w:rFonts w:eastAsia="Calibri"/>
                <w:szCs w:val="22"/>
              </w:rPr>
              <w:t>4400-6463-5763</w:t>
            </w:r>
          </w:p>
        </w:tc>
      </w:tr>
      <w:tr w:rsidR="00AC3F9B" w:rsidRPr="004B1509" w14:paraId="469294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F4823B"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D34D578" w14:textId="7CB6C6B4" w:rsidR="00AC3F9B" w:rsidRPr="004B1509" w:rsidRDefault="00AC3F9B" w:rsidP="00AC3F9B">
            <w:pPr>
              <w:rPr>
                <w:rFonts w:eastAsia="Calibri"/>
                <w:szCs w:val="22"/>
              </w:rPr>
            </w:pPr>
            <w:r w:rsidRPr="004B1509">
              <w:rPr>
                <w:rFonts w:eastAsia="Calibri"/>
                <w:szCs w:val="22"/>
              </w:rPr>
              <w:t>A73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EEE33BC" w14:textId="7AEA3F95" w:rsidR="00AC3F9B" w:rsidRPr="004B1509" w:rsidRDefault="00AC3F9B" w:rsidP="00AC3F9B">
            <w:pPr>
              <w:rPr>
                <w:rFonts w:eastAsia="Calibri"/>
                <w:szCs w:val="22"/>
              </w:rPr>
            </w:pPr>
            <w:r w:rsidRPr="004B1509">
              <w:rPr>
                <w:rFonts w:eastAsia="Calibri"/>
                <w:szCs w:val="22"/>
              </w:rPr>
              <w:t xml:space="preserve">Privažiuojamasis kelias prie dirbamų laukų nuo Rubikių g., </w:t>
            </w:r>
            <w:proofErr w:type="spellStart"/>
            <w:r w:rsidRPr="004B1509">
              <w:rPr>
                <w:rFonts w:eastAsia="Calibri"/>
                <w:szCs w:val="22"/>
              </w:rPr>
              <w:t>Burbiškio</w:t>
            </w:r>
            <w:proofErr w:type="spellEnd"/>
            <w:r w:rsidRPr="004B1509">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34396A7" w14:textId="2A2B9A50" w:rsidR="00AC3F9B" w:rsidRPr="004B1509" w:rsidRDefault="00AC3F9B" w:rsidP="00AC3F9B">
            <w:pPr>
              <w:jc w:val="right"/>
              <w:rPr>
                <w:rFonts w:eastAsia="Calibri"/>
                <w:szCs w:val="22"/>
              </w:rPr>
            </w:pPr>
            <w:r w:rsidRPr="004B1509">
              <w:rPr>
                <w:rFonts w:eastAsia="Calibri"/>
                <w:szCs w:val="22"/>
              </w:rPr>
              <w:t>1009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758F6" w14:textId="536BD42C"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CBC79" w14:textId="19A0634E" w:rsidR="00AC3F9B" w:rsidRPr="004B1509" w:rsidRDefault="00AC3F9B" w:rsidP="00AC3F9B">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71F08" w14:textId="7648D489" w:rsidR="00AC3F9B" w:rsidRPr="004B1509" w:rsidRDefault="00AC3F9B" w:rsidP="00AC3F9B">
            <w:pPr>
              <w:jc w:val="right"/>
              <w:rPr>
                <w:rFonts w:eastAsia="Calibri"/>
                <w:bCs/>
                <w:szCs w:val="22"/>
              </w:rPr>
            </w:pPr>
            <w:r w:rsidRPr="004B1509">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7522" w14:textId="3C9EA95A" w:rsidR="00AC3F9B" w:rsidRPr="004B1509" w:rsidRDefault="00AC3F9B" w:rsidP="00AC3F9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108386" w14:textId="2B561068" w:rsidR="00AC3F9B" w:rsidRPr="004B1509" w:rsidRDefault="00AC3F9B" w:rsidP="00AC3F9B">
            <w:pPr>
              <w:jc w:val="center"/>
              <w:rPr>
                <w:rFonts w:eastAsia="Calibri"/>
                <w:bCs/>
                <w:szCs w:val="22"/>
              </w:rPr>
            </w:pPr>
            <w:r w:rsidRPr="004B1509">
              <w:rPr>
                <w:rFonts w:eastAsia="Calibri"/>
                <w:bCs/>
                <w:szCs w:val="22"/>
              </w:rPr>
              <w:t>-</w:t>
            </w:r>
          </w:p>
        </w:tc>
      </w:tr>
      <w:tr w:rsidR="00AC3F9B" w:rsidRPr="004B1509" w14:paraId="257BEF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4F5784"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EDD0FC2" w14:textId="28A11E9F" w:rsidR="00AC3F9B" w:rsidRPr="004B1509" w:rsidRDefault="00AC3F9B" w:rsidP="00AC3F9B">
            <w:pPr>
              <w:rPr>
                <w:rFonts w:eastAsia="Calibri"/>
                <w:szCs w:val="22"/>
              </w:rPr>
            </w:pPr>
            <w:r w:rsidRPr="004B1509">
              <w:rPr>
                <w:rFonts w:eastAsia="Calibri"/>
                <w:szCs w:val="22"/>
              </w:rPr>
              <w:t>A74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1B27726" w14:textId="24C86CC0" w:rsidR="00AC3F9B" w:rsidRPr="004B1509" w:rsidRDefault="00AC3F9B" w:rsidP="00AC3F9B">
            <w:pPr>
              <w:rPr>
                <w:rFonts w:eastAsia="Calibri"/>
                <w:szCs w:val="22"/>
              </w:rPr>
            </w:pPr>
            <w:r w:rsidRPr="004B1509">
              <w:rPr>
                <w:rFonts w:eastAsia="Calibri"/>
                <w:szCs w:val="22"/>
              </w:rPr>
              <w:t>Pravažiuojamasis kelias nuo kelio Nr. 1207 iki  Juškonių g., Juškonių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6919D6F" w14:textId="0EC21D69" w:rsidR="00AC3F9B" w:rsidRPr="004B1509" w:rsidRDefault="00AC3F9B" w:rsidP="00AC3F9B">
            <w:pPr>
              <w:jc w:val="right"/>
              <w:rPr>
                <w:rFonts w:eastAsia="Calibri"/>
                <w:szCs w:val="22"/>
              </w:rPr>
            </w:pPr>
            <w:r w:rsidRPr="004B1509">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180C0" w14:textId="342F6FAB"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4EC90" w14:textId="7E19221D" w:rsidR="00AC3F9B" w:rsidRPr="004B1509" w:rsidRDefault="00AC3F9B" w:rsidP="00AC3F9B">
            <w:pPr>
              <w:jc w:val="right"/>
              <w:rPr>
                <w:rFonts w:eastAsia="Calibri"/>
                <w:bCs/>
                <w:szCs w:val="22"/>
              </w:rPr>
            </w:pPr>
            <w:r w:rsidRPr="004B1509">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42D9A" w14:textId="6EEC0A8B"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625E3" w14:textId="4AAE3939" w:rsidR="00AC3F9B" w:rsidRPr="004B1509" w:rsidRDefault="00AC3F9B" w:rsidP="00AC3F9B">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287777" w14:textId="6842E5AB" w:rsidR="00AC3F9B" w:rsidRPr="004B1509" w:rsidRDefault="00AC3F9B" w:rsidP="00AC3F9B">
            <w:pPr>
              <w:jc w:val="center"/>
              <w:rPr>
                <w:rFonts w:eastAsia="Calibri"/>
                <w:bCs/>
                <w:szCs w:val="22"/>
              </w:rPr>
            </w:pPr>
            <w:r w:rsidRPr="004B1509">
              <w:rPr>
                <w:rFonts w:eastAsia="Calibri"/>
                <w:bCs/>
                <w:szCs w:val="22"/>
              </w:rPr>
              <w:t>-</w:t>
            </w:r>
          </w:p>
        </w:tc>
      </w:tr>
      <w:tr w:rsidR="00AC3F9B" w:rsidRPr="004B1509" w14:paraId="2DC4E98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5CCABA"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DA0083" w14:textId="4B2B14D8" w:rsidR="00AC3F9B" w:rsidRPr="004B1509" w:rsidRDefault="00AC3F9B" w:rsidP="00AC3F9B">
            <w:pPr>
              <w:rPr>
                <w:rFonts w:eastAsia="Calibri"/>
                <w:szCs w:val="22"/>
              </w:rPr>
            </w:pPr>
            <w:r>
              <w:rPr>
                <w:rFonts w:eastAsia="Calibri"/>
                <w:szCs w:val="22"/>
              </w:rPr>
              <w:t>A75</w:t>
            </w:r>
          </w:p>
        </w:tc>
        <w:tc>
          <w:tcPr>
            <w:tcW w:w="4412" w:type="dxa"/>
            <w:tcBorders>
              <w:top w:val="single" w:sz="4" w:space="0" w:color="000000"/>
              <w:left w:val="single" w:sz="4" w:space="0" w:color="000000"/>
              <w:bottom w:val="single" w:sz="4" w:space="0" w:color="000000"/>
              <w:right w:val="single" w:sz="4" w:space="0" w:color="000000"/>
            </w:tcBorders>
            <w:vAlign w:val="center"/>
          </w:tcPr>
          <w:p w14:paraId="1D526B3F" w14:textId="72B40E9B" w:rsidR="00AC3F9B" w:rsidRPr="004B1509" w:rsidRDefault="00AC3F9B" w:rsidP="00AC3F9B">
            <w:pPr>
              <w:rPr>
                <w:rFonts w:eastAsia="Calibri"/>
                <w:szCs w:val="22"/>
              </w:rPr>
            </w:pPr>
            <w:r w:rsidRPr="004B1509">
              <w:rPr>
                <w:rFonts w:eastAsia="Calibri"/>
                <w:szCs w:val="22"/>
              </w:rPr>
              <w:t xml:space="preserve">Privažiuojamasis kelias prie gyvenamųjų namų nuo kelio Nr. </w:t>
            </w:r>
            <w:r>
              <w:rPr>
                <w:rFonts w:eastAsia="Calibri"/>
                <w:szCs w:val="22"/>
              </w:rPr>
              <w:t>A207 (</w:t>
            </w:r>
            <w:proofErr w:type="spellStart"/>
            <w:r>
              <w:rPr>
                <w:rFonts w:eastAsia="Calibri"/>
                <w:szCs w:val="22"/>
              </w:rPr>
              <w:t>Bičionių</w:t>
            </w:r>
            <w:proofErr w:type="spellEnd"/>
            <w:r>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tcPr>
          <w:p w14:paraId="7DE91890" w14:textId="456CDC6D" w:rsidR="00AC3F9B" w:rsidRPr="004B1509" w:rsidRDefault="00AC3F9B" w:rsidP="00AC3F9B">
            <w:pPr>
              <w:jc w:val="right"/>
              <w:rPr>
                <w:rFonts w:eastAsia="Calibri"/>
                <w:szCs w:val="22"/>
              </w:rPr>
            </w:pPr>
            <w:r>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726053DB" w14:textId="4EA4D42D" w:rsidR="00AC3F9B" w:rsidRPr="004B1509" w:rsidRDefault="00AC3F9B" w:rsidP="00AC3F9B">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47DE906" w14:textId="77151F12" w:rsidR="00AC3F9B" w:rsidRPr="004B1509" w:rsidRDefault="00AC3F9B" w:rsidP="00AC3F9B">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617DBF" w14:textId="7AD8A1C1" w:rsidR="00AC3F9B" w:rsidRPr="004B1509" w:rsidRDefault="00AC3F9B" w:rsidP="00AC3F9B">
            <w:pPr>
              <w:jc w:val="right"/>
              <w:rPr>
                <w:rFonts w:eastAsia="Calibri"/>
                <w:bCs/>
                <w:szCs w:val="22"/>
              </w:rPr>
            </w:pPr>
            <w:r>
              <w:rPr>
                <w:rFonts w:eastAsia="Calibri"/>
                <w:bCs/>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4021D7E3" w14:textId="310AAE1E" w:rsidR="00AC3F9B" w:rsidRPr="004B1509" w:rsidRDefault="00AC3F9B" w:rsidP="00AC3F9B">
            <w:pPr>
              <w:jc w:val="center"/>
              <w:rPr>
                <w:rFonts w:eastAsia="Calibri"/>
                <w:bCs/>
                <w:szCs w:val="22"/>
              </w:rPr>
            </w:pPr>
            <w:proofErr w:type="spellStart"/>
            <w:r>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D63EE96" w14:textId="3A13D22F" w:rsidR="00AC3F9B" w:rsidRPr="004B1509" w:rsidRDefault="00AC3F9B" w:rsidP="00AC3F9B">
            <w:pPr>
              <w:jc w:val="center"/>
              <w:rPr>
                <w:rFonts w:eastAsia="Calibri"/>
                <w:bCs/>
                <w:szCs w:val="22"/>
              </w:rPr>
            </w:pPr>
            <w:r>
              <w:rPr>
                <w:rFonts w:eastAsia="Calibri"/>
                <w:bCs/>
                <w:szCs w:val="22"/>
              </w:rPr>
              <w:t>-</w:t>
            </w:r>
          </w:p>
        </w:tc>
      </w:tr>
      <w:tr w:rsidR="00AC3F9B" w:rsidRPr="007E685B" w14:paraId="594B9AE6" w14:textId="77777777" w:rsidTr="00AC0CD7">
        <w:trPr>
          <w:trHeight w:val="848"/>
          <w:jc w:val="center"/>
        </w:trPr>
        <w:tc>
          <w:tcPr>
            <w:tcW w:w="960" w:type="dxa"/>
            <w:tcBorders>
              <w:top w:val="single" w:sz="4" w:space="0" w:color="auto"/>
              <w:left w:val="single" w:sz="12" w:space="0" w:color="auto"/>
              <w:right w:val="single" w:sz="4" w:space="0" w:color="auto"/>
            </w:tcBorders>
            <w:vAlign w:val="center"/>
          </w:tcPr>
          <w:p w14:paraId="1EA9FC62"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right w:val="single" w:sz="4" w:space="0" w:color="000000"/>
            </w:tcBorders>
            <w:vAlign w:val="center"/>
            <w:hideMark/>
          </w:tcPr>
          <w:p w14:paraId="7A440EB2" w14:textId="50208111" w:rsidR="00AC3F9B" w:rsidRPr="007E685B" w:rsidRDefault="00AC3F9B" w:rsidP="00AC3F9B">
            <w:pPr>
              <w:rPr>
                <w:rFonts w:eastAsia="Calibri"/>
                <w:szCs w:val="22"/>
              </w:rPr>
            </w:pPr>
            <w:r w:rsidRPr="008321C5">
              <w:rPr>
                <w:rFonts w:eastAsia="Calibri"/>
                <w:szCs w:val="22"/>
              </w:rPr>
              <w:t>A76</w:t>
            </w:r>
          </w:p>
        </w:tc>
        <w:tc>
          <w:tcPr>
            <w:tcW w:w="4412" w:type="dxa"/>
            <w:tcBorders>
              <w:top w:val="single" w:sz="4" w:space="0" w:color="000000"/>
              <w:left w:val="single" w:sz="4" w:space="0" w:color="000000"/>
              <w:right w:val="single" w:sz="4" w:space="0" w:color="000000"/>
            </w:tcBorders>
            <w:vAlign w:val="center"/>
            <w:hideMark/>
          </w:tcPr>
          <w:p w14:paraId="1FF4AD5D" w14:textId="64125984" w:rsidR="00AC3F9B" w:rsidRPr="007E685B" w:rsidRDefault="00AC3F9B" w:rsidP="00AC3F9B">
            <w:pPr>
              <w:rPr>
                <w:rFonts w:eastAsia="Calibri"/>
                <w:szCs w:val="22"/>
              </w:rPr>
            </w:pPr>
            <w:r w:rsidRPr="008321C5">
              <w:rPr>
                <w:rFonts w:eastAsia="Calibri"/>
                <w:szCs w:val="22"/>
              </w:rPr>
              <w:t>Pravažiuojamasis kelias nuo kelio Nr. A133 iki kelio Nr. A108</w:t>
            </w:r>
          </w:p>
        </w:tc>
        <w:tc>
          <w:tcPr>
            <w:tcW w:w="1147" w:type="dxa"/>
            <w:tcBorders>
              <w:top w:val="single" w:sz="4" w:space="0" w:color="000000"/>
              <w:left w:val="single" w:sz="4" w:space="0" w:color="000000"/>
              <w:right w:val="single" w:sz="4" w:space="0" w:color="000000"/>
            </w:tcBorders>
            <w:vAlign w:val="center"/>
            <w:hideMark/>
          </w:tcPr>
          <w:p w14:paraId="08AB9571" w14:textId="54840A59" w:rsidR="00AC3F9B" w:rsidRPr="007E685B" w:rsidRDefault="00AC3F9B" w:rsidP="00AC3F9B">
            <w:pPr>
              <w:jc w:val="right"/>
              <w:rPr>
                <w:rFonts w:eastAsia="Calibri"/>
                <w:szCs w:val="22"/>
              </w:rPr>
            </w:pPr>
            <w:r w:rsidRPr="008321C5">
              <w:rPr>
                <w:rFonts w:eastAsia="Calibri"/>
                <w:bCs/>
                <w:szCs w:val="22"/>
              </w:rPr>
              <w:t xml:space="preserve">3284 </w:t>
            </w:r>
          </w:p>
        </w:tc>
        <w:tc>
          <w:tcPr>
            <w:tcW w:w="1133" w:type="dxa"/>
            <w:tcBorders>
              <w:top w:val="single" w:sz="4" w:space="0" w:color="auto"/>
              <w:left w:val="single" w:sz="4" w:space="0" w:color="auto"/>
              <w:right w:val="single" w:sz="4" w:space="0" w:color="auto"/>
            </w:tcBorders>
            <w:vAlign w:val="center"/>
          </w:tcPr>
          <w:p w14:paraId="3990BC8F" w14:textId="22AB0055" w:rsidR="00AC3F9B" w:rsidRPr="007E685B" w:rsidRDefault="00AC3F9B" w:rsidP="00AC3F9B">
            <w:pPr>
              <w:jc w:val="right"/>
              <w:rPr>
                <w:rFonts w:eastAsia="Calibri"/>
                <w:szCs w:val="22"/>
              </w:rPr>
            </w:pPr>
            <w:r w:rsidRPr="008321C5">
              <w:rPr>
                <w:rFonts w:eastAsia="Calibri"/>
                <w:szCs w:val="22"/>
              </w:rPr>
              <w:t>-</w:t>
            </w:r>
          </w:p>
        </w:tc>
        <w:tc>
          <w:tcPr>
            <w:tcW w:w="1133" w:type="dxa"/>
            <w:tcBorders>
              <w:top w:val="single" w:sz="4" w:space="0" w:color="auto"/>
              <w:left w:val="single" w:sz="4" w:space="0" w:color="auto"/>
              <w:right w:val="single" w:sz="4" w:space="0" w:color="auto"/>
            </w:tcBorders>
            <w:vAlign w:val="center"/>
          </w:tcPr>
          <w:p w14:paraId="009E8FBF" w14:textId="34320297" w:rsidR="00AC3F9B" w:rsidRPr="007E685B" w:rsidRDefault="00AC3F9B" w:rsidP="00AC3F9B">
            <w:pPr>
              <w:jc w:val="right"/>
              <w:rPr>
                <w:rFonts w:eastAsia="Calibri"/>
                <w:szCs w:val="22"/>
              </w:rPr>
            </w:pPr>
            <w:r w:rsidRPr="008321C5">
              <w:rPr>
                <w:rFonts w:eastAsia="Calibri"/>
                <w:szCs w:val="22"/>
              </w:rPr>
              <w:t xml:space="preserve"> </w:t>
            </w:r>
            <w:r w:rsidRPr="008321C5">
              <w:rPr>
                <w:rFonts w:eastAsia="Calibri"/>
                <w:bCs/>
                <w:szCs w:val="22"/>
              </w:rPr>
              <w:t>2706</w:t>
            </w:r>
          </w:p>
        </w:tc>
        <w:tc>
          <w:tcPr>
            <w:tcW w:w="1133" w:type="dxa"/>
            <w:tcBorders>
              <w:top w:val="single" w:sz="4" w:space="0" w:color="auto"/>
              <w:left w:val="single" w:sz="4" w:space="0" w:color="auto"/>
              <w:right w:val="single" w:sz="4" w:space="0" w:color="auto"/>
            </w:tcBorders>
            <w:vAlign w:val="center"/>
          </w:tcPr>
          <w:p w14:paraId="5DFD4509" w14:textId="1DC23AE9" w:rsidR="00AC3F9B" w:rsidRPr="007E685B" w:rsidRDefault="00AC3F9B" w:rsidP="00AC3F9B">
            <w:pPr>
              <w:jc w:val="right"/>
              <w:rPr>
                <w:rFonts w:eastAsia="Calibri"/>
                <w:szCs w:val="22"/>
              </w:rPr>
            </w:pPr>
            <w:r w:rsidRPr="008321C5">
              <w:rPr>
                <w:rFonts w:eastAsia="Calibri"/>
                <w:szCs w:val="22"/>
              </w:rPr>
              <w:t>578</w:t>
            </w:r>
          </w:p>
        </w:tc>
        <w:tc>
          <w:tcPr>
            <w:tcW w:w="1133" w:type="dxa"/>
            <w:tcBorders>
              <w:top w:val="single" w:sz="4" w:space="0" w:color="auto"/>
              <w:left w:val="single" w:sz="4" w:space="0" w:color="auto"/>
              <w:right w:val="single" w:sz="4" w:space="0" w:color="auto"/>
            </w:tcBorders>
            <w:vAlign w:val="center"/>
            <w:hideMark/>
          </w:tcPr>
          <w:p w14:paraId="176DCC8E" w14:textId="77777777" w:rsidR="00AC3F9B" w:rsidRPr="008321C5" w:rsidRDefault="00AC3F9B" w:rsidP="00AC3F9B">
            <w:pPr>
              <w:jc w:val="center"/>
              <w:rPr>
                <w:rFonts w:eastAsia="Calibri"/>
                <w:szCs w:val="22"/>
              </w:rPr>
            </w:pPr>
            <w:proofErr w:type="spellStart"/>
            <w:r w:rsidRPr="008321C5">
              <w:rPr>
                <w:rFonts w:eastAsia="Calibri"/>
                <w:szCs w:val="22"/>
              </w:rPr>
              <w:t>IVv</w:t>
            </w:r>
            <w:proofErr w:type="spellEnd"/>
          </w:p>
          <w:p w14:paraId="6A4D19E8" w14:textId="77777777" w:rsidR="00AC3F9B" w:rsidRPr="008321C5" w:rsidRDefault="00AC3F9B" w:rsidP="00AC3F9B">
            <w:pPr>
              <w:jc w:val="center"/>
              <w:rPr>
                <w:rFonts w:eastAsia="Calibri"/>
                <w:szCs w:val="22"/>
              </w:rPr>
            </w:pPr>
            <w:proofErr w:type="spellStart"/>
            <w:r w:rsidRPr="008321C5">
              <w:rPr>
                <w:rFonts w:eastAsia="Calibri"/>
                <w:szCs w:val="22"/>
              </w:rPr>
              <w:t>IIIv</w:t>
            </w:r>
            <w:proofErr w:type="spellEnd"/>
          </w:p>
          <w:p w14:paraId="584E6261" w14:textId="2AE7CD92" w:rsidR="00AC3F9B" w:rsidRPr="007E685B" w:rsidRDefault="00AC3F9B" w:rsidP="00AC3F9B">
            <w:pPr>
              <w:jc w:val="center"/>
              <w:rPr>
                <w:rFonts w:eastAsia="Calibri"/>
                <w:szCs w:val="22"/>
              </w:rPr>
            </w:pPr>
            <w:proofErr w:type="spellStart"/>
            <w:r w:rsidRPr="008321C5">
              <w:rPr>
                <w:rFonts w:eastAsia="Calibri"/>
                <w:szCs w:val="22"/>
              </w:rPr>
              <w:t>IVv</w:t>
            </w:r>
            <w:proofErr w:type="spellEnd"/>
          </w:p>
        </w:tc>
        <w:tc>
          <w:tcPr>
            <w:tcW w:w="1983" w:type="dxa"/>
            <w:tcBorders>
              <w:top w:val="single" w:sz="4" w:space="0" w:color="auto"/>
              <w:left w:val="single" w:sz="4" w:space="0" w:color="auto"/>
              <w:right w:val="single" w:sz="12" w:space="0" w:color="auto"/>
            </w:tcBorders>
            <w:vAlign w:val="center"/>
            <w:hideMark/>
          </w:tcPr>
          <w:p w14:paraId="6337169E" w14:textId="77777777" w:rsidR="00AC3F9B" w:rsidRPr="008321C5" w:rsidRDefault="00AC3F9B" w:rsidP="00AC3F9B">
            <w:pPr>
              <w:jc w:val="center"/>
              <w:rPr>
                <w:rFonts w:eastAsia="Calibri"/>
                <w:szCs w:val="22"/>
              </w:rPr>
            </w:pPr>
            <w:r w:rsidRPr="008321C5">
              <w:rPr>
                <w:rFonts w:eastAsia="Calibri"/>
                <w:szCs w:val="22"/>
              </w:rPr>
              <w:t>4400-6455-4416</w:t>
            </w:r>
          </w:p>
          <w:p w14:paraId="536B8AC8" w14:textId="77777777" w:rsidR="00AC3F9B" w:rsidRPr="008321C5" w:rsidRDefault="00AC3F9B" w:rsidP="00AC3F9B">
            <w:pPr>
              <w:jc w:val="center"/>
              <w:rPr>
                <w:rFonts w:eastAsia="Calibri"/>
                <w:szCs w:val="22"/>
              </w:rPr>
            </w:pPr>
            <w:r w:rsidRPr="008321C5">
              <w:rPr>
                <w:rFonts w:eastAsia="Calibri"/>
                <w:szCs w:val="22"/>
              </w:rPr>
              <w:t>4400-6483-5432</w:t>
            </w:r>
          </w:p>
          <w:p w14:paraId="52210F0F" w14:textId="5FB7FD43" w:rsidR="00AC3F9B" w:rsidRPr="007E685B" w:rsidRDefault="00AC3F9B" w:rsidP="00AC3F9B">
            <w:pPr>
              <w:jc w:val="center"/>
              <w:rPr>
                <w:rFonts w:eastAsia="Calibri"/>
                <w:szCs w:val="22"/>
              </w:rPr>
            </w:pPr>
            <w:r w:rsidRPr="008321C5">
              <w:rPr>
                <w:rFonts w:eastAsia="Calibri"/>
                <w:szCs w:val="22"/>
              </w:rPr>
              <w:t>4400-6463-5926</w:t>
            </w:r>
          </w:p>
        </w:tc>
      </w:tr>
      <w:tr w:rsidR="00AC3F9B" w:rsidRPr="007E685B" w14:paraId="40D6DF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824B56"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90FDA7" w14:textId="18B4ACCD" w:rsidR="00AC3F9B" w:rsidRPr="007E685B" w:rsidRDefault="00AC3F9B" w:rsidP="00AC3F9B">
            <w:pPr>
              <w:rPr>
                <w:rFonts w:eastAsia="Calibri"/>
                <w:szCs w:val="22"/>
              </w:rPr>
            </w:pPr>
            <w:r w:rsidRPr="007E685B">
              <w:rPr>
                <w:rFonts w:eastAsia="Calibri"/>
                <w:szCs w:val="22"/>
              </w:rPr>
              <w:t>A77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65FE096" w14:textId="07C4718F" w:rsidR="00AC3F9B" w:rsidRPr="007E685B" w:rsidRDefault="00AC3F9B" w:rsidP="00AC3F9B">
            <w:pPr>
              <w:rPr>
                <w:rFonts w:eastAsia="Calibri"/>
                <w:szCs w:val="22"/>
              </w:rPr>
            </w:pPr>
            <w:r w:rsidRPr="007E685B">
              <w:rPr>
                <w:rFonts w:eastAsia="Calibri"/>
                <w:szCs w:val="22"/>
              </w:rPr>
              <w:t>Privažiuojamasis kelias prie dirbamų laukų nuo kelio Nr. A74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737AA12" w14:textId="75E7EAB7" w:rsidR="00AC3F9B" w:rsidRPr="007E685B" w:rsidRDefault="00AC3F9B" w:rsidP="00AC3F9B">
            <w:pPr>
              <w:jc w:val="right"/>
              <w:rPr>
                <w:rFonts w:eastAsia="Calibri"/>
                <w:szCs w:val="22"/>
              </w:rPr>
            </w:pPr>
            <w:r w:rsidRPr="007E685B">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2445" w14:textId="5AA2B6B7"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03997" w14:textId="0951378A" w:rsidR="00AC3F9B" w:rsidRPr="007E685B" w:rsidRDefault="00AC3F9B" w:rsidP="00AC3F9B">
            <w:pPr>
              <w:jc w:val="right"/>
              <w:rPr>
                <w:rFonts w:eastAsia="Calibri"/>
                <w:szCs w:val="22"/>
              </w:rPr>
            </w:pPr>
            <w:r w:rsidRPr="007E685B">
              <w:rPr>
                <w:rFonts w:eastAsia="Calibri"/>
                <w:szCs w:val="22"/>
              </w:rPr>
              <w:t>1902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E3D7C" w14:textId="3AB336B7" w:rsidR="00AC3F9B" w:rsidRPr="007E685B" w:rsidRDefault="00AC3F9B" w:rsidP="00AC3F9B">
            <w:pPr>
              <w:jc w:val="right"/>
              <w:rPr>
                <w:rFonts w:eastAsia="Calibri"/>
                <w:szCs w:val="22"/>
              </w:rPr>
            </w:pPr>
            <w:r w:rsidRPr="007E685B">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9798B" w14:textId="20AF669D" w:rsidR="00AC3F9B" w:rsidRPr="007E685B" w:rsidRDefault="00AC3F9B" w:rsidP="00AC3F9B">
            <w:pPr>
              <w:jc w:val="center"/>
              <w:rPr>
                <w:rFonts w:eastAsia="Calibri"/>
                <w:szCs w:val="22"/>
              </w:rPr>
            </w:pPr>
            <w:proofErr w:type="spellStart"/>
            <w:r w:rsidRPr="007E685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688584" w14:textId="1B29ACE9" w:rsidR="00AC3F9B" w:rsidRPr="007E685B" w:rsidRDefault="00AC3F9B" w:rsidP="00AC3F9B">
            <w:pPr>
              <w:jc w:val="center"/>
              <w:rPr>
                <w:rFonts w:eastAsia="Calibri"/>
                <w:szCs w:val="22"/>
              </w:rPr>
            </w:pPr>
            <w:r w:rsidRPr="007E685B">
              <w:rPr>
                <w:rFonts w:eastAsia="Calibri"/>
                <w:szCs w:val="22"/>
              </w:rPr>
              <w:t>-</w:t>
            </w:r>
          </w:p>
        </w:tc>
      </w:tr>
      <w:tr w:rsidR="00AC3F9B" w:rsidRPr="007E685B" w14:paraId="717CF8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44A8EB"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10EB93" w14:textId="78E4C4AA" w:rsidR="00AC3F9B" w:rsidRPr="007E685B" w:rsidRDefault="00AC3F9B" w:rsidP="00AC3F9B">
            <w:pPr>
              <w:rPr>
                <w:rFonts w:eastAsia="Calibri"/>
                <w:szCs w:val="22"/>
              </w:rPr>
            </w:pPr>
            <w:r w:rsidRPr="007E685B">
              <w:rPr>
                <w:rFonts w:eastAsia="Calibri"/>
                <w:szCs w:val="22"/>
              </w:rPr>
              <w:t>A78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2A6D0C" w14:textId="37404D0C" w:rsidR="00AC3F9B" w:rsidRPr="007E685B" w:rsidRDefault="00AC3F9B" w:rsidP="00AC3F9B">
            <w:pPr>
              <w:rPr>
                <w:rFonts w:eastAsia="Calibri"/>
                <w:szCs w:val="22"/>
              </w:rPr>
            </w:pPr>
            <w:r w:rsidRPr="007E685B">
              <w:rPr>
                <w:rFonts w:eastAsia="Calibri"/>
                <w:szCs w:val="22"/>
              </w:rPr>
              <w:t xml:space="preserve">Privažiuojamasis kelias prie  </w:t>
            </w:r>
            <w:proofErr w:type="spellStart"/>
            <w:r w:rsidRPr="007E685B">
              <w:rPr>
                <w:rFonts w:eastAsia="Calibri"/>
                <w:szCs w:val="22"/>
              </w:rPr>
              <w:t>Meliaušiškio</w:t>
            </w:r>
            <w:proofErr w:type="spellEnd"/>
            <w:r w:rsidRPr="007E685B">
              <w:rPr>
                <w:rFonts w:eastAsia="Calibri"/>
                <w:szCs w:val="22"/>
              </w:rPr>
              <w:t xml:space="preserve"> tvenkinio nuo kelio Nr. A79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DA64EF0" w14:textId="69323B44" w:rsidR="00AC3F9B" w:rsidRPr="007E685B" w:rsidRDefault="00AC3F9B" w:rsidP="00AC3F9B">
            <w:pPr>
              <w:jc w:val="right"/>
              <w:rPr>
                <w:rFonts w:eastAsia="Calibri"/>
                <w:szCs w:val="22"/>
              </w:rPr>
            </w:pPr>
            <w:r w:rsidRPr="007E685B">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EFE0B" w14:textId="150C2C5B"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AFF4" w14:textId="34169CB8"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F1A2D" w14:textId="705B2AD1" w:rsidR="00AC3F9B" w:rsidRPr="007E685B" w:rsidRDefault="00AC3F9B" w:rsidP="00AC3F9B">
            <w:pPr>
              <w:jc w:val="right"/>
              <w:rPr>
                <w:rFonts w:eastAsia="Calibri"/>
                <w:szCs w:val="22"/>
              </w:rPr>
            </w:pPr>
            <w:r w:rsidRPr="007E685B">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C17F9" w14:textId="691E910B" w:rsidR="00AC3F9B" w:rsidRPr="007E685B" w:rsidRDefault="00AC3F9B" w:rsidP="00AC3F9B">
            <w:pPr>
              <w:jc w:val="center"/>
              <w:rPr>
                <w:rFonts w:eastAsia="Calibri"/>
                <w:szCs w:val="22"/>
              </w:rPr>
            </w:pPr>
            <w:proofErr w:type="spellStart"/>
            <w:r w:rsidRPr="007E685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408D64" w14:textId="648DA368" w:rsidR="00AC3F9B" w:rsidRPr="007E685B" w:rsidRDefault="00AC3F9B" w:rsidP="00AC3F9B">
            <w:pPr>
              <w:jc w:val="center"/>
              <w:rPr>
                <w:rFonts w:eastAsia="Calibri"/>
                <w:szCs w:val="22"/>
              </w:rPr>
            </w:pPr>
            <w:r w:rsidRPr="007E685B">
              <w:rPr>
                <w:rFonts w:eastAsia="Calibri"/>
                <w:szCs w:val="22"/>
              </w:rPr>
              <w:t>-</w:t>
            </w:r>
          </w:p>
        </w:tc>
      </w:tr>
      <w:tr w:rsidR="00AC3F9B" w:rsidRPr="007E685B" w14:paraId="76C5EE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51DD9B"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AF7605" w14:textId="4F53A9DD" w:rsidR="00AC3F9B" w:rsidRPr="007E685B" w:rsidRDefault="00AC3F9B" w:rsidP="00AC3F9B">
            <w:pPr>
              <w:rPr>
                <w:rFonts w:eastAsia="Calibri"/>
                <w:szCs w:val="22"/>
              </w:rPr>
            </w:pPr>
            <w:r w:rsidRPr="007E685B">
              <w:rPr>
                <w:rFonts w:eastAsia="Calibri"/>
                <w:szCs w:val="22"/>
              </w:rPr>
              <w:t>A79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B4FA18A" w14:textId="7142E3B5" w:rsidR="00AC3F9B" w:rsidRPr="007E685B" w:rsidRDefault="00AC3F9B" w:rsidP="00AC3F9B">
            <w:pPr>
              <w:rPr>
                <w:rFonts w:eastAsia="Calibri"/>
                <w:szCs w:val="22"/>
              </w:rPr>
            </w:pPr>
            <w:r w:rsidRPr="007E685B">
              <w:rPr>
                <w:rFonts w:eastAsia="Calibri"/>
                <w:szCs w:val="22"/>
              </w:rPr>
              <w:t>Pravažiuojamasis kelias nuo kelio Nr. A108 iki kelio Nr. A223</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8F51190" w14:textId="188E515C" w:rsidR="00AC3F9B" w:rsidRPr="007E685B" w:rsidRDefault="00AC3F9B" w:rsidP="00AC3F9B">
            <w:pPr>
              <w:jc w:val="right"/>
              <w:rPr>
                <w:rFonts w:eastAsia="Calibri"/>
                <w:szCs w:val="22"/>
              </w:rPr>
            </w:pPr>
            <w:r w:rsidRPr="007E685B">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8068" w14:textId="2AA14FA7"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DC702" w14:textId="13570ADD" w:rsidR="00AC3F9B" w:rsidRPr="007E685B" w:rsidRDefault="00AC3F9B" w:rsidP="00AC3F9B">
            <w:pPr>
              <w:jc w:val="right"/>
              <w:rPr>
                <w:rFonts w:eastAsia="Calibri"/>
                <w:szCs w:val="22"/>
              </w:rPr>
            </w:pPr>
            <w:r w:rsidRPr="007E685B">
              <w:rPr>
                <w:rFonts w:eastAsia="Calibri"/>
                <w:szCs w:val="22"/>
              </w:rPr>
              <w:t>3283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87E88" w14:textId="333F86F7"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AE2F9" w14:textId="7DD3E91E" w:rsidR="00AC3F9B" w:rsidRPr="007E685B" w:rsidRDefault="00AC3F9B" w:rsidP="00AC3F9B">
            <w:pPr>
              <w:jc w:val="center"/>
              <w:rPr>
                <w:rFonts w:eastAsia="Calibri"/>
                <w:szCs w:val="22"/>
              </w:rPr>
            </w:pPr>
            <w:proofErr w:type="spellStart"/>
            <w:r w:rsidRPr="007E685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3253CF" w14:textId="1B6850C1" w:rsidR="00AC3F9B" w:rsidRPr="007E685B" w:rsidRDefault="00AC3F9B" w:rsidP="00AC3F9B">
            <w:pPr>
              <w:jc w:val="center"/>
              <w:rPr>
                <w:rFonts w:eastAsia="Calibri"/>
                <w:szCs w:val="22"/>
              </w:rPr>
            </w:pPr>
            <w:r w:rsidRPr="007E685B">
              <w:rPr>
                <w:rFonts w:eastAsia="Calibri"/>
                <w:szCs w:val="22"/>
              </w:rPr>
              <w:t>-</w:t>
            </w:r>
          </w:p>
        </w:tc>
      </w:tr>
      <w:tr w:rsidR="00AC3F9B" w:rsidRPr="007E685B" w14:paraId="328C170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5BE7EA"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ADCCB0F" w14:textId="6040151A" w:rsidR="00AC3F9B" w:rsidRPr="007E685B" w:rsidRDefault="00AC3F9B" w:rsidP="00AC3F9B">
            <w:pPr>
              <w:rPr>
                <w:rFonts w:eastAsia="Calibri"/>
                <w:szCs w:val="22"/>
              </w:rPr>
            </w:pPr>
            <w:r w:rsidRPr="007E685B">
              <w:rPr>
                <w:rFonts w:eastAsia="Calibri"/>
                <w:szCs w:val="22"/>
              </w:rPr>
              <w:t>A8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366CA20" w14:textId="7B556B4C" w:rsidR="00AC3F9B" w:rsidRPr="007E685B" w:rsidRDefault="00AC3F9B" w:rsidP="00AC3F9B">
            <w:pPr>
              <w:rPr>
                <w:rFonts w:eastAsia="Calibri"/>
                <w:szCs w:val="22"/>
              </w:rPr>
            </w:pPr>
            <w:r w:rsidRPr="007E685B">
              <w:rPr>
                <w:rFonts w:eastAsia="Calibri"/>
                <w:szCs w:val="22"/>
              </w:rPr>
              <w:t xml:space="preserve">Privažiuojamasis kelias prie </w:t>
            </w:r>
            <w:proofErr w:type="spellStart"/>
            <w:r w:rsidRPr="007E685B">
              <w:rPr>
                <w:rFonts w:eastAsia="Calibri"/>
                <w:szCs w:val="22"/>
              </w:rPr>
              <w:t>Aleininkų</w:t>
            </w:r>
            <w:proofErr w:type="spellEnd"/>
            <w:r w:rsidRPr="007E685B">
              <w:rPr>
                <w:rFonts w:eastAsia="Calibri"/>
                <w:szCs w:val="22"/>
              </w:rPr>
              <w:t xml:space="preserve"> k. nuo kelio Nr. A47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96518FF" w14:textId="4CA49911" w:rsidR="00AC3F9B" w:rsidRPr="007E685B" w:rsidRDefault="00AC3F9B" w:rsidP="00AC3F9B">
            <w:pPr>
              <w:jc w:val="right"/>
              <w:rPr>
                <w:rFonts w:eastAsia="Calibri"/>
                <w:szCs w:val="22"/>
              </w:rPr>
            </w:pPr>
            <w:r w:rsidRPr="007E685B">
              <w:rPr>
                <w:rFonts w:eastAsia="Calibri"/>
                <w:szCs w:val="22"/>
              </w:rPr>
              <w:t xml:space="preserve"> 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CD3A5" w14:textId="1087CAD0"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0EB9" w14:textId="6CF4D885"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1A85F" w14:textId="4E1B90ED" w:rsidR="00AC3F9B" w:rsidRPr="007E685B" w:rsidRDefault="00AC3F9B" w:rsidP="00AC3F9B">
            <w:pPr>
              <w:jc w:val="right"/>
              <w:rPr>
                <w:rFonts w:eastAsia="Calibri"/>
                <w:szCs w:val="22"/>
              </w:rPr>
            </w:pPr>
            <w:r w:rsidRPr="007E685B">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52432" w14:textId="47F1B16F" w:rsidR="00AC3F9B" w:rsidRPr="007E685B" w:rsidRDefault="00AC3F9B" w:rsidP="00AC3F9B">
            <w:pPr>
              <w:jc w:val="center"/>
              <w:rPr>
                <w:rFonts w:eastAsia="Calibri"/>
                <w:szCs w:val="22"/>
              </w:rPr>
            </w:pPr>
            <w:proofErr w:type="spellStart"/>
            <w:r w:rsidRPr="007E685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BA6A48" w14:textId="529EEB0A" w:rsidR="00AC3F9B" w:rsidRPr="007E685B" w:rsidRDefault="00AC3F9B" w:rsidP="00AC3F9B">
            <w:pPr>
              <w:jc w:val="center"/>
              <w:rPr>
                <w:rFonts w:eastAsia="Calibri"/>
                <w:szCs w:val="22"/>
              </w:rPr>
            </w:pPr>
            <w:r w:rsidRPr="007E685B">
              <w:rPr>
                <w:rFonts w:eastAsia="Calibri"/>
                <w:szCs w:val="22"/>
              </w:rPr>
              <w:t>4400-6452-1506</w:t>
            </w:r>
          </w:p>
        </w:tc>
      </w:tr>
      <w:tr w:rsidR="00AC3F9B" w:rsidRPr="007E685B" w14:paraId="4B626A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5B932D"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29EAF5" w14:textId="17AB6D50" w:rsidR="00AC3F9B" w:rsidRPr="007E685B" w:rsidRDefault="00AC3F9B" w:rsidP="00AC3F9B">
            <w:pPr>
              <w:rPr>
                <w:rFonts w:eastAsia="Calibri"/>
                <w:szCs w:val="22"/>
              </w:rPr>
            </w:pPr>
            <w:r w:rsidRPr="007E685B">
              <w:rPr>
                <w:rFonts w:eastAsia="Calibri"/>
                <w:szCs w:val="22"/>
              </w:rPr>
              <w:t>A80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2278908" w14:textId="17814B55" w:rsidR="00AC3F9B" w:rsidRPr="007E685B" w:rsidRDefault="00AC3F9B" w:rsidP="00AC3F9B">
            <w:pPr>
              <w:rPr>
                <w:rFonts w:eastAsia="Calibri"/>
                <w:szCs w:val="22"/>
              </w:rPr>
            </w:pPr>
            <w:r w:rsidRPr="007E685B">
              <w:rPr>
                <w:rFonts w:eastAsia="Calibri"/>
                <w:szCs w:val="22"/>
              </w:rPr>
              <w:t xml:space="preserve">Pravažiuojamasis kelias nuo kelio Nr. A79 iki </w:t>
            </w:r>
            <w:proofErr w:type="spellStart"/>
            <w:r w:rsidRPr="007E685B">
              <w:rPr>
                <w:rFonts w:eastAsia="Calibri"/>
                <w:szCs w:val="22"/>
              </w:rPr>
              <w:t>Bičionių</w:t>
            </w:r>
            <w:proofErr w:type="spellEnd"/>
            <w:r w:rsidRPr="007E685B">
              <w:rPr>
                <w:rFonts w:eastAsia="Calibri"/>
                <w:szCs w:val="22"/>
              </w:rPr>
              <w:t xml:space="preserve"> g., </w:t>
            </w:r>
            <w:proofErr w:type="spellStart"/>
            <w:r w:rsidRPr="007E685B">
              <w:rPr>
                <w:rFonts w:eastAsia="Calibri"/>
                <w:szCs w:val="22"/>
              </w:rPr>
              <w:t>Bičionių</w:t>
            </w:r>
            <w:proofErr w:type="spellEnd"/>
            <w:r w:rsidRPr="007E685B">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1C0AB15" w14:textId="16DB333E" w:rsidR="00AC3F9B" w:rsidRPr="007E685B" w:rsidRDefault="00AC3F9B" w:rsidP="00AC3F9B">
            <w:pPr>
              <w:jc w:val="right"/>
              <w:rPr>
                <w:rFonts w:eastAsia="Calibri"/>
                <w:szCs w:val="22"/>
              </w:rPr>
            </w:pPr>
            <w:r w:rsidRPr="007E685B">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20CC" w14:textId="0CA7DE56"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6E642" w14:textId="3F4BBD73" w:rsidR="00AC3F9B" w:rsidRPr="007E685B" w:rsidRDefault="00AC3F9B" w:rsidP="00AC3F9B">
            <w:pPr>
              <w:jc w:val="right"/>
              <w:rPr>
                <w:rFonts w:eastAsia="Calibri"/>
                <w:szCs w:val="22"/>
              </w:rPr>
            </w:pPr>
            <w:r w:rsidRPr="007E685B">
              <w:rPr>
                <w:rFonts w:eastAsia="Calibri"/>
                <w:szCs w:val="22"/>
              </w:rPr>
              <w:t>1752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C5BFF" w14:textId="0AA3D6EC"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46AA" w14:textId="169E28B5" w:rsidR="00AC3F9B" w:rsidRPr="007E685B" w:rsidRDefault="00AC3F9B" w:rsidP="00AC3F9B">
            <w:pPr>
              <w:jc w:val="center"/>
              <w:rPr>
                <w:rFonts w:eastAsia="Calibri"/>
                <w:szCs w:val="22"/>
              </w:rPr>
            </w:pPr>
            <w:proofErr w:type="spellStart"/>
            <w:r w:rsidRPr="007E685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1DB981" w14:textId="414F6431" w:rsidR="00AC3F9B" w:rsidRPr="007E685B" w:rsidRDefault="00AC3F9B" w:rsidP="00AC3F9B">
            <w:pPr>
              <w:jc w:val="center"/>
              <w:rPr>
                <w:rFonts w:eastAsia="Calibri"/>
                <w:szCs w:val="22"/>
              </w:rPr>
            </w:pPr>
            <w:r w:rsidRPr="007E685B">
              <w:rPr>
                <w:rFonts w:eastAsia="Calibri"/>
                <w:szCs w:val="22"/>
              </w:rPr>
              <w:t>-</w:t>
            </w:r>
          </w:p>
        </w:tc>
      </w:tr>
      <w:tr w:rsidR="00AC3F9B" w:rsidRPr="007E685B" w14:paraId="25ACE4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91D6F7"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AF0756F" w14:textId="6DBA5AFA" w:rsidR="00AC3F9B" w:rsidRPr="007E685B" w:rsidRDefault="00AC3F9B" w:rsidP="00AC3F9B">
            <w:pPr>
              <w:rPr>
                <w:rFonts w:eastAsia="Calibri"/>
                <w:szCs w:val="22"/>
              </w:rPr>
            </w:pPr>
            <w:r w:rsidRPr="007E685B">
              <w:rPr>
                <w:rFonts w:eastAsia="Calibri"/>
                <w:szCs w:val="22"/>
              </w:rPr>
              <w:t>A81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5D5E38A" w14:textId="58E9FE4B" w:rsidR="00AC3F9B" w:rsidRPr="007E685B" w:rsidRDefault="00AC3F9B" w:rsidP="00AC3F9B">
            <w:pPr>
              <w:rPr>
                <w:rFonts w:eastAsia="Calibri"/>
                <w:szCs w:val="22"/>
              </w:rPr>
            </w:pPr>
            <w:r w:rsidRPr="007E685B">
              <w:rPr>
                <w:rFonts w:eastAsia="Calibri"/>
                <w:szCs w:val="22"/>
              </w:rPr>
              <w:t>Privažiuojamasis kelias prie gyvenamųjų namų nuo kelio Nr. A206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986F229" w14:textId="17CF4E4C" w:rsidR="00AC3F9B" w:rsidRPr="007E685B" w:rsidRDefault="00AC3F9B" w:rsidP="00AC3F9B">
            <w:pPr>
              <w:jc w:val="right"/>
              <w:rPr>
                <w:rFonts w:eastAsia="Calibri"/>
                <w:szCs w:val="22"/>
              </w:rPr>
            </w:pPr>
            <w:r w:rsidRPr="007E685B">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E3F" w14:textId="7874C110"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D814" w14:textId="7E39DEE3"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42BCB" w14:textId="6DE5BFE5" w:rsidR="00AC3F9B" w:rsidRPr="007E685B" w:rsidRDefault="00AC3F9B" w:rsidP="00AC3F9B">
            <w:pPr>
              <w:jc w:val="right"/>
              <w:rPr>
                <w:rFonts w:eastAsia="Calibri"/>
                <w:szCs w:val="22"/>
              </w:rPr>
            </w:pPr>
            <w:r w:rsidRPr="007E685B">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CAE3" w14:textId="68008C4C" w:rsidR="00AC3F9B" w:rsidRPr="007E685B" w:rsidRDefault="00AC3F9B" w:rsidP="00AC3F9B">
            <w:pPr>
              <w:jc w:val="center"/>
              <w:rPr>
                <w:rFonts w:eastAsia="Calibri"/>
                <w:szCs w:val="22"/>
              </w:rPr>
            </w:pPr>
            <w:proofErr w:type="spellStart"/>
            <w:r w:rsidRPr="007E685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42C85" w14:textId="144A8E55" w:rsidR="00AC3F9B" w:rsidRPr="007E685B" w:rsidRDefault="00AC3F9B" w:rsidP="00AC3F9B">
            <w:pPr>
              <w:jc w:val="center"/>
              <w:rPr>
                <w:rFonts w:eastAsia="Calibri"/>
                <w:szCs w:val="22"/>
              </w:rPr>
            </w:pPr>
            <w:r w:rsidRPr="007E685B">
              <w:rPr>
                <w:rFonts w:eastAsia="Calibri"/>
                <w:szCs w:val="22"/>
              </w:rPr>
              <w:t>-</w:t>
            </w:r>
          </w:p>
        </w:tc>
      </w:tr>
      <w:tr w:rsidR="00AC3F9B" w:rsidRPr="007E685B" w14:paraId="2FBAA5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B96D21"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9C7757" w14:textId="295CB46F" w:rsidR="00AC3F9B" w:rsidRPr="007E685B" w:rsidRDefault="00AC3F9B" w:rsidP="00AC3F9B">
            <w:pPr>
              <w:rPr>
                <w:rFonts w:eastAsia="Calibri"/>
                <w:szCs w:val="22"/>
              </w:rPr>
            </w:pPr>
            <w:r w:rsidRPr="007E685B">
              <w:rPr>
                <w:rFonts w:eastAsia="Calibri"/>
                <w:szCs w:val="22"/>
              </w:rPr>
              <w:t>A81-1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9AEAE4" w14:textId="092C9BF9" w:rsidR="00AC3F9B" w:rsidRPr="007E685B" w:rsidRDefault="00AC3F9B" w:rsidP="00AC3F9B">
            <w:pPr>
              <w:rPr>
                <w:rFonts w:eastAsia="Calibri"/>
                <w:szCs w:val="22"/>
              </w:rPr>
            </w:pPr>
            <w:r w:rsidRPr="007E685B">
              <w:rPr>
                <w:rFonts w:eastAsia="Calibri"/>
                <w:szCs w:val="22"/>
              </w:rPr>
              <w:t>Privažiuojamasis kelias prie Žilvičių k. nuo kelio Nr. A74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3322610" w14:textId="2EEF3BC2" w:rsidR="00AC3F9B" w:rsidRPr="007E685B" w:rsidRDefault="00AC3F9B" w:rsidP="00AC3F9B">
            <w:pPr>
              <w:jc w:val="right"/>
              <w:rPr>
                <w:rFonts w:eastAsia="Calibri"/>
                <w:szCs w:val="22"/>
              </w:rPr>
            </w:pPr>
            <w:r w:rsidRPr="007E685B">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B09C1" w14:textId="2DD19A58"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21810" w14:textId="6C27694E" w:rsidR="00AC3F9B" w:rsidRPr="007E685B" w:rsidRDefault="00AC3F9B" w:rsidP="00AC3F9B">
            <w:pPr>
              <w:jc w:val="right"/>
              <w:rPr>
                <w:rFonts w:eastAsia="Calibri"/>
                <w:szCs w:val="22"/>
              </w:rPr>
            </w:pPr>
            <w:r w:rsidRPr="007E685B">
              <w:rPr>
                <w:rFonts w:eastAsia="Calibri"/>
                <w:szCs w:val="22"/>
              </w:rPr>
              <w:t>961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0DAE" w14:textId="745D0728"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3AD51" w14:textId="06C7E552" w:rsidR="00AC3F9B" w:rsidRPr="007E685B" w:rsidRDefault="00AC3F9B" w:rsidP="00AC3F9B">
            <w:pPr>
              <w:jc w:val="center"/>
              <w:rPr>
                <w:rFonts w:eastAsia="Calibri"/>
                <w:szCs w:val="22"/>
              </w:rPr>
            </w:pPr>
            <w:proofErr w:type="spellStart"/>
            <w:r w:rsidRPr="007E685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6CE5DA" w14:textId="6BC24C9B" w:rsidR="00AC3F9B" w:rsidRPr="007E685B" w:rsidRDefault="00AC3F9B" w:rsidP="00AC3F9B">
            <w:pPr>
              <w:jc w:val="center"/>
              <w:rPr>
                <w:rFonts w:eastAsia="Calibri"/>
                <w:szCs w:val="22"/>
              </w:rPr>
            </w:pPr>
            <w:r w:rsidRPr="007E685B">
              <w:rPr>
                <w:rFonts w:eastAsia="Calibri"/>
                <w:szCs w:val="22"/>
              </w:rPr>
              <w:t>-</w:t>
            </w:r>
          </w:p>
        </w:tc>
      </w:tr>
      <w:tr w:rsidR="00AC3F9B" w:rsidRPr="007E685B" w14:paraId="531B69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6B0586"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FB51A" w14:textId="1508C562" w:rsidR="00AC3F9B" w:rsidRPr="007E685B" w:rsidRDefault="00AC3F9B" w:rsidP="00AC3F9B">
            <w:pPr>
              <w:rPr>
                <w:rFonts w:eastAsia="Calibri"/>
                <w:szCs w:val="22"/>
              </w:rPr>
            </w:pPr>
            <w:r w:rsidRPr="007E685B">
              <w:rPr>
                <w:rFonts w:eastAsia="Calibri"/>
                <w:szCs w:val="22"/>
              </w:rPr>
              <w:t>A83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F9394F7" w14:textId="7EA38271" w:rsidR="00AC3F9B" w:rsidRPr="007E685B" w:rsidRDefault="00AC3F9B" w:rsidP="00AC3F9B">
            <w:pPr>
              <w:rPr>
                <w:rFonts w:eastAsia="Calibri"/>
                <w:szCs w:val="22"/>
              </w:rPr>
            </w:pPr>
            <w:r w:rsidRPr="007E685B">
              <w:rPr>
                <w:rFonts w:eastAsia="Calibri"/>
                <w:szCs w:val="22"/>
              </w:rPr>
              <w:t xml:space="preserve">Privažiuojamasis kelias prie gamybinių pastatų nuo Sturtupio g., </w:t>
            </w:r>
            <w:proofErr w:type="spellStart"/>
            <w:r w:rsidRPr="007E685B">
              <w:rPr>
                <w:rFonts w:eastAsia="Calibri"/>
                <w:szCs w:val="22"/>
              </w:rPr>
              <w:t>Ažuožerių</w:t>
            </w:r>
            <w:proofErr w:type="spellEnd"/>
            <w:r w:rsidRPr="007E685B">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BC69E93" w14:textId="07A66CFD" w:rsidR="00AC3F9B" w:rsidRPr="007E685B" w:rsidRDefault="00AC3F9B" w:rsidP="00AC3F9B">
            <w:pPr>
              <w:jc w:val="right"/>
              <w:rPr>
                <w:rFonts w:eastAsia="Calibri"/>
                <w:szCs w:val="22"/>
              </w:rPr>
            </w:pPr>
            <w:r w:rsidRPr="007E685B">
              <w:rPr>
                <w:rFonts w:eastAsia="Calibri"/>
                <w:szCs w:val="22"/>
              </w:rPr>
              <w:t xml:space="preserve">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E34E3" w14:textId="761BFB23"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FA6E1" w14:textId="503FF70D" w:rsidR="00AC3F9B" w:rsidRPr="007E685B" w:rsidRDefault="00AC3F9B" w:rsidP="00AC3F9B">
            <w:pPr>
              <w:jc w:val="right"/>
              <w:rPr>
                <w:rFonts w:eastAsia="Calibri"/>
                <w:szCs w:val="22"/>
              </w:rPr>
            </w:pPr>
            <w:r w:rsidRPr="007E685B">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1EB58" w14:textId="258C9A6D" w:rsidR="00AC3F9B" w:rsidRPr="007E685B" w:rsidRDefault="00AC3F9B" w:rsidP="00AC3F9B">
            <w:pPr>
              <w:jc w:val="right"/>
              <w:rPr>
                <w:rFonts w:eastAsia="Calibri"/>
                <w:strike/>
                <w:szCs w:val="22"/>
              </w:rPr>
            </w:pPr>
            <w:r w:rsidRPr="007E685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E4E22" w14:textId="77CE829C" w:rsidR="00AC3F9B" w:rsidRPr="007E685B" w:rsidRDefault="00AC3F9B" w:rsidP="00AC3F9B">
            <w:pPr>
              <w:jc w:val="center"/>
              <w:rPr>
                <w:rFonts w:eastAsia="Calibri"/>
                <w:szCs w:val="22"/>
              </w:rPr>
            </w:pPr>
            <w:proofErr w:type="spellStart"/>
            <w:r w:rsidRPr="007E685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284CEA" w14:textId="5EEF214C" w:rsidR="00AC3F9B" w:rsidRPr="007E685B" w:rsidRDefault="00AC3F9B" w:rsidP="00AC3F9B">
            <w:pPr>
              <w:jc w:val="center"/>
              <w:rPr>
                <w:rFonts w:eastAsia="Calibri"/>
                <w:szCs w:val="22"/>
              </w:rPr>
            </w:pPr>
            <w:r w:rsidRPr="007E685B">
              <w:rPr>
                <w:rFonts w:eastAsia="Calibri"/>
                <w:szCs w:val="22"/>
              </w:rPr>
              <w:t>4400-6460-5385</w:t>
            </w:r>
          </w:p>
        </w:tc>
      </w:tr>
      <w:tr w:rsidR="00AC3F9B" w:rsidRPr="007E685B" w14:paraId="6EBE986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A47775"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987A956" w14:textId="3FFE409D" w:rsidR="00AC3F9B" w:rsidRPr="007E685B" w:rsidRDefault="00AC3F9B" w:rsidP="00AC3F9B">
            <w:pPr>
              <w:rPr>
                <w:rFonts w:eastAsia="Calibri"/>
                <w:szCs w:val="22"/>
              </w:rPr>
            </w:pPr>
            <w:r w:rsidRPr="007E685B">
              <w:rPr>
                <w:rFonts w:eastAsia="Calibri"/>
                <w:szCs w:val="22"/>
              </w:rPr>
              <w:t>A84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477F5F3" w14:textId="11436606" w:rsidR="00AC3F9B" w:rsidRPr="007E685B" w:rsidRDefault="00AC3F9B" w:rsidP="00AC3F9B">
            <w:pPr>
              <w:rPr>
                <w:rFonts w:eastAsia="Calibri"/>
                <w:szCs w:val="22"/>
              </w:rPr>
            </w:pPr>
            <w:r w:rsidRPr="007E685B">
              <w:rPr>
                <w:rFonts w:eastAsia="Calibri"/>
                <w:szCs w:val="22"/>
              </w:rPr>
              <w:t xml:space="preserve">Pravažiuojamasis kelias nuo kelio Nr. 1221 iki </w:t>
            </w:r>
            <w:proofErr w:type="spellStart"/>
            <w:r w:rsidRPr="007E685B">
              <w:rPr>
                <w:rFonts w:eastAsia="Calibri"/>
                <w:szCs w:val="22"/>
              </w:rPr>
              <w:t>Mūšiejaus</w:t>
            </w:r>
            <w:proofErr w:type="spellEnd"/>
            <w:r w:rsidRPr="007E685B">
              <w:rPr>
                <w:rFonts w:eastAsia="Calibri"/>
                <w:szCs w:val="22"/>
              </w:rPr>
              <w:t xml:space="preserve"> g., Juškonių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9233D78" w14:textId="60A92B4F" w:rsidR="00AC3F9B" w:rsidRPr="007E685B" w:rsidRDefault="00AC3F9B" w:rsidP="00AC3F9B">
            <w:pPr>
              <w:jc w:val="right"/>
              <w:rPr>
                <w:rFonts w:eastAsia="Calibri"/>
                <w:szCs w:val="22"/>
              </w:rPr>
            </w:pPr>
            <w:r w:rsidRPr="007E685B">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A2EC3" w14:textId="00126189"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0C695" w14:textId="644EF68D" w:rsidR="00AC3F9B" w:rsidRPr="007E685B" w:rsidRDefault="00AC3F9B" w:rsidP="00AC3F9B">
            <w:pPr>
              <w:jc w:val="right"/>
              <w:rPr>
                <w:rFonts w:eastAsia="Calibri"/>
                <w:szCs w:val="22"/>
              </w:rPr>
            </w:pPr>
            <w:r w:rsidRPr="007E685B">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1081" w14:textId="195AAB95"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8FE8E" w14:textId="18B2AA56" w:rsidR="00AC3F9B" w:rsidRPr="007E685B" w:rsidRDefault="00AC3F9B" w:rsidP="00AC3F9B">
            <w:pPr>
              <w:jc w:val="center"/>
              <w:rPr>
                <w:rFonts w:eastAsia="Calibri"/>
                <w:szCs w:val="22"/>
              </w:rPr>
            </w:pPr>
            <w:proofErr w:type="spellStart"/>
            <w:r w:rsidRPr="007E685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6A5153" w14:textId="6172FD29" w:rsidR="00AC3F9B" w:rsidRPr="007E685B" w:rsidRDefault="00AC3F9B" w:rsidP="00AC3F9B">
            <w:pPr>
              <w:jc w:val="center"/>
              <w:rPr>
                <w:rFonts w:eastAsia="Calibri"/>
                <w:szCs w:val="22"/>
              </w:rPr>
            </w:pPr>
            <w:r w:rsidRPr="007E685B">
              <w:rPr>
                <w:rFonts w:eastAsia="Calibri"/>
                <w:szCs w:val="22"/>
              </w:rPr>
              <w:t>-</w:t>
            </w:r>
          </w:p>
        </w:tc>
      </w:tr>
      <w:tr w:rsidR="00AC3F9B" w:rsidRPr="007E685B" w14:paraId="08A9A7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EA34B6"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F4FD10" w14:textId="70DA262D" w:rsidR="00AC3F9B" w:rsidRPr="007E685B" w:rsidRDefault="00AC3F9B" w:rsidP="00AC3F9B">
            <w:pPr>
              <w:rPr>
                <w:rFonts w:eastAsia="Calibri"/>
                <w:szCs w:val="22"/>
              </w:rPr>
            </w:pPr>
            <w:r w:rsidRPr="007E685B">
              <w:rPr>
                <w:rFonts w:eastAsia="Calibri"/>
                <w:szCs w:val="22"/>
              </w:rPr>
              <w:t>A85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89D2B92" w14:textId="635EE8F7" w:rsidR="00AC3F9B" w:rsidRPr="007E685B" w:rsidRDefault="00AC3F9B" w:rsidP="00AC3F9B">
            <w:pPr>
              <w:rPr>
                <w:rFonts w:eastAsia="Calibri"/>
                <w:szCs w:val="22"/>
              </w:rPr>
            </w:pPr>
            <w:r w:rsidRPr="007E685B">
              <w:rPr>
                <w:rFonts w:eastAsia="Calibri"/>
                <w:szCs w:val="22"/>
              </w:rPr>
              <w:t>Privažiuojamasis kelias prie gyvenamųjų namų nuo kelio Nr. 112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09D7B4C" w14:textId="139A8F8A" w:rsidR="00AC3F9B" w:rsidRPr="007E685B" w:rsidRDefault="00AC3F9B" w:rsidP="00AC3F9B">
            <w:pPr>
              <w:jc w:val="right"/>
              <w:rPr>
                <w:rFonts w:eastAsia="Calibri"/>
                <w:szCs w:val="22"/>
              </w:rPr>
            </w:pPr>
            <w:r w:rsidRPr="007E685B">
              <w:rPr>
                <w:rFonts w:eastAsia="Calibri"/>
                <w:szCs w:val="22"/>
              </w:rPr>
              <w:t> 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FE4CE" w14:textId="1CEAE716"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96A4" w14:textId="4B8EBA93" w:rsidR="00AC3F9B" w:rsidRPr="007E685B" w:rsidRDefault="00AC3F9B" w:rsidP="00AC3F9B">
            <w:pPr>
              <w:jc w:val="right"/>
              <w:rPr>
                <w:rFonts w:eastAsia="Calibri"/>
                <w:szCs w:val="22"/>
              </w:rPr>
            </w:pPr>
            <w:r w:rsidRPr="007E685B">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4E951" w14:textId="1B6A7021" w:rsidR="00AC3F9B" w:rsidRPr="007E685B" w:rsidRDefault="00AC3F9B" w:rsidP="00AC3F9B">
            <w:pPr>
              <w:jc w:val="right"/>
              <w:rPr>
                <w:rFonts w:eastAsia="Calibri"/>
                <w:szCs w:val="22"/>
              </w:rPr>
            </w:pPr>
            <w:r w:rsidRPr="007E685B">
              <w:rPr>
                <w:rFonts w:eastAsia="Calibri"/>
                <w:szCs w:val="22"/>
              </w:rPr>
              <w:t xml:space="preserve"> 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BD2B" w14:textId="3E7A9789" w:rsidR="00AC3F9B" w:rsidRPr="007E685B" w:rsidRDefault="00AC3F9B" w:rsidP="00AC3F9B">
            <w:pPr>
              <w:jc w:val="center"/>
              <w:rPr>
                <w:rFonts w:eastAsia="Calibri"/>
                <w:szCs w:val="22"/>
              </w:rPr>
            </w:pPr>
            <w:r w:rsidRPr="007E685B">
              <w:rPr>
                <w:rFonts w:eastAsia="Calibri"/>
                <w:szCs w:val="22"/>
              </w:rPr>
              <w:t xml:space="preserve"> </w:t>
            </w:r>
            <w:proofErr w:type="spellStart"/>
            <w:r w:rsidRPr="007E685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C0CDF3" w14:textId="22520AC3" w:rsidR="00AC3F9B" w:rsidRPr="007E685B" w:rsidRDefault="00AC3F9B" w:rsidP="00AC3F9B">
            <w:pPr>
              <w:jc w:val="center"/>
              <w:rPr>
                <w:rFonts w:eastAsia="Calibri"/>
                <w:szCs w:val="22"/>
              </w:rPr>
            </w:pPr>
            <w:r w:rsidRPr="007E685B">
              <w:rPr>
                <w:rFonts w:eastAsia="Calibri"/>
                <w:szCs w:val="22"/>
              </w:rPr>
              <w:t>4400-6452-1539</w:t>
            </w:r>
          </w:p>
        </w:tc>
      </w:tr>
      <w:tr w:rsidR="00AC3F9B" w:rsidRPr="007E685B" w14:paraId="2E891F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78FFB8" w14:textId="77777777" w:rsidR="00AC3F9B" w:rsidRPr="007E685B"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F729B0" w14:textId="2DE244D2" w:rsidR="00AC3F9B" w:rsidRPr="007E685B" w:rsidRDefault="00AC3F9B" w:rsidP="00AC3F9B">
            <w:pPr>
              <w:rPr>
                <w:rFonts w:eastAsia="Calibri"/>
                <w:szCs w:val="22"/>
              </w:rPr>
            </w:pPr>
            <w:r w:rsidRPr="007E685B">
              <w:rPr>
                <w:rFonts w:eastAsia="Calibri"/>
                <w:szCs w:val="22"/>
              </w:rPr>
              <w:t>A86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806F186" w14:textId="5A58D282" w:rsidR="00AC3F9B" w:rsidRPr="007E685B" w:rsidRDefault="00AC3F9B" w:rsidP="00AC3F9B">
            <w:pPr>
              <w:rPr>
                <w:rFonts w:eastAsia="Calibri"/>
                <w:szCs w:val="22"/>
              </w:rPr>
            </w:pPr>
            <w:r w:rsidRPr="007E685B">
              <w:rPr>
                <w:rFonts w:eastAsia="Calibri"/>
                <w:szCs w:val="22"/>
              </w:rPr>
              <w:t xml:space="preserve">Privažiuojamasis kelias prie gyvenamųjų namų nuo </w:t>
            </w:r>
            <w:proofErr w:type="spellStart"/>
            <w:r w:rsidRPr="007E685B">
              <w:rPr>
                <w:rFonts w:eastAsia="Calibri"/>
                <w:szCs w:val="22"/>
              </w:rPr>
              <w:t>Mūšiejaus</w:t>
            </w:r>
            <w:proofErr w:type="spellEnd"/>
            <w:r w:rsidRPr="007E685B">
              <w:rPr>
                <w:rFonts w:eastAsia="Calibri"/>
                <w:szCs w:val="22"/>
              </w:rPr>
              <w:t xml:space="preserve"> g., Juškonių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D6C5813" w14:textId="74C58EBD" w:rsidR="00AC3F9B" w:rsidRPr="007E685B" w:rsidRDefault="00AC3F9B" w:rsidP="00AC3F9B">
            <w:pPr>
              <w:jc w:val="right"/>
              <w:rPr>
                <w:rFonts w:eastAsia="Calibri"/>
                <w:szCs w:val="22"/>
              </w:rPr>
            </w:pPr>
            <w:r w:rsidRPr="007E685B">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CC29" w14:textId="16047B66"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41304" w14:textId="78D0B488" w:rsidR="00AC3F9B" w:rsidRPr="007E685B" w:rsidRDefault="00AC3F9B" w:rsidP="00AC3F9B">
            <w:pPr>
              <w:jc w:val="right"/>
              <w:rPr>
                <w:rFonts w:eastAsia="Calibri"/>
                <w:szCs w:val="22"/>
              </w:rPr>
            </w:pPr>
            <w:r w:rsidRPr="007E685B">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A5D4A" w14:textId="2796E18E" w:rsidR="00AC3F9B" w:rsidRPr="007E685B" w:rsidRDefault="00AC3F9B" w:rsidP="00AC3F9B">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9BBBE" w14:textId="5E815E57" w:rsidR="00AC3F9B" w:rsidRPr="007E685B" w:rsidRDefault="00AC3F9B" w:rsidP="00AC3F9B">
            <w:pPr>
              <w:jc w:val="center"/>
              <w:rPr>
                <w:rFonts w:eastAsia="Calibri"/>
                <w:szCs w:val="22"/>
              </w:rPr>
            </w:pPr>
            <w:proofErr w:type="spellStart"/>
            <w:r w:rsidRPr="007E685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F45C62" w14:textId="242760F7" w:rsidR="00AC3F9B" w:rsidRPr="007E685B" w:rsidRDefault="00AC3F9B" w:rsidP="00AC3F9B">
            <w:pPr>
              <w:jc w:val="center"/>
              <w:rPr>
                <w:rFonts w:eastAsia="Calibri"/>
                <w:szCs w:val="22"/>
              </w:rPr>
            </w:pPr>
            <w:r w:rsidRPr="007E685B">
              <w:rPr>
                <w:rFonts w:eastAsia="Calibri"/>
                <w:szCs w:val="22"/>
              </w:rPr>
              <w:t>-</w:t>
            </w:r>
          </w:p>
        </w:tc>
      </w:tr>
      <w:tr w:rsidR="00AC3F9B" w:rsidRPr="004B1509" w14:paraId="1C768C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80B9A2"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5E5E75" w14:textId="76686C43" w:rsidR="00AC3F9B" w:rsidRPr="004B1509" w:rsidRDefault="00AC3F9B" w:rsidP="00AC3F9B">
            <w:pPr>
              <w:rPr>
                <w:rFonts w:eastAsia="Calibri"/>
                <w:szCs w:val="22"/>
              </w:rPr>
            </w:pPr>
            <w:r w:rsidRPr="004B1509">
              <w:rPr>
                <w:rFonts w:eastAsia="Calibri"/>
                <w:szCs w:val="22"/>
              </w:rPr>
              <w:t>A87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5A89D7" w14:textId="0033E594" w:rsidR="00AC3F9B" w:rsidRPr="004B1509" w:rsidRDefault="00AC3F9B" w:rsidP="00AC3F9B">
            <w:pPr>
              <w:rPr>
                <w:rFonts w:eastAsia="Calibri"/>
                <w:szCs w:val="22"/>
              </w:rPr>
            </w:pPr>
            <w:r w:rsidRPr="004B1509">
              <w:rPr>
                <w:rFonts w:eastAsia="Calibri"/>
                <w:szCs w:val="22"/>
              </w:rPr>
              <w:t>Privažiuojamasis kelias prie dirbamų laukų nuo kelio Nr. 1230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D66E70E" w14:textId="7576A309" w:rsidR="00AC3F9B" w:rsidRPr="004B1509" w:rsidRDefault="00AC3F9B" w:rsidP="00AC3F9B">
            <w:pPr>
              <w:jc w:val="right"/>
              <w:rPr>
                <w:rFonts w:eastAsia="Calibri"/>
                <w:szCs w:val="22"/>
              </w:rPr>
            </w:pPr>
            <w:r w:rsidRPr="004B1509">
              <w:rPr>
                <w:rFonts w:eastAsia="Calibri"/>
                <w:szCs w:val="22"/>
              </w:rPr>
              <w:t xml:space="preserve">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AD7EE" w14:textId="7A1D10E9" w:rsidR="00AC3F9B" w:rsidRPr="004B1509" w:rsidRDefault="00AC3F9B" w:rsidP="00AC3F9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AA91E" w14:textId="5D0A1321"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6ADB4" w14:textId="3F02DD32" w:rsidR="00AC3F9B" w:rsidRPr="004B1509" w:rsidRDefault="00AC3F9B" w:rsidP="00AC3F9B">
            <w:pPr>
              <w:jc w:val="right"/>
              <w:rPr>
                <w:rFonts w:eastAsia="Calibri"/>
                <w:bCs/>
                <w:szCs w:val="22"/>
              </w:rPr>
            </w:pPr>
            <w:r w:rsidRPr="004B1509">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2A902" w14:textId="706ACF36" w:rsidR="00AC3F9B" w:rsidRPr="004B1509" w:rsidRDefault="00AC3F9B" w:rsidP="00AC3F9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0A8AAA" w14:textId="23D521B1" w:rsidR="00AC3F9B" w:rsidRPr="004B1509" w:rsidRDefault="00AC3F9B" w:rsidP="00AC3F9B">
            <w:pPr>
              <w:jc w:val="center"/>
              <w:rPr>
                <w:rFonts w:eastAsia="Calibri"/>
                <w:bCs/>
                <w:szCs w:val="22"/>
              </w:rPr>
            </w:pPr>
            <w:r w:rsidRPr="004B1509">
              <w:rPr>
                <w:rFonts w:eastAsia="Calibri"/>
                <w:bCs/>
                <w:szCs w:val="22"/>
              </w:rPr>
              <w:t>-</w:t>
            </w:r>
          </w:p>
        </w:tc>
      </w:tr>
      <w:tr w:rsidR="00AC3F9B" w:rsidRPr="004B1509" w14:paraId="56000A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083809"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5A7AFF" w14:textId="68E43BD0" w:rsidR="00AC3F9B" w:rsidRPr="004B1509" w:rsidRDefault="00AC3F9B" w:rsidP="00AC3F9B">
            <w:pPr>
              <w:rPr>
                <w:rFonts w:eastAsia="Calibri"/>
                <w:szCs w:val="22"/>
              </w:rPr>
            </w:pPr>
            <w:r w:rsidRPr="004B1509">
              <w:rPr>
                <w:rFonts w:eastAsia="Calibri"/>
                <w:szCs w:val="22"/>
              </w:rPr>
              <w:t>A88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B2D7EA7" w14:textId="6451314D" w:rsidR="00AC3F9B" w:rsidRPr="004B1509" w:rsidRDefault="00AC3F9B" w:rsidP="00AC3F9B">
            <w:pPr>
              <w:rPr>
                <w:rFonts w:eastAsia="Calibri"/>
                <w:szCs w:val="22"/>
              </w:rPr>
            </w:pPr>
            <w:r w:rsidRPr="004B1509">
              <w:rPr>
                <w:rFonts w:eastAsia="Calibri"/>
                <w:szCs w:val="22"/>
              </w:rPr>
              <w:t>Pravažiuojamasis kelias nuo Juškonių g., Juškonių k. iki kelio Nr. A74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B60835D" w14:textId="58D3E8A2" w:rsidR="00AC3F9B" w:rsidRPr="004B1509" w:rsidRDefault="00AC3F9B" w:rsidP="00AC3F9B">
            <w:pPr>
              <w:jc w:val="right"/>
              <w:rPr>
                <w:rFonts w:eastAsia="Calibri"/>
                <w:szCs w:val="22"/>
              </w:rPr>
            </w:pPr>
            <w:r w:rsidRPr="004B1509">
              <w:rPr>
                <w:rFonts w:eastAsia="Calibri"/>
                <w:szCs w:val="22"/>
              </w:rPr>
              <w:t xml:space="preserve">2077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778D" w14:textId="466E590C" w:rsidR="00AC3F9B" w:rsidRPr="004B1509" w:rsidRDefault="00AC3F9B" w:rsidP="00AC3F9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3444C" w14:textId="4566DC17"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FFCFD" w14:textId="6D7987B4" w:rsidR="00AC3F9B" w:rsidRPr="004B1509" w:rsidRDefault="00AC3F9B" w:rsidP="00AC3F9B">
            <w:pPr>
              <w:jc w:val="right"/>
              <w:rPr>
                <w:rFonts w:eastAsia="Calibri"/>
                <w:bCs/>
                <w:szCs w:val="22"/>
              </w:rPr>
            </w:pPr>
            <w:r w:rsidRPr="004B1509">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4689" w14:textId="4D05B4EE" w:rsidR="00AC3F9B" w:rsidRPr="004B1509" w:rsidRDefault="00AC3F9B" w:rsidP="00AC3F9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B3BA54" w14:textId="2A21C9FC" w:rsidR="00AC3F9B" w:rsidRPr="004B1509" w:rsidRDefault="00AC3F9B" w:rsidP="00AC3F9B">
            <w:pPr>
              <w:jc w:val="center"/>
              <w:rPr>
                <w:rFonts w:eastAsia="Calibri"/>
                <w:bCs/>
                <w:szCs w:val="22"/>
              </w:rPr>
            </w:pPr>
            <w:r w:rsidRPr="004B1509">
              <w:rPr>
                <w:rFonts w:eastAsia="Calibri"/>
                <w:bCs/>
                <w:szCs w:val="22"/>
              </w:rPr>
              <w:t>-</w:t>
            </w:r>
          </w:p>
        </w:tc>
      </w:tr>
      <w:tr w:rsidR="00AC3F9B" w:rsidRPr="004B1509" w14:paraId="5215A1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8F4169" w14:textId="77777777" w:rsidR="00AC3F9B" w:rsidRPr="004B1509"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4CD3010" w14:textId="786E7309" w:rsidR="00AC3F9B" w:rsidRPr="004B1509" w:rsidRDefault="00AC3F9B" w:rsidP="00AC3F9B">
            <w:pPr>
              <w:rPr>
                <w:rFonts w:eastAsia="Calibri"/>
                <w:szCs w:val="22"/>
              </w:rPr>
            </w:pPr>
            <w:r w:rsidRPr="004B1509">
              <w:rPr>
                <w:rFonts w:eastAsia="Calibri"/>
                <w:szCs w:val="22"/>
              </w:rPr>
              <w:t>A89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EB9A444" w14:textId="774D1226" w:rsidR="00AC3F9B" w:rsidRPr="004B1509" w:rsidRDefault="00AC3F9B" w:rsidP="00AC3F9B">
            <w:pPr>
              <w:rPr>
                <w:rFonts w:eastAsia="Calibri"/>
                <w:szCs w:val="22"/>
              </w:rPr>
            </w:pPr>
            <w:r w:rsidRPr="004B1509">
              <w:rPr>
                <w:rFonts w:eastAsia="Calibri"/>
                <w:szCs w:val="22"/>
              </w:rPr>
              <w:t xml:space="preserve">Privažiuojamasis kelias prie </w:t>
            </w:r>
            <w:proofErr w:type="spellStart"/>
            <w:r w:rsidRPr="004B1509">
              <w:rPr>
                <w:rFonts w:eastAsia="Calibri"/>
                <w:szCs w:val="22"/>
              </w:rPr>
              <w:t>Burbiškio</w:t>
            </w:r>
            <w:proofErr w:type="spellEnd"/>
            <w:r w:rsidRPr="004B1509">
              <w:rPr>
                <w:rFonts w:eastAsia="Calibri"/>
                <w:szCs w:val="22"/>
              </w:rPr>
              <w:t xml:space="preserve"> miško nuo kelio Nr. A90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2DF7F00" w14:textId="36619270" w:rsidR="00AC3F9B" w:rsidRPr="004B1509" w:rsidRDefault="00AC3F9B" w:rsidP="00AC3F9B">
            <w:pPr>
              <w:jc w:val="right"/>
              <w:rPr>
                <w:rFonts w:eastAsia="Calibri"/>
                <w:szCs w:val="22"/>
              </w:rPr>
            </w:pPr>
            <w:r w:rsidRPr="004B1509">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7E29D" w14:textId="03C9AF0E" w:rsidR="00AC3F9B" w:rsidRPr="004B1509" w:rsidRDefault="00AC3F9B" w:rsidP="00AC3F9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D830B" w14:textId="13CAB84E" w:rsidR="00AC3F9B" w:rsidRPr="004B1509" w:rsidRDefault="00AC3F9B" w:rsidP="00AC3F9B">
            <w:pPr>
              <w:jc w:val="right"/>
              <w:rPr>
                <w:rFonts w:eastAsia="Calibri"/>
                <w:bCs/>
                <w:szCs w:val="22"/>
              </w:rPr>
            </w:pPr>
            <w:r w:rsidRPr="004B1509">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91DF4" w14:textId="0E7FE372" w:rsidR="00AC3F9B" w:rsidRPr="004B1509" w:rsidRDefault="00AC3F9B" w:rsidP="00AC3F9B">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EF521" w14:textId="08DF3474" w:rsidR="00AC3F9B" w:rsidRPr="004B1509" w:rsidRDefault="00AC3F9B" w:rsidP="00AC3F9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8EC482" w14:textId="7B12DA34" w:rsidR="00AC3F9B" w:rsidRPr="004B1509" w:rsidRDefault="00AC3F9B" w:rsidP="00AC3F9B">
            <w:pPr>
              <w:jc w:val="center"/>
              <w:rPr>
                <w:rFonts w:eastAsia="Calibri"/>
                <w:bCs/>
                <w:szCs w:val="22"/>
              </w:rPr>
            </w:pPr>
            <w:r w:rsidRPr="004B1509">
              <w:rPr>
                <w:rFonts w:eastAsia="Calibri"/>
                <w:bCs/>
                <w:szCs w:val="22"/>
              </w:rPr>
              <w:t>-</w:t>
            </w:r>
          </w:p>
        </w:tc>
      </w:tr>
      <w:tr w:rsidR="00AC3F9B" w:rsidRPr="00ED040B" w14:paraId="25B6B4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CFF98A" w14:textId="77777777" w:rsidR="00AC3F9B" w:rsidRPr="00ED040B" w:rsidRDefault="00AC3F9B" w:rsidP="00AC3F9B">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FA4F51B" w14:textId="37AAF40E" w:rsidR="00AC3F9B" w:rsidRPr="000D34F3" w:rsidRDefault="00AC3F9B" w:rsidP="00AC3F9B">
            <w:pPr>
              <w:rPr>
                <w:rFonts w:eastAsia="Calibri"/>
                <w:szCs w:val="22"/>
              </w:rPr>
            </w:pPr>
            <w:r w:rsidRPr="000D34F3">
              <w:rPr>
                <w:rFonts w:eastAsia="Calibri"/>
                <w:szCs w:val="22"/>
              </w:rPr>
              <w:t>A9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65BDBB6" w14:textId="204963DD" w:rsidR="00AC3F9B" w:rsidRPr="000D34F3" w:rsidRDefault="00AC3F9B" w:rsidP="00AC3F9B">
            <w:pPr>
              <w:rPr>
                <w:rFonts w:eastAsia="Calibri"/>
                <w:szCs w:val="22"/>
              </w:rPr>
            </w:pPr>
            <w:r w:rsidRPr="000D34F3">
              <w:rPr>
                <w:rFonts w:eastAsia="Calibri"/>
                <w:szCs w:val="22"/>
              </w:rPr>
              <w:t xml:space="preserve">Privažiuojamasis kelias iki </w:t>
            </w:r>
            <w:proofErr w:type="spellStart"/>
            <w:r w:rsidRPr="000D34F3">
              <w:rPr>
                <w:rFonts w:eastAsia="Calibri"/>
                <w:szCs w:val="22"/>
              </w:rPr>
              <w:t>Aleininkų</w:t>
            </w:r>
            <w:proofErr w:type="spellEnd"/>
            <w:r w:rsidRPr="000D34F3">
              <w:rPr>
                <w:rFonts w:eastAsia="Calibri"/>
                <w:szCs w:val="22"/>
              </w:rPr>
              <w:t xml:space="preserve"> k. nuo kelio Nr. 1220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D0892DB" w14:textId="30FFDF2C" w:rsidR="00AC3F9B" w:rsidRPr="000D34F3" w:rsidRDefault="00AC3F9B" w:rsidP="00AC3F9B">
            <w:pPr>
              <w:jc w:val="right"/>
              <w:rPr>
                <w:rFonts w:eastAsia="Calibri"/>
                <w:szCs w:val="22"/>
              </w:rPr>
            </w:pPr>
            <w:r w:rsidRPr="000D34F3">
              <w:rPr>
                <w:rFonts w:eastAsia="Calibri"/>
                <w:szCs w:val="22"/>
              </w:rPr>
              <w:t xml:space="preserve">283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CF2D" w14:textId="11C2DFE9"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6AF3E" w14:textId="3F8CC764"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D9259" w14:textId="60EEDCBE" w:rsidR="00AC3F9B" w:rsidRPr="000D34F3" w:rsidRDefault="00AC3F9B" w:rsidP="00AC3F9B">
            <w:pPr>
              <w:jc w:val="right"/>
              <w:rPr>
                <w:rFonts w:eastAsia="Calibri"/>
                <w:szCs w:val="22"/>
              </w:rPr>
            </w:pPr>
            <w:r w:rsidRPr="000D34F3">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43C58" w14:textId="36E58CD5" w:rsidR="00AC3F9B" w:rsidRPr="000D34F3" w:rsidRDefault="00AC3F9B" w:rsidP="00AC3F9B">
            <w:pPr>
              <w:jc w:val="center"/>
              <w:rPr>
                <w:rFonts w:eastAsia="Calibri"/>
                <w:szCs w:val="22"/>
              </w:rPr>
            </w:pPr>
            <w:proofErr w:type="spellStart"/>
            <w:r w:rsidRPr="000D34F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9BD7E7" w14:textId="2530BE66" w:rsidR="00AC3F9B" w:rsidRPr="000D34F3" w:rsidRDefault="00AC3F9B" w:rsidP="00AC3F9B">
            <w:pPr>
              <w:jc w:val="center"/>
              <w:rPr>
                <w:rFonts w:eastAsia="Calibri"/>
                <w:szCs w:val="22"/>
              </w:rPr>
            </w:pPr>
            <w:r w:rsidRPr="000D34F3">
              <w:rPr>
                <w:rFonts w:eastAsia="Calibri"/>
                <w:szCs w:val="22"/>
              </w:rPr>
              <w:t>4400-6452-1517</w:t>
            </w:r>
          </w:p>
        </w:tc>
      </w:tr>
      <w:tr w:rsidR="00AC3F9B" w:rsidRPr="00807F56" w14:paraId="4382FEF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2DD47D" w14:textId="77777777" w:rsidR="00AC3F9B" w:rsidRPr="00807F56"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3DA611" w14:textId="0FC88FDB" w:rsidR="00AC3F9B" w:rsidRPr="000D34F3" w:rsidRDefault="00AC3F9B" w:rsidP="00AC3F9B">
            <w:pPr>
              <w:rPr>
                <w:rFonts w:eastAsia="Calibri"/>
                <w:szCs w:val="22"/>
              </w:rPr>
            </w:pPr>
            <w:r w:rsidRPr="000D34F3">
              <w:rPr>
                <w:rFonts w:eastAsia="Calibri"/>
                <w:szCs w:val="22"/>
              </w:rPr>
              <w:t>A90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21887F5" w14:textId="61B75614" w:rsidR="00AC3F9B" w:rsidRPr="000D34F3" w:rsidRDefault="00AC3F9B" w:rsidP="00AC3F9B">
            <w:pPr>
              <w:rPr>
                <w:rFonts w:eastAsia="Calibri"/>
                <w:szCs w:val="22"/>
              </w:rPr>
            </w:pPr>
            <w:r w:rsidRPr="000D34F3">
              <w:rPr>
                <w:rFonts w:eastAsia="Calibri"/>
                <w:szCs w:val="22"/>
              </w:rPr>
              <w:t xml:space="preserve">Pravažiuojamasis kelias nuo </w:t>
            </w:r>
            <w:proofErr w:type="spellStart"/>
            <w:r w:rsidRPr="000D34F3">
              <w:rPr>
                <w:rFonts w:eastAsia="Calibri"/>
                <w:szCs w:val="22"/>
              </w:rPr>
              <w:t>Pagraužių</w:t>
            </w:r>
            <w:proofErr w:type="spellEnd"/>
            <w:r w:rsidRPr="000D34F3">
              <w:rPr>
                <w:rFonts w:eastAsia="Calibri"/>
                <w:szCs w:val="22"/>
              </w:rPr>
              <w:t xml:space="preserve"> g., </w:t>
            </w:r>
            <w:proofErr w:type="spellStart"/>
            <w:r w:rsidRPr="000D34F3">
              <w:rPr>
                <w:rFonts w:eastAsia="Calibri"/>
                <w:szCs w:val="22"/>
              </w:rPr>
              <w:t>Burbiškio</w:t>
            </w:r>
            <w:proofErr w:type="spellEnd"/>
            <w:r w:rsidRPr="000D34F3">
              <w:rPr>
                <w:rFonts w:eastAsia="Calibri"/>
                <w:szCs w:val="22"/>
              </w:rPr>
              <w:t xml:space="preserve"> k. iki Pečiulių k., Skiemonių sen.</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2249B2B" w14:textId="0C923DC5" w:rsidR="00AC3F9B" w:rsidRPr="000D34F3" w:rsidRDefault="00AC3F9B" w:rsidP="00AC3F9B">
            <w:pPr>
              <w:jc w:val="right"/>
              <w:rPr>
                <w:rFonts w:eastAsia="Calibri"/>
                <w:szCs w:val="22"/>
              </w:rPr>
            </w:pPr>
            <w:r w:rsidRPr="000D34F3">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A04E" w14:textId="17F80330"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FA875" w14:textId="0DF3D487" w:rsidR="00AC3F9B" w:rsidRPr="000D34F3" w:rsidRDefault="00AC3F9B" w:rsidP="00AC3F9B">
            <w:pPr>
              <w:jc w:val="right"/>
              <w:rPr>
                <w:rFonts w:eastAsia="Calibri"/>
                <w:szCs w:val="22"/>
              </w:rPr>
            </w:pPr>
            <w:r w:rsidRPr="000D34F3">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E34FE" w14:textId="7F6612B5"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3DFB8" w14:textId="3BCD44C5" w:rsidR="00AC3F9B" w:rsidRPr="000D34F3" w:rsidRDefault="00AC3F9B" w:rsidP="00AC3F9B">
            <w:pPr>
              <w:jc w:val="center"/>
              <w:rPr>
                <w:rFonts w:eastAsia="Calibri"/>
                <w:szCs w:val="22"/>
              </w:rPr>
            </w:pPr>
            <w:proofErr w:type="spellStart"/>
            <w:r w:rsidRPr="000D34F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EA81D1" w14:textId="00A59B30" w:rsidR="00AC3F9B" w:rsidRPr="000D34F3" w:rsidRDefault="00AC3F9B" w:rsidP="00AC3F9B">
            <w:pPr>
              <w:jc w:val="center"/>
              <w:rPr>
                <w:rFonts w:eastAsia="Calibri"/>
                <w:szCs w:val="22"/>
              </w:rPr>
            </w:pPr>
            <w:r w:rsidRPr="000D34F3">
              <w:rPr>
                <w:rFonts w:eastAsia="Calibri"/>
                <w:szCs w:val="22"/>
              </w:rPr>
              <w:t>-</w:t>
            </w:r>
          </w:p>
        </w:tc>
      </w:tr>
      <w:tr w:rsidR="00AC3F9B" w:rsidRPr="00807F56" w14:paraId="12FB0E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7B89D2" w14:textId="77777777" w:rsidR="00AC3F9B" w:rsidRPr="00807F56"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62F317" w14:textId="4F9D8AD8" w:rsidR="00AC3F9B" w:rsidRPr="000D34F3" w:rsidRDefault="00AC3F9B" w:rsidP="00AC3F9B">
            <w:pPr>
              <w:rPr>
                <w:rFonts w:eastAsia="Calibri"/>
                <w:szCs w:val="22"/>
              </w:rPr>
            </w:pPr>
            <w:r w:rsidRPr="000D34F3">
              <w:rPr>
                <w:rFonts w:eastAsia="Calibri"/>
                <w:szCs w:val="22"/>
              </w:rPr>
              <w:t>A91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0147CDE" w14:textId="79E4C94C" w:rsidR="00AC3F9B" w:rsidRPr="000D34F3" w:rsidRDefault="00AC3F9B" w:rsidP="00AC3F9B">
            <w:pPr>
              <w:rPr>
                <w:rFonts w:eastAsia="Calibri"/>
                <w:szCs w:val="22"/>
              </w:rPr>
            </w:pPr>
            <w:r w:rsidRPr="000D34F3">
              <w:rPr>
                <w:rFonts w:eastAsia="Calibri"/>
                <w:szCs w:val="22"/>
              </w:rPr>
              <w:t xml:space="preserve">Pravažiuojamasis kelias prie dirbamų laukų </w:t>
            </w:r>
            <w:proofErr w:type="spellStart"/>
            <w:r w:rsidRPr="000D34F3">
              <w:rPr>
                <w:rFonts w:eastAsia="Calibri"/>
                <w:szCs w:val="22"/>
              </w:rPr>
              <w:t>Bikūnų</w:t>
            </w:r>
            <w:proofErr w:type="spellEnd"/>
            <w:r w:rsidRPr="000D34F3">
              <w:rPr>
                <w:rFonts w:eastAsia="Calibri"/>
                <w:szCs w:val="22"/>
              </w:rPr>
              <w:t xml:space="preserve"> k. nuo kelio Nr. A130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D071D5F" w14:textId="24A711FC" w:rsidR="00AC3F9B" w:rsidRPr="000D34F3" w:rsidRDefault="00AC3F9B" w:rsidP="00AC3F9B">
            <w:pPr>
              <w:jc w:val="right"/>
              <w:rPr>
                <w:rFonts w:eastAsia="Calibri"/>
                <w:szCs w:val="22"/>
              </w:rPr>
            </w:pPr>
            <w:r w:rsidRPr="000D34F3">
              <w:rPr>
                <w:rFonts w:eastAsia="Calibri"/>
                <w:szCs w:val="22"/>
              </w:rPr>
              <w:t xml:space="preserve">1661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C5B7" w14:textId="4BC87DAF"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3CF39" w14:textId="0ABFF81C" w:rsidR="00AC3F9B" w:rsidRPr="000D34F3" w:rsidRDefault="00AC3F9B" w:rsidP="00AC3F9B">
            <w:pPr>
              <w:jc w:val="right"/>
              <w:rPr>
                <w:rFonts w:eastAsia="Calibri"/>
                <w:szCs w:val="22"/>
              </w:rPr>
            </w:pPr>
            <w:r w:rsidRPr="000D34F3">
              <w:rPr>
                <w:rFonts w:eastAsia="Calibri"/>
                <w:szCs w:val="22"/>
              </w:rPr>
              <w:t>1143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1C46E" w14:textId="244C8429" w:rsidR="00AC3F9B" w:rsidRPr="000D34F3" w:rsidRDefault="00AC3F9B" w:rsidP="00AC3F9B">
            <w:pPr>
              <w:jc w:val="right"/>
              <w:rPr>
                <w:rFonts w:eastAsia="Calibri"/>
                <w:szCs w:val="22"/>
              </w:rPr>
            </w:pPr>
            <w:r w:rsidRPr="000D34F3">
              <w:rPr>
                <w:rFonts w:eastAsia="Calibri"/>
                <w:szCs w:val="22"/>
              </w:rPr>
              <w:t>518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97A37" w14:textId="3A14ACF3" w:rsidR="00AC3F9B" w:rsidRPr="000D34F3" w:rsidRDefault="00AC3F9B" w:rsidP="00AC3F9B">
            <w:pPr>
              <w:jc w:val="center"/>
              <w:rPr>
                <w:rFonts w:eastAsia="Calibri"/>
                <w:szCs w:val="22"/>
              </w:rPr>
            </w:pPr>
            <w:proofErr w:type="spellStart"/>
            <w:r w:rsidRPr="000D34F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926A0C" w14:textId="7A959F81" w:rsidR="00AC3F9B" w:rsidRPr="000D34F3" w:rsidRDefault="00AC3F9B" w:rsidP="00AC3F9B">
            <w:pPr>
              <w:jc w:val="center"/>
              <w:rPr>
                <w:rFonts w:eastAsia="Calibri"/>
                <w:szCs w:val="22"/>
              </w:rPr>
            </w:pPr>
            <w:r w:rsidRPr="000D34F3">
              <w:rPr>
                <w:rFonts w:eastAsia="Calibri"/>
                <w:szCs w:val="22"/>
              </w:rPr>
              <w:t>4400-5952-5550</w:t>
            </w:r>
          </w:p>
        </w:tc>
      </w:tr>
      <w:tr w:rsidR="00AC3F9B" w:rsidRPr="00807F56" w14:paraId="04CA98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6AEA6E" w14:textId="77777777" w:rsidR="00AC3F9B" w:rsidRPr="00807F56"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B04D4F" w14:textId="17212EC2" w:rsidR="00AC3F9B" w:rsidRPr="000D34F3" w:rsidRDefault="00AC3F9B" w:rsidP="00AC3F9B">
            <w:pPr>
              <w:rPr>
                <w:rFonts w:eastAsia="Calibri"/>
                <w:szCs w:val="22"/>
              </w:rPr>
            </w:pPr>
            <w:r w:rsidRPr="000D34F3">
              <w:rPr>
                <w:rFonts w:eastAsia="Calibri"/>
                <w:szCs w:val="22"/>
              </w:rPr>
              <w:t>A93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A92B741" w14:textId="25713EE5" w:rsidR="00AC3F9B" w:rsidRPr="000D34F3" w:rsidRDefault="00AC3F9B" w:rsidP="00AC3F9B">
            <w:pPr>
              <w:rPr>
                <w:rFonts w:eastAsia="Calibri"/>
                <w:szCs w:val="22"/>
              </w:rPr>
            </w:pPr>
            <w:r w:rsidRPr="000D34F3">
              <w:rPr>
                <w:rFonts w:eastAsia="Calibri"/>
                <w:szCs w:val="22"/>
              </w:rPr>
              <w:t xml:space="preserve">Pravažiuojamasis kelias nuo kelio Nr. A59 iki </w:t>
            </w:r>
            <w:proofErr w:type="spellStart"/>
            <w:r w:rsidRPr="000D34F3">
              <w:rPr>
                <w:rFonts w:eastAsia="Calibri"/>
                <w:szCs w:val="22"/>
              </w:rPr>
              <w:t>Bikūnų</w:t>
            </w:r>
            <w:proofErr w:type="spellEnd"/>
            <w:r w:rsidRPr="000D34F3">
              <w:rPr>
                <w:rFonts w:eastAsia="Calibri"/>
                <w:szCs w:val="22"/>
              </w:rPr>
              <w:t xml:space="preserve"> g., </w:t>
            </w:r>
            <w:proofErr w:type="spellStart"/>
            <w:r w:rsidRPr="000D34F3">
              <w:rPr>
                <w:rFonts w:eastAsia="Calibri"/>
                <w:szCs w:val="22"/>
              </w:rPr>
              <w:t>Bikūnų</w:t>
            </w:r>
            <w:proofErr w:type="spellEnd"/>
            <w:r w:rsidRPr="000D34F3">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98CED24" w14:textId="3A0F41F2" w:rsidR="00AC3F9B" w:rsidRPr="000D34F3" w:rsidRDefault="00AC3F9B" w:rsidP="00AC3F9B">
            <w:pPr>
              <w:jc w:val="right"/>
              <w:rPr>
                <w:rFonts w:eastAsia="Calibri"/>
                <w:szCs w:val="22"/>
              </w:rPr>
            </w:pPr>
            <w:r w:rsidRPr="000D34F3">
              <w:rPr>
                <w:rFonts w:eastAsia="Calibri"/>
                <w:szCs w:val="22"/>
              </w:rPr>
              <w:t xml:space="preserve"> 1278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23E37" w14:textId="1F37C4ED"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9B067" w14:textId="0E1FBA26" w:rsidR="00AC3F9B" w:rsidRPr="000D34F3" w:rsidRDefault="00AC3F9B" w:rsidP="00AC3F9B">
            <w:pPr>
              <w:jc w:val="right"/>
              <w:rPr>
                <w:rFonts w:eastAsia="Calibri"/>
                <w:szCs w:val="22"/>
              </w:rPr>
            </w:pPr>
            <w:r w:rsidRPr="000D34F3">
              <w:rPr>
                <w:rFonts w:eastAsia="Calibri"/>
                <w:szCs w:val="22"/>
              </w:rPr>
              <w:t>1278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132F6" w14:textId="73502A39"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CF583" w14:textId="340751AB" w:rsidR="00AC3F9B" w:rsidRPr="000D34F3" w:rsidRDefault="00AC3F9B" w:rsidP="00AC3F9B">
            <w:pPr>
              <w:jc w:val="center"/>
              <w:rPr>
                <w:rFonts w:eastAsia="Calibri"/>
                <w:szCs w:val="22"/>
              </w:rPr>
            </w:pPr>
            <w:proofErr w:type="spellStart"/>
            <w:r w:rsidRPr="000D34F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B37CE1" w14:textId="5B48F896" w:rsidR="00AC3F9B" w:rsidRPr="000D34F3" w:rsidRDefault="00AC3F9B" w:rsidP="00AC3F9B">
            <w:pPr>
              <w:jc w:val="center"/>
              <w:rPr>
                <w:rFonts w:eastAsia="Calibri"/>
                <w:szCs w:val="22"/>
              </w:rPr>
            </w:pPr>
            <w:r w:rsidRPr="000D34F3">
              <w:rPr>
                <w:rFonts w:eastAsia="Calibri"/>
                <w:szCs w:val="22"/>
              </w:rPr>
              <w:t>4400-5947-0438</w:t>
            </w:r>
          </w:p>
        </w:tc>
      </w:tr>
      <w:tr w:rsidR="00AC3F9B" w:rsidRPr="00807F56" w14:paraId="38CBD7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56F095" w14:textId="77777777" w:rsidR="00AC3F9B" w:rsidRPr="00807F56"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1587AF8" w14:textId="48093337" w:rsidR="00AC3F9B" w:rsidRPr="000D34F3" w:rsidRDefault="00AC3F9B" w:rsidP="00AC3F9B">
            <w:pPr>
              <w:rPr>
                <w:rFonts w:eastAsia="Calibri"/>
                <w:szCs w:val="22"/>
              </w:rPr>
            </w:pPr>
            <w:r w:rsidRPr="000D34F3">
              <w:rPr>
                <w:rFonts w:eastAsia="Calibri"/>
                <w:szCs w:val="22"/>
              </w:rPr>
              <w:t>A95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A7232DE" w14:textId="7B30C3AC" w:rsidR="00AC3F9B" w:rsidRPr="000D34F3" w:rsidRDefault="00AC3F9B" w:rsidP="00AC3F9B">
            <w:pPr>
              <w:rPr>
                <w:rFonts w:eastAsia="Calibri"/>
                <w:szCs w:val="22"/>
              </w:rPr>
            </w:pPr>
            <w:r w:rsidRPr="000D34F3">
              <w:rPr>
                <w:rFonts w:eastAsia="Calibri"/>
                <w:szCs w:val="22"/>
              </w:rPr>
              <w:t xml:space="preserve">Privažiuojamasis kelias prie </w:t>
            </w:r>
            <w:proofErr w:type="spellStart"/>
            <w:r w:rsidRPr="000D34F3">
              <w:rPr>
                <w:rFonts w:eastAsia="Calibri"/>
                <w:szCs w:val="22"/>
              </w:rPr>
              <w:t>Paelmio</w:t>
            </w:r>
            <w:proofErr w:type="spellEnd"/>
            <w:r w:rsidRPr="000D34F3">
              <w:rPr>
                <w:rFonts w:eastAsia="Calibri"/>
                <w:szCs w:val="22"/>
              </w:rPr>
              <w:t xml:space="preserve"> k. nuo kelio Nr. A130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A164005" w14:textId="6EA228F6" w:rsidR="00AC3F9B" w:rsidRPr="000D34F3" w:rsidRDefault="00AC3F9B" w:rsidP="00AC3F9B">
            <w:pPr>
              <w:jc w:val="right"/>
              <w:rPr>
                <w:rFonts w:eastAsia="Calibri"/>
                <w:szCs w:val="22"/>
              </w:rPr>
            </w:pPr>
            <w:r w:rsidRPr="000D34F3">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EF29" w14:textId="4F6609AE"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DCE96" w14:textId="2334021C"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B3067" w14:textId="7E17211D" w:rsidR="00AC3F9B" w:rsidRPr="000D34F3" w:rsidRDefault="00AC3F9B" w:rsidP="00AC3F9B">
            <w:pPr>
              <w:jc w:val="right"/>
              <w:rPr>
                <w:rFonts w:eastAsia="Calibri"/>
                <w:szCs w:val="22"/>
              </w:rPr>
            </w:pPr>
            <w:r w:rsidRPr="000D34F3">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CA614" w14:textId="358AAB4D" w:rsidR="00AC3F9B" w:rsidRPr="000D34F3" w:rsidRDefault="00AC3F9B" w:rsidP="00AC3F9B">
            <w:pPr>
              <w:jc w:val="center"/>
              <w:rPr>
                <w:rFonts w:eastAsia="Calibri"/>
                <w:szCs w:val="22"/>
              </w:rPr>
            </w:pPr>
            <w:proofErr w:type="spellStart"/>
            <w:r w:rsidRPr="000D34F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2C0BC1" w14:textId="11EA4AF4" w:rsidR="00AC3F9B" w:rsidRPr="000D34F3" w:rsidRDefault="00AC3F9B" w:rsidP="00AC3F9B">
            <w:pPr>
              <w:jc w:val="center"/>
              <w:rPr>
                <w:rFonts w:eastAsia="Calibri"/>
                <w:szCs w:val="22"/>
              </w:rPr>
            </w:pPr>
            <w:r w:rsidRPr="000D34F3">
              <w:rPr>
                <w:rFonts w:eastAsia="Calibri"/>
                <w:szCs w:val="22"/>
              </w:rPr>
              <w:t>-</w:t>
            </w:r>
          </w:p>
        </w:tc>
      </w:tr>
      <w:tr w:rsidR="00AC3F9B" w:rsidRPr="00807F56" w14:paraId="0AE01E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1E35FA" w14:textId="77777777" w:rsidR="00AC3F9B" w:rsidRPr="00807F56" w:rsidRDefault="00AC3F9B" w:rsidP="00AC3F9B">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09BD1E" w14:textId="0A660CEE" w:rsidR="00AC3F9B" w:rsidRPr="000D34F3" w:rsidRDefault="00AC3F9B" w:rsidP="00AC3F9B">
            <w:pPr>
              <w:rPr>
                <w:rFonts w:eastAsia="Calibri"/>
                <w:szCs w:val="22"/>
              </w:rPr>
            </w:pPr>
            <w:r w:rsidRPr="000D34F3">
              <w:rPr>
                <w:rFonts w:eastAsia="Calibri"/>
                <w:szCs w:val="22"/>
              </w:rPr>
              <w:t>A96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1A90722" w14:textId="1E0AA3AE" w:rsidR="00AC3F9B" w:rsidRPr="000D34F3" w:rsidRDefault="00AC3F9B" w:rsidP="00AC3F9B">
            <w:pPr>
              <w:rPr>
                <w:rFonts w:eastAsia="Calibri"/>
                <w:szCs w:val="22"/>
              </w:rPr>
            </w:pPr>
            <w:r w:rsidRPr="000D34F3">
              <w:rPr>
                <w:rFonts w:eastAsia="Calibri"/>
                <w:szCs w:val="22"/>
              </w:rPr>
              <w:t xml:space="preserve">Pravažiuojamasis kelias nuo </w:t>
            </w:r>
            <w:proofErr w:type="spellStart"/>
            <w:r w:rsidRPr="000D34F3">
              <w:rPr>
                <w:rFonts w:eastAsia="Calibri"/>
                <w:szCs w:val="22"/>
              </w:rPr>
              <w:t>Volupio</w:t>
            </w:r>
            <w:proofErr w:type="spellEnd"/>
            <w:r w:rsidRPr="000D34F3">
              <w:rPr>
                <w:rFonts w:eastAsia="Calibri"/>
                <w:szCs w:val="22"/>
              </w:rPr>
              <w:t xml:space="preserve"> g. iki Šilelio g., Naujųjų Elmininkų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C837805" w14:textId="4C0C442A" w:rsidR="00AC3F9B" w:rsidRPr="000D34F3" w:rsidRDefault="00AC3F9B" w:rsidP="00AC3F9B">
            <w:pPr>
              <w:jc w:val="right"/>
              <w:rPr>
                <w:rFonts w:eastAsia="Calibri"/>
                <w:szCs w:val="22"/>
              </w:rPr>
            </w:pPr>
            <w:r w:rsidRPr="000D34F3">
              <w:rPr>
                <w:rFonts w:eastAsia="Calibri"/>
                <w:szCs w:val="22"/>
              </w:rPr>
              <w:t>968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03B66" w14:textId="46FC9567" w:rsidR="00AC3F9B" w:rsidRPr="000D34F3" w:rsidRDefault="00AC3F9B" w:rsidP="00AC3F9B">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37AF7" w14:textId="0871188F" w:rsidR="00AC3F9B" w:rsidRPr="000D34F3" w:rsidRDefault="00AC3F9B" w:rsidP="00AC3F9B">
            <w:pPr>
              <w:jc w:val="right"/>
              <w:rPr>
                <w:rFonts w:eastAsia="Calibri"/>
                <w:szCs w:val="22"/>
              </w:rPr>
            </w:pPr>
            <w:r w:rsidRPr="000D34F3">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3770" w14:textId="0D6EAD79" w:rsidR="00AC3F9B" w:rsidRPr="000D34F3" w:rsidRDefault="00AC3F9B" w:rsidP="00AC3F9B">
            <w:pPr>
              <w:jc w:val="right"/>
              <w:rPr>
                <w:rFonts w:eastAsia="Calibri"/>
                <w:szCs w:val="22"/>
              </w:rPr>
            </w:pPr>
            <w:r w:rsidRPr="000D34F3">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89822" w14:textId="5F25D7A1" w:rsidR="00AC3F9B" w:rsidRPr="000D34F3" w:rsidRDefault="00AC3F9B" w:rsidP="00AC3F9B">
            <w:pPr>
              <w:jc w:val="center"/>
              <w:rPr>
                <w:rFonts w:eastAsia="Calibri"/>
                <w:szCs w:val="22"/>
              </w:rPr>
            </w:pPr>
            <w:proofErr w:type="spellStart"/>
            <w:r w:rsidRPr="000D34F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111F06" w14:textId="064DD891" w:rsidR="00AC3F9B" w:rsidRPr="000D34F3" w:rsidRDefault="00AC3F9B" w:rsidP="00AC3F9B">
            <w:pPr>
              <w:jc w:val="center"/>
              <w:rPr>
                <w:rFonts w:eastAsia="Calibri"/>
                <w:szCs w:val="22"/>
              </w:rPr>
            </w:pPr>
            <w:r w:rsidRPr="000D34F3">
              <w:rPr>
                <w:rFonts w:eastAsia="Calibri"/>
                <w:szCs w:val="22"/>
              </w:rPr>
              <w:t>4400-5947-9915</w:t>
            </w:r>
          </w:p>
        </w:tc>
      </w:tr>
      <w:tr w:rsidR="00AC3F9B" w:rsidRPr="00807F56" w14:paraId="7A7C9800"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530838B6" w14:textId="77777777" w:rsidR="00AC3F9B" w:rsidRPr="000D34F3" w:rsidRDefault="00AC3F9B" w:rsidP="00AC3F9B">
            <w:pPr>
              <w:rPr>
                <w:rFonts w:eastAsia="Calibri"/>
                <w:i/>
                <w:iCs/>
                <w:szCs w:val="22"/>
              </w:rPr>
            </w:pPr>
            <w:r w:rsidRPr="000D34F3">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7D748836" w14:textId="77777777" w:rsidR="00AC3F9B" w:rsidRPr="000D34F3" w:rsidRDefault="00AC3F9B" w:rsidP="00AC3F9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9A879C" w14:textId="77777777" w:rsidR="00AC3F9B" w:rsidRPr="000D34F3" w:rsidRDefault="00AC3F9B" w:rsidP="00AC3F9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5515F97" w14:textId="77777777" w:rsidR="00AC3F9B" w:rsidRPr="000D34F3" w:rsidRDefault="00AC3F9B" w:rsidP="00AC3F9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CCD754" w14:textId="77777777" w:rsidR="00AC3F9B" w:rsidRPr="000D34F3" w:rsidRDefault="00AC3F9B" w:rsidP="00AC3F9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66DA98C" w14:textId="77777777" w:rsidR="00AC3F9B" w:rsidRPr="000D34F3" w:rsidRDefault="00AC3F9B" w:rsidP="00AC3F9B">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80E5FC4" w14:textId="77777777" w:rsidR="00AC3F9B" w:rsidRPr="000D34F3" w:rsidRDefault="00AC3F9B" w:rsidP="00AC3F9B">
            <w:pPr>
              <w:jc w:val="center"/>
              <w:rPr>
                <w:rFonts w:eastAsia="Calibri"/>
                <w:szCs w:val="22"/>
              </w:rPr>
            </w:pPr>
          </w:p>
        </w:tc>
      </w:tr>
      <w:tr w:rsidR="006B7340" w:rsidRPr="004B1509" w14:paraId="43B4698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E021E0"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05B2D" w14:textId="3A99845E" w:rsidR="006B7340" w:rsidRPr="000D34F3" w:rsidRDefault="006B7340" w:rsidP="006B7340">
            <w:pPr>
              <w:rPr>
                <w:rFonts w:eastAsia="Calibri"/>
                <w:szCs w:val="22"/>
              </w:rPr>
            </w:pPr>
            <w:r w:rsidRPr="000D34F3">
              <w:rPr>
                <w:rFonts w:eastAsia="Calibri"/>
                <w:szCs w:val="22"/>
              </w:rPr>
              <w:t>ASV26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36AE27" w14:textId="49F36141" w:rsidR="006B7340" w:rsidRPr="000D34F3" w:rsidRDefault="006B7340" w:rsidP="006B7340">
            <w:pPr>
              <w:rPr>
                <w:rFonts w:eastAsia="Calibri"/>
                <w:szCs w:val="22"/>
              </w:rPr>
            </w:pPr>
            <w:r w:rsidRPr="000D34F3">
              <w:rPr>
                <w:rFonts w:eastAsia="Calibri"/>
                <w:szCs w:val="22"/>
              </w:rPr>
              <w:t xml:space="preserve">Privažiuojamasis kelias prie gyvenamųjų namų </w:t>
            </w:r>
            <w:proofErr w:type="spellStart"/>
            <w:r w:rsidRPr="000D34F3">
              <w:rPr>
                <w:rFonts w:eastAsia="Calibri"/>
                <w:szCs w:val="22"/>
              </w:rPr>
              <w:t>Pienionių</w:t>
            </w:r>
            <w:proofErr w:type="spellEnd"/>
            <w:r w:rsidRPr="000D34F3">
              <w:rPr>
                <w:rFonts w:eastAsia="Calibri"/>
                <w:szCs w:val="22"/>
              </w:rPr>
              <w:t xml:space="preserve"> k. nuo kelio Nr. A314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C40215" w14:textId="681B52B6" w:rsidR="006B7340" w:rsidRPr="000D34F3" w:rsidRDefault="006B7340" w:rsidP="006B7340">
            <w:pPr>
              <w:jc w:val="right"/>
              <w:rPr>
                <w:rFonts w:eastAsia="Calibri"/>
                <w:szCs w:val="22"/>
              </w:rPr>
            </w:pPr>
            <w:r w:rsidRPr="000D34F3">
              <w:rPr>
                <w:rFonts w:eastAsia="Calibri"/>
                <w:szCs w:val="22"/>
              </w:rPr>
              <w:t xml:space="preserve">427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B977" w14:textId="0644D7B2"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80244" w14:textId="76D577DA"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BC43E" w14:textId="71B2E6FD" w:rsidR="006B7340" w:rsidRPr="000D34F3" w:rsidRDefault="006B7340" w:rsidP="006B7340">
            <w:pPr>
              <w:jc w:val="right"/>
              <w:rPr>
                <w:rFonts w:eastAsia="Calibri"/>
                <w:szCs w:val="22"/>
              </w:rPr>
            </w:pPr>
            <w:r w:rsidRPr="000D34F3">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45AB0" w14:textId="7CA81844" w:rsidR="006B7340" w:rsidRPr="000D34F3" w:rsidRDefault="006B7340" w:rsidP="006B7340">
            <w:pPr>
              <w:jc w:val="center"/>
              <w:rPr>
                <w:rFonts w:eastAsia="Calibri"/>
                <w:szCs w:val="22"/>
              </w:rPr>
            </w:pPr>
            <w:proofErr w:type="spellStart"/>
            <w:r w:rsidRPr="000D34F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A7D572" w14:textId="422D4388" w:rsidR="006B7340" w:rsidRPr="000D34F3" w:rsidRDefault="006B7340" w:rsidP="006B7340">
            <w:pPr>
              <w:jc w:val="center"/>
              <w:rPr>
                <w:rFonts w:eastAsia="Calibri"/>
                <w:szCs w:val="22"/>
              </w:rPr>
            </w:pPr>
            <w:r w:rsidRPr="000D34F3">
              <w:rPr>
                <w:rFonts w:eastAsia="Calibri"/>
                <w:szCs w:val="22"/>
              </w:rPr>
              <w:t>4400-6453-7062</w:t>
            </w:r>
          </w:p>
        </w:tc>
      </w:tr>
      <w:tr w:rsidR="006B7340" w:rsidRPr="004B1509" w14:paraId="206EBC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4053B3"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7F20F" w14:textId="43C59738" w:rsidR="006B7340" w:rsidRPr="000D34F3" w:rsidRDefault="006B7340" w:rsidP="006B7340">
            <w:pPr>
              <w:rPr>
                <w:rFonts w:eastAsia="Calibri"/>
                <w:szCs w:val="22"/>
              </w:rPr>
            </w:pPr>
            <w:r w:rsidRPr="000D34F3">
              <w:rPr>
                <w:rFonts w:eastAsia="Calibri"/>
                <w:szCs w:val="22"/>
              </w:rPr>
              <w:t>ASV34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6E295B" w14:textId="5A220049" w:rsidR="006B7340" w:rsidRPr="000D34F3" w:rsidRDefault="006B7340" w:rsidP="006B7340">
            <w:pPr>
              <w:rPr>
                <w:rFonts w:eastAsia="Calibri"/>
                <w:szCs w:val="22"/>
              </w:rPr>
            </w:pPr>
            <w:r w:rsidRPr="000D34F3">
              <w:rPr>
                <w:rFonts w:eastAsia="Calibri"/>
                <w:szCs w:val="22"/>
              </w:rPr>
              <w:t>Privažiuojamasis kelias prie dirbamų laukų Kiaušų k. nuo kelio Nr. A154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353DEE" w14:textId="5C38BCE4" w:rsidR="006B7340" w:rsidRPr="000D34F3" w:rsidRDefault="006B7340" w:rsidP="006B7340">
            <w:pPr>
              <w:jc w:val="right"/>
              <w:rPr>
                <w:rFonts w:eastAsia="Calibri"/>
                <w:szCs w:val="22"/>
              </w:rPr>
            </w:pPr>
            <w:r w:rsidRPr="000D34F3">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5C44E" w14:textId="068C11E4"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8AD17" w14:textId="2A4EEFE2"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53381" w14:textId="35F75CCE" w:rsidR="006B7340" w:rsidRPr="000D34F3" w:rsidRDefault="006B7340" w:rsidP="006B7340">
            <w:pPr>
              <w:jc w:val="right"/>
              <w:rPr>
                <w:rFonts w:eastAsia="Calibri"/>
                <w:szCs w:val="22"/>
              </w:rPr>
            </w:pPr>
            <w:r w:rsidRPr="000D34F3">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C822" w14:textId="1A92A5FA" w:rsidR="006B7340" w:rsidRPr="000D34F3" w:rsidRDefault="006B7340" w:rsidP="006B7340">
            <w:pPr>
              <w:jc w:val="center"/>
              <w:rPr>
                <w:rFonts w:eastAsia="Calibri"/>
                <w:szCs w:val="22"/>
              </w:rPr>
            </w:pPr>
            <w:proofErr w:type="spellStart"/>
            <w:r w:rsidRPr="000D34F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DBAC52" w14:textId="2DC95E85" w:rsidR="006B7340" w:rsidRPr="000D34F3" w:rsidRDefault="006B7340" w:rsidP="006B7340">
            <w:pPr>
              <w:jc w:val="center"/>
              <w:rPr>
                <w:rFonts w:eastAsia="Calibri"/>
                <w:szCs w:val="22"/>
              </w:rPr>
            </w:pPr>
            <w:r w:rsidRPr="000D34F3">
              <w:rPr>
                <w:rFonts w:eastAsia="Calibri"/>
                <w:szCs w:val="22"/>
              </w:rPr>
              <w:t>-</w:t>
            </w:r>
          </w:p>
        </w:tc>
      </w:tr>
      <w:tr w:rsidR="006B7340" w:rsidRPr="004B1509" w14:paraId="5125AA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38C3C2"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C184" w14:textId="10FE9F4C" w:rsidR="006B7340" w:rsidRPr="000D34F3" w:rsidRDefault="006B7340" w:rsidP="006B7340">
            <w:pPr>
              <w:rPr>
                <w:rFonts w:eastAsia="Calibri"/>
                <w:szCs w:val="22"/>
              </w:rPr>
            </w:pPr>
            <w:r w:rsidRPr="000D34F3">
              <w:rPr>
                <w:rFonts w:eastAsia="Calibri"/>
                <w:szCs w:val="22"/>
              </w:rPr>
              <w:t>ASV37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9ECF33" w14:textId="798B5B0B" w:rsidR="006B7340" w:rsidRPr="000D34F3" w:rsidRDefault="006B7340" w:rsidP="006B7340">
            <w:pPr>
              <w:rPr>
                <w:rFonts w:eastAsia="Calibri"/>
                <w:szCs w:val="22"/>
              </w:rPr>
            </w:pPr>
            <w:r w:rsidRPr="000D34F3">
              <w:rPr>
                <w:rFonts w:eastAsia="Calibri"/>
                <w:szCs w:val="22"/>
              </w:rPr>
              <w:t xml:space="preserve">Privažiuojamasis kelias prie </w:t>
            </w:r>
            <w:proofErr w:type="spellStart"/>
            <w:r w:rsidRPr="000D34F3">
              <w:rPr>
                <w:rFonts w:eastAsia="Calibri"/>
                <w:szCs w:val="22"/>
              </w:rPr>
              <w:t>Pavarių</w:t>
            </w:r>
            <w:proofErr w:type="spellEnd"/>
            <w:r w:rsidRPr="000D34F3">
              <w:rPr>
                <w:rFonts w:eastAsia="Calibri"/>
                <w:szCs w:val="22"/>
              </w:rPr>
              <w:t xml:space="preserve"> II k. gyvenamųjų namų nuo kelio Nr. A106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7FC718" w14:textId="4E6E1C43" w:rsidR="006B7340" w:rsidRPr="000D34F3" w:rsidRDefault="006B7340" w:rsidP="006B7340">
            <w:pPr>
              <w:jc w:val="right"/>
              <w:rPr>
                <w:rFonts w:eastAsia="Calibri"/>
                <w:szCs w:val="22"/>
              </w:rPr>
            </w:pPr>
            <w:r w:rsidRPr="000D34F3">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CF65" w14:textId="1AC14D5E"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9D8" w14:textId="1CDD918D"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06721" w14:textId="6C519AA4" w:rsidR="006B7340" w:rsidRPr="000D34F3" w:rsidRDefault="006B7340" w:rsidP="006B7340">
            <w:pPr>
              <w:jc w:val="right"/>
              <w:rPr>
                <w:rFonts w:eastAsia="Calibri"/>
                <w:szCs w:val="22"/>
              </w:rPr>
            </w:pPr>
            <w:r w:rsidRPr="000D34F3">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7A8" w14:textId="39CC3968" w:rsidR="006B7340" w:rsidRPr="000D34F3" w:rsidRDefault="006B7340" w:rsidP="006B7340">
            <w:pPr>
              <w:jc w:val="center"/>
              <w:rPr>
                <w:rFonts w:eastAsia="Calibri"/>
                <w:szCs w:val="22"/>
              </w:rPr>
            </w:pPr>
            <w:proofErr w:type="spellStart"/>
            <w:r w:rsidRPr="000D34F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30D344" w14:textId="5BE7D35B" w:rsidR="006B7340" w:rsidRPr="000D34F3" w:rsidRDefault="006B7340" w:rsidP="006B7340">
            <w:pPr>
              <w:jc w:val="center"/>
              <w:rPr>
                <w:rFonts w:eastAsia="Calibri"/>
                <w:szCs w:val="22"/>
              </w:rPr>
            </w:pPr>
            <w:r w:rsidRPr="000D34F3">
              <w:rPr>
                <w:rFonts w:eastAsia="Calibri"/>
                <w:szCs w:val="22"/>
              </w:rPr>
              <w:t>-</w:t>
            </w:r>
          </w:p>
        </w:tc>
      </w:tr>
      <w:tr w:rsidR="006B7340" w:rsidRPr="004B1509" w14:paraId="11ED79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FC5FF9"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A9ED5" w14:textId="1EA8E43D" w:rsidR="006B7340" w:rsidRPr="000D34F3" w:rsidRDefault="006B7340" w:rsidP="006B7340">
            <w:pPr>
              <w:rPr>
                <w:rFonts w:eastAsia="Calibri"/>
                <w:szCs w:val="22"/>
              </w:rPr>
            </w:pPr>
            <w:r w:rsidRPr="000D34F3">
              <w:rPr>
                <w:rFonts w:eastAsia="Calibri"/>
                <w:szCs w:val="22"/>
              </w:rPr>
              <w:t>ASV38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AC473D" w14:textId="10C1E8CF" w:rsidR="006B7340" w:rsidRPr="000D34F3" w:rsidRDefault="006B7340" w:rsidP="006B7340">
            <w:pPr>
              <w:rPr>
                <w:rFonts w:eastAsia="Calibri"/>
                <w:szCs w:val="22"/>
              </w:rPr>
            </w:pPr>
            <w:r w:rsidRPr="000D34F3">
              <w:rPr>
                <w:rFonts w:eastAsia="Calibri"/>
                <w:szCs w:val="22"/>
              </w:rPr>
              <w:t>Privažiuojamasis kelias prie gyvenamųjų namų Lašinių k. nuo kelio Nr. A52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35E4A5" w14:textId="629FFED5" w:rsidR="006B7340" w:rsidRPr="000D34F3" w:rsidRDefault="006B7340" w:rsidP="006B7340">
            <w:pPr>
              <w:jc w:val="right"/>
              <w:rPr>
                <w:rFonts w:eastAsia="Calibri"/>
                <w:szCs w:val="22"/>
              </w:rPr>
            </w:pPr>
            <w:r w:rsidRPr="000D34F3">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186F4" w14:textId="33980887" w:rsidR="006B7340" w:rsidRPr="000D34F3" w:rsidRDefault="006B7340" w:rsidP="006B7340">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2FF9B" w14:textId="17A4F973" w:rsidR="006B7340" w:rsidRPr="000D34F3" w:rsidRDefault="006B7340" w:rsidP="006B7340">
            <w:pPr>
              <w:jc w:val="right"/>
              <w:rPr>
                <w:rFonts w:eastAsia="Calibri"/>
                <w:szCs w:val="22"/>
              </w:rPr>
            </w:pPr>
            <w:r w:rsidRPr="000D34F3">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tcPr>
          <w:p w14:paraId="2544A34B" w14:textId="0A1D5FAB" w:rsidR="006B7340" w:rsidRPr="000D34F3" w:rsidRDefault="006B7340" w:rsidP="006B7340">
            <w:pPr>
              <w:jc w:val="right"/>
              <w:rPr>
                <w:rFonts w:eastAsia="Calibri"/>
                <w:strike/>
                <w:szCs w:val="22"/>
              </w:rPr>
            </w:pPr>
            <w:r w:rsidRPr="000D34F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940BF" w14:textId="2977BE8D" w:rsidR="006B7340" w:rsidRPr="000D34F3" w:rsidRDefault="006B7340" w:rsidP="006B7340">
            <w:pPr>
              <w:jc w:val="center"/>
              <w:rPr>
                <w:rFonts w:eastAsia="Calibri"/>
                <w:szCs w:val="22"/>
              </w:rPr>
            </w:pPr>
            <w:proofErr w:type="spellStart"/>
            <w:r w:rsidRPr="000D34F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75CAB0" w14:textId="348FD290" w:rsidR="006B7340" w:rsidRPr="000D34F3" w:rsidRDefault="006B7340" w:rsidP="006B7340">
            <w:pPr>
              <w:jc w:val="center"/>
              <w:rPr>
                <w:rFonts w:eastAsia="Calibri"/>
                <w:szCs w:val="22"/>
              </w:rPr>
            </w:pPr>
            <w:r w:rsidRPr="000D34F3">
              <w:rPr>
                <w:rFonts w:eastAsia="Calibri"/>
                <w:szCs w:val="22"/>
              </w:rPr>
              <w:t>4400-6452-1371</w:t>
            </w:r>
          </w:p>
        </w:tc>
      </w:tr>
      <w:tr w:rsidR="006B7340" w:rsidRPr="005276CD" w14:paraId="2DA789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5F2DF0" w14:textId="77777777" w:rsidR="006B7340" w:rsidRPr="005276CD" w:rsidRDefault="006B7340" w:rsidP="006B7340">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228FB" w14:textId="314F1F54" w:rsidR="006B7340" w:rsidRPr="000D34F3" w:rsidRDefault="006B7340" w:rsidP="006B7340">
            <w:pPr>
              <w:rPr>
                <w:rFonts w:eastAsia="Calibri"/>
                <w:szCs w:val="22"/>
              </w:rPr>
            </w:pPr>
            <w:r w:rsidRPr="000D34F3">
              <w:rPr>
                <w:rFonts w:eastAsia="Calibri"/>
                <w:szCs w:val="22"/>
              </w:rPr>
              <w:t>ASV52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9AE207" w14:textId="78FDDE21" w:rsidR="006B7340" w:rsidRPr="000D34F3" w:rsidRDefault="006B7340" w:rsidP="006B7340">
            <w:pPr>
              <w:rPr>
                <w:rFonts w:eastAsia="Calibri"/>
                <w:szCs w:val="22"/>
              </w:rPr>
            </w:pPr>
            <w:r w:rsidRPr="000D34F3">
              <w:rPr>
                <w:rFonts w:eastAsia="Calibri"/>
                <w:szCs w:val="22"/>
              </w:rPr>
              <w:t>Privažiuojamasis kelias prie gyvenamųjų namų nuo kelio Nr. A26 (</w:t>
            </w:r>
            <w:proofErr w:type="spellStart"/>
            <w:r w:rsidRPr="000D34F3">
              <w:rPr>
                <w:rFonts w:eastAsia="Calibri"/>
                <w:szCs w:val="22"/>
              </w:rPr>
              <w:t>Šepetiškių</w:t>
            </w:r>
            <w:proofErr w:type="spellEnd"/>
            <w:r w:rsidRPr="000D34F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DECE7" w14:textId="263A7E85" w:rsidR="006B7340" w:rsidRPr="000D34F3" w:rsidRDefault="006B7340" w:rsidP="006B7340">
            <w:pPr>
              <w:jc w:val="right"/>
              <w:rPr>
                <w:rFonts w:eastAsia="Calibri"/>
                <w:szCs w:val="22"/>
              </w:rPr>
            </w:pPr>
            <w:r w:rsidRPr="000D34F3">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22E5" w14:textId="0434B908" w:rsidR="006B7340" w:rsidRPr="000D34F3" w:rsidRDefault="006B7340" w:rsidP="006B7340">
            <w:pPr>
              <w:jc w:val="right"/>
              <w:rPr>
                <w:rFonts w:eastAsia="Calibri"/>
                <w:szCs w:val="22"/>
              </w:rPr>
            </w:pPr>
            <w:r w:rsidRPr="000D34F3">
              <w:rPr>
                <w:rFonts w:eastAsia="Calibri"/>
                <w:szCs w:val="22"/>
              </w:rPr>
              <w:t>84</w:t>
            </w:r>
            <w:r w:rsidRPr="000D34F3">
              <w:rPr>
                <w:rStyle w:val="Puslapioinaosnuoroda"/>
                <w:rFonts w:eastAsia="Calibri"/>
                <w:szCs w:val="22"/>
              </w:rPr>
              <w:footnoteReference w:id="16"/>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5A83F" w14:textId="1F63D56A" w:rsidR="006B7340" w:rsidRPr="000D34F3" w:rsidRDefault="006B7340" w:rsidP="006B7340">
            <w:pPr>
              <w:jc w:val="right"/>
              <w:rPr>
                <w:rFonts w:eastAsia="Calibri"/>
                <w:szCs w:val="22"/>
              </w:rPr>
            </w:pPr>
            <w:r w:rsidRPr="000D34F3">
              <w:rPr>
                <w:rFonts w:eastAsia="Calibri"/>
                <w:szCs w:val="22"/>
              </w:rPr>
              <w:t>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458CC" w14:textId="7C88D756" w:rsidR="006B7340" w:rsidRPr="000D34F3" w:rsidRDefault="006B7340" w:rsidP="006B7340">
            <w:pPr>
              <w:jc w:val="right"/>
              <w:rPr>
                <w:rFonts w:eastAsia="Calibri"/>
                <w:strike/>
                <w:szCs w:val="22"/>
              </w:rPr>
            </w:pPr>
            <w:r w:rsidRPr="000D34F3">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F50C5" w14:textId="03D5FC68" w:rsidR="006B7340" w:rsidRPr="000D34F3" w:rsidRDefault="006B7340" w:rsidP="006B7340">
            <w:pPr>
              <w:jc w:val="center"/>
              <w:rPr>
                <w:rFonts w:eastAsia="Calibri"/>
                <w:szCs w:val="22"/>
              </w:rPr>
            </w:pPr>
            <w:proofErr w:type="spellStart"/>
            <w:r w:rsidRPr="000D34F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EA540E" w14:textId="2A02ADFC" w:rsidR="006B7340" w:rsidRPr="000D34F3" w:rsidRDefault="006B7340" w:rsidP="006B7340">
            <w:pPr>
              <w:jc w:val="center"/>
              <w:rPr>
                <w:rFonts w:eastAsia="Calibri"/>
                <w:szCs w:val="22"/>
              </w:rPr>
            </w:pPr>
            <w:r w:rsidRPr="000D34F3">
              <w:rPr>
                <w:rFonts w:eastAsia="Calibri"/>
                <w:szCs w:val="22"/>
              </w:rPr>
              <w:t>4400-6450-5535</w:t>
            </w:r>
          </w:p>
        </w:tc>
      </w:tr>
      <w:tr w:rsidR="006B7340" w:rsidRPr="004B1509" w14:paraId="7FF480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58D384"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72E7E" w14:textId="076BF37A" w:rsidR="006B7340" w:rsidRPr="00396916" w:rsidRDefault="006B7340" w:rsidP="006B7340">
            <w:pPr>
              <w:rPr>
                <w:rFonts w:eastAsia="Calibri"/>
                <w:szCs w:val="22"/>
              </w:rPr>
            </w:pPr>
            <w:r w:rsidRPr="00396916">
              <w:rPr>
                <w:rFonts w:eastAsia="Calibri"/>
                <w:szCs w:val="22"/>
              </w:rPr>
              <w:t>ASV54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7F72CF" w14:textId="649D5DD6" w:rsidR="006B7340" w:rsidRPr="00396916" w:rsidRDefault="006B7340" w:rsidP="006B7340">
            <w:pPr>
              <w:rPr>
                <w:rFonts w:eastAsia="Calibri"/>
                <w:szCs w:val="22"/>
              </w:rPr>
            </w:pPr>
            <w:r w:rsidRPr="00396916">
              <w:rPr>
                <w:rFonts w:eastAsia="Calibri"/>
                <w:szCs w:val="22"/>
              </w:rPr>
              <w:t xml:space="preserve">Pravažiuojamasis kelias nuo kelio Nr. A91 iki </w:t>
            </w:r>
            <w:proofErr w:type="spellStart"/>
            <w:r w:rsidRPr="00396916">
              <w:rPr>
                <w:rFonts w:eastAsia="Calibri"/>
                <w:szCs w:val="22"/>
              </w:rPr>
              <w:t>Bikūnų</w:t>
            </w:r>
            <w:proofErr w:type="spellEnd"/>
            <w:r w:rsidRPr="00396916">
              <w:rPr>
                <w:rFonts w:eastAsia="Calibri"/>
                <w:szCs w:val="22"/>
              </w:rPr>
              <w:t xml:space="preserve"> g., </w:t>
            </w:r>
            <w:proofErr w:type="spellStart"/>
            <w:r w:rsidRPr="00396916">
              <w:rPr>
                <w:rFonts w:eastAsia="Calibri"/>
                <w:szCs w:val="22"/>
              </w:rPr>
              <w:t>Bikūnų</w:t>
            </w:r>
            <w:proofErr w:type="spellEnd"/>
            <w:r w:rsidRPr="0039691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6463A3" w14:textId="382B4BAB" w:rsidR="006B7340" w:rsidRPr="004B1509" w:rsidRDefault="006B7340" w:rsidP="006B7340">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4865" w14:textId="334229C2"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1EE9" w14:textId="5C3D5404"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3B0C6" w14:textId="4FD2ABEA" w:rsidR="006B7340" w:rsidRPr="004B1509" w:rsidRDefault="006B7340" w:rsidP="006B7340">
            <w:pPr>
              <w:jc w:val="right"/>
              <w:rPr>
                <w:rFonts w:eastAsia="Calibri"/>
                <w:bCs/>
                <w:szCs w:val="22"/>
              </w:rPr>
            </w:pPr>
            <w:r w:rsidRPr="004B1509">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19DDC" w14:textId="625A571B"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71B334" w14:textId="485E9BBB" w:rsidR="006B7340" w:rsidRPr="004B1509" w:rsidRDefault="006B7340" w:rsidP="006B7340">
            <w:pPr>
              <w:jc w:val="center"/>
              <w:rPr>
                <w:rFonts w:eastAsia="Calibri"/>
                <w:szCs w:val="22"/>
              </w:rPr>
            </w:pPr>
            <w:r w:rsidRPr="004B1509">
              <w:rPr>
                <w:rFonts w:eastAsia="Calibri"/>
                <w:szCs w:val="22"/>
              </w:rPr>
              <w:t>-</w:t>
            </w:r>
          </w:p>
        </w:tc>
      </w:tr>
      <w:tr w:rsidR="006B7340" w:rsidRPr="006B3096" w14:paraId="22BB776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FDE0B5"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26E6C" w14:textId="5CC551B7" w:rsidR="006B7340" w:rsidRPr="006B3096" w:rsidRDefault="006B7340" w:rsidP="006B7340">
            <w:pPr>
              <w:rPr>
                <w:rFonts w:eastAsia="Calibri"/>
                <w:szCs w:val="22"/>
              </w:rPr>
            </w:pPr>
            <w:r w:rsidRPr="006B3096">
              <w:rPr>
                <w:rFonts w:eastAsia="Calibri"/>
                <w:szCs w:val="22"/>
              </w:rPr>
              <w:t>ASV79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7309F0" w14:textId="6AB1EA97" w:rsidR="006B7340" w:rsidRPr="006B3096" w:rsidRDefault="006B7340" w:rsidP="006B7340">
            <w:pPr>
              <w:rPr>
                <w:rFonts w:eastAsia="Calibri"/>
                <w:szCs w:val="22"/>
              </w:rPr>
            </w:pPr>
            <w:r w:rsidRPr="006B3096">
              <w:rPr>
                <w:rFonts w:eastAsia="Calibri"/>
                <w:szCs w:val="22"/>
              </w:rPr>
              <w:t>Privažiuojamasis kelias prie dirbamų laukų Elmininkų II k. nuo kelio Nr. A115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511AD2" w14:textId="73F223CB" w:rsidR="006B7340" w:rsidRPr="006B3096" w:rsidRDefault="006B7340" w:rsidP="006B7340">
            <w:pPr>
              <w:jc w:val="right"/>
              <w:rPr>
                <w:rFonts w:eastAsia="Calibri"/>
                <w:szCs w:val="22"/>
              </w:rPr>
            </w:pPr>
            <w:r w:rsidRPr="006B3096">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ED3F1" w14:textId="55AB1793"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57C86" w14:textId="631B69CD"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6EE74" w14:textId="59EA7876" w:rsidR="006B7340" w:rsidRPr="006B3096" w:rsidRDefault="006B7340" w:rsidP="006B7340">
            <w:pPr>
              <w:jc w:val="right"/>
              <w:rPr>
                <w:rFonts w:eastAsia="Calibri"/>
                <w:szCs w:val="22"/>
              </w:rPr>
            </w:pPr>
            <w:r w:rsidRPr="006B3096">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6C6D0" w14:textId="3978AD6B"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85D7FA" w14:textId="06B3FD6D" w:rsidR="006B7340" w:rsidRPr="006B3096" w:rsidRDefault="006B7340" w:rsidP="006B7340">
            <w:pPr>
              <w:jc w:val="center"/>
              <w:rPr>
                <w:rFonts w:eastAsia="Calibri"/>
                <w:szCs w:val="22"/>
              </w:rPr>
            </w:pPr>
            <w:r w:rsidRPr="006B3096">
              <w:rPr>
                <w:rFonts w:eastAsia="Calibri"/>
                <w:szCs w:val="22"/>
              </w:rPr>
              <w:t>-</w:t>
            </w:r>
          </w:p>
        </w:tc>
      </w:tr>
      <w:tr w:rsidR="006B7340" w:rsidRPr="006B3096" w14:paraId="36E6A8D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E15B3B"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5969D" w14:textId="2AD342AC" w:rsidR="006B7340" w:rsidRPr="006B3096" w:rsidRDefault="006B7340" w:rsidP="006B7340">
            <w:pPr>
              <w:rPr>
                <w:rFonts w:eastAsia="Calibri"/>
                <w:szCs w:val="22"/>
              </w:rPr>
            </w:pPr>
            <w:r w:rsidRPr="006B3096">
              <w:rPr>
                <w:rFonts w:eastAsia="Calibri"/>
                <w:szCs w:val="22"/>
              </w:rPr>
              <w:t>ASV84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1FD703" w14:textId="07BCA7E0" w:rsidR="006B7340" w:rsidRPr="006B3096" w:rsidRDefault="006B7340" w:rsidP="006B7340">
            <w:pPr>
              <w:rPr>
                <w:rFonts w:eastAsia="Calibri"/>
                <w:szCs w:val="22"/>
              </w:rPr>
            </w:pPr>
            <w:r w:rsidRPr="006B3096">
              <w:rPr>
                <w:rFonts w:eastAsia="Calibri"/>
                <w:szCs w:val="22"/>
              </w:rPr>
              <w:t xml:space="preserve">Privažiuojamasis kelias prie gyvenamųjų namų </w:t>
            </w:r>
            <w:proofErr w:type="spellStart"/>
            <w:r w:rsidRPr="006B3096">
              <w:rPr>
                <w:rFonts w:eastAsia="Calibri"/>
                <w:szCs w:val="22"/>
              </w:rPr>
              <w:t>Šepetiškių</w:t>
            </w:r>
            <w:proofErr w:type="spellEnd"/>
            <w:r w:rsidRPr="006B3096">
              <w:rPr>
                <w:rFonts w:eastAsia="Calibri"/>
                <w:szCs w:val="22"/>
              </w:rPr>
              <w:t xml:space="preserve"> k. nuo kelio Nr. A190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8836A1" w14:textId="4A6A87CB" w:rsidR="006B7340" w:rsidRPr="006B3096" w:rsidRDefault="006B7340" w:rsidP="006B7340">
            <w:pPr>
              <w:jc w:val="right"/>
              <w:rPr>
                <w:rFonts w:eastAsia="Calibri"/>
                <w:szCs w:val="22"/>
              </w:rPr>
            </w:pPr>
            <w:r w:rsidRPr="006B3096">
              <w:rPr>
                <w:rFonts w:eastAsia="Calibri"/>
                <w:szCs w:val="22"/>
              </w:rPr>
              <w:t xml:space="preserve">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47C3B" w14:textId="319F2538"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EB0B0" w14:textId="25701057" w:rsidR="006B7340" w:rsidRPr="006B3096" w:rsidRDefault="006B7340" w:rsidP="006B7340">
            <w:pPr>
              <w:jc w:val="right"/>
              <w:rPr>
                <w:rFonts w:eastAsia="Calibri"/>
                <w:szCs w:val="22"/>
              </w:rPr>
            </w:pPr>
            <w:r w:rsidRPr="006B3096">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D0DD5" w14:textId="569A6C6B" w:rsidR="006B7340" w:rsidRPr="006B3096" w:rsidRDefault="006B7340" w:rsidP="006B7340">
            <w:pPr>
              <w:jc w:val="right"/>
              <w:rPr>
                <w:rFonts w:eastAsia="Calibri"/>
                <w:szCs w:val="22"/>
              </w:rPr>
            </w:pPr>
            <w:r w:rsidRPr="006B3096">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85935" w14:textId="5793CB18"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E2FBE6" w14:textId="35449462" w:rsidR="006B7340" w:rsidRPr="006B3096" w:rsidRDefault="006B7340" w:rsidP="006B7340">
            <w:pPr>
              <w:jc w:val="center"/>
              <w:rPr>
                <w:rFonts w:eastAsia="Calibri"/>
                <w:szCs w:val="22"/>
              </w:rPr>
            </w:pPr>
            <w:r w:rsidRPr="006B3096">
              <w:rPr>
                <w:rFonts w:eastAsia="Calibri"/>
                <w:szCs w:val="22"/>
              </w:rPr>
              <w:t>4400-6450-5546</w:t>
            </w:r>
          </w:p>
        </w:tc>
      </w:tr>
      <w:tr w:rsidR="006B7340" w:rsidRPr="006B3096" w14:paraId="33AC621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E8AE9A"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F2A00" w14:textId="674F1F3A" w:rsidR="006B7340" w:rsidRPr="006B3096" w:rsidRDefault="006B7340" w:rsidP="006B7340">
            <w:pPr>
              <w:rPr>
                <w:rFonts w:eastAsia="Calibri"/>
                <w:szCs w:val="22"/>
              </w:rPr>
            </w:pPr>
            <w:r w:rsidRPr="006B3096">
              <w:rPr>
                <w:rFonts w:eastAsia="Calibri"/>
                <w:szCs w:val="22"/>
              </w:rPr>
              <w:t>ASV97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7B3CF4" w14:textId="4D502C01" w:rsidR="006B7340" w:rsidRPr="006B3096" w:rsidRDefault="006B7340" w:rsidP="006B7340">
            <w:pPr>
              <w:rPr>
                <w:rFonts w:eastAsia="Calibri"/>
                <w:szCs w:val="22"/>
              </w:rPr>
            </w:pPr>
            <w:r w:rsidRPr="006B3096">
              <w:rPr>
                <w:rFonts w:eastAsia="Calibri"/>
                <w:szCs w:val="22"/>
              </w:rPr>
              <w:t xml:space="preserve">Privažiuojamasis kelias prie kultūros paveldo objekto nuo </w:t>
            </w:r>
            <w:proofErr w:type="spellStart"/>
            <w:r w:rsidRPr="006B3096">
              <w:rPr>
                <w:rFonts w:eastAsia="Calibri"/>
                <w:szCs w:val="22"/>
              </w:rPr>
              <w:t>Trajecko</w:t>
            </w:r>
            <w:proofErr w:type="spellEnd"/>
            <w:r w:rsidRPr="006B3096">
              <w:rPr>
                <w:rFonts w:eastAsia="Calibri"/>
                <w:szCs w:val="22"/>
              </w:rPr>
              <w:t xml:space="preserve">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E5FB0" w14:textId="16B1D7C1" w:rsidR="006B7340" w:rsidRPr="006B3096" w:rsidRDefault="006B7340" w:rsidP="006B7340">
            <w:pPr>
              <w:jc w:val="right"/>
              <w:rPr>
                <w:rFonts w:eastAsia="Calibri"/>
                <w:szCs w:val="22"/>
              </w:rPr>
            </w:pPr>
            <w:r w:rsidRPr="006B3096">
              <w:rPr>
                <w:rFonts w:eastAsia="Calibri"/>
                <w:szCs w:val="22"/>
              </w:rPr>
              <w:t xml:space="preserve">253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9D74E" w14:textId="2D5B82FA" w:rsidR="006B7340" w:rsidRPr="006B3096" w:rsidRDefault="006B7340" w:rsidP="006B7340">
            <w:pPr>
              <w:jc w:val="right"/>
              <w:rPr>
                <w:rFonts w:eastAsia="Calibri"/>
                <w:szCs w:val="22"/>
              </w:rPr>
            </w:pPr>
            <w:r w:rsidRPr="006B309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5822F" w14:textId="1C659AFC" w:rsidR="006B7340" w:rsidRPr="006B3096" w:rsidRDefault="006B7340" w:rsidP="006B7340">
            <w:pPr>
              <w:jc w:val="right"/>
              <w:rPr>
                <w:rFonts w:eastAsia="Calibri"/>
                <w:szCs w:val="22"/>
              </w:rPr>
            </w:pPr>
            <w:r w:rsidRPr="006B309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01D6B" w14:textId="3192B9AD" w:rsidR="006B7340" w:rsidRPr="006B3096" w:rsidRDefault="006B7340" w:rsidP="006B7340">
            <w:pPr>
              <w:jc w:val="right"/>
              <w:rPr>
                <w:rFonts w:eastAsia="Calibri"/>
                <w:strike/>
                <w:szCs w:val="22"/>
              </w:rPr>
            </w:pPr>
            <w:r w:rsidRPr="006B3096">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54B45" w14:textId="7E163B5E" w:rsidR="006B7340" w:rsidRPr="006B3096" w:rsidRDefault="006B7340" w:rsidP="006B7340">
            <w:pPr>
              <w:jc w:val="center"/>
              <w:rPr>
                <w:rFonts w:eastAsia="Calibri"/>
                <w:szCs w:val="22"/>
              </w:rPr>
            </w:pPr>
            <w:r w:rsidRPr="006B3096">
              <w:rPr>
                <w:rFonts w:eastAsia="Calibri"/>
                <w:szCs w:val="22"/>
              </w:rPr>
              <w:t xml:space="preserve"> </w:t>
            </w:r>
            <w:proofErr w:type="spellStart"/>
            <w:r w:rsidRPr="006B309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054ECA" w14:textId="677ABC8A" w:rsidR="006B7340" w:rsidRPr="006B3096" w:rsidRDefault="006B7340" w:rsidP="006B7340">
            <w:pPr>
              <w:jc w:val="center"/>
              <w:rPr>
                <w:rFonts w:eastAsia="Calibri"/>
                <w:szCs w:val="22"/>
              </w:rPr>
            </w:pPr>
            <w:r w:rsidRPr="006B3096">
              <w:rPr>
                <w:rFonts w:eastAsia="Calibri"/>
                <w:szCs w:val="22"/>
              </w:rPr>
              <w:t>4400-6452-0285</w:t>
            </w:r>
          </w:p>
        </w:tc>
      </w:tr>
      <w:tr w:rsidR="006B7340" w:rsidRPr="006B3096" w14:paraId="1F8AEB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3CDE5B"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B3181" w14:textId="15A42ECE" w:rsidR="006B7340" w:rsidRPr="006B3096" w:rsidRDefault="006B7340" w:rsidP="006B7340">
            <w:pPr>
              <w:rPr>
                <w:rFonts w:eastAsia="Calibri"/>
                <w:szCs w:val="22"/>
              </w:rPr>
            </w:pPr>
            <w:r w:rsidRPr="006B3096">
              <w:rPr>
                <w:rFonts w:eastAsia="Calibri"/>
                <w:szCs w:val="22"/>
              </w:rPr>
              <w:t>ASV99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172A29" w14:textId="7A9332E8" w:rsidR="006B7340" w:rsidRPr="006B3096" w:rsidRDefault="006B7340" w:rsidP="006B7340">
            <w:pPr>
              <w:rPr>
                <w:rFonts w:eastAsia="Calibri"/>
                <w:szCs w:val="22"/>
              </w:rPr>
            </w:pPr>
            <w:r w:rsidRPr="006B3096">
              <w:rPr>
                <w:rFonts w:eastAsia="Calibri"/>
                <w:szCs w:val="22"/>
              </w:rPr>
              <w:t xml:space="preserve">Privažiuojamasis kelias prie gyvenamųjų namų nuo Klevų g., </w:t>
            </w:r>
            <w:proofErr w:type="spellStart"/>
            <w:r w:rsidRPr="006B3096">
              <w:rPr>
                <w:rFonts w:eastAsia="Calibri"/>
                <w:szCs w:val="22"/>
              </w:rPr>
              <w:t>Naujonių</w:t>
            </w:r>
            <w:proofErr w:type="spellEnd"/>
            <w:r w:rsidRPr="006B309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B929F5" w14:textId="4B63ED7A" w:rsidR="006B7340" w:rsidRPr="006B3096" w:rsidRDefault="006B7340" w:rsidP="006B7340">
            <w:pPr>
              <w:jc w:val="right"/>
              <w:rPr>
                <w:rFonts w:eastAsia="Calibri"/>
                <w:szCs w:val="22"/>
              </w:rPr>
            </w:pPr>
            <w:r w:rsidRPr="006B3096">
              <w:rPr>
                <w:rFonts w:eastAsia="Calibri"/>
                <w:szCs w:val="22"/>
              </w:rPr>
              <w:t xml:space="preserve">157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B6549" w14:textId="6223BFCD"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6DBA" w14:textId="683EE69B"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321A1" w14:textId="3A1926A5" w:rsidR="006B7340" w:rsidRPr="006B3096" w:rsidRDefault="006B7340" w:rsidP="006B7340">
            <w:pPr>
              <w:jc w:val="right"/>
              <w:rPr>
                <w:rFonts w:eastAsia="Calibri"/>
                <w:szCs w:val="22"/>
              </w:rPr>
            </w:pPr>
            <w:r w:rsidRPr="006B3096">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E0C01" w14:textId="1139EC52"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BF7F7E" w14:textId="04C5CA85" w:rsidR="006B7340" w:rsidRPr="006B3096" w:rsidRDefault="006B7340" w:rsidP="006B7340">
            <w:pPr>
              <w:jc w:val="center"/>
              <w:rPr>
                <w:rFonts w:eastAsia="Calibri"/>
                <w:szCs w:val="22"/>
              </w:rPr>
            </w:pPr>
            <w:r w:rsidRPr="006B3096">
              <w:rPr>
                <w:rFonts w:eastAsia="Calibri"/>
                <w:szCs w:val="22"/>
              </w:rPr>
              <w:t>4400-6452-1571</w:t>
            </w:r>
          </w:p>
        </w:tc>
      </w:tr>
      <w:tr w:rsidR="006B7340" w:rsidRPr="006B3096" w14:paraId="1D489D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84E806"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5EBC6" w14:textId="48B85BA9" w:rsidR="006B7340" w:rsidRPr="006B3096" w:rsidRDefault="006B7340" w:rsidP="006B7340">
            <w:pPr>
              <w:rPr>
                <w:rFonts w:eastAsia="Calibri"/>
                <w:szCs w:val="22"/>
              </w:rPr>
            </w:pPr>
            <w:r w:rsidRPr="006B3096">
              <w:rPr>
                <w:rFonts w:eastAsia="Calibri"/>
                <w:szCs w:val="22"/>
              </w:rPr>
              <w:t>ASV111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2CA3E" w14:textId="3B965B36" w:rsidR="006B7340" w:rsidRPr="006B3096" w:rsidRDefault="006B7340" w:rsidP="006B7340">
            <w:pPr>
              <w:rPr>
                <w:rFonts w:eastAsia="Calibri"/>
                <w:szCs w:val="22"/>
              </w:rPr>
            </w:pPr>
            <w:r w:rsidRPr="006B3096">
              <w:rPr>
                <w:rFonts w:eastAsia="Calibri"/>
                <w:szCs w:val="22"/>
              </w:rPr>
              <w:t>Pravažiuojamasis kelias nuo kelio Nr. A99 (</w:t>
            </w:r>
            <w:proofErr w:type="spellStart"/>
            <w:r w:rsidRPr="006B3096">
              <w:rPr>
                <w:rFonts w:eastAsia="Calibri"/>
                <w:szCs w:val="22"/>
              </w:rPr>
              <w:t>Šienraisčio</w:t>
            </w:r>
            <w:proofErr w:type="spellEnd"/>
            <w:r w:rsidRPr="006B3096">
              <w:rPr>
                <w:rFonts w:eastAsia="Calibri"/>
                <w:szCs w:val="22"/>
              </w:rPr>
              <w:t xml:space="preserve"> k.) iki kelio Nr. A320 (</w:t>
            </w:r>
            <w:proofErr w:type="spellStart"/>
            <w:r w:rsidRPr="006B3096">
              <w:rPr>
                <w:rFonts w:eastAsia="Calibri"/>
                <w:szCs w:val="22"/>
              </w:rPr>
              <w:t>Dubiškių</w:t>
            </w:r>
            <w:proofErr w:type="spellEnd"/>
            <w:r w:rsidRPr="006B309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459905" w14:textId="3B6EE92E" w:rsidR="006B7340" w:rsidRPr="006B3096" w:rsidRDefault="006B7340" w:rsidP="006B7340">
            <w:pPr>
              <w:jc w:val="right"/>
              <w:rPr>
                <w:rFonts w:eastAsia="Calibri"/>
                <w:szCs w:val="22"/>
              </w:rPr>
            </w:pPr>
            <w:r w:rsidRPr="006B3096">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C2F42" w14:textId="3F714E5D"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DB3AB" w14:textId="17DFFC2D"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285E8" w14:textId="76EDB6A9" w:rsidR="006B7340" w:rsidRPr="006B3096" w:rsidRDefault="006B7340" w:rsidP="006B7340">
            <w:pPr>
              <w:jc w:val="right"/>
              <w:rPr>
                <w:rFonts w:eastAsia="Calibri"/>
                <w:szCs w:val="22"/>
              </w:rPr>
            </w:pPr>
            <w:r w:rsidRPr="006B3096">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7E680" w14:textId="5388FF23"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12B8CE" w14:textId="1D515A2A" w:rsidR="006B7340" w:rsidRPr="006B3096" w:rsidRDefault="006B7340" w:rsidP="006B7340">
            <w:pPr>
              <w:jc w:val="center"/>
              <w:rPr>
                <w:rFonts w:eastAsia="Calibri"/>
                <w:szCs w:val="22"/>
              </w:rPr>
            </w:pPr>
            <w:r w:rsidRPr="006B3096">
              <w:rPr>
                <w:rFonts w:eastAsia="Calibri"/>
                <w:szCs w:val="22"/>
              </w:rPr>
              <w:t>-</w:t>
            </w:r>
          </w:p>
        </w:tc>
      </w:tr>
      <w:tr w:rsidR="006B7340" w:rsidRPr="006B3096" w14:paraId="1E8CBC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DA17E4"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34093" w14:textId="7EAFFB79" w:rsidR="006B7340" w:rsidRPr="006B3096" w:rsidRDefault="006B7340" w:rsidP="006B7340">
            <w:pPr>
              <w:rPr>
                <w:rFonts w:eastAsia="Calibri"/>
                <w:szCs w:val="22"/>
              </w:rPr>
            </w:pPr>
            <w:r w:rsidRPr="006B3096">
              <w:rPr>
                <w:rFonts w:eastAsia="Calibri"/>
                <w:szCs w:val="22"/>
              </w:rPr>
              <w:t>ASV128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610A77" w14:textId="3BC45C45" w:rsidR="006B7340" w:rsidRPr="006B3096" w:rsidRDefault="006B7340" w:rsidP="006B7340">
            <w:pPr>
              <w:rPr>
                <w:rFonts w:eastAsia="Calibri"/>
                <w:szCs w:val="22"/>
              </w:rPr>
            </w:pPr>
            <w:r w:rsidRPr="006B3096">
              <w:rPr>
                <w:rFonts w:eastAsia="Calibri"/>
                <w:szCs w:val="22"/>
              </w:rPr>
              <w:t xml:space="preserve">Privažiuojamasis kelias prie gyvenamųjų namų </w:t>
            </w:r>
            <w:proofErr w:type="spellStart"/>
            <w:r w:rsidRPr="006B3096">
              <w:rPr>
                <w:rFonts w:eastAsia="Calibri"/>
                <w:szCs w:val="22"/>
              </w:rPr>
              <w:t>Burbiškio</w:t>
            </w:r>
            <w:proofErr w:type="spellEnd"/>
            <w:r w:rsidRPr="006B3096">
              <w:rPr>
                <w:rFonts w:eastAsia="Calibri"/>
                <w:szCs w:val="22"/>
              </w:rPr>
              <w:t xml:space="preserve"> k. nuo kelio Nr. A179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DB4082" w14:textId="69FD02AC" w:rsidR="006B7340" w:rsidRPr="006B3096" w:rsidRDefault="006B7340" w:rsidP="006B7340">
            <w:pPr>
              <w:jc w:val="right"/>
              <w:rPr>
                <w:rFonts w:eastAsia="Calibri"/>
                <w:szCs w:val="22"/>
              </w:rPr>
            </w:pPr>
            <w:r w:rsidRPr="006B3096">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6ADCC" w14:textId="34F928B4"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6142C" w14:textId="4297C8A9"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425" w14:textId="30F501CD" w:rsidR="006B7340" w:rsidRPr="006B3096" w:rsidRDefault="006B7340" w:rsidP="006B7340">
            <w:pPr>
              <w:jc w:val="right"/>
              <w:rPr>
                <w:rFonts w:eastAsia="Calibri"/>
                <w:szCs w:val="22"/>
              </w:rPr>
            </w:pPr>
            <w:r w:rsidRPr="006B3096">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5CFD8" w14:textId="7F274A99"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E37859" w14:textId="597F682A" w:rsidR="006B7340" w:rsidRPr="006B3096" w:rsidRDefault="006B7340" w:rsidP="006B7340">
            <w:pPr>
              <w:jc w:val="center"/>
              <w:rPr>
                <w:rFonts w:eastAsia="Calibri"/>
                <w:szCs w:val="22"/>
              </w:rPr>
            </w:pPr>
            <w:r w:rsidRPr="006B3096">
              <w:rPr>
                <w:rFonts w:eastAsia="Calibri"/>
                <w:szCs w:val="22"/>
              </w:rPr>
              <w:t>-</w:t>
            </w:r>
          </w:p>
        </w:tc>
      </w:tr>
      <w:tr w:rsidR="006B7340" w:rsidRPr="006B3096" w14:paraId="399F2E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27A5D5"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1AC7A" w14:textId="344E1586" w:rsidR="006B7340" w:rsidRPr="006B3096" w:rsidRDefault="006B7340" w:rsidP="006B7340">
            <w:pPr>
              <w:rPr>
                <w:rFonts w:eastAsia="Calibri"/>
                <w:szCs w:val="22"/>
              </w:rPr>
            </w:pPr>
            <w:r w:rsidRPr="006B3096">
              <w:rPr>
                <w:rFonts w:eastAsia="Calibri"/>
                <w:szCs w:val="22"/>
              </w:rPr>
              <w:t>ASV132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12A4D3" w14:textId="39DEE2A3" w:rsidR="006B7340" w:rsidRPr="006B3096" w:rsidRDefault="006B7340" w:rsidP="006B7340">
            <w:pPr>
              <w:rPr>
                <w:rFonts w:eastAsia="Calibri"/>
                <w:szCs w:val="22"/>
              </w:rPr>
            </w:pPr>
            <w:r w:rsidRPr="006B3096">
              <w:rPr>
                <w:rFonts w:eastAsia="Calibri"/>
                <w:szCs w:val="22"/>
              </w:rPr>
              <w:t>Privažiuojamasis kelias prie gamybinių pastatų Pagirių k. nuo kelio Nr. A241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4A310E" w14:textId="1AE908AA" w:rsidR="006B7340" w:rsidRPr="006B3096" w:rsidRDefault="006B7340" w:rsidP="006B7340">
            <w:pPr>
              <w:jc w:val="right"/>
              <w:rPr>
                <w:rFonts w:eastAsia="Calibri"/>
                <w:szCs w:val="22"/>
              </w:rPr>
            </w:pPr>
            <w:r w:rsidRPr="006B3096">
              <w:rPr>
                <w:rFonts w:eastAsia="Calibri"/>
                <w:szCs w:val="22"/>
              </w:rPr>
              <w:t xml:space="preserve">661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8D069" w14:textId="4AC2DF74"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1C52" w14:textId="662C227D" w:rsidR="006B7340" w:rsidRPr="006B3096" w:rsidRDefault="006B7340" w:rsidP="006B7340">
            <w:pPr>
              <w:jc w:val="right"/>
              <w:rPr>
                <w:rFonts w:eastAsia="Calibri"/>
                <w:szCs w:val="22"/>
              </w:rPr>
            </w:pPr>
            <w:r w:rsidRPr="006B3096">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B36E7" w14:textId="55A70B4B" w:rsidR="006B7340" w:rsidRPr="006B3096" w:rsidRDefault="006B7340" w:rsidP="006B7340">
            <w:pPr>
              <w:jc w:val="right"/>
              <w:rPr>
                <w:rFonts w:eastAsia="Calibri"/>
                <w:szCs w:val="22"/>
              </w:rPr>
            </w:pPr>
            <w:r w:rsidRPr="006B3096">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60FD7" w14:textId="51F0B417"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4A6F5D" w14:textId="32D5B814" w:rsidR="006B7340" w:rsidRPr="006B3096" w:rsidRDefault="006B7340" w:rsidP="006B7340">
            <w:pPr>
              <w:jc w:val="center"/>
              <w:rPr>
                <w:rFonts w:eastAsia="Calibri"/>
                <w:szCs w:val="22"/>
              </w:rPr>
            </w:pPr>
            <w:r w:rsidRPr="006B3096">
              <w:rPr>
                <w:rFonts w:eastAsia="Calibri"/>
                <w:szCs w:val="22"/>
              </w:rPr>
              <w:t>4400-6460-1196</w:t>
            </w:r>
          </w:p>
        </w:tc>
      </w:tr>
      <w:tr w:rsidR="006B7340" w:rsidRPr="006B3096" w14:paraId="2C9BEA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D4785F"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AA9EE" w14:textId="420D88BE" w:rsidR="006B7340" w:rsidRPr="006B3096" w:rsidRDefault="006B7340" w:rsidP="006B7340">
            <w:pPr>
              <w:rPr>
                <w:rFonts w:eastAsia="Calibri"/>
                <w:szCs w:val="22"/>
              </w:rPr>
            </w:pPr>
            <w:r w:rsidRPr="006B3096">
              <w:rPr>
                <w:rFonts w:eastAsia="Calibri"/>
                <w:szCs w:val="22"/>
              </w:rPr>
              <w:t>ASV150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F5EBFE" w14:textId="6E1C79AD" w:rsidR="006B7340" w:rsidRPr="006B3096" w:rsidRDefault="006B7340" w:rsidP="006B7340">
            <w:pPr>
              <w:rPr>
                <w:rFonts w:eastAsia="Calibri"/>
                <w:szCs w:val="22"/>
              </w:rPr>
            </w:pPr>
            <w:r w:rsidRPr="006B3096">
              <w:rPr>
                <w:rFonts w:eastAsia="Calibri"/>
                <w:szCs w:val="22"/>
              </w:rPr>
              <w:t>Pravažiuojamasis kelias nuo A187 iki A223 (</w:t>
            </w:r>
            <w:proofErr w:type="spellStart"/>
            <w:r w:rsidRPr="006B3096">
              <w:rPr>
                <w:rFonts w:eastAsia="Calibri"/>
                <w:szCs w:val="22"/>
              </w:rPr>
              <w:t>Burbiškio</w:t>
            </w:r>
            <w:proofErr w:type="spellEnd"/>
            <w:r w:rsidRPr="006B309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B7BFD" w14:textId="00B796F9" w:rsidR="006B7340" w:rsidRPr="006B3096" w:rsidRDefault="006B7340" w:rsidP="006B7340">
            <w:pPr>
              <w:jc w:val="right"/>
              <w:rPr>
                <w:rFonts w:eastAsia="Calibri"/>
                <w:szCs w:val="22"/>
              </w:rPr>
            </w:pPr>
            <w:r w:rsidRPr="006B3096">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0778B" w14:textId="6C576381"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6F925" w14:textId="31EE032B"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DEA0" w14:textId="77D2D51B" w:rsidR="006B7340" w:rsidRPr="006B3096" w:rsidRDefault="006B7340" w:rsidP="006B7340">
            <w:pPr>
              <w:jc w:val="right"/>
              <w:rPr>
                <w:rFonts w:eastAsia="Calibri"/>
                <w:szCs w:val="22"/>
              </w:rPr>
            </w:pPr>
            <w:r w:rsidRPr="006B3096">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98653" w14:textId="1BCE8080"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931511" w14:textId="7A960813" w:rsidR="006B7340" w:rsidRPr="006B3096" w:rsidRDefault="006B7340" w:rsidP="006B7340">
            <w:pPr>
              <w:jc w:val="center"/>
              <w:rPr>
                <w:rFonts w:eastAsia="Calibri"/>
                <w:szCs w:val="22"/>
              </w:rPr>
            </w:pPr>
            <w:r w:rsidRPr="006B3096">
              <w:rPr>
                <w:rFonts w:eastAsia="Calibri"/>
                <w:szCs w:val="22"/>
              </w:rPr>
              <w:t>-</w:t>
            </w:r>
          </w:p>
        </w:tc>
      </w:tr>
      <w:tr w:rsidR="006B7340" w:rsidRPr="006B3096" w14:paraId="0A21A4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8A46E1"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CE123B" w14:textId="46863181" w:rsidR="006B7340" w:rsidRPr="006B3096" w:rsidRDefault="006B7340" w:rsidP="006B7340">
            <w:pPr>
              <w:rPr>
                <w:rFonts w:eastAsia="Calibri"/>
                <w:szCs w:val="22"/>
              </w:rPr>
            </w:pPr>
            <w:r w:rsidRPr="006B3096">
              <w:rPr>
                <w:rFonts w:eastAsia="Calibri"/>
                <w:szCs w:val="22"/>
              </w:rPr>
              <w:t>ASV164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9E623C" w14:textId="3B337136" w:rsidR="006B7340" w:rsidRPr="006B3096" w:rsidRDefault="006B7340" w:rsidP="006B7340">
            <w:pPr>
              <w:rPr>
                <w:rFonts w:eastAsia="Calibri"/>
                <w:szCs w:val="22"/>
              </w:rPr>
            </w:pPr>
            <w:r w:rsidRPr="006B3096">
              <w:rPr>
                <w:rFonts w:eastAsia="Calibri"/>
                <w:szCs w:val="22"/>
              </w:rPr>
              <w:t xml:space="preserve">Privažiuojamasis kelias prie gyvenamųjų namų </w:t>
            </w:r>
            <w:proofErr w:type="spellStart"/>
            <w:r w:rsidRPr="006B3096">
              <w:rPr>
                <w:rFonts w:eastAsia="Calibri"/>
                <w:szCs w:val="22"/>
              </w:rPr>
              <w:t>Peniankų</w:t>
            </w:r>
            <w:proofErr w:type="spellEnd"/>
            <w:r w:rsidRPr="006B3096">
              <w:rPr>
                <w:rFonts w:eastAsia="Calibri"/>
                <w:szCs w:val="22"/>
              </w:rPr>
              <w:t xml:space="preserve"> k.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2B7AED" w14:textId="538FB1D2" w:rsidR="006B7340" w:rsidRPr="006B3096" w:rsidRDefault="006B7340" w:rsidP="006B7340">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BBD9" w14:textId="4F356264"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E674C" w14:textId="50C475EF"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DA4ED" w14:textId="78292277" w:rsidR="006B7340" w:rsidRPr="006B3096" w:rsidRDefault="006B7340" w:rsidP="006B7340">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CFB87" w14:textId="1C26B4BA"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5A454F" w14:textId="7B85CF41" w:rsidR="006B7340" w:rsidRPr="006B3096" w:rsidRDefault="006B7340" w:rsidP="006B7340">
            <w:pPr>
              <w:jc w:val="center"/>
              <w:rPr>
                <w:rFonts w:eastAsia="Calibri"/>
                <w:szCs w:val="22"/>
              </w:rPr>
            </w:pPr>
            <w:r w:rsidRPr="006B3096">
              <w:rPr>
                <w:rFonts w:eastAsia="Calibri"/>
                <w:szCs w:val="22"/>
              </w:rPr>
              <w:t>-</w:t>
            </w:r>
          </w:p>
        </w:tc>
      </w:tr>
      <w:tr w:rsidR="006B7340" w:rsidRPr="006B3096" w14:paraId="66E812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A98F3E"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912DE" w14:textId="0B0BA055" w:rsidR="006B7340" w:rsidRPr="006B3096" w:rsidRDefault="006B7340" w:rsidP="006B7340">
            <w:pPr>
              <w:rPr>
                <w:rFonts w:eastAsia="Calibri"/>
                <w:szCs w:val="22"/>
              </w:rPr>
            </w:pPr>
            <w:r w:rsidRPr="006B3096">
              <w:rPr>
                <w:rFonts w:eastAsia="Calibri"/>
                <w:szCs w:val="22"/>
              </w:rPr>
              <w:t>ASV169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85A437" w14:textId="5B1EE5E5" w:rsidR="006B7340" w:rsidRPr="006B3096" w:rsidRDefault="006B7340" w:rsidP="006B7340">
            <w:pPr>
              <w:rPr>
                <w:rFonts w:eastAsia="Calibri"/>
                <w:szCs w:val="22"/>
              </w:rPr>
            </w:pPr>
            <w:r w:rsidRPr="006B3096">
              <w:rPr>
                <w:rFonts w:eastAsia="Calibri"/>
                <w:szCs w:val="22"/>
              </w:rPr>
              <w:t xml:space="preserve">Privažiuojamasis kelias prie gyvenamųjų namų </w:t>
            </w:r>
            <w:proofErr w:type="spellStart"/>
            <w:r w:rsidRPr="006B3096">
              <w:rPr>
                <w:rFonts w:eastAsia="Calibri"/>
                <w:szCs w:val="22"/>
              </w:rPr>
              <w:t>Šlavėnų</w:t>
            </w:r>
            <w:proofErr w:type="spellEnd"/>
            <w:r w:rsidRPr="006B3096">
              <w:rPr>
                <w:rFonts w:eastAsia="Calibri"/>
                <w:szCs w:val="22"/>
              </w:rPr>
              <w:t xml:space="preserve">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F9BC74" w14:textId="30A3538E" w:rsidR="006B7340" w:rsidRPr="006B3096" w:rsidRDefault="006B7340" w:rsidP="006B7340">
            <w:pPr>
              <w:jc w:val="right"/>
              <w:rPr>
                <w:rFonts w:eastAsia="Calibri"/>
                <w:szCs w:val="22"/>
              </w:rPr>
            </w:pPr>
            <w:r w:rsidRPr="006B3096">
              <w:rPr>
                <w:rFonts w:eastAsia="Calibri"/>
                <w:szCs w:val="22"/>
              </w:rPr>
              <w:t xml:space="preserve">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F8C40" w14:textId="35D01318" w:rsidR="006B7340" w:rsidRPr="006B3096" w:rsidRDefault="006B7340" w:rsidP="006B7340">
            <w:pPr>
              <w:jc w:val="right"/>
              <w:rPr>
                <w:rFonts w:eastAsia="Calibri"/>
                <w:szCs w:val="22"/>
              </w:rPr>
            </w:pPr>
            <w:r w:rsidRPr="006B3096">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4527D" w14:textId="6AF5058F"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D33B8" w14:textId="2D53A8FB" w:rsidR="006B7340" w:rsidRPr="006B3096" w:rsidRDefault="006B7340" w:rsidP="006B7340">
            <w:pPr>
              <w:jc w:val="right"/>
              <w:rPr>
                <w:rFonts w:eastAsia="Calibri"/>
                <w:szCs w:val="22"/>
              </w:rPr>
            </w:pPr>
            <w:r w:rsidRPr="006B3096">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5D710" w14:textId="2BE3796E" w:rsidR="006B7340" w:rsidRPr="006B3096" w:rsidRDefault="006B7340" w:rsidP="006B7340">
            <w:pPr>
              <w:jc w:val="center"/>
              <w:rPr>
                <w:rFonts w:eastAsia="Calibri"/>
                <w:szCs w:val="22"/>
              </w:rPr>
            </w:pPr>
            <w:proofErr w:type="spellStart"/>
            <w:r w:rsidRPr="006B309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843A6" w14:textId="7B46B8D1" w:rsidR="006B7340" w:rsidRPr="006B3096" w:rsidRDefault="006B7340" w:rsidP="006B7340">
            <w:pPr>
              <w:jc w:val="center"/>
              <w:rPr>
                <w:rFonts w:eastAsia="Calibri"/>
                <w:szCs w:val="22"/>
              </w:rPr>
            </w:pPr>
            <w:r w:rsidRPr="006B3096">
              <w:rPr>
                <w:rFonts w:eastAsia="Calibri"/>
                <w:szCs w:val="22"/>
              </w:rPr>
              <w:t>4400-6463-5730</w:t>
            </w:r>
          </w:p>
        </w:tc>
      </w:tr>
      <w:tr w:rsidR="006B7340" w:rsidRPr="006B3096" w14:paraId="06B9D4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09088F"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A4A9D" w14:textId="53ED25CF" w:rsidR="006B7340" w:rsidRPr="006B3096" w:rsidRDefault="006B7340" w:rsidP="006B7340">
            <w:pPr>
              <w:rPr>
                <w:rFonts w:eastAsia="Calibri"/>
                <w:szCs w:val="22"/>
              </w:rPr>
            </w:pPr>
            <w:r w:rsidRPr="006B3096">
              <w:rPr>
                <w:rFonts w:eastAsia="Calibri"/>
                <w:szCs w:val="22"/>
              </w:rPr>
              <w:t>ASV174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2D3BD5" w14:textId="10848DDA" w:rsidR="006B7340" w:rsidRPr="006B3096" w:rsidRDefault="006B7340" w:rsidP="006B7340">
            <w:pPr>
              <w:rPr>
                <w:rFonts w:eastAsia="Calibri"/>
                <w:szCs w:val="22"/>
              </w:rPr>
            </w:pPr>
            <w:r w:rsidRPr="006B3096">
              <w:rPr>
                <w:rFonts w:eastAsia="Calibri"/>
                <w:szCs w:val="22"/>
              </w:rPr>
              <w:t>Pravažiuojamasis kelias nuo kelio Nr. A90 iki kelio Nr. A89 (</w:t>
            </w:r>
            <w:proofErr w:type="spellStart"/>
            <w:r w:rsidRPr="006B3096">
              <w:rPr>
                <w:rFonts w:eastAsia="Calibri"/>
                <w:szCs w:val="22"/>
              </w:rPr>
              <w:t>Burbiškio</w:t>
            </w:r>
            <w:proofErr w:type="spellEnd"/>
            <w:r w:rsidRPr="006B309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5D2935" w14:textId="401A3821" w:rsidR="006B7340" w:rsidRPr="006B3096" w:rsidRDefault="006B7340" w:rsidP="006B7340">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28D06" w14:textId="0A0A0C57"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916EA" w14:textId="08C94EB0"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0FE6C" w14:textId="7E00DF71" w:rsidR="006B7340" w:rsidRPr="006B3096" w:rsidRDefault="006B7340" w:rsidP="006B7340">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D7955" w14:textId="58867305"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B494B6" w14:textId="075D7D87" w:rsidR="006B7340" w:rsidRPr="006B3096" w:rsidRDefault="006B7340" w:rsidP="006B7340">
            <w:pPr>
              <w:jc w:val="center"/>
              <w:rPr>
                <w:rFonts w:eastAsia="Calibri"/>
                <w:szCs w:val="22"/>
              </w:rPr>
            </w:pPr>
            <w:r w:rsidRPr="006B3096">
              <w:rPr>
                <w:rFonts w:eastAsia="Calibri"/>
                <w:szCs w:val="22"/>
              </w:rPr>
              <w:t>-</w:t>
            </w:r>
          </w:p>
        </w:tc>
      </w:tr>
      <w:tr w:rsidR="006B7340" w:rsidRPr="006B3096" w14:paraId="2A8807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06BB39"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494E86" w14:textId="682CF13B" w:rsidR="006B7340" w:rsidRPr="006B3096" w:rsidRDefault="006B7340" w:rsidP="006B7340">
            <w:pPr>
              <w:rPr>
                <w:rFonts w:eastAsia="Calibri"/>
                <w:szCs w:val="22"/>
              </w:rPr>
            </w:pPr>
            <w:r w:rsidRPr="006B3096">
              <w:rPr>
                <w:rFonts w:eastAsia="Calibri"/>
                <w:szCs w:val="22"/>
              </w:rPr>
              <w:t>ASV240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565C32" w14:textId="7520F652" w:rsidR="006B7340" w:rsidRPr="006B3096" w:rsidRDefault="006B7340" w:rsidP="006B7340">
            <w:pPr>
              <w:rPr>
                <w:rFonts w:eastAsia="Calibri"/>
                <w:szCs w:val="22"/>
              </w:rPr>
            </w:pPr>
            <w:r w:rsidRPr="006B3096">
              <w:rPr>
                <w:rFonts w:eastAsia="Calibri"/>
                <w:szCs w:val="22"/>
              </w:rPr>
              <w:t>Privažiuojamasis kelias prie gyvenamųjų namų nuo Muziejaus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1BCB32" w14:textId="0764B34E" w:rsidR="006B7340" w:rsidRPr="006B3096" w:rsidRDefault="006B7340" w:rsidP="006B7340">
            <w:pPr>
              <w:jc w:val="right"/>
              <w:rPr>
                <w:rFonts w:eastAsia="Calibri"/>
                <w:szCs w:val="22"/>
              </w:rPr>
            </w:pPr>
            <w:r w:rsidRPr="006B3096">
              <w:rPr>
                <w:rFonts w:eastAsia="Calibri"/>
                <w:szCs w:val="22"/>
              </w:rPr>
              <w:t xml:space="preserve">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F1FA0" w14:textId="44C0A16F" w:rsidR="006B7340" w:rsidRPr="006B3096" w:rsidRDefault="006B7340" w:rsidP="006B7340">
            <w:pPr>
              <w:jc w:val="right"/>
              <w:rPr>
                <w:rFonts w:eastAsia="Calibri"/>
                <w:szCs w:val="22"/>
              </w:rPr>
            </w:pPr>
            <w:r w:rsidRPr="006B3096">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CE42B" w14:textId="253B7E38" w:rsidR="006B7340" w:rsidRPr="006B3096" w:rsidRDefault="006B7340" w:rsidP="006B7340">
            <w:pPr>
              <w:jc w:val="right"/>
              <w:rPr>
                <w:rFonts w:eastAsia="Calibri"/>
                <w:szCs w:val="22"/>
              </w:rPr>
            </w:pPr>
            <w:r w:rsidRPr="006B3096">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9EB17" w14:textId="3E182628" w:rsidR="006B7340" w:rsidRPr="006B3096" w:rsidRDefault="006B7340" w:rsidP="006B7340">
            <w:pPr>
              <w:jc w:val="right"/>
              <w:rPr>
                <w:rFonts w:eastAsia="Calibri"/>
                <w:strike/>
                <w:szCs w:val="22"/>
              </w:rPr>
            </w:pPr>
            <w:r w:rsidRPr="006B309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94F1" w14:textId="2E1284A6"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7AB540" w14:textId="6224B85B" w:rsidR="006B7340" w:rsidRPr="006B3096" w:rsidRDefault="006B7340" w:rsidP="006B7340">
            <w:pPr>
              <w:jc w:val="center"/>
              <w:rPr>
                <w:rFonts w:eastAsia="Calibri"/>
                <w:szCs w:val="22"/>
              </w:rPr>
            </w:pPr>
            <w:r w:rsidRPr="006B3096">
              <w:rPr>
                <w:rFonts w:eastAsia="Calibri"/>
                <w:szCs w:val="22"/>
              </w:rPr>
              <w:t>4400-6452-0296</w:t>
            </w:r>
          </w:p>
        </w:tc>
      </w:tr>
      <w:tr w:rsidR="006B7340" w:rsidRPr="006B3096" w14:paraId="789A60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98975B"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F353ED" w14:textId="5A354FED" w:rsidR="006B7340" w:rsidRPr="006B3096" w:rsidRDefault="006B7340" w:rsidP="006B7340">
            <w:pPr>
              <w:rPr>
                <w:rFonts w:eastAsia="Calibri"/>
                <w:szCs w:val="22"/>
              </w:rPr>
            </w:pPr>
            <w:r w:rsidRPr="006B3096">
              <w:rPr>
                <w:rFonts w:eastAsia="Calibri"/>
                <w:szCs w:val="22"/>
              </w:rPr>
              <w:t>ASV244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E78B15" w14:textId="4A261434" w:rsidR="006B7340" w:rsidRPr="006B3096" w:rsidRDefault="006B7340" w:rsidP="006B7340">
            <w:pPr>
              <w:rPr>
                <w:rFonts w:eastAsia="Calibri"/>
                <w:szCs w:val="22"/>
              </w:rPr>
            </w:pPr>
            <w:r w:rsidRPr="006B3096">
              <w:rPr>
                <w:rFonts w:eastAsia="Calibri"/>
                <w:szCs w:val="22"/>
              </w:rPr>
              <w:t xml:space="preserve">Pravažiuojamasis kelias nuo Parko g., </w:t>
            </w:r>
            <w:proofErr w:type="spellStart"/>
            <w:r w:rsidRPr="006B3096">
              <w:rPr>
                <w:rFonts w:eastAsia="Calibri"/>
                <w:szCs w:val="22"/>
              </w:rPr>
              <w:t>Kuniškių</w:t>
            </w:r>
            <w:proofErr w:type="spellEnd"/>
            <w:r w:rsidRPr="006B3096">
              <w:rPr>
                <w:rFonts w:eastAsia="Calibri"/>
                <w:szCs w:val="22"/>
              </w:rPr>
              <w:t xml:space="preserve"> k. iki kelio Nr. A256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CF7241" w14:textId="435C5796" w:rsidR="006B7340" w:rsidRPr="006B3096" w:rsidRDefault="006B7340" w:rsidP="006B7340">
            <w:pPr>
              <w:jc w:val="right"/>
              <w:rPr>
                <w:rFonts w:eastAsia="Calibri"/>
                <w:szCs w:val="22"/>
              </w:rPr>
            </w:pPr>
            <w:r w:rsidRPr="006B3096">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0858" w14:textId="30054BD3"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004FD" w14:textId="2547F254" w:rsidR="006B7340" w:rsidRPr="006B3096" w:rsidRDefault="006B7340" w:rsidP="006B7340">
            <w:pPr>
              <w:jc w:val="right"/>
              <w:rPr>
                <w:rFonts w:eastAsia="Calibri"/>
                <w:szCs w:val="22"/>
              </w:rPr>
            </w:pPr>
            <w:r w:rsidRPr="006B3096">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C42C3" w14:textId="2695DAFB" w:rsidR="006B7340" w:rsidRPr="006B3096" w:rsidRDefault="006B7340" w:rsidP="006B7340">
            <w:pPr>
              <w:jc w:val="right"/>
              <w:rPr>
                <w:rFonts w:eastAsia="Calibri"/>
                <w:szCs w:val="22"/>
              </w:rPr>
            </w:pPr>
            <w:r w:rsidRPr="006B3096">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A1F69" w14:textId="0A208577" w:rsidR="006B7340" w:rsidRPr="006B3096" w:rsidRDefault="006B7340" w:rsidP="006B7340">
            <w:pPr>
              <w:jc w:val="center"/>
              <w:rPr>
                <w:rFonts w:eastAsia="Calibri"/>
                <w:szCs w:val="22"/>
              </w:rPr>
            </w:pPr>
            <w:proofErr w:type="spellStart"/>
            <w:r w:rsidRPr="006B309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13E08D" w14:textId="2C8AD90D" w:rsidR="006B7340" w:rsidRPr="006B3096" w:rsidRDefault="006B7340" w:rsidP="006B7340">
            <w:pPr>
              <w:jc w:val="center"/>
              <w:rPr>
                <w:rFonts w:eastAsia="Calibri"/>
                <w:szCs w:val="22"/>
              </w:rPr>
            </w:pPr>
            <w:r w:rsidRPr="006B3096">
              <w:rPr>
                <w:rFonts w:eastAsia="Calibri"/>
                <w:szCs w:val="22"/>
              </w:rPr>
              <w:t>4400-6452-1339</w:t>
            </w:r>
          </w:p>
        </w:tc>
      </w:tr>
      <w:tr w:rsidR="006B7340" w:rsidRPr="006B3096" w14:paraId="3CA687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67BDB0" w14:textId="77777777" w:rsidR="006B7340" w:rsidRPr="006B3096"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FD28" w14:textId="00E4C6F1" w:rsidR="006B7340" w:rsidRPr="006B3096" w:rsidRDefault="006B7340" w:rsidP="006B7340">
            <w:pPr>
              <w:rPr>
                <w:rFonts w:eastAsia="Calibri"/>
                <w:szCs w:val="22"/>
              </w:rPr>
            </w:pPr>
            <w:r w:rsidRPr="006B3096">
              <w:rPr>
                <w:rFonts w:eastAsia="Calibri"/>
                <w:szCs w:val="22"/>
              </w:rPr>
              <w:t>ASV 247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D09070" w14:textId="0DC2CB0C" w:rsidR="006B7340" w:rsidRPr="006B3096" w:rsidRDefault="006B7340" w:rsidP="006B7340">
            <w:pPr>
              <w:rPr>
                <w:rFonts w:eastAsia="Calibri"/>
                <w:szCs w:val="22"/>
              </w:rPr>
            </w:pPr>
            <w:r w:rsidRPr="006B3096">
              <w:rPr>
                <w:rFonts w:eastAsia="Calibri"/>
                <w:szCs w:val="22"/>
              </w:rPr>
              <w:t xml:space="preserve">Pravažiuojamasis kelias nuo kelio Nr. 120 iki Vienuolio g., </w:t>
            </w:r>
            <w:proofErr w:type="spellStart"/>
            <w:r w:rsidRPr="006B3096">
              <w:rPr>
                <w:rFonts w:eastAsia="Calibri"/>
                <w:szCs w:val="22"/>
              </w:rPr>
              <w:t>Ažuožerių</w:t>
            </w:r>
            <w:proofErr w:type="spellEnd"/>
            <w:r w:rsidRPr="006B309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421FA2" w14:textId="2BB36B8B" w:rsidR="006B7340" w:rsidRPr="006B3096" w:rsidRDefault="006B7340" w:rsidP="006B7340">
            <w:pPr>
              <w:jc w:val="right"/>
              <w:rPr>
                <w:rFonts w:eastAsia="Calibri"/>
                <w:szCs w:val="22"/>
              </w:rPr>
            </w:pPr>
            <w:r w:rsidRPr="006B3096">
              <w:rPr>
                <w:rFonts w:eastAsia="Calibri"/>
                <w:szCs w:val="22"/>
              </w:rPr>
              <w:t xml:space="preserve">180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468F0" w14:textId="0C48049F" w:rsidR="006B7340" w:rsidRPr="006B3096" w:rsidRDefault="006B7340" w:rsidP="006B7340">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A85EC" w14:textId="3159A883" w:rsidR="006B7340" w:rsidRPr="006B3096" w:rsidRDefault="006B7340" w:rsidP="006B7340">
            <w:pPr>
              <w:jc w:val="right"/>
              <w:rPr>
                <w:rFonts w:eastAsia="Calibri"/>
                <w:szCs w:val="22"/>
              </w:rPr>
            </w:pPr>
            <w:r w:rsidRPr="006B3096">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7431" w14:textId="0D826833" w:rsidR="006B7340" w:rsidRPr="006B3096" w:rsidRDefault="006B7340" w:rsidP="006B7340">
            <w:pPr>
              <w:jc w:val="right"/>
              <w:rPr>
                <w:rFonts w:eastAsia="Calibri"/>
                <w:szCs w:val="22"/>
              </w:rPr>
            </w:pPr>
            <w:r w:rsidRPr="006B309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6441" w14:textId="73B794FC" w:rsidR="006B7340" w:rsidRPr="006B3096" w:rsidRDefault="006B7340" w:rsidP="006B7340">
            <w:pPr>
              <w:jc w:val="center"/>
              <w:rPr>
                <w:rFonts w:eastAsia="Calibri"/>
                <w:szCs w:val="22"/>
              </w:rPr>
            </w:pPr>
            <w:r w:rsidRPr="006B3096">
              <w:rPr>
                <w:rFonts w:eastAsia="Calibri"/>
                <w:szCs w:val="22"/>
              </w:rPr>
              <w:t xml:space="preserve"> </w:t>
            </w:r>
            <w:proofErr w:type="spellStart"/>
            <w:r w:rsidRPr="006B309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60CD09" w14:textId="543E8A92" w:rsidR="006B7340" w:rsidRPr="006B3096" w:rsidRDefault="006B7340" w:rsidP="006B7340">
            <w:pPr>
              <w:jc w:val="center"/>
              <w:rPr>
                <w:rFonts w:eastAsia="Calibri"/>
                <w:szCs w:val="22"/>
              </w:rPr>
            </w:pPr>
            <w:r w:rsidRPr="006B3096">
              <w:rPr>
                <w:rFonts w:eastAsia="Calibri"/>
                <w:szCs w:val="22"/>
              </w:rPr>
              <w:t>4400-6460-5374</w:t>
            </w:r>
          </w:p>
        </w:tc>
      </w:tr>
      <w:tr w:rsidR="006B7340" w:rsidRPr="004C18C0" w14:paraId="729780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A21F57"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99428A" w14:textId="63FD2593" w:rsidR="006B7340" w:rsidRPr="004C18C0" w:rsidRDefault="006B7340" w:rsidP="006B7340">
            <w:pPr>
              <w:rPr>
                <w:rFonts w:eastAsia="Calibri"/>
                <w:szCs w:val="22"/>
              </w:rPr>
            </w:pPr>
            <w:r w:rsidRPr="004C18C0">
              <w:rPr>
                <w:rFonts w:eastAsia="Calibri"/>
                <w:szCs w:val="22"/>
              </w:rPr>
              <w:t>ASV249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9AA497" w14:textId="27A20A85" w:rsidR="006B7340" w:rsidRPr="004C18C0" w:rsidRDefault="006B7340" w:rsidP="006B7340">
            <w:pPr>
              <w:rPr>
                <w:rFonts w:eastAsia="Calibri"/>
                <w:szCs w:val="22"/>
              </w:rPr>
            </w:pPr>
            <w:r w:rsidRPr="004C18C0">
              <w:rPr>
                <w:rFonts w:eastAsia="Calibri"/>
                <w:szCs w:val="22"/>
              </w:rPr>
              <w:t>Privažiuojamasis kelias prie gyvenamųjų namų nuo Draugystės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A90375" w14:textId="09475DB5" w:rsidR="006B7340" w:rsidRPr="004C18C0" w:rsidRDefault="006B7340" w:rsidP="006B7340">
            <w:pPr>
              <w:jc w:val="right"/>
              <w:rPr>
                <w:rFonts w:eastAsia="Calibri"/>
                <w:szCs w:val="22"/>
              </w:rPr>
            </w:pPr>
            <w:r w:rsidRPr="004C18C0">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67BD" w14:textId="3FB10C99"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67509" w14:textId="7346BF36" w:rsidR="006B7340" w:rsidRPr="004C18C0" w:rsidRDefault="006B7340" w:rsidP="006B7340">
            <w:pPr>
              <w:jc w:val="right"/>
              <w:rPr>
                <w:rFonts w:eastAsia="Calibri"/>
                <w:szCs w:val="22"/>
              </w:rPr>
            </w:pPr>
            <w:r w:rsidRPr="004C18C0">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496A9" w14:textId="50D1A76A" w:rsidR="006B7340" w:rsidRPr="004C18C0" w:rsidRDefault="006B7340" w:rsidP="006B7340">
            <w:pPr>
              <w:jc w:val="right"/>
              <w:rPr>
                <w:rFonts w:eastAsia="Calibri"/>
                <w:strike/>
                <w:szCs w:val="22"/>
              </w:rPr>
            </w:pPr>
            <w:r>
              <w:rPr>
                <w:rFonts w:eastAsia="Calibri"/>
                <w:strike/>
                <w:szCs w:val="22"/>
              </w:rPr>
              <w:t>-</w:t>
            </w:r>
            <w:r w:rsidRPr="004C18C0">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4BAAB" w14:textId="11F1699F" w:rsidR="006B7340" w:rsidRPr="004C18C0" w:rsidRDefault="006B7340" w:rsidP="006B7340">
            <w:pPr>
              <w:jc w:val="center"/>
              <w:rPr>
                <w:rFonts w:eastAsia="Calibri"/>
                <w:szCs w:val="22"/>
              </w:rPr>
            </w:pPr>
            <w:proofErr w:type="spellStart"/>
            <w:r w:rsidRPr="004C18C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BA13D3" w14:textId="0EFC093A" w:rsidR="006B7340" w:rsidRPr="004C18C0" w:rsidRDefault="006B7340" w:rsidP="006B7340">
            <w:pPr>
              <w:jc w:val="center"/>
              <w:rPr>
                <w:rFonts w:eastAsia="Calibri"/>
                <w:szCs w:val="22"/>
              </w:rPr>
            </w:pPr>
            <w:r w:rsidRPr="004C18C0">
              <w:rPr>
                <w:rFonts w:eastAsia="Calibri"/>
                <w:szCs w:val="22"/>
              </w:rPr>
              <w:t>4400-6462-8791</w:t>
            </w:r>
          </w:p>
        </w:tc>
      </w:tr>
      <w:tr w:rsidR="006B7340" w:rsidRPr="004C18C0" w14:paraId="70F40CB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27FD9E"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CA4" w14:textId="2DC2A076" w:rsidR="006B7340" w:rsidRPr="004C18C0" w:rsidRDefault="006B7340" w:rsidP="006B7340">
            <w:pPr>
              <w:rPr>
                <w:rFonts w:eastAsia="Calibri"/>
                <w:szCs w:val="22"/>
              </w:rPr>
            </w:pPr>
            <w:r w:rsidRPr="004C18C0">
              <w:rPr>
                <w:rFonts w:eastAsia="Calibri"/>
                <w:szCs w:val="22"/>
              </w:rPr>
              <w:t>ASV302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09AC0B" w14:textId="7A4B05D6" w:rsidR="006B7340" w:rsidRPr="004C18C0" w:rsidRDefault="006B7340" w:rsidP="006B7340">
            <w:pPr>
              <w:rPr>
                <w:rFonts w:eastAsia="Calibri"/>
                <w:szCs w:val="22"/>
              </w:rPr>
            </w:pPr>
            <w:r w:rsidRPr="004C18C0">
              <w:rPr>
                <w:rFonts w:eastAsia="Calibri"/>
                <w:szCs w:val="22"/>
              </w:rPr>
              <w:t xml:space="preserve">Privažiuojamasis kelias prie gyvenamųjų namų </w:t>
            </w:r>
            <w:proofErr w:type="spellStart"/>
            <w:r w:rsidRPr="004C18C0">
              <w:rPr>
                <w:rFonts w:eastAsia="Calibri"/>
                <w:szCs w:val="22"/>
              </w:rPr>
              <w:t>Burbiškio</w:t>
            </w:r>
            <w:proofErr w:type="spellEnd"/>
            <w:r w:rsidRPr="004C18C0">
              <w:rPr>
                <w:rFonts w:eastAsia="Calibri"/>
                <w:szCs w:val="22"/>
              </w:rPr>
              <w:t xml:space="preserve"> k. nuo kelio Nr. A77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9DB04" w14:textId="4F68DBBE" w:rsidR="006B7340" w:rsidRPr="004C18C0" w:rsidRDefault="006B7340" w:rsidP="006B7340">
            <w:pPr>
              <w:jc w:val="right"/>
              <w:rPr>
                <w:rFonts w:eastAsia="Calibri"/>
                <w:szCs w:val="22"/>
              </w:rPr>
            </w:pPr>
            <w:r w:rsidRPr="004C18C0">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40B0E" w14:textId="46FA6371"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19CA" w14:textId="5647DE01"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F1E0B" w14:textId="4D153F92" w:rsidR="006B7340" w:rsidRPr="004C18C0" w:rsidRDefault="006B7340" w:rsidP="006B7340">
            <w:pPr>
              <w:jc w:val="right"/>
              <w:rPr>
                <w:rFonts w:eastAsia="Calibri"/>
                <w:szCs w:val="22"/>
              </w:rPr>
            </w:pPr>
            <w:r w:rsidRPr="004C18C0">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066A9" w14:textId="53C7BBDA"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F32FE" w14:textId="7D3C3A30" w:rsidR="006B7340" w:rsidRPr="004C18C0" w:rsidRDefault="006B7340" w:rsidP="006B7340">
            <w:pPr>
              <w:jc w:val="center"/>
              <w:rPr>
                <w:rFonts w:eastAsia="Calibri"/>
                <w:szCs w:val="22"/>
              </w:rPr>
            </w:pPr>
            <w:r w:rsidRPr="004C18C0">
              <w:rPr>
                <w:rFonts w:eastAsia="Calibri"/>
                <w:szCs w:val="22"/>
              </w:rPr>
              <w:t>-</w:t>
            </w:r>
          </w:p>
        </w:tc>
      </w:tr>
      <w:tr w:rsidR="006B7340" w:rsidRPr="004C18C0" w14:paraId="7D4858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97DB02"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B9CD8B" w14:textId="03C8464A" w:rsidR="006B7340" w:rsidRPr="004C18C0" w:rsidRDefault="006B7340" w:rsidP="006B7340">
            <w:pPr>
              <w:rPr>
                <w:rFonts w:eastAsia="Calibri"/>
                <w:szCs w:val="22"/>
              </w:rPr>
            </w:pPr>
            <w:r w:rsidRPr="004C18C0">
              <w:rPr>
                <w:rFonts w:eastAsia="Calibri"/>
                <w:szCs w:val="22"/>
              </w:rPr>
              <w:t>ASV352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0F23F6" w14:textId="088E1443" w:rsidR="006B7340" w:rsidRPr="004C18C0" w:rsidRDefault="006B7340" w:rsidP="006B7340">
            <w:pPr>
              <w:rPr>
                <w:rFonts w:eastAsia="Calibri"/>
                <w:szCs w:val="22"/>
              </w:rPr>
            </w:pPr>
            <w:r w:rsidRPr="004C18C0">
              <w:rPr>
                <w:rFonts w:eastAsia="Calibri"/>
                <w:szCs w:val="22"/>
              </w:rPr>
              <w:t xml:space="preserve">Privažiuojamasis kelias prie dirbamų laukų </w:t>
            </w:r>
            <w:proofErr w:type="spellStart"/>
            <w:r w:rsidRPr="004C18C0">
              <w:rPr>
                <w:rFonts w:eastAsia="Calibri"/>
                <w:szCs w:val="22"/>
              </w:rPr>
              <w:t>Ažugojų</w:t>
            </w:r>
            <w:proofErr w:type="spellEnd"/>
            <w:r w:rsidRPr="004C18C0">
              <w:rPr>
                <w:rFonts w:eastAsia="Calibri"/>
                <w:szCs w:val="22"/>
              </w:rPr>
              <w:t xml:space="preserve"> k. nuo kelio Nr. A40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385BC" w14:textId="5A8C6392" w:rsidR="006B7340" w:rsidRPr="004C18C0" w:rsidRDefault="006B7340" w:rsidP="006B7340">
            <w:pPr>
              <w:jc w:val="right"/>
              <w:rPr>
                <w:rFonts w:eastAsia="Calibri"/>
                <w:szCs w:val="22"/>
              </w:rPr>
            </w:pPr>
            <w:r w:rsidRPr="004C18C0">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E5051" w14:textId="3B5C5805"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C1729" w14:textId="62CD1CA5"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12A4D" w14:textId="70B34951" w:rsidR="006B7340" w:rsidRPr="004C18C0" w:rsidRDefault="006B7340" w:rsidP="006B7340">
            <w:pPr>
              <w:jc w:val="right"/>
              <w:rPr>
                <w:rFonts w:eastAsia="Calibri"/>
                <w:szCs w:val="22"/>
              </w:rPr>
            </w:pPr>
            <w:r w:rsidRPr="004C18C0">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0C4D4" w14:textId="7D2DD0BC"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4C0429" w14:textId="6059355A" w:rsidR="006B7340" w:rsidRPr="004C18C0" w:rsidRDefault="006B7340" w:rsidP="006B7340">
            <w:pPr>
              <w:jc w:val="center"/>
              <w:rPr>
                <w:rFonts w:eastAsia="Calibri"/>
                <w:szCs w:val="22"/>
              </w:rPr>
            </w:pPr>
            <w:r w:rsidRPr="004C18C0">
              <w:rPr>
                <w:rFonts w:eastAsia="Calibri"/>
                <w:szCs w:val="22"/>
              </w:rPr>
              <w:t>-</w:t>
            </w:r>
          </w:p>
        </w:tc>
      </w:tr>
      <w:tr w:rsidR="006B7340" w:rsidRPr="004C18C0" w14:paraId="490B3A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6CD5C0"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51012F" w14:textId="6D2BABB4" w:rsidR="006B7340" w:rsidRPr="004C18C0" w:rsidRDefault="006B7340" w:rsidP="006B7340">
            <w:pPr>
              <w:rPr>
                <w:rFonts w:eastAsia="Calibri"/>
                <w:szCs w:val="22"/>
              </w:rPr>
            </w:pPr>
            <w:r w:rsidRPr="004C18C0">
              <w:rPr>
                <w:rFonts w:eastAsia="Calibri"/>
                <w:szCs w:val="22"/>
              </w:rPr>
              <w:t>ASV365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7717E" w14:textId="6C44E925" w:rsidR="006B7340" w:rsidRPr="004C18C0" w:rsidRDefault="006B7340" w:rsidP="006B7340">
            <w:pPr>
              <w:rPr>
                <w:rFonts w:eastAsia="Calibri"/>
                <w:szCs w:val="22"/>
              </w:rPr>
            </w:pPr>
            <w:r w:rsidRPr="004C18C0">
              <w:rPr>
                <w:rFonts w:eastAsia="Calibri"/>
                <w:szCs w:val="22"/>
              </w:rPr>
              <w:t xml:space="preserve">Privažiuojamasis kelias prie gyvenamųjų namų </w:t>
            </w:r>
            <w:proofErr w:type="spellStart"/>
            <w:r w:rsidRPr="004C18C0">
              <w:rPr>
                <w:rFonts w:eastAsia="Calibri"/>
                <w:szCs w:val="22"/>
              </w:rPr>
              <w:t>Kirkiliškių</w:t>
            </w:r>
            <w:proofErr w:type="spellEnd"/>
            <w:r w:rsidRPr="004C18C0">
              <w:rPr>
                <w:rFonts w:eastAsia="Calibri"/>
                <w:szCs w:val="22"/>
              </w:rPr>
              <w:t xml:space="preserve"> k. nuo kelio Nr. A228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B9CDB5" w14:textId="69032E83" w:rsidR="006B7340" w:rsidRPr="004C18C0" w:rsidRDefault="006B7340" w:rsidP="006B7340">
            <w:pPr>
              <w:jc w:val="right"/>
              <w:rPr>
                <w:rFonts w:eastAsia="Calibri"/>
                <w:szCs w:val="22"/>
              </w:rPr>
            </w:pPr>
            <w:r w:rsidRPr="004C18C0">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577EA" w14:textId="6BF67D33"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619B5" w14:textId="039AF311"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51C75" w14:textId="3A44A467" w:rsidR="006B7340" w:rsidRPr="004C18C0" w:rsidRDefault="006B7340" w:rsidP="006B7340">
            <w:pPr>
              <w:jc w:val="right"/>
              <w:rPr>
                <w:rFonts w:eastAsia="Calibri"/>
                <w:szCs w:val="22"/>
              </w:rPr>
            </w:pPr>
            <w:r w:rsidRPr="004C18C0">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176F7" w14:textId="6C9707E7"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8DBFFE" w14:textId="044D0D28" w:rsidR="006B7340" w:rsidRPr="004C18C0" w:rsidRDefault="006B7340" w:rsidP="006B7340">
            <w:pPr>
              <w:jc w:val="center"/>
              <w:rPr>
                <w:rFonts w:eastAsia="Calibri"/>
                <w:szCs w:val="22"/>
              </w:rPr>
            </w:pPr>
            <w:r w:rsidRPr="004C18C0">
              <w:rPr>
                <w:rFonts w:eastAsia="Calibri"/>
                <w:szCs w:val="22"/>
              </w:rPr>
              <w:t>-</w:t>
            </w:r>
          </w:p>
        </w:tc>
      </w:tr>
      <w:tr w:rsidR="006B7340" w:rsidRPr="004C18C0" w14:paraId="2BBE23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C0040E"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68716A" w14:textId="2D507DEB" w:rsidR="006B7340" w:rsidRPr="004C18C0" w:rsidRDefault="006B7340" w:rsidP="006B7340">
            <w:pPr>
              <w:rPr>
                <w:rFonts w:eastAsia="Calibri"/>
                <w:szCs w:val="22"/>
              </w:rPr>
            </w:pPr>
            <w:r w:rsidRPr="004C18C0">
              <w:rPr>
                <w:rFonts w:eastAsia="Calibri"/>
                <w:szCs w:val="22"/>
              </w:rPr>
              <w:t>ASV385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D3D1AA" w14:textId="5E33A1D4" w:rsidR="006B7340" w:rsidRPr="004C18C0" w:rsidRDefault="006B7340" w:rsidP="006B7340">
            <w:pPr>
              <w:rPr>
                <w:rFonts w:eastAsia="Calibri"/>
                <w:szCs w:val="22"/>
              </w:rPr>
            </w:pPr>
            <w:r w:rsidRPr="004C18C0">
              <w:rPr>
                <w:rFonts w:eastAsia="Calibri"/>
                <w:szCs w:val="22"/>
              </w:rPr>
              <w:t xml:space="preserve">Privažiuojamasis kelias prie gyvenamųjų namų </w:t>
            </w:r>
            <w:proofErr w:type="spellStart"/>
            <w:r w:rsidRPr="004C18C0">
              <w:rPr>
                <w:rFonts w:eastAsia="Calibri"/>
                <w:szCs w:val="22"/>
              </w:rPr>
              <w:t>Jurzdiko</w:t>
            </w:r>
            <w:proofErr w:type="spellEnd"/>
            <w:r w:rsidRPr="004C18C0">
              <w:rPr>
                <w:rFonts w:eastAsia="Calibri"/>
                <w:szCs w:val="22"/>
              </w:rPr>
              <w:t xml:space="preserve"> k. nuo kelio Nr. A39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1F3EA7" w14:textId="4D3D723B" w:rsidR="006B7340" w:rsidRPr="004C18C0" w:rsidRDefault="006B7340" w:rsidP="006B7340">
            <w:pPr>
              <w:jc w:val="right"/>
              <w:rPr>
                <w:rFonts w:eastAsia="Calibri"/>
                <w:szCs w:val="22"/>
              </w:rPr>
            </w:pPr>
            <w:r w:rsidRPr="004C18C0">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429E" w14:textId="3A9B9E9F"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F78D9" w14:textId="2FA13328"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BE152" w14:textId="323B912F" w:rsidR="006B7340" w:rsidRPr="004C18C0" w:rsidRDefault="006B7340" w:rsidP="006B7340">
            <w:pPr>
              <w:jc w:val="right"/>
              <w:rPr>
                <w:rFonts w:eastAsia="Calibri"/>
                <w:szCs w:val="22"/>
              </w:rPr>
            </w:pPr>
            <w:r w:rsidRPr="004C18C0">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FBB04" w14:textId="7F025074"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565316" w14:textId="13740408" w:rsidR="006B7340" w:rsidRPr="004C18C0" w:rsidRDefault="006B7340" w:rsidP="006B7340">
            <w:pPr>
              <w:jc w:val="center"/>
              <w:rPr>
                <w:rFonts w:eastAsia="Calibri"/>
                <w:szCs w:val="22"/>
              </w:rPr>
            </w:pPr>
            <w:r w:rsidRPr="004C18C0">
              <w:rPr>
                <w:rFonts w:eastAsia="Calibri"/>
                <w:szCs w:val="22"/>
              </w:rPr>
              <w:t>-</w:t>
            </w:r>
          </w:p>
        </w:tc>
      </w:tr>
      <w:tr w:rsidR="006B7340" w:rsidRPr="004C18C0" w14:paraId="2814CB7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5820F5"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F525E8" w14:textId="6A70BB16" w:rsidR="006B7340" w:rsidRPr="004C18C0" w:rsidRDefault="006B7340" w:rsidP="006B7340">
            <w:pPr>
              <w:rPr>
                <w:rFonts w:eastAsia="Calibri"/>
                <w:szCs w:val="22"/>
              </w:rPr>
            </w:pPr>
            <w:r w:rsidRPr="004C18C0">
              <w:rPr>
                <w:rFonts w:eastAsia="Calibri"/>
                <w:szCs w:val="22"/>
              </w:rPr>
              <w:t>ASV400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BBF307" w14:textId="2C47256F" w:rsidR="006B7340" w:rsidRPr="004C18C0" w:rsidRDefault="006B7340" w:rsidP="006B7340">
            <w:pPr>
              <w:rPr>
                <w:rFonts w:eastAsia="Calibri"/>
                <w:szCs w:val="22"/>
              </w:rPr>
            </w:pPr>
            <w:r w:rsidRPr="004C18C0">
              <w:rPr>
                <w:rFonts w:eastAsia="Calibri"/>
                <w:szCs w:val="22"/>
              </w:rPr>
              <w:t xml:space="preserve">Privažiuojamasis kelias prie gyvenamųjų namų </w:t>
            </w:r>
            <w:proofErr w:type="spellStart"/>
            <w:r w:rsidRPr="004C18C0">
              <w:rPr>
                <w:rFonts w:eastAsia="Calibri"/>
                <w:szCs w:val="22"/>
              </w:rPr>
              <w:t>Katlėrių</w:t>
            </w:r>
            <w:proofErr w:type="spellEnd"/>
            <w:r w:rsidRPr="004C18C0">
              <w:rPr>
                <w:rFonts w:eastAsia="Calibri"/>
                <w:szCs w:val="22"/>
              </w:rPr>
              <w:t xml:space="preserve"> k. nuo kelio Nr. A36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66FA6D" w14:textId="374D903D" w:rsidR="006B7340" w:rsidRPr="004C18C0" w:rsidRDefault="006B7340" w:rsidP="006B7340">
            <w:pPr>
              <w:jc w:val="right"/>
              <w:rPr>
                <w:rFonts w:eastAsia="Calibri"/>
                <w:szCs w:val="22"/>
              </w:rPr>
            </w:pPr>
            <w:r w:rsidRPr="004C18C0">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23238" w14:textId="5567227F"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D5A3F" w14:textId="453A49B6"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BFCCD" w14:textId="46CD9F43" w:rsidR="006B7340" w:rsidRPr="004C18C0" w:rsidRDefault="006B7340" w:rsidP="006B7340">
            <w:pPr>
              <w:jc w:val="right"/>
              <w:rPr>
                <w:rFonts w:eastAsia="Calibri"/>
                <w:szCs w:val="22"/>
              </w:rPr>
            </w:pPr>
            <w:r w:rsidRPr="004C18C0">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E1D1D" w14:textId="5FDA9854"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FFB6CD" w14:textId="49835DB1" w:rsidR="006B7340" w:rsidRPr="004C18C0" w:rsidRDefault="006B7340" w:rsidP="006B7340">
            <w:pPr>
              <w:jc w:val="center"/>
              <w:rPr>
                <w:rFonts w:eastAsia="Calibri"/>
                <w:szCs w:val="22"/>
              </w:rPr>
            </w:pPr>
            <w:r w:rsidRPr="004C18C0">
              <w:rPr>
                <w:rFonts w:eastAsia="Calibri"/>
                <w:szCs w:val="22"/>
              </w:rPr>
              <w:t>-</w:t>
            </w:r>
          </w:p>
        </w:tc>
      </w:tr>
      <w:tr w:rsidR="006B7340" w:rsidRPr="004C18C0" w14:paraId="733FBA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CD4FFE"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82A7FB" w14:textId="689DCE0A" w:rsidR="006B7340" w:rsidRPr="004C18C0" w:rsidRDefault="006B7340" w:rsidP="006B7340">
            <w:pPr>
              <w:rPr>
                <w:rFonts w:eastAsia="Calibri"/>
                <w:szCs w:val="22"/>
              </w:rPr>
            </w:pPr>
            <w:r w:rsidRPr="004C18C0">
              <w:rPr>
                <w:rFonts w:eastAsia="Calibri"/>
                <w:szCs w:val="22"/>
              </w:rPr>
              <w:t>ASV414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730074" w14:textId="6AFD5ECB" w:rsidR="006B7340" w:rsidRPr="004C18C0" w:rsidRDefault="006B7340" w:rsidP="006B7340">
            <w:pPr>
              <w:rPr>
                <w:rFonts w:eastAsia="Calibri"/>
                <w:szCs w:val="22"/>
              </w:rPr>
            </w:pPr>
            <w:r w:rsidRPr="004C18C0">
              <w:rPr>
                <w:rFonts w:eastAsia="Calibri"/>
                <w:szCs w:val="22"/>
              </w:rPr>
              <w:t>Pravažiuojamasis kelias nuo kelio Nr. A35 iki A272 (</w:t>
            </w:r>
            <w:proofErr w:type="spellStart"/>
            <w:r w:rsidRPr="004C18C0">
              <w:rPr>
                <w:rFonts w:eastAsia="Calibri"/>
                <w:szCs w:val="22"/>
              </w:rPr>
              <w:t>Šlavėnų</w:t>
            </w:r>
            <w:proofErr w:type="spellEnd"/>
            <w:r w:rsidRPr="004C18C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E54BCA" w14:textId="1C9E2F7E" w:rsidR="006B7340" w:rsidRPr="004C18C0" w:rsidRDefault="006B7340" w:rsidP="006B7340">
            <w:pPr>
              <w:jc w:val="right"/>
              <w:rPr>
                <w:rFonts w:eastAsia="Calibri"/>
                <w:szCs w:val="22"/>
              </w:rPr>
            </w:pPr>
            <w:r w:rsidRPr="004C18C0">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962B8" w14:textId="7AAFAD18"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CFA9F" w14:textId="01C82CF7" w:rsidR="006B7340" w:rsidRPr="004C18C0" w:rsidRDefault="006B7340" w:rsidP="006B7340">
            <w:pPr>
              <w:jc w:val="right"/>
              <w:rPr>
                <w:rFonts w:eastAsia="Calibri"/>
                <w:szCs w:val="22"/>
              </w:rPr>
            </w:pPr>
            <w:r w:rsidRPr="004C18C0">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76E10" w14:textId="618FD76F" w:rsidR="006B7340" w:rsidRPr="004C18C0" w:rsidRDefault="006B7340" w:rsidP="006B7340">
            <w:pPr>
              <w:jc w:val="right"/>
              <w:rPr>
                <w:rFonts w:eastAsia="Calibri"/>
                <w:szCs w:val="22"/>
              </w:rPr>
            </w:pPr>
            <w:r w:rsidRPr="004C18C0">
              <w:rPr>
                <w:rFonts w:eastAsia="Calibri"/>
                <w:szCs w:val="22"/>
              </w:rPr>
              <w:t>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A666E1" w14:textId="0B2968EE"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C5A460" w14:textId="19E356F2" w:rsidR="006B7340" w:rsidRPr="004C18C0" w:rsidRDefault="006B7340" w:rsidP="006B7340">
            <w:pPr>
              <w:jc w:val="center"/>
              <w:rPr>
                <w:rFonts w:eastAsia="Calibri"/>
                <w:szCs w:val="22"/>
              </w:rPr>
            </w:pPr>
            <w:r w:rsidRPr="004C18C0">
              <w:rPr>
                <w:rFonts w:eastAsia="Calibri"/>
                <w:szCs w:val="22"/>
              </w:rPr>
              <w:t>4400-6462-8780</w:t>
            </w:r>
          </w:p>
        </w:tc>
      </w:tr>
      <w:tr w:rsidR="006B7340" w:rsidRPr="004C18C0" w14:paraId="22BF08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D59514" w14:textId="77777777" w:rsidR="006B7340" w:rsidRPr="004C18C0"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C51D79" w14:textId="1475100A" w:rsidR="006B7340" w:rsidRPr="004C18C0" w:rsidRDefault="006B7340" w:rsidP="006B7340">
            <w:pPr>
              <w:rPr>
                <w:rFonts w:eastAsia="Calibri"/>
                <w:szCs w:val="22"/>
              </w:rPr>
            </w:pPr>
            <w:r w:rsidRPr="004C18C0">
              <w:rPr>
                <w:rFonts w:eastAsia="Calibri"/>
                <w:szCs w:val="22"/>
              </w:rPr>
              <w:t>ASV422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087284" w14:textId="76A4E4EE" w:rsidR="006B7340" w:rsidRPr="004C18C0" w:rsidRDefault="006B7340" w:rsidP="006B7340">
            <w:pPr>
              <w:rPr>
                <w:rFonts w:eastAsia="Calibri"/>
                <w:szCs w:val="22"/>
              </w:rPr>
            </w:pPr>
            <w:r w:rsidRPr="004C18C0">
              <w:rPr>
                <w:rFonts w:eastAsia="Calibri"/>
                <w:szCs w:val="22"/>
              </w:rPr>
              <w:t xml:space="preserve">Privažiuojamasis kelias prie gamybinių pastatų nuo Dirbtuvių g., </w:t>
            </w:r>
            <w:proofErr w:type="spellStart"/>
            <w:r w:rsidRPr="004C18C0">
              <w:rPr>
                <w:rFonts w:eastAsia="Calibri"/>
                <w:szCs w:val="22"/>
              </w:rPr>
              <w:t>Piktagalio</w:t>
            </w:r>
            <w:proofErr w:type="spellEnd"/>
            <w:r w:rsidRPr="004C18C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1DF756" w14:textId="3137BB68" w:rsidR="006B7340" w:rsidRPr="004C18C0" w:rsidRDefault="006B7340" w:rsidP="006B7340">
            <w:pPr>
              <w:jc w:val="right"/>
              <w:rPr>
                <w:rFonts w:eastAsia="Calibri"/>
                <w:szCs w:val="22"/>
              </w:rPr>
            </w:pPr>
            <w:r w:rsidRPr="004C18C0">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67FBA" w14:textId="7B9E6D1D"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EC22F" w14:textId="58D93A12" w:rsidR="006B7340" w:rsidRPr="004C18C0" w:rsidRDefault="006B7340" w:rsidP="006B7340">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C6715" w14:textId="25E9EC6C" w:rsidR="006B7340" w:rsidRPr="004C18C0" w:rsidRDefault="006B7340" w:rsidP="006B7340">
            <w:pPr>
              <w:jc w:val="right"/>
              <w:rPr>
                <w:rFonts w:eastAsia="Calibri"/>
                <w:szCs w:val="22"/>
              </w:rPr>
            </w:pPr>
            <w:r w:rsidRPr="004C18C0">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B7197" w14:textId="4D403973" w:rsidR="006B7340" w:rsidRPr="004C18C0" w:rsidRDefault="006B7340" w:rsidP="006B7340">
            <w:pPr>
              <w:jc w:val="center"/>
              <w:rPr>
                <w:rFonts w:eastAsia="Calibri"/>
                <w:szCs w:val="22"/>
              </w:rPr>
            </w:pPr>
            <w:proofErr w:type="spellStart"/>
            <w:r w:rsidRPr="004C18C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8162FA" w14:textId="038F8E23" w:rsidR="006B7340" w:rsidRPr="004C18C0" w:rsidRDefault="006B7340" w:rsidP="006B7340">
            <w:pPr>
              <w:jc w:val="center"/>
              <w:rPr>
                <w:rFonts w:eastAsia="Calibri"/>
                <w:szCs w:val="22"/>
              </w:rPr>
            </w:pPr>
            <w:r w:rsidRPr="004C18C0">
              <w:rPr>
                <w:rFonts w:eastAsia="Calibri"/>
                <w:szCs w:val="22"/>
              </w:rPr>
              <w:t>-</w:t>
            </w:r>
          </w:p>
        </w:tc>
      </w:tr>
      <w:tr w:rsidR="006B7340" w:rsidRPr="004B1509" w14:paraId="607660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BDD336"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C6EB9" w14:textId="5322FC35" w:rsidR="006B7340" w:rsidRPr="004B1509" w:rsidRDefault="006B7340" w:rsidP="006B7340">
            <w:pPr>
              <w:rPr>
                <w:rFonts w:eastAsia="Calibri"/>
                <w:szCs w:val="22"/>
              </w:rPr>
            </w:pPr>
            <w:r w:rsidRPr="004B1509">
              <w:rPr>
                <w:rFonts w:eastAsia="Calibri"/>
                <w:szCs w:val="22"/>
              </w:rPr>
              <w:t>ASV428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107A36" w14:textId="25B72BBB" w:rsidR="006B7340" w:rsidRPr="004B1509" w:rsidRDefault="006B7340" w:rsidP="006B7340">
            <w:pPr>
              <w:rPr>
                <w:rFonts w:eastAsia="Calibri"/>
                <w:szCs w:val="22"/>
              </w:rPr>
            </w:pPr>
            <w:r w:rsidRPr="004B1509">
              <w:rPr>
                <w:rFonts w:eastAsia="Calibri"/>
                <w:szCs w:val="22"/>
              </w:rPr>
              <w:t>Pravažiuojamasis kelias nuo kelio Nr. 120 iki kelio Nr. A1 (</w:t>
            </w:r>
            <w:proofErr w:type="spellStart"/>
            <w:r w:rsidRPr="004B1509">
              <w:rPr>
                <w:rFonts w:eastAsia="Calibri"/>
                <w:szCs w:val="22"/>
              </w:rPr>
              <w:t>Peniankų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2D3CA4" w14:textId="72606384" w:rsidR="006B7340" w:rsidRPr="004B1509" w:rsidRDefault="006B7340" w:rsidP="006B7340">
            <w:pPr>
              <w:jc w:val="right"/>
              <w:rPr>
                <w:rFonts w:eastAsia="Calibri"/>
                <w:szCs w:val="22"/>
              </w:rPr>
            </w:pPr>
            <w:r w:rsidRPr="004B1509">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C1CF3" w14:textId="277BB2C3"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F40B1" w14:textId="5728C1F4"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17270" w14:textId="5742803B" w:rsidR="006B7340" w:rsidRPr="004B1509" w:rsidRDefault="006B7340" w:rsidP="006B7340">
            <w:pPr>
              <w:jc w:val="right"/>
              <w:rPr>
                <w:rFonts w:eastAsia="Calibri"/>
                <w:bCs/>
                <w:szCs w:val="22"/>
              </w:rPr>
            </w:pPr>
            <w:r w:rsidRPr="004B1509">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FE5A4" w14:textId="4A44EA71"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F98BD5" w14:textId="260D2FD5" w:rsidR="006B7340" w:rsidRPr="004B1509" w:rsidRDefault="006B7340" w:rsidP="006B7340">
            <w:pPr>
              <w:jc w:val="center"/>
              <w:rPr>
                <w:rFonts w:eastAsia="Calibri"/>
                <w:szCs w:val="22"/>
              </w:rPr>
            </w:pPr>
            <w:r w:rsidRPr="004B1509">
              <w:rPr>
                <w:rFonts w:eastAsia="Calibri"/>
                <w:szCs w:val="22"/>
              </w:rPr>
              <w:t>-</w:t>
            </w:r>
          </w:p>
        </w:tc>
      </w:tr>
      <w:tr w:rsidR="006B7340" w:rsidRPr="004B1509" w14:paraId="30747C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655900"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43968" w14:textId="491756E2" w:rsidR="006B7340" w:rsidRPr="004B1509" w:rsidRDefault="006B7340" w:rsidP="006B7340">
            <w:pPr>
              <w:rPr>
                <w:rFonts w:eastAsia="Calibri"/>
                <w:szCs w:val="22"/>
              </w:rPr>
            </w:pPr>
            <w:r w:rsidRPr="004B1509">
              <w:rPr>
                <w:rFonts w:eastAsia="Calibri"/>
                <w:szCs w:val="22"/>
              </w:rPr>
              <w:t>ASV432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EB0D8B" w14:textId="31C2349F" w:rsidR="006B7340" w:rsidRPr="004B1509" w:rsidRDefault="006B7340" w:rsidP="006B7340">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Keblonių</w:t>
            </w:r>
            <w:proofErr w:type="spellEnd"/>
            <w:r w:rsidRPr="004B1509">
              <w:rPr>
                <w:rFonts w:eastAsia="Calibri"/>
                <w:szCs w:val="22"/>
              </w:rPr>
              <w:t xml:space="preserve"> k. nuo kelio Nr. A222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736145" w14:textId="24F2AA6A" w:rsidR="006B7340" w:rsidRPr="004B1509" w:rsidRDefault="006B7340" w:rsidP="006B7340">
            <w:pPr>
              <w:jc w:val="right"/>
              <w:rPr>
                <w:rFonts w:eastAsia="Calibri"/>
                <w:szCs w:val="22"/>
              </w:rPr>
            </w:pPr>
            <w:r w:rsidRPr="004B1509">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74A64" w14:textId="3711D54E"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DAC40" w14:textId="65A1BE39"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60FDA" w14:textId="1725A179" w:rsidR="006B7340" w:rsidRPr="004B1509" w:rsidRDefault="006B7340" w:rsidP="006B7340">
            <w:pPr>
              <w:jc w:val="right"/>
              <w:rPr>
                <w:rFonts w:eastAsia="Calibri"/>
                <w:bCs/>
                <w:szCs w:val="22"/>
              </w:rPr>
            </w:pPr>
            <w:r w:rsidRPr="004B1509">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2118" w14:textId="1D2354D1"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317C26" w14:textId="26ACCE2B" w:rsidR="006B7340" w:rsidRPr="004B1509" w:rsidRDefault="006B7340" w:rsidP="006B7340">
            <w:pPr>
              <w:jc w:val="center"/>
              <w:rPr>
                <w:rFonts w:eastAsia="Calibri"/>
                <w:szCs w:val="22"/>
              </w:rPr>
            </w:pPr>
            <w:r w:rsidRPr="004B1509">
              <w:rPr>
                <w:rFonts w:eastAsia="Calibri"/>
                <w:szCs w:val="22"/>
              </w:rPr>
              <w:t>-</w:t>
            </w:r>
          </w:p>
        </w:tc>
      </w:tr>
      <w:tr w:rsidR="006B7340" w:rsidRPr="004B1509" w14:paraId="1AFE09B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EB14A6"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842D58" w14:textId="6CF337FE" w:rsidR="006B7340" w:rsidRPr="004B1509" w:rsidRDefault="006B7340" w:rsidP="006B7340">
            <w:pPr>
              <w:rPr>
                <w:rFonts w:eastAsia="Calibri"/>
                <w:szCs w:val="22"/>
              </w:rPr>
            </w:pPr>
            <w:r w:rsidRPr="004B1509">
              <w:rPr>
                <w:rFonts w:eastAsia="Calibri"/>
                <w:szCs w:val="22"/>
              </w:rPr>
              <w:t>ASV435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CC91B8" w14:textId="31FC7755" w:rsidR="006B7340" w:rsidRPr="004B1509" w:rsidRDefault="006B7340" w:rsidP="006B7340">
            <w:pPr>
              <w:rPr>
                <w:rFonts w:eastAsia="Calibri"/>
                <w:szCs w:val="22"/>
              </w:rPr>
            </w:pPr>
            <w:r w:rsidRPr="004B1509">
              <w:rPr>
                <w:rFonts w:eastAsia="Calibri"/>
                <w:szCs w:val="22"/>
              </w:rPr>
              <w:t>Privažiuojamasis kelias prie dirbamų laukų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EDFFE" w14:textId="27CFDF6E" w:rsidR="006B7340" w:rsidRPr="004B1509" w:rsidRDefault="006B7340" w:rsidP="006B7340">
            <w:pPr>
              <w:jc w:val="right"/>
              <w:rPr>
                <w:rFonts w:eastAsia="Calibri"/>
                <w:szCs w:val="22"/>
              </w:rPr>
            </w:pPr>
            <w:r w:rsidRPr="004B1509">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3C3D5" w14:textId="653FDC36"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C8178" w14:textId="5757546E"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B030" w14:textId="0C4AAE01" w:rsidR="006B7340" w:rsidRPr="004B1509" w:rsidRDefault="006B7340" w:rsidP="006B7340">
            <w:pPr>
              <w:jc w:val="right"/>
              <w:rPr>
                <w:rFonts w:eastAsia="Calibri"/>
                <w:bCs/>
                <w:szCs w:val="22"/>
              </w:rPr>
            </w:pPr>
            <w:r w:rsidRPr="004B1509">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6E1E1" w14:textId="731DB1A7"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44304E" w14:textId="786F744F" w:rsidR="006B7340" w:rsidRPr="004B1509" w:rsidRDefault="006B7340" w:rsidP="006B7340">
            <w:pPr>
              <w:jc w:val="center"/>
              <w:rPr>
                <w:rFonts w:eastAsia="Calibri"/>
                <w:szCs w:val="22"/>
              </w:rPr>
            </w:pPr>
            <w:r w:rsidRPr="004B1509">
              <w:rPr>
                <w:rFonts w:eastAsia="Calibri"/>
                <w:szCs w:val="22"/>
              </w:rPr>
              <w:t>-</w:t>
            </w:r>
          </w:p>
        </w:tc>
      </w:tr>
      <w:tr w:rsidR="006B7340" w:rsidRPr="004B1509" w14:paraId="6B8A56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C66740"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3D293" w14:textId="06A9670C" w:rsidR="006B7340" w:rsidRPr="004B1509" w:rsidRDefault="006B7340" w:rsidP="006B7340">
            <w:pPr>
              <w:rPr>
                <w:rFonts w:eastAsia="Calibri"/>
                <w:szCs w:val="22"/>
              </w:rPr>
            </w:pPr>
            <w:r w:rsidRPr="004B1509">
              <w:rPr>
                <w:rFonts w:eastAsia="Calibri"/>
                <w:szCs w:val="22"/>
              </w:rPr>
              <w:t>ASV440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622074" w14:textId="39F09595" w:rsidR="006B7340" w:rsidRPr="004B1509" w:rsidRDefault="006B7340" w:rsidP="006B7340">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Jurzdiko</w:t>
            </w:r>
            <w:proofErr w:type="spellEnd"/>
            <w:r w:rsidRPr="004B1509">
              <w:rPr>
                <w:rFonts w:eastAsia="Calibri"/>
                <w:szCs w:val="22"/>
              </w:rPr>
              <w:t xml:space="preserve">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3CDD1" w14:textId="7331D86E" w:rsidR="006B7340" w:rsidRPr="004B1509" w:rsidRDefault="006B7340" w:rsidP="006B7340">
            <w:pPr>
              <w:jc w:val="right"/>
              <w:rPr>
                <w:rFonts w:eastAsia="Calibri"/>
                <w:szCs w:val="22"/>
              </w:rPr>
            </w:pPr>
            <w:r w:rsidRPr="004B1509">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64C" w14:textId="3C69D9F8"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669E" w14:textId="60EADF5A"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6692D" w14:textId="3FFAE67B" w:rsidR="006B7340" w:rsidRPr="004B1509" w:rsidRDefault="006B7340" w:rsidP="006B7340">
            <w:pPr>
              <w:jc w:val="right"/>
              <w:rPr>
                <w:rFonts w:eastAsia="Calibri"/>
                <w:bCs/>
                <w:szCs w:val="22"/>
              </w:rPr>
            </w:pPr>
            <w:r w:rsidRPr="004B1509">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DE2E0" w14:textId="2ACCD1EF"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158B36" w14:textId="70F736ED" w:rsidR="006B7340" w:rsidRPr="004B1509" w:rsidRDefault="006B7340" w:rsidP="006B7340">
            <w:pPr>
              <w:jc w:val="center"/>
              <w:rPr>
                <w:rFonts w:eastAsia="Calibri"/>
                <w:szCs w:val="22"/>
              </w:rPr>
            </w:pPr>
            <w:r w:rsidRPr="004B1509">
              <w:rPr>
                <w:rFonts w:eastAsia="Calibri"/>
                <w:szCs w:val="22"/>
              </w:rPr>
              <w:t>-</w:t>
            </w:r>
          </w:p>
        </w:tc>
      </w:tr>
      <w:tr w:rsidR="006B7340" w:rsidRPr="004B1509" w14:paraId="70FF08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1DD750"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D9DDF8" w14:textId="2A178609" w:rsidR="006B7340" w:rsidRPr="004B1509" w:rsidRDefault="006B7340" w:rsidP="006B7340">
            <w:pPr>
              <w:rPr>
                <w:rFonts w:eastAsia="Calibri"/>
                <w:szCs w:val="22"/>
              </w:rPr>
            </w:pPr>
            <w:r w:rsidRPr="004B1509">
              <w:rPr>
                <w:rFonts w:eastAsia="Calibri"/>
                <w:szCs w:val="22"/>
              </w:rPr>
              <w:t>ASV454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255EFE" w14:textId="6BDC0740" w:rsidR="006B7340" w:rsidRPr="004B1509" w:rsidRDefault="006B7340" w:rsidP="006B7340">
            <w:pPr>
              <w:rPr>
                <w:rFonts w:eastAsia="Calibri"/>
                <w:szCs w:val="22"/>
              </w:rPr>
            </w:pPr>
            <w:r w:rsidRPr="004B1509">
              <w:rPr>
                <w:rFonts w:eastAsia="Calibri"/>
                <w:szCs w:val="22"/>
              </w:rPr>
              <w:t>Privažiuojamasis kelias prie ŽŪB „</w:t>
            </w:r>
            <w:proofErr w:type="spellStart"/>
            <w:r w:rsidRPr="004B1509">
              <w:rPr>
                <w:rFonts w:eastAsia="Calibri"/>
                <w:szCs w:val="22"/>
              </w:rPr>
              <w:t>Elmos</w:t>
            </w:r>
            <w:proofErr w:type="spellEnd"/>
            <w:r w:rsidRPr="004B1509">
              <w:rPr>
                <w:rFonts w:eastAsia="Calibri"/>
                <w:szCs w:val="22"/>
              </w:rPr>
              <w:t>“ gamybinių pastatų Naujųjų Elmininkų k. nuo kelio Nr. A58-1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B9FF54" w14:textId="260B74ED" w:rsidR="006B7340" w:rsidRPr="004B1509" w:rsidRDefault="006B7340" w:rsidP="006B7340">
            <w:pPr>
              <w:jc w:val="right"/>
              <w:rPr>
                <w:rFonts w:eastAsia="Calibri"/>
                <w:szCs w:val="22"/>
              </w:rPr>
            </w:pPr>
            <w:r w:rsidRPr="004B1509">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5172E" w14:textId="089D2C97"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F523" w14:textId="53D7FABE"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706BF" w14:textId="6BD7E90E" w:rsidR="006B7340" w:rsidRPr="004B1509" w:rsidRDefault="006B7340" w:rsidP="006B7340">
            <w:pPr>
              <w:jc w:val="right"/>
              <w:rPr>
                <w:rFonts w:eastAsia="Calibri"/>
                <w:bCs/>
                <w:szCs w:val="22"/>
              </w:rPr>
            </w:pPr>
            <w:r w:rsidRPr="004B1509">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AAEB7" w14:textId="15C9C62B"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ADA0D0" w14:textId="19422809" w:rsidR="006B7340" w:rsidRPr="004B1509" w:rsidRDefault="006B7340" w:rsidP="006B7340">
            <w:pPr>
              <w:jc w:val="center"/>
              <w:rPr>
                <w:rFonts w:eastAsia="Calibri"/>
                <w:szCs w:val="22"/>
              </w:rPr>
            </w:pPr>
            <w:r w:rsidRPr="004B1509">
              <w:rPr>
                <w:rFonts w:eastAsia="Calibri"/>
                <w:szCs w:val="22"/>
              </w:rPr>
              <w:t>-</w:t>
            </w:r>
          </w:p>
        </w:tc>
      </w:tr>
      <w:tr w:rsidR="006B7340" w:rsidRPr="004B1509" w14:paraId="3A68A2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F52403"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734BF4" w14:textId="0B8A9DC9" w:rsidR="006B7340" w:rsidRPr="004B1509" w:rsidRDefault="006B7340" w:rsidP="006B7340">
            <w:pPr>
              <w:rPr>
                <w:rFonts w:eastAsia="Calibri"/>
                <w:szCs w:val="22"/>
              </w:rPr>
            </w:pPr>
            <w:r w:rsidRPr="004B1509">
              <w:rPr>
                <w:rFonts w:eastAsia="Calibri"/>
                <w:szCs w:val="22"/>
              </w:rPr>
              <w:t>ASV458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35805A" w14:textId="5B98BFD4" w:rsidR="006B7340" w:rsidRPr="004B1509" w:rsidRDefault="006B7340" w:rsidP="006B7340">
            <w:pPr>
              <w:rPr>
                <w:rFonts w:eastAsia="Calibri"/>
                <w:szCs w:val="22"/>
              </w:rPr>
            </w:pPr>
            <w:r w:rsidRPr="004B1509">
              <w:rPr>
                <w:rFonts w:eastAsia="Calibri"/>
                <w:szCs w:val="22"/>
              </w:rPr>
              <w:t>Pravažiuojamasis kelias nuo kelio Nr. A55 iki A56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89A35D" w14:textId="4B68F8FD" w:rsidR="006B7340" w:rsidRPr="004B1509" w:rsidRDefault="006B7340" w:rsidP="006B7340">
            <w:pPr>
              <w:jc w:val="right"/>
              <w:rPr>
                <w:rFonts w:eastAsia="Calibri"/>
                <w:szCs w:val="22"/>
              </w:rPr>
            </w:pPr>
            <w:r w:rsidRPr="004B1509">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CCFC5" w14:textId="41E6E83C"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BA01E" w14:textId="7CA72382"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A79C9" w14:textId="28C4BD24" w:rsidR="006B7340" w:rsidRPr="004B1509" w:rsidRDefault="006B7340" w:rsidP="006B7340">
            <w:pPr>
              <w:jc w:val="right"/>
              <w:rPr>
                <w:rFonts w:eastAsia="Calibri"/>
                <w:bCs/>
                <w:szCs w:val="22"/>
              </w:rPr>
            </w:pPr>
            <w:r w:rsidRPr="004B1509">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EFA85" w14:textId="6931691F"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CDACBD" w14:textId="75734A23" w:rsidR="006B7340" w:rsidRPr="004B1509" w:rsidRDefault="006B7340" w:rsidP="006B7340">
            <w:pPr>
              <w:jc w:val="center"/>
              <w:rPr>
                <w:rFonts w:eastAsia="Calibri"/>
                <w:szCs w:val="22"/>
              </w:rPr>
            </w:pPr>
            <w:r w:rsidRPr="004B1509">
              <w:rPr>
                <w:rFonts w:eastAsia="Calibri"/>
                <w:szCs w:val="22"/>
              </w:rPr>
              <w:t>-</w:t>
            </w:r>
          </w:p>
        </w:tc>
      </w:tr>
      <w:tr w:rsidR="006B7340" w:rsidRPr="004B1509" w14:paraId="58A8B2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239309"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C9A8E" w14:textId="2ED8A3D1" w:rsidR="006B7340" w:rsidRPr="004B1509" w:rsidRDefault="006B7340" w:rsidP="006B7340">
            <w:pPr>
              <w:rPr>
                <w:rFonts w:eastAsia="Calibri"/>
                <w:szCs w:val="22"/>
              </w:rPr>
            </w:pPr>
            <w:r w:rsidRPr="004B1509">
              <w:rPr>
                <w:rFonts w:eastAsia="Calibri"/>
                <w:szCs w:val="22"/>
              </w:rPr>
              <w:t>ASV462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523512" w14:textId="59919E37" w:rsidR="006B7340" w:rsidRPr="004B1509" w:rsidRDefault="006B7340" w:rsidP="006B7340">
            <w:pPr>
              <w:rPr>
                <w:rFonts w:eastAsia="Calibri"/>
                <w:szCs w:val="22"/>
              </w:rPr>
            </w:pPr>
            <w:r w:rsidRPr="004B1509">
              <w:rPr>
                <w:rFonts w:eastAsia="Calibri"/>
                <w:szCs w:val="22"/>
              </w:rPr>
              <w:t>Privažiuojamasis kelias prie gyvenamųjų namų nuo 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CAB435" w14:textId="4DE0E8EE" w:rsidR="006B7340" w:rsidRPr="004B1509" w:rsidRDefault="006B7340" w:rsidP="006B7340">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FFF5E" w14:textId="789E9299"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46FC6" w14:textId="7F889902"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0C25E" w14:textId="0AD2B597" w:rsidR="006B7340" w:rsidRPr="004B1509" w:rsidRDefault="006B7340" w:rsidP="006B7340">
            <w:pPr>
              <w:jc w:val="right"/>
              <w:rPr>
                <w:rFonts w:eastAsia="Calibri"/>
                <w:bCs/>
                <w:szCs w:val="22"/>
              </w:rPr>
            </w:pPr>
            <w:r w:rsidRPr="004B1509">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55E9" w14:textId="5066C4D1"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A5833E" w14:textId="44660F17" w:rsidR="006B7340" w:rsidRPr="004B1509" w:rsidRDefault="006B7340" w:rsidP="006B7340">
            <w:pPr>
              <w:jc w:val="center"/>
              <w:rPr>
                <w:rFonts w:eastAsia="Calibri"/>
                <w:szCs w:val="22"/>
              </w:rPr>
            </w:pPr>
            <w:r w:rsidRPr="004B1509">
              <w:rPr>
                <w:rFonts w:eastAsia="Calibri"/>
                <w:szCs w:val="22"/>
              </w:rPr>
              <w:t>-</w:t>
            </w:r>
          </w:p>
        </w:tc>
      </w:tr>
      <w:tr w:rsidR="006B7340" w:rsidRPr="004B1509" w14:paraId="290BC8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E0FF33"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B2A5D" w14:textId="1990D1EF" w:rsidR="006B7340" w:rsidRPr="004B1509" w:rsidRDefault="006B7340" w:rsidP="006B7340">
            <w:pPr>
              <w:rPr>
                <w:rFonts w:eastAsia="Calibri"/>
                <w:szCs w:val="22"/>
              </w:rPr>
            </w:pPr>
            <w:r w:rsidRPr="004B1509">
              <w:rPr>
                <w:rFonts w:eastAsia="Calibri"/>
                <w:szCs w:val="22"/>
              </w:rPr>
              <w:t>ASV476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84D54D" w14:textId="1CAD3900" w:rsidR="006B7340" w:rsidRPr="004B1509" w:rsidRDefault="006B7340" w:rsidP="006B7340">
            <w:pPr>
              <w:rPr>
                <w:rFonts w:eastAsia="Calibri"/>
                <w:szCs w:val="22"/>
              </w:rPr>
            </w:pPr>
            <w:r w:rsidRPr="004B1509">
              <w:rPr>
                <w:rFonts w:eastAsia="Calibri"/>
                <w:szCs w:val="22"/>
              </w:rPr>
              <w:t>Pravažiuojamasis kelias nuo kelio Nr. A55 iki kelio Nr. A56 (Gojaus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F7C88F" w14:textId="3F5682A4" w:rsidR="006B7340" w:rsidRPr="004B1509" w:rsidRDefault="006B7340" w:rsidP="006B7340">
            <w:pPr>
              <w:jc w:val="right"/>
              <w:rPr>
                <w:rFonts w:eastAsia="Calibri"/>
                <w:szCs w:val="22"/>
              </w:rPr>
            </w:pPr>
            <w:r w:rsidRPr="004B1509">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5EAC5" w14:textId="1A0F04F9"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52B9" w14:textId="7115D749"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3DCD" w14:textId="52645513" w:rsidR="006B7340" w:rsidRPr="004B1509" w:rsidRDefault="006B7340" w:rsidP="006B7340">
            <w:pPr>
              <w:jc w:val="right"/>
              <w:rPr>
                <w:rFonts w:eastAsia="Calibri"/>
                <w:bCs/>
                <w:szCs w:val="22"/>
              </w:rPr>
            </w:pPr>
            <w:r w:rsidRPr="004B1509">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5BCF6" w14:textId="752C5689"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9EFAE3" w14:textId="527058F7" w:rsidR="006B7340" w:rsidRPr="004B1509" w:rsidRDefault="006B7340" w:rsidP="006B7340">
            <w:pPr>
              <w:jc w:val="center"/>
              <w:rPr>
                <w:rFonts w:eastAsia="Calibri"/>
                <w:szCs w:val="22"/>
              </w:rPr>
            </w:pPr>
            <w:r w:rsidRPr="004B1509">
              <w:rPr>
                <w:rFonts w:eastAsia="Calibri"/>
                <w:szCs w:val="22"/>
              </w:rPr>
              <w:t>-</w:t>
            </w:r>
          </w:p>
        </w:tc>
      </w:tr>
      <w:tr w:rsidR="006B7340" w:rsidRPr="004B1509" w14:paraId="5F23B3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0F48B3"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64CD00" w14:textId="39519026" w:rsidR="006B7340" w:rsidRPr="004B1509" w:rsidRDefault="006B7340" w:rsidP="006B7340">
            <w:pPr>
              <w:rPr>
                <w:rFonts w:eastAsia="Calibri"/>
                <w:szCs w:val="22"/>
              </w:rPr>
            </w:pPr>
            <w:r w:rsidRPr="004B1509">
              <w:rPr>
                <w:rFonts w:eastAsia="Calibri"/>
                <w:szCs w:val="22"/>
              </w:rPr>
              <w:t>ASV478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1947E6" w14:textId="56B09F36" w:rsidR="006B7340" w:rsidRPr="004B1509" w:rsidRDefault="006B7340" w:rsidP="006B7340">
            <w:pPr>
              <w:rPr>
                <w:rFonts w:eastAsia="Calibri"/>
                <w:szCs w:val="22"/>
              </w:rPr>
            </w:pPr>
            <w:r w:rsidRPr="004B1509">
              <w:rPr>
                <w:rFonts w:eastAsia="Calibri"/>
                <w:szCs w:val="22"/>
              </w:rPr>
              <w:t>Privažiuojamasis kelias prie dirbamų laukų nuo Kalno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E826A9" w14:textId="26CBC471" w:rsidR="006B7340" w:rsidRPr="004B1509" w:rsidRDefault="006B7340" w:rsidP="006B7340">
            <w:pPr>
              <w:jc w:val="right"/>
              <w:rPr>
                <w:rFonts w:eastAsia="Calibri"/>
                <w:szCs w:val="22"/>
              </w:rPr>
            </w:pPr>
            <w:r w:rsidRPr="004B1509">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EEA6" w14:textId="0025823D"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1433" w14:textId="7E87D392"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FA9D5A" w14:textId="318AB926" w:rsidR="006B7340" w:rsidRPr="004B1509" w:rsidRDefault="006B7340" w:rsidP="006B7340">
            <w:pPr>
              <w:jc w:val="right"/>
              <w:rPr>
                <w:rFonts w:eastAsia="Calibri"/>
                <w:bCs/>
                <w:szCs w:val="22"/>
              </w:rPr>
            </w:pPr>
            <w:r w:rsidRPr="004B1509">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361B6" w14:textId="089FB025"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7838B1" w14:textId="1EE2EFBA" w:rsidR="006B7340" w:rsidRPr="004B1509" w:rsidRDefault="006B7340" w:rsidP="006B7340">
            <w:pPr>
              <w:jc w:val="center"/>
              <w:rPr>
                <w:rFonts w:eastAsia="Calibri"/>
                <w:szCs w:val="22"/>
              </w:rPr>
            </w:pPr>
            <w:r w:rsidRPr="004B1509">
              <w:rPr>
                <w:rFonts w:eastAsia="Calibri"/>
                <w:szCs w:val="22"/>
              </w:rPr>
              <w:t>-</w:t>
            </w:r>
          </w:p>
        </w:tc>
      </w:tr>
      <w:tr w:rsidR="006B7340" w:rsidRPr="004B1509" w14:paraId="6FC3B3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A13727"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DD23E" w14:textId="1F1E33E8" w:rsidR="006B7340" w:rsidRPr="004B1509" w:rsidRDefault="006B7340" w:rsidP="006B7340">
            <w:pPr>
              <w:rPr>
                <w:rFonts w:eastAsia="Calibri"/>
                <w:szCs w:val="22"/>
              </w:rPr>
            </w:pPr>
            <w:r w:rsidRPr="004B1509">
              <w:rPr>
                <w:rFonts w:eastAsia="Calibri"/>
                <w:szCs w:val="22"/>
              </w:rPr>
              <w:t>ASV487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079720" w14:textId="508BA8D6" w:rsidR="006B7340" w:rsidRPr="004B1509" w:rsidRDefault="006B7340" w:rsidP="006B7340">
            <w:pPr>
              <w:rPr>
                <w:rFonts w:eastAsia="Calibri"/>
                <w:szCs w:val="22"/>
              </w:rPr>
            </w:pPr>
            <w:r w:rsidRPr="004B1509">
              <w:rPr>
                <w:rFonts w:eastAsia="Calibri"/>
                <w:szCs w:val="22"/>
              </w:rPr>
              <w:t>Privažiuojamasis kelias prie dirbamų laukų Ažupiečių k. nuo kelio Nr. 656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3D712D" w14:textId="5938A7F1" w:rsidR="006B7340" w:rsidRPr="004B1509" w:rsidRDefault="006B7340" w:rsidP="006B7340">
            <w:pPr>
              <w:jc w:val="right"/>
              <w:rPr>
                <w:rFonts w:eastAsia="Calibri"/>
                <w:szCs w:val="22"/>
              </w:rPr>
            </w:pPr>
            <w:r w:rsidRPr="004B1509">
              <w:rPr>
                <w:rFonts w:eastAsia="Calibri"/>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BC14A" w14:textId="3C7AAF4D"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2E3C4" w14:textId="2F383E27"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88C4C" w14:textId="1226F6EB" w:rsidR="006B7340" w:rsidRPr="004B1509" w:rsidRDefault="006B7340" w:rsidP="006B7340">
            <w:pPr>
              <w:jc w:val="right"/>
              <w:rPr>
                <w:rFonts w:eastAsia="Calibri"/>
                <w:bCs/>
                <w:szCs w:val="22"/>
              </w:rPr>
            </w:pPr>
            <w:r w:rsidRPr="004B1509">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B455A" w14:textId="28EDA2D4"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A096BE" w14:textId="0B053B3C" w:rsidR="006B7340" w:rsidRPr="004B1509" w:rsidRDefault="006B7340" w:rsidP="006B7340">
            <w:pPr>
              <w:jc w:val="center"/>
              <w:rPr>
                <w:rFonts w:eastAsia="Calibri"/>
                <w:szCs w:val="22"/>
              </w:rPr>
            </w:pPr>
            <w:r w:rsidRPr="004B1509">
              <w:rPr>
                <w:rFonts w:eastAsia="Calibri"/>
                <w:szCs w:val="22"/>
              </w:rPr>
              <w:t>-</w:t>
            </w:r>
          </w:p>
        </w:tc>
      </w:tr>
      <w:tr w:rsidR="006B7340" w:rsidRPr="004B1509" w14:paraId="7C262F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B8736E"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3112E8" w14:textId="32D7AFE1" w:rsidR="006B7340" w:rsidRPr="004B1509" w:rsidRDefault="006B7340" w:rsidP="006B7340">
            <w:pPr>
              <w:rPr>
                <w:rFonts w:eastAsia="Calibri"/>
                <w:szCs w:val="22"/>
              </w:rPr>
            </w:pPr>
            <w:r w:rsidRPr="004B1509">
              <w:rPr>
                <w:rFonts w:eastAsia="Calibri"/>
                <w:szCs w:val="22"/>
              </w:rPr>
              <w:t>ASV528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AF4737" w14:textId="1B02ABC1" w:rsidR="006B7340" w:rsidRPr="004B1509" w:rsidRDefault="006B7340" w:rsidP="006B7340">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Medžiuolių</w:t>
            </w:r>
            <w:proofErr w:type="spellEnd"/>
            <w:r w:rsidRPr="004B1509">
              <w:rPr>
                <w:rFonts w:eastAsia="Calibri"/>
                <w:szCs w:val="22"/>
              </w:rPr>
              <w:t xml:space="preserve"> k. nuo kelio Nr. A319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4BE944" w14:textId="6A41AC5E" w:rsidR="006B7340" w:rsidRPr="004B1509" w:rsidRDefault="006B7340" w:rsidP="006B7340">
            <w:pPr>
              <w:jc w:val="right"/>
              <w:rPr>
                <w:rFonts w:eastAsia="Calibri"/>
                <w:szCs w:val="22"/>
              </w:rPr>
            </w:pPr>
            <w:r w:rsidRPr="004B1509">
              <w:rPr>
                <w:rFonts w:eastAsia="Calibri"/>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98D7" w14:textId="36205F9C"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405A" w14:textId="1E7E9BBF"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5AB25" w14:textId="2D6987F9" w:rsidR="006B7340" w:rsidRPr="004B1509" w:rsidRDefault="006B7340" w:rsidP="006B7340">
            <w:pPr>
              <w:jc w:val="right"/>
              <w:rPr>
                <w:rFonts w:eastAsia="Calibri"/>
                <w:bCs/>
                <w:szCs w:val="22"/>
              </w:rPr>
            </w:pPr>
            <w:r w:rsidRPr="004B1509">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35406" w14:textId="33DAA6E9"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4B631E" w14:textId="0C39D9D9" w:rsidR="006B7340" w:rsidRPr="004B1509" w:rsidRDefault="006B7340" w:rsidP="006B7340">
            <w:pPr>
              <w:jc w:val="center"/>
              <w:rPr>
                <w:rFonts w:eastAsia="Calibri"/>
                <w:szCs w:val="22"/>
              </w:rPr>
            </w:pPr>
            <w:r w:rsidRPr="004B1509">
              <w:rPr>
                <w:rFonts w:eastAsia="Calibri"/>
                <w:szCs w:val="22"/>
              </w:rPr>
              <w:t>-</w:t>
            </w:r>
          </w:p>
        </w:tc>
      </w:tr>
      <w:tr w:rsidR="006B7340" w:rsidRPr="004B1509" w14:paraId="5CF0C75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0B0E2A"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2B4FC7" w14:textId="6750D78A" w:rsidR="006B7340" w:rsidRPr="004B1509" w:rsidRDefault="006B7340" w:rsidP="006B7340">
            <w:pPr>
              <w:rPr>
                <w:rFonts w:eastAsia="Calibri"/>
                <w:szCs w:val="22"/>
              </w:rPr>
            </w:pPr>
            <w:r w:rsidRPr="004B1509">
              <w:rPr>
                <w:rFonts w:eastAsia="Calibri"/>
                <w:szCs w:val="22"/>
              </w:rPr>
              <w:t>ASV529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A05C0F" w14:textId="2B5B058E" w:rsidR="006B7340" w:rsidRPr="004B1509" w:rsidRDefault="006B7340" w:rsidP="006B7340">
            <w:pPr>
              <w:rPr>
                <w:rFonts w:eastAsia="Calibri"/>
                <w:szCs w:val="22"/>
              </w:rPr>
            </w:pPr>
            <w:r w:rsidRPr="004B1509">
              <w:rPr>
                <w:rFonts w:eastAsia="Calibri"/>
                <w:szCs w:val="22"/>
              </w:rPr>
              <w:t>Pravažiuojamasis kelias nuo kelio Nr. A319 iki Kalvelių k., Debeikių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F89253" w14:textId="7D972807" w:rsidR="006B7340" w:rsidRPr="004B1509" w:rsidRDefault="006B7340" w:rsidP="006B7340">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30D" w14:textId="10A6FC1F"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ECEF4" w14:textId="6282DA45"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62954" w14:textId="00E08820" w:rsidR="006B7340" w:rsidRPr="004B1509" w:rsidRDefault="006B7340" w:rsidP="006B7340">
            <w:pPr>
              <w:jc w:val="right"/>
              <w:rPr>
                <w:rFonts w:eastAsia="Calibri"/>
                <w:bCs/>
                <w:szCs w:val="22"/>
              </w:rPr>
            </w:pPr>
            <w:r w:rsidRPr="004B1509">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C4852" w14:textId="7568E895"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1F2C3D" w14:textId="6E16312E" w:rsidR="006B7340" w:rsidRPr="004B1509" w:rsidRDefault="006B7340" w:rsidP="006B7340">
            <w:pPr>
              <w:jc w:val="center"/>
              <w:rPr>
                <w:rFonts w:eastAsia="Calibri"/>
                <w:szCs w:val="22"/>
              </w:rPr>
            </w:pPr>
            <w:r w:rsidRPr="004B1509">
              <w:rPr>
                <w:rFonts w:eastAsia="Calibri"/>
                <w:szCs w:val="22"/>
              </w:rPr>
              <w:t>-</w:t>
            </w:r>
          </w:p>
        </w:tc>
      </w:tr>
      <w:tr w:rsidR="006B7340" w:rsidRPr="004B1509" w14:paraId="2530CCB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1C7B19"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B38CA" w14:textId="44A1DDED" w:rsidR="006B7340" w:rsidRPr="004B1509" w:rsidRDefault="006B7340" w:rsidP="006B7340">
            <w:pPr>
              <w:rPr>
                <w:rFonts w:eastAsia="Calibri"/>
                <w:szCs w:val="22"/>
              </w:rPr>
            </w:pPr>
            <w:r w:rsidRPr="004B1509">
              <w:rPr>
                <w:rFonts w:eastAsia="Calibri"/>
                <w:szCs w:val="22"/>
              </w:rPr>
              <w:t>ASV538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AE5488" w14:textId="702932D9" w:rsidR="006B7340" w:rsidRPr="004B1509" w:rsidRDefault="006B7340" w:rsidP="006B7340">
            <w:pPr>
              <w:rPr>
                <w:rFonts w:eastAsia="Calibri"/>
                <w:szCs w:val="22"/>
              </w:rPr>
            </w:pPr>
            <w:r w:rsidRPr="004B1509">
              <w:rPr>
                <w:rFonts w:eastAsia="Calibri"/>
                <w:szCs w:val="22"/>
              </w:rPr>
              <w:t>Pravažiuojamasis kelias nuo kelio Nr. A67 iki kelio Nr. A319 (Kiaušų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EDB342" w14:textId="02A0B494" w:rsidR="006B7340" w:rsidRPr="004B1509" w:rsidRDefault="006B7340" w:rsidP="006B7340">
            <w:pPr>
              <w:jc w:val="right"/>
              <w:rPr>
                <w:rFonts w:eastAsia="Calibri"/>
                <w:szCs w:val="22"/>
              </w:rPr>
            </w:pPr>
            <w:r w:rsidRPr="004B1509">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2BA41" w14:textId="2402BB2B"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009D5" w14:textId="18CDA836"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60F64" w14:textId="31858BC2" w:rsidR="006B7340" w:rsidRPr="004B1509" w:rsidRDefault="006B7340" w:rsidP="006B7340">
            <w:pPr>
              <w:jc w:val="right"/>
              <w:rPr>
                <w:rFonts w:eastAsia="Calibri"/>
                <w:bCs/>
                <w:szCs w:val="22"/>
              </w:rPr>
            </w:pPr>
            <w:r w:rsidRPr="004B1509">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92F18" w14:textId="5F454613"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D0754D" w14:textId="6FE7EFDE" w:rsidR="006B7340" w:rsidRPr="004B1509" w:rsidRDefault="006B7340" w:rsidP="006B7340">
            <w:pPr>
              <w:jc w:val="center"/>
              <w:rPr>
                <w:rFonts w:eastAsia="Calibri"/>
                <w:szCs w:val="22"/>
              </w:rPr>
            </w:pPr>
            <w:r w:rsidRPr="004B1509">
              <w:rPr>
                <w:rFonts w:eastAsia="Calibri"/>
                <w:szCs w:val="22"/>
              </w:rPr>
              <w:t>-</w:t>
            </w:r>
          </w:p>
        </w:tc>
      </w:tr>
      <w:tr w:rsidR="006B7340" w:rsidRPr="004B1509" w14:paraId="0C32E3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293AE0"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49365" w14:textId="3E8B8704" w:rsidR="006B7340" w:rsidRPr="004B1509" w:rsidRDefault="006B7340" w:rsidP="006B7340">
            <w:pPr>
              <w:rPr>
                <w:rFonts w:eastAsia="Calibri"/>
                <w:szCs w:val="22"/>
              </w:rPr>
            </w:pPr>
            <w:r w:rsidRPr="004B1509">
              <w:rPr>
                <w:rFonts w:eastAsia="Calibri"/>
                <w:szCs w:val="22"/>
              </w:rPr>
              <w:t>ASV552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57525E" w14:textId="46D462F1" w:rsidR="006B7340" w:rsidRPr="004B1509" w:rsidRDefault="006B7340" w:rsidP="006B7340">
            <w:pPr>
              <w:rPr>
                <w:rFonts w:eastAsia="Calibri"/>
                <w:szCs w:val="22"/>
              </w:rPr>
            </w:pPr>
            <w:r w:rsidRPr="004B1509">
              <w:rPr>
                <w:rFonts w:eastAsia="Calibri"/>
                <w:szCs w:val="22"/>
              </w:rPr>
              <w:t>Privažiuojamasis kelias prie gyvenamųjų namų Grubų k. nuo kelio Nr. A68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FFE7B1" w14:textId="47FDD740" w:rsidR="006B7340" w:rsidRPr="004B1509" w:rsidRDefault="006B7340" w:rsidP="006B7340">
            <w:pPr>
              <w:jc w:val="right"/>
              <w:rPr>
                <w:rFonts w:eastAsia="Calibri"/>
                <w:szCs w:val="22"/>
              </w:rPr>
            </w:pPr>
            <w:r w:rsidRPr="004B1509">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61C4" w14:textId="1D4B4870"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B8EB1" w14:textId="214C72BE"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E0B1F" w14:textId="3BA0DD95" w:rsidR="006B7340" w:rsidRPr="004B1509" w:rsidRDefault="006B7340" w:rsidP="006B7340">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D708A" w14:textId="26A51F33"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F33487" w14:textId="59E925ED" w:rsidR="006B7340" w:rsidRPr="004B1509" w:rsidRDefault="006B7340" w:rsidP="006B7340">
            <w:pPr>
              <w:jc w:val="center"/>
              <w:rPr>
                <w:rFonts w:eastAsia="Calibri"/>
                <w:szCs w:val="22"/>
              </w:rPr>
            </w:pPr>
            <w:r w:rsidRPr="004B1509">
              <w:rPr>
                <w:rFonts w:eastAsia="Calibri"/>
                <w:szCs w:val="22"/>
              </w:rPr>
              <w:t>-</w:t>
            </w:r>
          </w:p>
        </w:tc>
      </w:tr>
      <w:tr w:rsidR="006B7340" w:rsidRPr="004B1509" w14:paraId="049BB8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3E4D69"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C7223" w14:textId="7FBE3E86" w:rsidR="006B7340" w:rsidRPr="004B1509" w:rsidRDefault="006B7340" w:rsidP="006B7340">
            <w:pPr>
              <w:rPr>
                <w:rFonts w:eastAsia="Calibri"/>
                <w:szCs w:val="22"/>
              </w:rPr>
            </w:pPr>
            <w:r w:rsidRPr="004B1509">
              <w:rPr>
                <w:rFonts w:eastAsia="Calibri"/>
                <w:szCs w:val="22"/>
              </w:rPr>
              <w:t>ASV576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237D02" w14:textId="6213190D" w:rsidR="006B7340" w:rsidRPr="004B1509" w:rsidRDefault="006B7340" w:rsidP="006B7340">
            <w:pPr>
              <w:rPr>
                <w:rFonts w:eastAsia="Calibri"/>
                <w:szCs w:val="22"/>
              </w:rPr>
            </w:pPr>
            <w:r w:rsidRPr="004B1509">
              <w:rPr>
                <w:rFonts w:eastAsia="Calibri"/>
                <w:szCs w:val="22"/>
              </w:rPr>
              <w:t>Privažiuojamasis kelias prie fermos pastatų nuo Rubikių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7F9CD4" w14:textId="683789B1" w:rsidR="006B7340" w:rsidRPr="004B1509" w:rsidRDefault="006B7340" w:rsidP="006B7340">
            <w:pPr>
              <w:jc w:val="right"/>
              <w:rPr>
                <w:rFonts w:eastAsia="Calibri"/>
                <w:szCs w:val="22"/>
              </w:rPr>
            </w:pPr>
            <w:r w:rsidRPr="004B1509">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4875" w14:textId="5DACED3D"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8895E" w14:textId="404C4EDF"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AC552" w14:textId="5B825B27" w:rsidR="006B7340" w:rsidRPr="004B1509" w:rsidRDefault="006B7340" w:rsidP="006B7340">
            <w:pPr>
              <w:jc w:val="right"/>
              <w:rPr>
                <w:rFonts w:eastAsia="Calibri"/>
                <w:bCs/>
                <w:szCs w:val="22"/>
              </w:rPr>
            </w:pPr>
            <w:r w:rsidRPr="004B1509">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0C363" w14:textId="33E8CE99"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249CAF" w14:textId="16CE94B7" w:rsidR="006B7340" w:rsidRPr="004B1509" w:rsidRDefault="006B7340" w:rsidP="006B7340">
            <w:pPr>
              <w:jc w:val="center"/>
              <w:rPr>
                <w:rFonts w:eastAsia="Calibri"/>
                <w:szCs w:val="22"/>
              </w:rPr>
            </w:pPr>
            <w:r w:rsidRPr="004B1509">
              <w:rPr>
                <w:rFonts w:eastAsia="Calibri"/>
                <w:szCs w:val="22"/>
              </w:rPr>
              <w:t>-</w:t>
            </w:r>
          </w:p>
        </w:tc>
      </w:tr>
      <w:tr w:rsidR="006B7340" w:rsidRPr="004B1509" w14:paraId="5E6139E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0B42B0"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0A48D4" w14:textId="47F6FB98" w:rsidR="006B7340" w:rsidRPr="004B1509" w:rsidRDefault="006B7340" w:rsidP="006B7340">
            <w:pPr>
              <w:rPr>
                <w:rFonts w:eastAsia="Calibri"/>
                <w:szCs w:val="22"/>
              </w:rPr>
            </w:pPr>
            <w:r w:rsidRPr="004B1509">
              <w:rPr>
                <w:rFonts w:eastAsia="Calibri"/>
                <w:szCs w:val="22"/>
              </w:rPr>
              <w:t>ASV589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8E6A0" w14:textId="5E3A7FF5" w:rsidR="006B7340" w:rsidRPr="004B1509" w:rsidRDefault="006B7340" w:rsidP="006B7340">
            <w:pPr>
              <w:rPr>
                <w:rFonts w:eastAsia="Calibri"/>
                <w:szCs w:val="22"/>
              </w:rPr>
            </w:pPr>
            <w:r w:rsidRPr="004B1509">
              <w:rPr>
                <w:rFonts w:eastAsia="Calibri"/>
                <w:szCs w:val="22"/>
              </w:rPr>
              <w:t xml:space="preserve">Privažiuojamasis kelias prie dujų skirstymo stoties </w:t>
            </w:r>
            <w:proofErr w:type="spellStart"/>
            <w:r w:rsidRPr="004B1509">
              <w:rPr>
                <w:rFonts w:eastAsia="Calibri"/>
                <w:szCs w:val="22"/>
              </w:rPr>
              <w:t>Jurzdiko</w:t>
            </w:r>
            <w:proofErr w:type="spellEnd"/>
            <w:r w:rsidRPr="004B1509">
              <w:rPr>
                <w:rFonts w:eastAsia="Calibri"/>
                <w:szCs w:val="22"/>
              </w:rPr>
              <w:t xml:space="preserve"> k. nuo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D45A78" w14:textId="445ED5B8" w:rsidR="006B7340" w:rsidRPr="004B1509" w:rsidRDefault="006B7340" w:rsidP="006B7340">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9F55" w14:textId="1477F10D"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075BE" w14:textId="0DB8F3F3"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C925" w14:textId="63520447" w:rsidR="006B7340" w:rsidRPr="004B1509" w:rsidRDefault="006B7340" w:rsidP="006B7340">
            <w:pPr>
              <w:jc w:val="right"/>
              <w:rPr>
                <w:rFonts w:eastAsia="Calibri"/>
                <w:bCs/>
                <w:szCs w:val="22"/>
              </w:rPr>
            </w:pPr>
            <w:r w:rsidRPr="004B1509">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E8974" w14:textId="75972E5F"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DBE808" w14:textId="403C980F" w:rsidR="006B7340" w:rsidRPr="004B1509" w:rsidRDefault="006B7340" w:rsidP="006B7340">
            <w:pPr>
              <w:jc w:val="center"/>
              <w:rPr>
                <w:rFonts w:eastAsia="Calibri"/>
                <w:szCs w:val="22"/>
              </w:rPr>
            </w:pPr>
            <w:r w:rsidRPr="004B1509">
              <w:rPr>
                <w:rFonts w:eastAsia="Calibri"/>
                <w:szCs w:val="22"/>
              </w:rPr>
              <w:t>-</w:t>
            </w:r>
          </w:p>
        </w:tc>
      </w:tr>
      <w:tr w:rsidR="006B7340" w:rsidRPr="004B1509" w14:paraId="7E99E1F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F7E35B"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A04FC" w14:textId="423D683C" w:rsidR="006B7340" w:rsidRPr="004B1509" w:rsidRDefault="006B7340" w:rsidP="006B7340">
            <w:pPr>
              <w:rPr>
                <w:rFonts w:eastAsia="Calibri"/>
                <w:szCs w:val="22"/>
              </w:rPr>
            </w:pPr>
            <w:r w:rsidRPr="004B1509">
              <w:rPr>
                <w:rFonts w:eastAsia="Calibri"/>
                <w:szCs w:val="22"/>
              </w:rPr>
              <w:t>ASV594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FDF2BD" w14:textId="1F8FC6CE" w:rsidR="006B7340" w:rsidRPr="004B1509" w:rsidRDefault="006B7340" w:rsidP="006B7340">
            <w:pPr>
              <w:rPr>
                <w:rFonts w:eastAsia="Calibri"/>
                <w:szCs w:val="22"/>
              </w:rPr>
            </w:pPr>
            <w:r w:rsidRPr="004B1509">
              <w:rPr>
                <w:rFonts w:eastAsia="Calibri"/>
                <w:szCs w:val="22"/>
              </w:rPr>
              <w:t xml:space="preserve">Privažiuojamasis kelias prie gyvenamų namų </w:t>
            </w:r>
            <w:proofErr w:type="spellStart"/>
            <w:r w:rsidRPr="004B1509">
              <w:rPr>
                <w:rFonts w:eastAsia="Calibri"/>
                <w:szCs w:val="22"/>
              </w:rPr>
              <w:t>Vikonių</w:t>
            </w:r>
            <w:proofErr w:type="spellEnd"/>
            <w:r w:rsidRPr="004B1509">
              <w:rPr>
                <w:rFonts w:eastAsia="Calibri"/>
                <w:szCs w:val="22"/>
              </w:rPr>
              <w:t xml:space="preserve"> k. nuo kelio Nr. A24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562987" w14:textId="1910CA15" w:rsidR="006B7340" w:rsidRPr="004B1509" w:rsidRDefault="006B7340" w:rsidP="006B7340">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41D54" w14:textId="140B8477"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5C79B" w14:textId="38D0E7B3"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73F9B" w14:textId="0B59B534" w:rsidR="006B7340" w:rsidRPr="004B1509" w:rsidRDefault="006B7340" w:rsidP="006B7340">
            <w:pPr>
              <w:jc w:val="right"/>
              <w:rPr>
                <w:rFonts w:eastAsia="Calibri"/>
                <w:bCs/>
                <w:szCs w:val="22"/>
              </w:rPr>
            </w:pPr>
            <w:r w:rsidRPr="004B1509">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FDCEC" w14:textId="2C873CDB"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0B2BBE" w14:textId="5008BE56" w:rsidR="006B7340" w:rsidRPr="004B1509" w:rsidRDefault="006B7340" w:rsidP="006B7340">
            <w:pPr>
              <w:jc w:val="center"/>
              <w:rPr>
                <w:rFonts w:eastAsia="Calibri"/>
                <w:szCs w:val="22"/>
              </w:rPr>
            </w:pPr>
            <w:r w:rsidRPr="004B1509">
              <w:rPr>
                <w:rFonts w:eastAsia="Calibri"/>
                <w:szCs w:val="22"/>
              </w:rPr>
              <w:t>-</w:t>
            </w:r>
          </w:p>
        </w:tc>
      </w:tr>
      <w:tr w:rsidR="006B7340" w:rsidRPr="004B1509" w14:paraId="05D817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7F185F"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D6EBB9" w14:textId="50FCE0EC" w:rsidR="006B7340" w:rsidRPr="004B1509" w:rsidRDefault="006B7340" w:rsidP="006B7340">
            <w:pPr>
              <w:rPr>
                <w:rFonts w:eastAsia="Calibri"/>
                <w:szCs w:val="22"/>
              </w:rPr>
            </w:pPr>
            <w:r w:rsidRPr="004B1509">
              <w:rPr>
                <w:rFonts w:eastAsia="Calibri"/>
                <w:szCs w:val="22"/>
              </w:rPr>
              <w:t>ASV596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1DF1C0" w14:textId="0E63158E" w:rsidR="006B7340" w:rsidRPr="004B1509" w:rsidRDefault="006B7340" w:rsidP="006B7340">
            <w:pPr>
              <w:rPr>
                <w:rFonts w:eastAsia="Calibri"/>
                <w:szCs w:val="22"/>
              </w:rPr>
            </w:pPr>
            <w:r w:rsidRPr="004B1509">
              <w:rPr>
                <w:rFonts w:eastAsia="Calibri"/>
                <w:szCs w:val="22"/>
              </w:rPr>
              <w:t>Privažiuojamasis kelias prie Peslių k. kapinių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D0088D" w14:textId="229EF954" w:rsidR="006B7340" w:rsidRPr="004B1509" w:rsidRDefault="006B7340" w:rsidP="006B7340">
            <w:pPr>
              <w:jc w:val="right"/>
              <w:rPr>
                <w:rFonts w:eastAsia="Calibri"/>
                <w:szCs w:val="22"/>
              </w:rPr>
            </w:pPr>
            <w:r w:rsidRPr="004B1509">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4CCBC" w14:textId="07B0EA05"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F1507" w14:textId="29076352"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66106" w14:textId="31321FA7" w:rsidR="006B7340" w:rsidRPr="004B1509" w:rsidRDefault="006B7340" w:rsidP="006B7340">
            <w:pPr>
              <w:jc w:val="right"/>
              <w:rPr>
                <w:rFonts w:eastAsia="Calibri"/>
                <w:bCs/>
                <w:szCs w:val="22"/>
              </w:rPr>
            </w:pPr>
            <w:r w:rsidRPr="004B1509">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4CE7D" w14:textId="55F06B79"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526ACD" w14:textId="5BA29F17" w:rsidR="006B7340" w:rsidRPr="004B1509" w:rsidRDefault="006B7340" w:rsidP="006B7340">
            <w:pPr>
              <w:jc w:val="center"/>
              <w:rPr>
                <w:rFonts w:eastAsia="Calibri"/>
                <w:szCs w:val="22"/>
              </w:rPr>
            </w:pPr>
            <w:r w:rsidRPr="004B1509">
              <w:rPr>
                <w:rFonts w:eastAsia="Calibri"/>
                <w:szCs w:val="22"/>
              </w:rPr>
              <w:t>-</w:t>
            </w:r>
          </w:p>
        </w:tc>
      </w:tr>
      <w:tr w:rsidR="006B7340" w:rsidRPr="004B1509" w14:paraId="4E1844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FA6DF3"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8DDA5" w14:textId="028152FD" w:rsidR="006B7340" w:rsidRPr="004B1509" w:rsidRDefault="006B7340" w:rsidP="006B7340">
            <w:pPr>
              <w:rPr>
                <w:rFonts w:eastAsia="Calibri"/>
                <w:szCs w:val="22"/>
              </w:rPr>
            </w:pPr>
            <w:r w:rsidRPr="004B1509">
              <w:rPr>
                <w:rFonts w:eastAsia="Calibri"/>
                <w:szCs w:val="22"/>
              </w:rPr>
              <w:t>ASV599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3BB8AA" w14:textId="2044829B" w:rsidR="006B7340" w:rsidRPr="004B1509" w:rsidRDefault="006B7340" w:rsidP="006B7340">
            <w:pPr>
              <w:rPr>
                <w:rFonts w:eastAsia="Calibri"/>
                <w:szCs w:val="22"/>
              </w:rPr>
            </w:pPr>
            <w:r w:rsidRPr="004B1509">
              <w:rPr>
                <w:rFonts w:eastAsia="Calibri"/>
                <w:szCs w:val="22"/>
              </w:rPr>
              <w:t xml:space="preserve">Privažiuojamasis kelias prie gyvenamųjų namų nuo Švyturio g., </w:t>
            </w:r>
            <w:proofErr w:type="spellStart"/>
            <w:r w:rsidRPr="004B1509">
              <w:rPr>
                <w:rFonts w:eastAsia="Calibri"/>
                <w:szCs w:val="22"/>
              </w:rPr>
              <w:t>Piktagalio</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2834A9" w14:textId="35B3E9FA" w:rsidR="006B7340" w:rsidRPr="004B1509" w:rsidRDefault="006B7340" w:rsidP="006B7340">
            <w:pPr>
              <w:jc w:val="right"/>
              <w:rPr>
                <w:rFonts w:eastAsia="Calibri"/>
                <w:szCs w:val="22"/>
              </w:rPr>
            </w:pPr>
            <w:r w:rsidRPr="004B1509">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92E9C" w14:textId="4466D62D"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DC9D9" w14:textId="24338479"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565FE" w14:textId="7E534543" w:rsidR="006B7340" w:rsidRPr="004B1509" w:rsidRDefault="006B7340" w:rsidP="006B7340">
            <w:pPr>
              <w:jc w:val="right"/>
              <w:rPr>
                <w:rFonts w:eastAsia="Calibri"/>
                <w:bCs/>
                <w:szCs w:val="22"/>
              </w:rPr>
            </w:pPr>
            <w:r w:rsidRPr="004B1509">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6AB26" w14:textId="026B33F4"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309D87" w14:textId="646DE93C" w:rsidR="006B7340" w:rsidRPr="004B1509" w:rsidRDefault="006B7340" w:rsidP="006B7340">
            <w:pPr>
              <w:jc w:val="center"/>
              <w:rPr>
                <w:rFonts w:eastAsia="Calibri"/>
                <w:szCs w:val="22"/>
              </w:rPr>
            </w:pPr>
            <w:r w:rsidRPr="004B1509">
              <w:rPr>
                <w:rFonts w:eastAsia="Calibri"/>
                <w:szCs w:val="22"/>
              </w:rPr>
              <w:t>-</w:t>
            </w:r>
          </w:p>
        </w:tc>
      </w:tr>
      <w:tr w:rsidR="006B7340" w:rsidRPr="004B1509" w14:paraId="0DEC2BE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FEF6A3"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488536" w14:textId="082C756C" w:rsidR="006B7340" w:rsidRPr="004B1509" w:rsidRDefault="006B7340" w:rsidP="006B7340">
            <w:pPr>
              <w:rPr>
                <w:rFonts w:eastAsia="Calibri"/>
                <w:szCs w:val="22"/>
              </w:rPr>
            </w:pPr>
            <w:r w:rsidRPr="004B1509">
              <w:rPr>
                <w:rFonts w:eastAsia="Calibri"/>
                <w:szCs w:val="22"/>
              </w:rPr>
              <w:t>ASV605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2B32B8" w14:textId="47610471" w:rsidR="006B7340" w:rsidRPr="004B1509" w:rsidRDefault="006B7340" w:rsidP="006B7340">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Liepdegėnų</w:t>
            </w:r>
            <w:proofErr w:type="spellEnd"/>
            <w:r w:rsidRPr="004B1509">
              <w:rPr>
                <w:rFonts w:eastAsia="Calibri"/>
                <w:szCs w:val="22"/>
              </w:rPr>
              <w:t xml:space="preserve">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45AF56" w14:textId="0A156E61" w:rsidR="006B7340" w:rsidRPr="004B1509" w:rsidRDefault="006B7340" w:rsidP="006B7340">
            <w:pPr>
              <w:jc w:val="right"/>
              <w:rPr>
                <w:rFonts w:eastAsia="Calibri"/>
                <w:szCs w:val="22"/>
              </w:rPr>
            </w:pPr>
            <w:r w:rsidRPr="004B1509">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43EB2" w14:textId="4FA7D503"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6254D" w14:textId="46DE4EED"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1F7BA" w14:textId="1EC05ABA" w:rsidR="006B7340" w:rsidRPr="004B1509" w:rsidRDefault="006B7340" w:rsidP="006B7340">
            <w:pPr>
              <w:jc w:val="right"/>
              <w:rPr>
                <w:rFonts w:eastAsia="Calibri"/>
                <w:bCs/>
                <w:szCs w:val="22"/>
              </w:rPr>
            </w:pPr>
            <w:r w:rsidRPr="004B1509">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9850C" w14:textId="4C27EE41"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D1D52E" w14:textId="26C6D60E" w:rsidR="006B7340" w:rsidRPr="004B1509" w:rsidRDefault="006B7340" w:rsidP="006B7340">
            <w:pPr>
              <w:jc w:val="center"/>
              <w:rPr>
                <w:rFonts w:eastAsia="Calibri"/>
                <w:szCs w:val="22"/>
              </w:rPr>
            </w:pPr>
            <w:r w:rsidRPr="004B1509">
              <w:rPr>
                <w:rFonts w:eastAsia="Calibri"/>
                <w:szCs w:val="22"/>
              </w:rPr>
              <w:t>-</w:t>
            </w:r>
          </w:p>
        </w:tc>
      </w:tr>
      <w:tr w:rsidR="006B7340" w:rsidRPr="004B1509" w14:paraId="7A5430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5D808E"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19AB8A" w14:textId="0A5F428E" w:rsidR="006B7340" w:rsidRPr="004B1509" w:rsidRDefault="006B7340" w:rsidP="006B7340">
            <w:pPr>
              <w:rPr>
                <w:rFonts w:eastAsia="Calibri"/>
                <w:szCs w:val="22"/>
              </w:rPr>
            </w:pPr>
            <w:r w:rsidRPr="004B1509">
              <w:rPr>
                <w:rFonts w:eastAsia="Calibri"/>
                <w:szCs w:val="22"/>
              </w:rPr>
              <w:t>ASV619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D6B2CF" w14:textId="3AEB98EE" w:rsidR="006B7340" w:rsidRPr="004B1509" w:rsidRDefault="006B7340" w:rsidP="006B7340">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Starkakampio</w:t>
            </w:r>
            <w:proofErr w:type="spellEnd"/>
            <w:r w:rsidRPr="004B1509">
              <w:rPr>
                <w:rFonts w:eastAsia="Calibri"/>
                <w:szCs w:val="22"/>
              </w:rPr>
              <w:t xml:space="preserve"> k. nuo kelio Nr. A74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969BC5" w14:textId="483AF663" w:rsidR="006B7340" w:rsidRPr="004B1509" w:rsidRDefault="006B7340" w:rsidP="006B7340">
            <w:pPr>
              <w:jc w:val="right"/>
              <w:rPr>
                <w:rFonts w:eastAsia="Calibri"/>
                <w:szCs w:val="22"/>
              </w:rPr>
            </w:pPr>
            <w:r w:rsidRPr="004B1509">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2B5FA" w14:textId="597659FD"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BF064" w14:textId="0ABD08F6"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B7D" w14:textId="4AAE617D" w:rsidR="006B7340" w:rsidRPr="004B1509" w:rsidRDefault="006B7340" w:rsidP="006B7340">
            <w:pPr>
              <w:jc w:val="right"/>
              <w:rPr>
                <w:rFonts w:eastAsia="Calibri"/>
                <w:bCs/>
                <w:szCs w:val="22"/>
              </w:rPr>
            </w:pPr>
            <w:r w:rsidRPr="004B1509">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F881D" w14:textId="6573F013"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0581DF" w14:textId="18183B50" w:rsidR="006B7340" w:rsidRPr="004B1509" w:rsidRDefault="006B7340" w:rsidP="006B7340">
            <w:pPr>
              <w:jc w:val="center"/>
              <w:rPr>
                <w:rFonts w:eastAsia="Calibri"/>
                <w:szCs w:val="22"/>
              </w:rPr>
            </w:pPr>
            <w:r w:rsidRPr="004B1509">
              <w:rPr>
                <w:rFonts w:eastAsia="Calibri"/>
                <w:szCs w:val="22"/>
              </w:rPr>
              <w:t>-</w:t>
            </w:r>
          </w:p>
        </w:tc>
      </w:tr>
      <w:tr w:rsidR="006B7340" w:rsidRPr="004B1509" w14:paraId="310D56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E26015"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CAD1E" w14:textId="74555A32" w:rsidR="006B7340" w:rsidRPr="004B1509" w:rsidRDefault="006B7340" w:rsidP="006B7340">
            <w:pPr>
              <w:rPr>
                <w:rFonts w:eastAsia="Calibri"/>
                <w:szCs w:val="22"/>
              </w:rPr>
            </w:pPr>
            <w:r w:rsidRPr="004B1509">
              <w:rPr>
                <w:rFonts w:eastAsia="Calibri"/>
                <w:szCs w:val="22"/>
              </w:rPr>
              <w:t>ASV629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DA272D" w14:textId="78720909" w:rsidR="006B7340" w:rsidRPr="004B1509" w:rsidRDefault="006B7340" w:rsidP="006B7340">
            <w:pPr>
              <w:rPr>
                <w:rFonts w:eastAsia="Calibri"/>
                <w:szCs w:val="22"/>
              </w:rPr>
            </w:pPr>
            <w:r w:rsidRPr="004B1509">
              <w:rPr>
                <w:rFonts w:eastAsia="Calibri"/>
                <w:szCs w:val="22"/>
              </w:rPr>
              <w:t>Pravažiuojamasis kelias nuo kelio Nr. 37 (</w:t>
            </w:r>
            <w:proofErr w:type="spellStart"/>
            <w:r w:rsidRPr="004B1509">
              <w:rPr>
                <w:rFonts w:eastAsia="Calibri"/>
                <w:szCs w:val="22"/>
              </w:rPr>
              <w:t>Pavarių</w:t>
            </w:r>
            <w:proofErr w:type="spellEnd"/>
            <w:r w:rsidRPr="004B1509">
              <w:rPr>
                <w:rFonts w:eastAsia="Calibri"/>
                <w:szCs w:val="22"/>
              </w:rPr>
              <w:t xml:space="preserve"> II k.) iki A318 (Stakių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1DA392" w14:textId="09AAFA6E" w:rsidR="006B7340" w:rsidRPr="004B1509" w:rsidRDefault="006B7340" w:rsidP="006B7340">
            <w:pPr>
              <w:jc w:val="right"/>
              <w:rPr>
                <w:rFonts w:eastAsia="Calibri"/>
                <w:szCs w:val="22"/>
              </w:rPr>
            </w:pPr>
            <w:r w:rsidRPr="004B1509">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D0AF" w14:textId="20DE1EBC"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AAFB4" w14:textId="374FC71A"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355F9" w14:textId="37B0F43B" w:rsidR="006B7340" w:rsidRPr="004B1509" w:rsidRDefault="006B7340" w:rsidP="006B7340">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5F32B" w14:textId="10589DE3"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4E9DED" w14:textId="4EE6AE30" w:rsidR="006B7340" w:rsidRPr="004B1509" w:rsidRDefault="006B7340" w:rsidP="006B7340">
            <w:pPr>
              <w:jc w:val="center"/>
              <w:rPr>
                <w:rFonts w:eastAsia="Calibri"/>
                <w:szCs w:val="22"/>
              </w:rPr>
            </w:pPr>
            <w:r w:rsidRPr="004B1509">
              <w:rPr>
                <w:rFonts w:eastAsia="Calibri"/>
                <w:szCs w:val="22"/>
              </w:rPr>
              <w:t>-</w:t>
            </w:r>
          </w:p>
        </w:tc>
      </w:tr>
      <w:tr w:rsidR="006B7340" w:rsidRPr="004B1509" w14:paraId="52518A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C5F2CB"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036EE" w14:textId="7F53C9ED" w:rsidR="006B7340" w:rsidRPr="004B1509" w:rsidRDefault="006B7340" w:rsidP="006B7340">
            <w:pPr>
              <w:rPr>
                <w:rFonts w:eastAsia="Calibri"/>
                <w:szCs w:val="22"/>
              </w:rPr>
            </w:pPr>
            <w:r w:rsidRPr="004B1509">
              <w:rPr>
                <w:rFonts w:eastAsia="Calibri"/>
                <w:szCs w:val="22"/>
              </w:rPr>
              <w:t>ASV652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48127E" w14:textId="79E8BE5F" w:rsidR="006B7340" w:rsidRPr="004B1509" w:rsidRDefault="006B7340" w:rsidP="006B7340">
            <w:pPr>
              <w:rPr>
                <w:rFonts w:eastAsia="Calibri"/>
                <w:szCs w:val="22"/>
              </w:rPr>
            </w:pPr>
            <w:r w:rsidRPr="004B1509">
              <w:rPr>
                <w:rFonts w:eastAsia="Calibri"/>
                <w:szCs w:val="22"/>
              </w:rPr>
              <w:t>Privažiuojamasis kelias iki gyvenamųjų namų Šeimyniškėlių k. nuo kelio Nr. 1209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FA30EF" w14:textId="4929C3FE" w:rsidR="006B7340" w:rsidRPr="004B1509" w:rsidRDefault="006B7340" w:rsidP="006B7340">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40D66" w14:textId="51632C4E"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F452" w14:textId="0D87D358" w:rsidR="006B7340" w:rsidRPr="004B1509" w:rsidRDefault="006B7340" w:rsidP="006B7340">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3C7C8" w14:textId="21BC6565"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3FCE6" w14:textId="066477CB"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E9FB10" w14:textId="5BCAFAB8" w:rsidR="006B7340" w:rsidRPr="004B1509" w:rsidRDefault="006B7340" w:rsidP="006B7340">
            <w:pPr>
              <w:jc w:val="center"/>
              <w:rPr>
                <w:rFonts w:eastAsia="Calibri"/>
                <w:szCs w:val="22"/>
              </w:rPr>
            </w:pPr>
            <w:r w:rsidRPr="004B1509">
              <w:rPr>
                <w:rFonts w:eastAsia="Calibri"/>
                <w:szCs w:val="22"/>
              </w:rPr>
              <w:t>-</w:t>
            </w:r>
          </w:p>
        </w:tc>
      </w:tr>
      <w:tr w:rsidR="006B7340" w:rsidRPr="004B1509" w14:paraId="2DEE6B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2DBEE1" w14:textId="77777777" w:rsidR="006B7340" w:rsidRPr="004B1509" w:rsidRDefault="006B7340" w:rsidP="006B7340">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086DD" w14:textId="6F9A2588" w:rsidR="006B7340" w:rsidRPr="004B1509" w:rsidRDefault="006B7340" w:rsidP="006B7340">
            <w:pPr>
              <w:rPr>
                <w:rFonts w:eastAsia="Calibri"/>
                <w:szCs w:val="22"/>
              </w:rPr>
            </w:pPr>
            <w:r w:rsidRPr="004B1509">
              <w:rPr>
                <w:rFonts w:eastAsia="Calibri"/>
                <w:szCs w:val="22"/>
              </w:rPr>
              <w:t>ASV656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42D747" w14:textId="712B11A0" w:rsidR="006B7340" w:rsidRPr="004B1509" w:rsidRDefault="006B7340" w:rsidP="006B7340">
            <w:pPr>
              <w:rPr>
                <w:rFonts w:eastAsia="Calibri"/>
                <w:szCs w:val="22"/>
              </w:rPr>
            </w:pPr>
            <w:r w:rsidRPr="004B1509">
              <w:rPr>
                <w:rFonts w:eastAsia="Calibri"/>
                <w:szCs w:val="22"/>
              </w:rPr>
              <w:t xml:space="preserve">Privažiuojamasis kelias iki gyvenamųjų namų nuo Gylių g., </w:t>
            </w:r>
            <w:proofErr w:type="spellStart"/>
            <w:r w:rsidRPr="004B1509">
              <w:rPr>
                <w:rFonts w:eastAsia="Calibri"/>
                <w:szCs w:val="22"/>
              </w:rPr>
              <w:t>Vikonių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499688" w14:textId="48C8416F" w:rsidR="006B7340" w:rsidRPr="004B1509" w:rsidRDefault="006B7340" w:rsidP="006B7340">
            <w:pPr>
              <w:jc w:val="right"/>
              <w:rPr>
                <w:rFonts w:eastAsia="Calibri"/>
                <w:szCs w:val="22"/>
              </w:rPr>
            </w:pPr>
            <w:r w:rsidRPr="004B1509">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D425" w14:textId="51C24DEB" w:rsidR="006B7340" w:rsidRPr="004B1509" w:rsidRDefault="006B7340" w:rsidP="006B734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6921" w14:textId="39413FB5" w:rsidR="006B7340" w:rsidRPr="004B1509" w:rsidRDefault="006B7340" w:rsidP="006B734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90116" w14:textId="072332FE" w:rsidR="006B7340" w:rsidRPr="004B1509" w:rsidRDefault="006B7340" w:rsidP="006B7340">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B8AA1" w14:textId="685B2477" w:rsidR="006B7340" w:rsidRPr="004B1509" w:rsidRDefault="006B7340" w:rsidP="006B734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81E9AD" w14:textId="1C0130CB" w:rsidR="006B7340" w:rsidRPr="004B1509" w:rsidRDefault="006B7340" w:rsidP="006B7340">
            <w:pPr>
              <w:jc w:val="center"/>
              <w:rPr>
                <w:rFonts w:eastAsia="Calibri"/>
                <w:szCs w:val="22"/>
              </w:rPr>
            </w:pPr>
            <w:r w:rsidRPr="004B1509">
              <w:rPr>
                <w:rFonts w:eastAsia="Calibri"/>
                <w:szCs w:val="22"/>
              </w:rPr>
              <w:t>-</w:t>
            </w:r>
          </w:p>
        </w:tc>
      </w:tr>
      <w:tr w:rsidR="00525312" w:rsidRPr="004B1509" w14:paraId="296F4BE1"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EA330BD" w14:textId="77777777" w:rsidR="00525312" w:rsidRPr="004B1509" w:rsidRDefault="00525312" w:rsidP="00525312">
            <w:pPr>
              <w:tabs>
                <w:tab w:val="center" w:pos="4819"/>
                <w:tab w:val="right" w:pos="9638"/>
              </w:tabs>
              <w:rPr>
                <w:rFonts w:eastAsia="Calibri"/>
                <w:i/>
                <w:iCs/>
                <w:szCs w:val="22"/>
              </w:rPr>
            </w:pPr>
            <w:r w:rsidRPr="004B1509">
              <w:rPr>
                <w:rFonts w:eastAsia="Calibri"/>
                <w:i/>
                <w:iCs/>
                <w:szCs w:val="22"/>
              </w:rPr>
              <w:t>4.</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591A02C" w14:textId="77777777" w:rsidR="00525312" w:rsidRPr="004B1509" w:rsidRDefault="00525312" w:rsidP="00525312">
            <w:pPr>
              <w:rPr>
                <w:rFonts w:eastAsia="Calibri"/>
                <w:i/>
                <w:iCs/>
                <w:szCs w:val="22"/>
              </w:rPr>
            </w:pPr>
            <w:r w:rsidRPr="004B1509">
              <w:rPr>
                <w:rFonts w:eastAsia="Calibri"/>
                <w:i/>
                <w:iCs/>
                <w:szCs w:val="22"/>
              </w:rPr>
              <w:t>DEBEIKIŲ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7EBA85D5" w14:textId="5F12A3E6" w:rsidR="00525312" w:rsidRPr="004B1509" w:rsidRDefault="00525312" w:rsidP="00525312">
            <w:pPr>
              <w:jc w:val="right"/>
              <w:rPr>
                <w:rFonts w:eastAsia="Calibri"/>
                <w:bCs/>
                <w:i/>
                <w:iCs/>
                <w:szCs w:val="22"/>
              </w:rPr>
            </w:pPr>
            <w:r w:rsidRPr="007509D0">
              <w:rPr>
                <w:rFonts w:eastAsia="Calibri"/>
                <w:bCs/>
                <w:i/>
                <w:iCs/>
                <w:szCs w:val="22"/>
              </w:rPr>
              <w:t>153 508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4AD3204" w14:textId="07A72CB8" w:rsidR="00525312" w:rsidRPr="004B1509" w:rsidRDefault="00525312" w:rsidP="00525312">
            <w:pPr>
              <w:jc w:val="right"/>
              <w:rPr>
                <w:rFonts w:eastAsia="Calibri"/>
                <w:i/>
                <w:iCs/>
                <w:szCs w:val="22"/>
              </w:rPr>
            </w:pPr>
            <w:r w:rsidRPr="007509D0">
              <w:rPr>
                <w:rFonts w:eastAsia="Calibri"/>
                <w:i/>
                <w:iCs/>
                <w:szCs w:val="22"/>
              </w:rPr>
              <w:t>3 832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364A430" w14:textId="34CDB61C" w:rsidR="00525312" w:rsidRPr="004B1509" w:rsidRDefault="00525312" w:rsidP="00525312">
            <w:pPr>
              <w:jc w:val="right"/>
              <w:rPr>
                <w:rFonts w:eastAsia="Calibri"/>
                <w:bCs/>
                <w:i/>
                <w:iCs/>
                <w:szCs w:val="22"/>
              </w:rPr>
            </w:pPr>
            <w:r w:rsidRPr="007509D0">
              <w:rPr>
                <w:rFonts w:eastAsia="Calibri"/>
                <w:bCs/>
                <w:i/>
                <w:iCs/>
                <w:szCs w:val="22"/>
              </w:rPr>
              <w:t>81 272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6FB8C06" w14:textId="142E0631" w:rsidR="00525312" w:rsidRPr="004B1509" w:rsidRDefault="00525312" w:rsidP="00525312">
            <w:pPr>
              <w:jc w:val="right"/>
              <w:rPr>
                <w:rFonts w:eastAsia="Calibri"/>
                <w:bCs/>
                <w:i/>
                <w:iCs/>
                <w:szCs w:val="22"/>
              </w:rPr>
            </w:pPr>
            <w:r w:rsidRPr="007509D0">
              <w:rPr>
                <w:rFonts w:eastAsia="Calibri"/>
                <w:bCs/>
                <w:i/>
                <w:iCs/>
                <w:szCs w:val="22"/>
              </w:rPr>
              <w:t>68 404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3779B4" w14:textId="77777777" w:rsidR="00525312" w:rsidRPr="004B1509" w:rsidRDefault="00525312" w:rsidP="00525312">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2A44B8B9" w14:textId="77777777" w:rsidR="00525312" w:rsidRPr="004B1509" w:rsidRDefault="00525312" w:rsidP="00525312">
            <w:pPr>
              <w:jc w:val="center"/>
              <w:rPr>
                <w:rFonts w:eastAsia="Calibri"/>
                <w:i/>
                <w:iCs/>
                <w:szCs w:val="22"/>
              </w:rPr>
            </w:pPr>
          </w:p>
        </w:tc>
      </w:tr>
      <w:tr w:rsidR="00525312" w:rsidRPr="005D702D" w14:paraId="5A6C73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2DBEB2D5" w14:textId="77777777" w:rsidR="00525312" w:rsidRPr="005D702D" w:rsidRDefault="00525312" w:rsidP="00525312">
            <w:pPr>
              <w:tabs>
                <w:tab w:val="center" w:pos="4819"/>
                <w:tab w:val="right" w:pos="9638"/>
              </w:tabs>
              <w:rPr>
                <w:rFonts w:eastAsia="Calibri"/>
                <w:i/>
                <w:iCs/>
                <w:szCs w:val="22"/>
              </w:rPr>
            </w:pPr>
            <w:r w:rsidRPr="005D702D">
              <w:rPr>
                <w:rFonts w:eastAsia="Calibri"/>
                <w:i/>
                <w:iCs/>
                <w:szCs w:val="22"/>
              </w:rPr>
              <w:t>4.1.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07DF62C9" w14:textId="77777777" w:rsidR="00525312" w:rsidRPr="005D702D" w:rsidRDefault="00525312" w:rsidP="00525312">
            <w:pPr>
              <w:rPr>
                <w:rFonts w:eastAsia="Calibri"/>
                <w:i/>
                <w:iCs/>
                <w:szCs w:val="22"/>
              </w:rPr>
            </w:pPr>
            <w:r w:rsidRPr="005D702D">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1FDD5E7C" w14:textId="38194463" w:rsidR="00525312" w:rsidRPr="005D702D" w:rsidRDefault="00525312" w:rsidP="00525312">
            <w:pPr>
              <w:jc w:val="right"/>
              <w:rPr>
                <w:rFonts w:eastAsia="Calibri"/>
                <w:bCs/>
                <w:i/>
                <w:iCs/>
                <w:szCs w:val="22"/>
              </w:rPr>
            </w:pPr>
            <w:r w:rsidRPr="007509D0">
              <w:rPr>
                <w:rFonts w:eastAsia="Calibri"/>
                <w:bCs/>
                <w:i/>
                <w:iCs/>
                <w:szCs w:val="22"/>
              </w:rPr>
              <w:t>17 566</w:t>
            </w:r>
          </w:p>
        </w:tc>
        <w:tc>
          <w:tcPr>
            <w:tcW w:w="1133" w:type="dxa"/>
            <w:tcBorders>
              <w:top w:val="single" w:sz="4" w:space="0" w:color="auto"/>
              <w:left w:val="single" w:sz="4" w:space="0" w:color="auto"/>
              <w:bottom w:val="single" w:sz="4" w:space="0" w:color="auto"/>
              <w:right w:val="single" w:sz="4" w:space="0" w:color="auto"/>
            </w:tcBorders>
            <w:vAlign w:val="center"/>
          </w:tcPr>
          <w:p w14:paraId="0A7E8DFF" w14:textId="7EE58B83" w:rsidR="00525312" w:rsidRPr="005D702D" w:rsidRDefault="00525312" w:rsidP="00525312">
            <w:pPr>
              <w:jc w:val="right"/>
              <w:rPr>
                <w:rFonts w:eastAsia="Calibri"/>
                <w:i/>
                <w:iCs/>
                <w:szCs w:val="22"/>
              </w:rPr>
            </w:pPr>
            <w:r w:rsidRPr="007509D0">
              <w:rPr>
                <w:rFonts w:eastAsia="Calibri"/>
                <w:i/>
                <w:iCs/>
                <w:szCs w:val="22"/>
              </w:rPr>
              <w:t>3 023</w:t>
            </w:r>
          </w:p>
        </w:tc>
        <w:tc>
          <w:tcPr>
            <w:tcW w:w="1133" w:type="dxa"/>
            <w:tcBorders>
              <w:top w:val="single" w:sz="4" w:space="0" w:color="auto"/>
              <w:left w:val="single" w:sz="4" w:space="0" w:color="auto"/>
              <w:bottom w:val="single" w:sz="4" w:space="0" w:color="auto"/>
              <w:right w:val="single" w:sz="4" w:space="0" w:color="auto"/>
            </w:tcBorders>
            <w:vAlign w:val="center"/>
          </w:tcPr>
          <w:p w14:paraId="341A2609" w14:textId="1E99687D" w:rsidR="00525312" w:rsidRPr="005D702D" w:rsidRDefault="00525312" w:rsidP="00525312">
            <w:pPr>
              <w:jc w:val="right"/>
              <w:rPr>
                <w:rFonts w:eastAsia="Calibri"/>
                <w:bCs/>
                <w:i/>
                <w:iCs/>
                <w:szCs w:val="22"/>
              </w:rPr>
            </w:pPr>
            <w:r w:rsidRPr="007509D0">
              <w:rPr>
                <w:rFonts w:eastAsia="Calibri"/>
                <w:bCs/>
                <w:i/>
                <w:iCs/>
                <w:szCs w:val="22"/>
              </w:rPr>
              <w:t>14 543</w:t>
            </w:r>
          </w:p>
        </w:tc>
        <w:tc>
          <w:tcPr>
            <w:tcW w:w="1133" w:type="dxa"/>
            <w:tcBorders>
              <w:top w:val="single" w:sz="4" w:space="0" w:color="auto"/>
              <w:left w:val="single" w:sz="4" w:space="0" w:color="auto"/>
              <w:bottom w:val="single" w:sz="4" w:space="0" w:color="auto"/>
              <w:right w:val="single" w:sz="4" w:space="0" w:color="auto"/>
            </w:tcBorders>
            <w:vAlign w:val="center"/>
          </w:tcPr>
          <w:p w14:paraId="6A31FC29" w14:textId="04FF5C67" w:rsidR="00525312" w:rsidRPr="005D702D" w:rsidRDefault="00525312" w:rsidP="00525312">
            <w:pPr>
              <w:jc w:val="right"/>
              <w:rPr>
                <w:rFonts w:eastAsia="Calibri"/>
                <w:i/>
                <w:iCs/>
                <w:szCs w:val="22"/>
              </w:rPr>
            </w:pPr>
            <w:r w:rsidRPr="007509D0">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tcPr>
          <w:p w14:paraId="1AA3A962" w14:textId="77777777" w:rsidR="00525312" w:rsidRPr="005D702D" w:rsidRDefault="00525312" w:rsidP="00525312">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3A5CB14" w14:textId="77777777" w:rsidR="00525312" w:rsidRPr="005D702D" w:rsidRDefault="00525312" w:rsidP="00525312">
            <w:pPr>
              <w:jc w:val="center"/>
              <w:rPr>
                <w:rFonts w:eastAsia="Calibri"/>
                <w:i/>
                <w:iCs/>
                <w:szCs w:val="22"/>
              </w:rPr>
            </w:pPr>
          </w:p>
        </w:tc>
      </w:tr>
      <w:tr w:rsidR="0094568F" w:rsidRPr="004B1509" w14:paraId="60556E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A1F435"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24C1B" w14:textId="0D9967E1" w:rsidR="0094568F" w:rsidRPr="004B1509" w:rsidRDefault="0094568F" w:rsidP="0094568F">
            <w:pPr>
              <w:rPr>
                <w:rFonts w:eastAsia="Calibri"/>
                <w:szCs w:val="22"/>
              </w:rPr>
            </w:pPr>
            <w:r w:rsidRPr="007509D0">
              <w:rPr>
                <w:rFonts w:eastAsia="Calibri"/>
                <w:szCs w:val="22"/>
              </w:rPr>
              <w:t>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CE59C9" w14:textId="296A29F6" w:rsidR="0094568F" w:rsidRPr="004B1509" w:rsidRDefault="0094568F" w:rsidP="0094568F">
            <w:pPr>
              <w:rPr>
                <w:rFonts w:eastAsia="Calibri"/>
                <w:szCs w:val="22"/>
              </w:rPr>
            </w:pPr>
            <w:r w:rsidRPr="007509D0">
              <w:rPr>
                <w:rFonts w:eastAsia="Calibri"/>
                <w:szCs w:val="22"/>
              </w:rPr>
              <w:t>Ąžuolynės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5753C7" w14:textId="5521DAA3" w:rsidR="0094568F" w:rsidRPr="004B1509" w:rsidRDefault="0094568F" w:rsidP="0094568F">
            <w:pPr>
              <w:jc w:val="right"/>
              <w:rPr>
                <w:rFonts w:eastAsia="Calibri"/>
                <w:szCs w:val="22"/>
              </w:rPr>
            </w:pPr>
            <w:r w:rsidRPr="007509D0">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5D860" w14:textId="7D5ECC19"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AC7F9" w14:textId="0A9D27C6" w:rsidR="0094568F" w:rsidRPr="004B1509" w:rsidRDefault="0094568F" w:rsidP="0094568F">
            <w:pPr>
              <w:jc w:val="right"/>
              <w:rPr>
                <w:rFonts w:eastAsia="Calibri"/>
                <w:szCs w:val="22"/>
              </w:rPr>
            </w:pPr>
            <w:r w:rsidRPr="007509D0">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660EA" w14:textId="36FD72A3"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0D975" w14:textId="5615F13C" w:rsidR="0094568F" w:rsidRPr="004B1509" w:rsidRDefault="0094568F" w:rsidP="0094568F">
            <w:pPr>
              <w:jc w:val="center"/>
              <w:rPr>
                <w:rFonts w:eastAsia="Calibri"/>
                <w:bCs/>
                <w:szCs w:val="22"/>
              </w:rPr>
            </w:pPr>
            <w:r w:rsidRPr="007509D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733F70" w14:textId="4A02E8EE" w:rsidR="0094568F" w:rsidRPr="004B1509" w:rsidRDefault="0094568F" w:rsidP="0094568F">
            <w:pPr>
              <w:jc w:val="center"/>
              <w:rPr>
                <w:rFonts w:eastAsia="Calibri"/>
                <w:szCs w:val="22"/>
              </w:rPr>
            </w:pPr>
            <w:r w:rsidRPr="007509D0">
              <w:rPr>
                <w:rFonts w:eastAsia="Calibri"/>
                <w:szCs w:val="22"/>
              </w:rPr>
              <w:t>4400-5424-7568</w:t>
            </w:r>
          </w:p>
        </w:tc>
      </w:tr>
      <w:tr w:rsidR="0094568F" w:rsidRPr="004B1509" w14:paraId="4A5F51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868508"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A5B92" w14:textId="073FAA67" w:rsidR="0094568F" w:rsidRPr="004B1509" w:rsidRDefault="0094568F" w:rsidP="0094568F">
            <w:pPr>
              <w:rPr>
                <w:rFonts w:eastAsia="Calibri"/>
                <w:szCs w:val="22"/>
              </w:rPr>
            </w:pPr>
            <w:r w:rsidRPr="007509D0">
              <w:rPr>
                <w:rFonts w:eastAsia="Calibri"/>
                <w:szCs w:val="22"/>
              </w:rPr>
              <w:t>2DS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87DDD0" w14:textId="2673D393" w:rsidR="0094568F" w:rsidRPr="004B1509" w:rsidRDefault="0094568F" w:rsidP="0094568F">
            <w:pPr>
              <w:rPr>
                <w:rFonts w:eastAsia="Calibri"/>
                <w:szCs w:val="22"/>
              </w:rPr>
            </w:pPr>
            <w:r w:rsidRPr="007509D0">
              <w:rPr>
                <w:rFonts w:eastAsia="Calibri"/>
                <w:szCs w:val="22"/>
              </w:rPr>
              <w:t>J. Tumo-Vaižganto g. ,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552C15" w14:textId="43EE0F0F" w:rsidR="0094568F" w:rsidRPr="004B1509" w:rsidRDefault="0094568F" w:rsidP="0094568F">
            <w:pPr>
              <w:jc w:val="right"/>
              <w:rPr>
                <w:rFonts w:eastAsia="Calibri"/>
                <w:szCs w:val="22"/>
              </w:rPr>
            </w:pPr>
            <w:r w:rsidRPr="007509D0">
              <w:rPr>
                <w:rFonts w:eastAsia="Calibri"/>
                <w:szCs w:val="22"/>
              </w:rPr>
              <w:t xml:space="preserve"> </w:t>
            </w:r>
            <w:r w:rsidRPr="007509D0">
              <w:rPr>
                <w:rFonts w:eastAsia="Calibri"/>
                <w:bCs/>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91252" w14:textId="755803C7" w:rsidR="0094568F" w:rsidRPr="004B1509" w:rsidRDefault="0094568F" w:rsidP="0094568F">
            <w:pPr>
              <w:jc w:val="right"/>
              <w:rPr>
                <w:rFonts w:eastAsia="Calibri"/>
                <w:szCs w:val="22"/>
              </w:rPr>
            </w:pPr>
            <w:r w:rsidRPr="007509D0">
              <w:rPr>
                <w:rFonts w:eastAsia="Calibri"/>
                <w:szCs w:val="22"/>
              </w:rPr>
              <w:t> </w:t>
            </w:r>
            <w:r w:rsidRPr="007509D0">
              <w:rPr>
                <w:rFonts w:eastAsia="Calibri"/>
                <w:bCs/>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0C049" w14:textId="2A65AA57"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D8AF6" w14:textId="755028D7"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96A62" w14:textId="77777777" w:rsidR="0094568F" w:rsidRPr="007509D0" w:rsidRDefault="0094568F" w:rsidP="0094568F">
            <w:pPr>
              <w:jc w:val="center"/>
              <w:rPr>
                <w:rFonts w:eastAsia="Calibri"/>
                <w:bCs/>
                <w:szCs w:val="22"/>
              </w:rPr>
            </w:pPr>
            <w:r w:rsidRPr="007509D0">
              <w:rPr>
                <w:rFonts w:eastAsia="Calibri"/>
                <w:bCs/>
                <w:szCs w:val="22"/>
              </w:rPr>
              <w:t xml:space="preserve">D </w:t>
            </w:r>
          </w:p>
          <w:p w14:paraId="0138BC10" w14:textId="345314A8" w:rsidR="0094568F" w:rsidRPr="004B1509" w:rsidRDefault="0094568F" w:rsidP="0094568F">
            <w:pPr>
              <w:jc w:val="center"/>
              <w:rPr>
                <w:rFonts w:eastAsia="Calibri"/>
                <w:bCs/>
                <w:szCs w:val="22"/>
              </w:rPr>
            </w:pPr>
            <w:r w:rsidRPr="007509D0">
              <w:rPr>
                <w:rFonts w:eastAsia="Calibri"/>
                <w:bCs/>
                <w:szCs w:val="22"/>
              </w:rPr>
              <w:t xml:space="preserve">D </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936A3B" w14:textId="749ED625" w:rsidR="0094568F" w:rsidRPr="004B1509" w:rsidRDefault="0094568F" w:rsidP="0094568F">
            <w:pPr>
              <w:jc w:val="center"/>
              <w:rPr>
                <w:rFonts w:eastAsia="Calibri"/>
                <w:szCs w:val="22"/>
              </w:rPr>
            </w:pPr>
            <w:r w:rsidRPr="007509D0">
              <w:rPr>
                <w:rFonts w:eastAsia="Calibri"/>
                <w:szCs w:val="22"/>
              </w:rPr>
              <w:t xml:space="preserve">4400-1995-0993 </w:t>
            </w:r>
            <w:r w:rsidRPr="007509D0">
              <w:rPr>
                <w:rFonts w:eastAsia="Calibri"/>
                <w:bCs/>
                <w:szCs w:val="22"/>
              </w:rPr>
              <w:t>4400-6606-8340</w:t>
            </w:r>
          </w:p>
        </w:tc>
      </w:tr>
      <w:tr w:rsidR="0094568F" w:rsidRPr="004B1509" w14:paraId="13C4CD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B40E4C"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55F83" w14:textId="2FA2976A" w:rsidR="0094568F" w:rsidRPr="004B1509" w:rsidRDefault="0094568F" w:rsidP="0094568F">
            <w:pPr>
              <w:rPr>
                <w:rFonts w:eastAsia="Calibri"/>
                <w:szCs w:val="22"/>
              </w:rPr>
            </w:pPr>
            <w:r w:rsidRPr="007509D0">
              <w:rPr>
                <w:rFonts w:eastAsia="Calibri"/>
                <w:szCs w:val="22"/>
              </w:rPr>
              <w:t>3DS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7DFFA1" w14:textId="502EB32B" w:rsidR="0094568F" w:rsidRPr="004B1509" w:rsidRDefault="0094568F" w:rsidP="0094568F">
            <w:pPr>
              <w:rPr>
                <w:rFonts w:eastAsia="Calibri"/>
                <w:szCs w:val="22"/>
              </w:rPr>
            </w:pPr>
            <w:r w:rsidRPr="007509D0">
              <w:rPr>
                <w:rFonts w:eastAsia="Calibri"/>
                <w:szCs w:val="22"/>
              </w:rPr>
              <w:t>Kurtinių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C49191" w14:textId="4C788EFE" w:rsidR="0094568F" w:rsidRPr="004B1509" w:rsidRDefault="0094568F" w:rsidP="0094568F">
            <w:pPr>
              <w:jc w:val="right"/>
              <w:rPr>
                <w:rFonts w:eastAsia="Calibri"/>
                <w:szCs w:val="22"/>
              </w:rPr>
            </w:pPr>
            <w:r w:rsidRPr="007509D0">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1257F" w14:textId="0967C319"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D826FF" w14:textId="5BEC9F51" w:rsidR="0094568F" w:rsidRPr="004B1509" w:rsidRDefault="0094568F" w:rsidP="0094568F">
            <w:pPr>
              <w:jc w:val="right"/>
              <w:rPr>
                <w:rFonts w:eastAsia="Calibri"/>
                <w:szCs w:val="22"/>
              </w:rPr>
            </w:pPr>
            <w:r w:rsidRPr="007509D0">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BE69" w14:textId="2B431B94"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17758" w14:textId="502819C2" w:rsidR="0094568F" w:rsidRPr="004B1509" w:rsidRDefault="0094568F" w:rsidP="0094568F">
            <w:pPr>
              <w:jc w:val="center"/>
              <w:rPr>
                <w:rFonts w:eastAsia="Calibri"/>
                <w:bCs/>
                <w:szCs w:val="22"/>
              </w:rPr>
            </w:pPr>
            <w:r w:rsidRPr="007509D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C4376" w14:textId="63D64BE3" w:rsidR="0094568F" w:rsidRPr="004B1509" w:rsidRDefault="0094568F" w:rsidP="0094568F">
            <w:pPr>
              <w:jc w:val="center"/>
              <w:rPr>
                <w:rFonts w:eastAsia="Calibri"/>
                <w:szCs w:val="22"/>
              </w:rPr>
            </w:pPr>
            <w:r w:rsidRPr="007509D0">
              <w:rPr>
                <w:rFonts w:eastAsia="Calibri"/>
                <w:szCs w:val="22"/>
              </w:rPr>
              <w:t>4400-5332-8808</w:t>
            </w:r>
          </w:p>
        </w:tc>
      </w:tr>
      <w:tr w:rsidR="0094568F" w:rsidRPr="004B1509" w14:paraId="339317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00F460"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BA7FE" w14:textId="027B93EB" w:rsidR="0094568F" w:rsidRPr="004B1509" w:rsidRDefault="0094568F" w:rsidP="0094568F">
            <w:pPr>
              <w:rPr>
                <w:rFonts w:eastAsia="Calibri"/>
                <w:szCs w:val="22"/>
              </w:rPr>
            </w:pPr>
            <w:r w:rsidRPr="007509D0">
              <w:rPr>
                <w:rFonts w:eastAsia="Calibri"/>
                <w:szCs w:val="22"/>
              </w:rPr>
              <w:t>4DS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58A00E" w14:textId="752C3480" w:rsidR="0094568F" w:rsidRPr="004B1509" w:rsidRDefault="0094568F" w:rsidP="0094568F">
            <w:pPr>
              <w:rPr>
                <w:rFonts w:eastAsia="Calibri"/>
                <w:szCs w:val="22"/>
              </w:rPr>
            </w:pPr>
            <w:r w:rsidRPr="007509D0">
              <w:rPr>
                <w:rFonts w:eastAsia="Calibri"/>
                <w:szCs w:val="22"/>
              </w:rPr>
              <w:t>Lauko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01061C" w14:textId="2B802CA8" w:rsidR="0094568F" w:rsidRPr="004B1509" w:rsidRDefault="0094568F" w:rsidP="0094568F">
            <w:pPr>
              <w:jc w:val="right"/>
              <w:rPr>
                <w:rFonts w:eastAsia="Calibri"/>
                <w:szCs w:val="22"/>
              </w:rPr>
            </w:pPr>
            <w:r w:rsidRPr="007509D0">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455E2" w14:textId="3909964C"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A6A8" w14:textId="5056526F" w:rsidR="0094568F" w:rsidRPr="004B1509" w:rsidRDefault="0094568F" w:rsidP="0094568F">
            <w:pPr>
              <w:jc w:val="right"/>
              <w:rPr>
                <w:rFonts w:eastAsia="Calibri"/>
                <w:szCs w:val="22"/>
              </w:rPr>
            </w:pPr>
            <w:r w:rsidRPr="007509D0">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92F8F" w14:textId="52F17A60" w:rsidR="0094568F" w:rsidRPr="004B1509" w:rsidRDefault="0094568F" w:rsidP="0094568F">
            <w:pPr>
              <w:jc w:val="right"/>
              <w:rPr>
                <w:rFonts w:eastAsia="Calibri"/>
                <w:szCs w:val="22"/>
              </w:rPr>
            </w:pPr>
            <w:r w:rsidRPr="007509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24116" w14:textId="6CFE845F" w:rsidR="0094568F" w:rsidRPr="004B1509" w:rsidRDefault="0094568F" w:rsidP="0094568F">
            <w:pPr>
              <w:jc w:val="center"/>
              <w:rPr>
                <w:rFonts w:eastAsia="Calibri"/>
                <w:bCs/>
                <w:szCs w:val="22"/>
              </w:rPr>
            </w:pPr>
            <w:r w:rsidRPr="007509D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7D569" w14:textId="759235FC" w:rsidR="0094568F" w:rsidRPr="004B1509" w:rsidRDefault="0094568F" w:rsidP="0094568F">
            <w:pPr>
              <w:jc w:val="center"/>
              <w:rPr>
                <w:rFonts w:eastAsia="Calibri"/>
                <w:szCs w:val="22"/>
              </w:rPr>
            </w:pPr>
            <w:r w:rsidRPr="007509D0">
              <w:rPr>
                <w:rFonts w:eastAsia="Calibri"/>
                <w:szCs w:val="22"/>
              </w:rPr>
              <w:t>4400-5424-7579</w:t>
            </w:r>
          </w:p>
        </w:tc>
      </w:tr>
      <w:tr w:rsidR="0094568F" w:rsidRPr="004B1509" w14:paraId="686299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E83BDE"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D8DEF" w14:textId="4F45A4D8" w:rsidR="0094568F" w:rsidRPr="004B1509" w:rsidRDefault="0094568F" w:rsidP="0094568F">
            <w:pPr>
              <w:rPr>
                <w:rFonts w:eastAsia="Calibri"/>
                <w:szCs w:val="22"/>
              </w:rPr>
            </w:pPr>
            <w:r w:rsidRPr="004B1509">
              <w:rPr>
                <w:rFonts w:eastAsia="Calibri"/>
                <w:szCs w:val="22"/>
              </w:rPr>
              <w:t>5DS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4B054F" w14:textId="35E25580" w:rsidR="0094568F" w:rsidRPr="004B1509" w:rsidRDefault="0094568F" w:rsidP="0094568F">
            <w:pPr>
              <w:rPr>
                <w:rFonts w:eastAsia="Calibri"/>
                <w:szCs w:val="22"/>
              </w:rPr>
            </w:pPr>
            <w:proofErr w:type="spellStart"/>
            <w:r w:rsidRPr="004B1509">
              <w:rPr>
                <w:rFonts w:eastAsia="Calibri"/>
                <w:szCs w:val="22"/>
              </w:rPr>
              <w:t>Lipšio</w:t>
            </w:r>
            <w:proofErr w:type="spellEnd"/>
            <w:r w:rsidRPr="004B1509">
              <w:rPr>
                <w:rFonts w:eastAsia="Calibri"/>
                <w:szCs w:val="22"/>
              </w:rPr>
              <w:t xml:space="preserve">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17685C" w14:textId="0748F877" w:rsidR="0094568F" w:rsidRPr="004B1509" w:rsidRDefault="0094568F" w:rsidP="0094568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B8841" w14:textId="1D422C62"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7291E" w14:textId="30BCFF0B" w:rsidR="0094568F" w:rsidRPr="004B1509" w:rsidRDefault="0094568F" w:rsidP="0094568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0EFB" w14:textId="243FD9ED"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89E08" w14:textId="24A88F42"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B3737E" w14:textId="388B6B99" w:rsidR="0094568F" w:rsidRPr="004B1509" w:rsidRDefault="0094568F" w:rsidP="0094568F">
            <w:pPr>
              <w:jc w:val="center"/>
              <w:rPr>
                <w:rFonts w:eastAsia="Calibri"/>
                <w:szCs w:val="22"/>
              </w:rPr>
            </w:pPr>
            <w:r w:rsidRPr="004B1509">
              <w:rPr>
                <w:rFonts w:eastAsia="Calibri"/>
                <w:szCs w:val="22"/>
              </w:rPr>
              <w:t>4400-5424-7580</w:t>
            </w:r>
          </w:p>
        </w:tc>
      </w:tr>
      <w:tr w:rsidR="0094568F" w:rsidRPr="004B1509" w14:paraId="367EBD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B1CABF"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BD35C" w14:textId="6C422FC1" w:rsidR="0094568F" w:rsidRPr="004B1509" w:rsidRDefault="0094568F" w:rsidP="0094568F">
            <w:pPr>
              <w:rPr>
                <w:rFonts w:eastAsia="Calibri"/>
                <w:szCs w:val="22"/>
              </w:rPr>
            </w:pPr>
            <w:r w:rsidRPr="004B1509">
              <w:rPr>
                <w:rFonts w:eastAsia="Calibri"/>
                <w:szCs w:val="22"/>
              </w:rPr>
              <w:t>6DS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A83F52" w14:textId="1BD84849" w:rsidR="0094568F" w:rsidRPr="004B1509" w:rsidRDefault="0094568F" w:rsidP="0094568F">
            <w:pPr>
              <w:rPr>
                <w:rFonts w:eastAsia="Calibri"/>
                <w:szCs w:val="22"/>
              </w:rPr>
            </w:pPr>
            <w:r w:rsidRPr="004B1509">
              <w:rPr>
                <w:rFonts w:eastAsia="Calibri"/>
                <w:szCs w:val="22"/>
              </w:rPr>
              <w:t>Rubikių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9210E4" w14:textId="37B45EA5" w:rsidR="0094568F" w:rsidRPr="004B1509" w:rsidRDefault="0094568F" w:rsidP="0094568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EEE71" w14:textId="12736D2B"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E494D" w14:textId="526296CF" w:rsidR="0094568F" w:rsidRPr="004B1509" w:rsidRDefault="0094568F" w:rsidP="0094568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F1086" w14:textId="61DEBC0A"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9C0C5" w14:textId="221E2C3F"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95021B" w14:textId="208A975F" w:rsidR="0094568F" w:rsidRPr="004B1509" w:rsidRDefault="0094568F" w:rsidP="0094568F">
            <w:pPr>
              <w:jc w:val="center"/>
              <w:rPr>
                <w:rFonts w:eastAsia="Calibri"/>
                <w:szCs w:val="22"/>
              </w:rPr>
            </w:pPr>
            <w:r w:rsidRPr="004B1509">
              <w:rPr>
                <w:rFonts w:eastAsia="Calibri"/>
                <w:szCs w:val="22"/>
              </w:rPr>
              <w:t>4400-5424-7592</w:t>
            </w:r>
          </w:p>
        </w:tc>
      </w:tr>
      <w:tr w:rsidR="0094568F" w:rsidRPr="004B1509" w14:paraId="07296E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26425B"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C7938" w14:textId="7E41F53B" w:rsidR="0094568F" w:rsidRPr="004B1509" w:rsidRDefault="0094568F" w:rsidP="0094568F">
            <w:pPr>
              <w:rPr>
                <w:rFonts w:eastAsia="Calibri"/>
                <w:szCs w:val="22"/>
              </w:rPr>
            </w:pPr>
            <w:r w:rsidRPr="004B1509">
              <w:rPr>
                <w:rFonts w:eastAsia="Calibri"/>
                <w:szCs w:val="22"/>
              </w:rPr>
              <w:t>7DS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534338" w14:textId="4BA6599F" w:rsidR="0094568F" w:rsidRPr="004B1509" w:rsidRDefault="0094568F" w:rsidP="0094568F">
            <w:pPr>
              <w:rPr>
                <w:rFonts w:eastAsia="Calibri"/>
                <w:szCs w:val="22"/>
              </w:rPr>
            </w:pPr>
            <w:proofErr w:type="spellStart"/>
            <w:r w:rsidRPr="004B1509">
              <w:rPr>
                <w:rFonts w:eastAsia="Calibri"/>
                <w:szCs w:val="22"/>
              </w:rPr>
              <w:t>Stalėriškio</w:t>
            </w:r>
            <w:proofErr w:type="spellEnd"/>
            <w:r w:rsidRPr="004B1509">
              <w:rPr>
                <w:rFonts w:eastAsia="Calibri"/>
                <w:szCs w:val="22"/>
              </w:rPr>
              <w:t xml:space="preserve">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468813" w14:textId="05394256" w:rsidR="0094568F" w:rsidRPr="004B1509" w:rsidRDefault="0094568F" w:rsidP="0094568F">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F460" w14:textId="5ECE0459"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1FEE9" w14:textId="5EA50401" w:rsidR="0094568F" w:rsidRPr="004B1509" w:rsidRDefault="0094568F" w:rsidP="0094568F">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D0A09" w14:textId="7C0703EC"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6C97F" w14:textId="7406FB6A"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4CD8E5" w14:textId="4524579E" w:rsidR="0094568F" w:rsidRPr="004B1509" w:rsidRDefault="0094568F" w:rsidP="0094568F">
            <w:pPr>
              <w:jc w:val="center"/>
              <w:rPr>
                <w:rFonts w:eastAsia="Calibri"/>
                <w:szCs w:val="22"/>
              </w:rPr>
            </w:pPr>
            <w:r w:rsidRPr="004B1509">
              <w:rPr>
                <w:rFonts w:eastAsia="Calibri"/>
                <w:szCs w:val="22"/>
              </w:rPr>
              <w:t>4400-5424-7602</w:t>
            </w:r>
          </w:p>
        </w:tc>
      </w:tr>
      <w:tr w:rsidR="0094568F" w:rsidRPr="004B1509" w14:paraId="1C6A6B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8CB5B8"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4285D" w14:textId="6BCEDCD2" w:rsidR="0094568F" w:rsidRPr="004B1509" w:rsidRDefault="0094568F" w:rsidP="0094568F">
            <w:pPr>
              <w:rPr>
                <w:rFonts w:eastAsia="Calibri"/>
                <w:szCs w:val="22"/>
              </w:rPr>
            </w:pPr>
            <w:r w:rsidRPr="004B1509">
              <w:rPr>
                <w:rFonts w:eastAsia="Calibri"/>
                <w:szCs w:val="22"/>
              </w:rPr>
              <w:t>8DS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2D4D6E" w14:textId="11509C9A" w:rsidR="0094568F" w:rsidRPr="004B1509" w:rsidRDefault="0094568F" w:rsidP="0094568F">
            <w:pPr>
              <w:rPr>
                <w:rFonts w:eastAsia="Calibri"/>
                <w:szCs w:val="22"/>
              </w:rPr>
            </w:pPr>
            <w:r w:rsidRPr="004B1509">
              <w:rPr>
                <w:rFonts w:eastAsia="Calibri"/>
                <w:szCs w:val="22"/>
              </w:rPr>
              <w:t>Statybininkų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00400A" w14:textId="46EBBE98" w:rsidR="0094568F" w:rsidRPr="004B1509" w:rsidRDefault="0094568F" w:rsidP="0094568F">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999F" w14:textId="3EBA6B4F"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3485F" w14:textId="53B8F140" w:rsidR="0094568F" w:rsidRPr="004B1509" w:rsidRDefault="0094568F" w:rsidP="0094568F">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35A9" w14:textId="60249BBA"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635E" w14:textId="2F9852A4"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27F838" w14:textId="05B8648C" w:rsidR="0094568F" w:rsidRPr="004B1509" w:rsidRDefault="0094568F" w:rsidP="0094568F">
            <w:pPr>
              <w:jc w:val="center"/>
              <w:rPr>
                <w:rFonts w:eastAsia="Calibri"/>
                <w:szCs w:val="22"/>
              </w:rPr>
            </w:pPr>
            <w:r w:rsidRPr="004B1509">
              <w:rPr>
                <w:rFonts w:eastAsia="Calibri"/>
                <w:szCs w:val="22"/>
              </w:rPr>
              <w:t>4400-5332-8919</w:t>
            </w:r>
          </w:p>
        </w:tc>
      </w:tr>
      <w:tr w:rsidR="0094568F" w:rsidRPr="004B1509" w14:paraId="1243B97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B7D55F"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81752D" w14:textId="34599CAB" w:rsidR="0094568F" w:rsidRPr="004B1509" w:rsidRDefault="0094568F" w:rsidP="0094568F">
            <w:pPr>
              <w:rPr>
                <w:rFonts w:eastAsia="Calibri"/>
                <w:szCs w:val="22"/>
              </w:rPr>
            </w:pPr>
            <w:r w:rsidRPr="004B1509">
              <w:rPr>
                <w:rFonts w:eastAsia="Calibri"/>
                <w:szCs w:val="22"/>
              </w:rPr>
              <w:t>9DS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792D1D" w14:textId="5194CB86" w:rsidR="0094568F" w:rsidRPr="004B1509" w:rsidRDefault="0094568F" w:rsidP="0094568F">
            <w:pPr>
              <w:rPr>
                <w:rFonts w:eastAsia="Calibri"/>
                <w:szCs w:val="22"/>
              </w:rPr>
            </w:pPr>
            <w:proofErr w:type="spellStart"/>
            <w:r w:rsidRPr="004B1509">
              <w:rPr>
                <w:rFonts w:eastAsia="Calibri"/>
                <w:szCs w:val="22"/>
              </w:rPr>
              <w:t>Sterkonių</w:t>
            </w:r>
            <w:proofErr w:type="spellEnd"/>
            <w:r w:rsidRPr="004B1509">
              <w:rPr>
                <w:rFonts w:eastAsia="Calibri"/>
                <w:szCs w:val="22"/>
              </w:rPr>
              <w:t xml:space="preserve">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C4B5B5" w14:textId="38F7B824" w:rsidR="0094568F" w:rsidRPr="004B1509" w:rsidRDefault="0094568F" w:rsidP="0094568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BCA7B" w14:textId="09A71AB4"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8F7A" w14:textId="3656A75F" w:rsidR="0094568F" w:rsidRPr="004B1509" w:rsidRDefault="0094568F" w:rsidP="0094568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F70A" w14:textId="332806C9"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9170E" w14:textId="0A15E760"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63532" w14:textId="697CA528" w:rsidR="0094568F" w:rsidRPr="004B1509" w:rsidRDefault="0094568F" w:rsidP="0094568F">
            <w:pPr>
              <w:jc w:val="center"/>
              <w:rPr>
                <w:rFonts w:eastAsia="Calibri"/>
                <w:szCs w:val="22"/>
              </w:rPr>
            </w:pPr>
            <w:r w:rsidRPr="004B1509">
              <w:rPr>
                <w:rFonts w:eastAsia="Calibri"/>
                <w:szCs w:val="22"/>
              </w:rPr>
              <w:t>4400-5424-7635</w:t>
            </w:r>
          </w:p>
        </w:tc>
      </w:tr>
      <w:tr w:rsidR="0094568F" w:rsidRPr="004B1509" w14:paraId="620A8A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2E3509"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B58651" w14:textId="357A9C17" w:rsidR="0094568F" w:rsidRPr="004B1509" w:rsidRDefault="0094568F" w:rsidP="0094568F">
            <w:pPr>
              <w:rPr>
                <w:rFonts w:eastAsia="Calibri"/>
                <w:szCs w:val="22"/>
              </w:rPr>
            </w:pPr>
            <w:r w:rsidRPr="004B1509">
              <w:rPr>
                <w:rFonts w:eastAsia="Calibri"/>
                <w:szCs w:val="22"/>
              </w:rPr>
              <w:t>10DS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EEA86B" w14:textId="4305D8D6" w:rsidR="0094568F" w:rsidRPr="004B1509" w:rsidRDefault="0094568F" w:rsidP="0094568F">
            <w:pPr>
              <w:rPr>
                <w:rFonts w:eastAsia="Calibri"/>
                <w:szCs w:val="22"/>
              </w:rPr>
            </w:pPr>
            <w:r w:rsidRPr="004B1509">
              <w:rPr>
                <w:rFonts w:eastAsia="Calibri"/>
                <w:szCs w:val="22"/>
              </w:rPr>
              <w:t>Surviliškio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BFE64A" w14:textId="3AAD7C19" w:rsidR="0094568F" w:rsidRPr="004B1509" w:rsidRDefault="0094568F" w:rsidP="0094568F">
            <w:pPr>
              <w:jc w:val="right"/>
              <w:rPr>
                <w:rFonts w:eastAsia="Calibri"/>
                <w:szCs w:val="22"/>
              </w:rPr>
            </w:pPr>
            <w:r w:rsidRPr="004B1509">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2816C" w14:textId="1172C472" w:rsidR="0094568F" w:rsidRPr="004B1509" w:rsidRDefault="0094568F" w:rsidP="0094568F">
            <w:pPr>
              <w:jc w:val="right"/>
              <w:rPr>
                <w:rFonts w:eastAsia="Calibri"/>
                <w:szCs w:val="22"/>
              </w:rPr>
            </w:pPr>
            <w:r w:rsidRPr="004B1509">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CC39" w14:textId="09A05297" w:rsidR="0094568F" w:rsidRPr="004B1509" w:rsidRDefault="0094568F" w:rsidP="0094568F">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68531" w14:textId="50EDDC3D"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08483" w14:textId="7EBB2160"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887C04" w14:textId="4E26982E" w:rsidR="0094568F" w:rsidRPr="004B1509" w:rsidRDefault="0094568F" w:rsidP="0094568F">
            <w:pPr>
              <w:jc w:val="center"/>
              <w:rPr>
                <w:rFonts w:eastAsia="Calibri"/>
                <w:szCs w:val="22"/>
              </w:rPr>
            </w:pPr>
            <w:r w:rsidRPr="004B1509">
              <w:rPr>
                <w:rFonts w:eastAsia="Calibri"/>
                <w:szCs w:val="22"/>
              </w:rPr>
              <w:t>4400-5069-4407</w:t>
            </w:r>
          </w:p>
        </w:tc>
      </w:tr>
      <w:tr w:rsidR="0094568F" w:rsidRPr="004B1509" w14:paraId="30BA3C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829DD1"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D4493" w14:textId="252C2CAF" w:rsidR="0094568F" w:rsidRPr="004B1509" w:rsidRDefault="0094568F" w:rsidP="0094568F">
            <w:pPr>
              <w:rPr>
                <w:rFonts w:eastAsia="Calibri"/>
                <w:szCs w:val="22"/>
              </w:rPr>
            </w:pPr>
            <w:r w:rsidRPr="004B1509">
              <w:rPr>
                <w:rFonts w:eastAsia="Calibri"/>
                <w:szCs w:val="22"/>
              </w:rPr>
              <w:t>11DS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6C9996" w14:textId="64C6ED20" w:rsidR="0094568F" w:rsidRPr="004B1509" w:rsidRDefault="0094568F" w:rsidP="0094568F">
            <w:pPr>
              <w:rPr>
                <w:rFonts w:eastAsia="Calibri"/>
                <w:szCs w:val="22"/>
              </w:rPr>
            </w:pPr>
            <w:r w:rsidRPr="004B1509">
              <w:rPr>
                <w:rFonts w:eastAsia="Calibri"/>
                <w:szCs w:val="22"/>
              </w:rPr>
              <w:t>Vienybės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4CF5B3" w14:textId="6486EF57" w:rsidR="0094568F" w:rsidRPr="004B1509" w:rsidRDefault="0094568F" w:rsidP="0094568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A7E37" w14:textId="2D870C71"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C192" w14:textId="473914A3" w:rsidR="0094568F" w:rsidRPr="004B1509" w:rsidRDefault="0094568F" w:rsidP="0094568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6E3B9" w14:textId="7E2B0D90"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AD00D" w14:textId="21962F27"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9C6421" w14:textId="06BF5C77" w:rsidR="0094568F" w:rsidRPr="004B1509" w:rsidRDefault="0094568F" w:rsidP="0094568F">
            <w:pPr>
              <w:jc w:val="center"/>
              <w:rPr>
                <w:rFonts w:eastAsia="Calibri"/>
                <w:szCs w:val="22"/>
              </w:rPr>
            </w:pPr>
            <w:r w:rsidRPr="004B1509">
              <w:rPr>
                <w:rFonts w:eastAsia="Calibri"/>
                <w:szCs w:val="22"/>
              </w:rPr>
              <w:t>4400-5424-7646</w:t>
            </w:r>
          </w:p>
        </w:tc>
      </w:tr>
      <w:tr w:rsidR="0094568F" w:rsidRPr="004B1509" w14:paraId="43D445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9CA90F"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0E9537" w14:textId="33AC0029" w:rsidR="0094568F" w:rsidRPr="004B1509" w:rsidRDefault="0094568F" w:rsidP="0094568F">
            <w:pPr>
              <w:rPr>
                <w:rFonts w:eastAsia="Calibri"/>
                <w:szCs w:val="22"/>
              </w:rPr>
            </w:pPr>
            <w:r w:rsidRPr="004B1509">
              <w:rPr>
                <w:rFonts w:eastAsia="Calibri"/>
                <w:szCs w:val="22"/>
              </w:rPr>
              <w:t>12DS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7F470F" w14:textId="50454A2D" w:rsidR="0094568F" w:rsidRPr="004B1509" w:rsidRDefault="0094568F" w:rsidP="0094568F">
            <w:pPr>
              <w:rPr>
                <w:rFonts w:eastAsia="Calibri"/>
                <w:szCs w:val="22"/>
              </w:rPr>
            </w:pPr>
            <w:r w:rsidRPr="004B1509">
              <w:rPr>
                <w:rFonts w:eastAsia="Calibri"/>
                <w:szCs w:val="22"/>
              </w:rPr>
              <w:t xml:space="preserve">Dvaro g. ,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D5C963" w14:textId="3EA00B8A" w:rsidR="0094568F" w:rsidRPr="004B1509" w:rsidRDefault="0094568F" w:rsidP="0094568F">
            <w:pPr>
              <w:jc w:val="right"/>
              <w:rPr>
                <w:rFonts w:eastAsia="Calibri"/>
                <w:szCs w:val="22"/>
              </w:rPr>
            </w:pPr>
            <w:r w:rsidRPr="004B1509">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BCAFB" w14:textId="796B4D8A" w:rsidR="0094568F" w:rsidRPr="004B1509" w:rsidRDefault="0094568F" w:rsidP="0094568F">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6EE3A" w14:textId="7556AA97" w:rsidR="0094568F" w:rsidRPr="004B1509" w:rsidRDefault="0094568F" w:rsidP="0094568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E0840" w14:textId="3354698B"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F6FB7" w14:textId="6CEF70A9"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EDB20D" w14:textId="0402CDED" w:rsidR="0094568F" w:rsidRPr="004B1509" w:rsidRDefault="0094568F" w:rsidP="0094568F">
            <w:pPr>
              <w:jc w:val="center"/>
              <w:rPr>
                <w:rFonts w:eastAsia="Calibri"/>
                <w:szCs w:val="22"/>
              </w:rPr>
            </w:pPr>
            <w:r w:rsidRPr="004B1509">
              <w:rPr>
                <w:rFonts w:eastAsia="Calibri"/>
                <w:szCs w:val="22"/>
              </w:rPr>
              <w:t>4400-5545-8847</w:t>
            </w:r>
          </w:p>
        </w:tc>
      </w:tr>
      <w:tr w:rsidR="0094568F" w:rsidRPr="004B1509" w14:paraId="66E39A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88D80C"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D51702" w14:textId="4C54807B" w:rsidR="0094568F" w:rsidRPr="004B1509" w:rsidRDefault="0094568F" w:rsidP="0094568F">
            <w:pPr>
              <w:rPr>
                <w:rFonts w:eastAsia="Calibri"/>
                <w:szCs w:val="22"/>
              </w:rPr>
            </w:pPr>
            <w:r w:rsidRPr="004B1509">
              <w:rPr>
                <w:rFonts w:eastAsia="Calibri"/>
                <w:szCs w:val="22"/>
              </w:rPr>
              <w:t>13DS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E0689D" w14:textId="6D84B1A4" w:rsidR="0094568F" w:rsidRPr="004B1509" w:rsidRDefault="0094568F" w:rsidP="0094568F">
            <w:pPr>
              <w:rPr>
                <w:rFonts w:eastAsia="Calibri"/>
                <w:szCs w:val="22"/>
              </w:rPr>
            </w:pPr>
            <w:r w:rsidRPr="004B1509">
              <w:rPr>
                <w:rFonts w:eastAsia="Calibri"/>
                <w:szCs w:val="22"/>
              </w:rPr>
              <w:t xml:space="preserve">Lauko g. ,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1A346A" w14:textId="098E634F" w:rsidR="0094568F" w:rsidRPr="004B1509" w:rsidRDefault="0094568F" w:rsidP="0094568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99722" w14:textId="16DD702F"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7B7E9" w14:textId="5F3FC6B2" w:rsidR="0094568F" w:rsidRPr="004B1509" w:rsidRDefault="0094568F" w:rsidP="0094568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74734" w14:textId="6F8EDFCC"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7367" w14:textId="64D34AF3"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CF0444" w14:textId="29AA3DAB" w:rsidR="0094568F" w:rsidRPr="004B1509" w:rsidRDefault="0094568F" w:rsidP="0094568F">
            <w:pPr>
              <w:jc w:val="center"/>
              <w:rPr>
                <w:rFonts w:eastAsia="Calibri"/>
                <w:szCs w:val="22"/>
              </w:rPr>
            </w:pPr>
            <w:r w:rsidRPr="004B1509">
              <w:rPr>
                <w:rFonts w:eastAsia="Calibri"/>
                <w:szCs w:val="22"/>
              </w:rPr>
              <w:t>4400-5545-8888</w:t>
            </w:r>
          </w:p>
        </w:tc>
      </w:tr>
      <w:tr w:rsidR="0094568F" w:rsidRPr="004B1509" w14:paraId="200A25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A4DC57"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5BC31" w14:textId="12709B9C" w:rsidR="0094568F" w:rsidRPr="004B1509" w:rsidRDefault="0094568F" w:rsidP="0094568F">
            <w:pPr>
              <w:rPr>
                <w:rFonts w:eastAsia="Calibri"/>
                <w:szCs w:val="22"/>
              </w:rPr>
            </w:pPr>
            <w:r w:rsidRPr="004B1509">
              <w:rPr>
                <w:rFonts w:eastAsia="Calibri"/>
                <w:szCs w:val="22"/>
              </w:rPr>
              <w:t>14DS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315B54" w14:textId="13F03221" w:rsidR="0094568F" w:rsidRPr="004B1509" w:rsidRDefault="0094568F" w:rsidP="0094568F">
            <w:pPr>
              <w:rPr>
                <w:rFonts w:eastAsia="Calibri"/>
                <w:szCs w:val="22"/>
              </w:rPr>
            </w:pPr>
            <w:r w:rsidRPr="004B1509">
              <w:rPr>
                <w:rFonts w:eastAsia="Calibri"/>
                <w:szCs w:val="22"/>
              </w:rPr>
              <w:t xml:space="preserve">Miško g.,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89497B" w14:textId="5B3046C3" w:rsidR="0094568F" w:rsidRPr="004B1509" w:rsidRDefault="0094568F" w:rsidP="0094568F">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D4B6" w14:textId="2F34AA66" w:rsidR="0094568F" w:rsidRPr="004B1509" w:rsidRDefault="0094568F" w:rsidP="0094568F">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52F1" w14:textId="68606198" w:rsidR="0094568F" w:rsidRPr="004B1509" w:rsidRDefault="0094568F" w:rsidP="0094568F">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78EBD" w14:textId="40629B3E"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26D" w14:textId="3BCB57C6"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5EA5C4" w14:textId="44FD8E93" w:rsidR="0094568F" w:rsidRPr="004B1509" w:rsidRDefault="0094568F" w:rsidP="0094568F">
            <w:pPr>
              <w:jc w:val="center"/>
              <w:rPr>
                <w:rFonts w:eastAsia="Calibri"/>
                <w:szCs w:val="22"/>
              </w:rPr>
            </w:pPr>
            <w:r w:rsidRPr="004B1509">
              <w:rPr>
                <w:rFonts w:eastAsia="Calibri"/>
                <w:szCs w:val="22"/>
              </w:rPr>
              <w:t>4400-5545-8890</w:t>
            </w:r>
          </w:p>
        </w:tc>
      </w:tr>
      <w:tr w:rsidR="0094568F" w:rsidRPr="004B1509" w14:paraId="1BE920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55012B"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AB0DB" w14:textId="71DEDC09" w:rsidR="0094568F" w:rsidRPr="004B1509" w:rsidRDefault="0094568F" w:rsidP="0094568F">
            <w:pPr>
              <w:rPr>
                <w:rFonts w:eastAsia="Calibri"/>
                <w:szCs w:val="22"/>
              </w:rPr>
            </w:pPr>
            <w:r w:rsidRPr="004B1509">
              <w:rPr>
                <w:rFonts w:eastAsia="Calibri"/>
                <w:szCs w:val="22"/>
              </w:rPr>
              <w:t>15DS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FF7A0E" w14:textId="209C76A0" w:rsidR="0094568F" w:rsidRPr="004B1509" w:rsidRDefault="0094568F" w:rsidP="0094568F">
            <w:pPr>
              <w:rPr>
                <w:rFonts w:eastAsia="Calibri"/>
                <w:szCs w:val="22"/>
              </w:rPr>
            </w:pPr>
            <w:r w:rsidRPr="004B1509">
              <w:rPr>
                <w:rFonts w:eastAsia="Calibri"/>
                <w:szCs w:val="22"/>
              </w:rPr>
              <w:t xml:space="preserve">Parko g.,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FA4347" w14:textId="14C19A97" w:rsidR="0094568F" w:rsidRPr="004B1509" w:rsidRDefault="0094568F" w:rsidP="0094568F">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3CC9D" w14:textId="568B1782" w:rsidR="0094568F" w:rsidRPr="004B1509" w:rsidRDefault="0094568F" w:rsidP="0094568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8A5C" w14:textId="0D743B2C" w:rsidR="0094568F" w:rsidRPr="004B1509" w:rsidRDefault="0094568F" w:rsidP="0094568F">
            <w:pPr>
              <w:jc w:val="right"/>
              <w:rPr>
                <w:rFonts w:eastAsia="Calibri"/>
                <w:szCs w:val="22"/>
              </w:rPr>
            </w:pPr>
            <w:r w:rsidRPr="004B1509">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1D7D7" w14:textId="3361AF0C"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24CF1" w14:textId="23718562"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3E7A5C" w14:textId="63EA4AB8" w:rsidR="0094568F" w:rsidRPr="004B1509" w:rsidRDefault="0094568F" w:rsidP="0094568F">
            <w:pPr>
              <w:jc w:val="center"/>
              <w:rPr>
                <w:rFonts w:eastAsia="Calibri"/>
                <w:szCs w:val="22"/>
              </w:rPr>
            </w:pPr>
            <w:r w:rsidRPr="004B1509">
              <w:rPr>
                <w:rFonts w:eastAsia="Calibri"/>
                <w:szCs w:val="22"/>
              </w:rPr>
              <w:t>4400-5545-8903</w:t>
            </w:r>
          </w:p>
        </w:tc>
      </w:tr>
      <w:tr w:rsidR="0094568F" w:rsidRPr="004B1509" w14:paraId="20FB1E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84F2E8"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798D4" w14:textId="1D572003" w:rsidR="0094568F" w:rsidRPr="004B1509" w:rsidRDefault="0094568F" w:rsidP="0094568F">
            <w:pPr>
              <w:rPr>
                <w:rFonts w:eastAsia="Calibri"/>
                <w:szCs w:val="22"/>
              </w:rPr>
            </w:pPr>
            <w:r w:rsidRPr="004B1509">
              <w:rPr>
                <w:rFonts w:eastAsia="Calibri"/>
                <w:szCs w:val="22"/>
              </w:rPr>
              <w:t>16DS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5EE219" w14:textId="20C60122" w:rsidR="0094568F" w:rsidRPr="004B1509" w:rsidRDefault="0094568F" w:rsidP="0094568F">
            <w:pPr>
              <w:rPr>
                <w:rFonts w:eastAsia="Calibri"/>
                <w:szCs w:val="22"/>
              </w:rPr>
            </w:pPr>
            <w:r w:rsidRPr="004B1509">
              <w:rPr>
                <w:rFonts w:eastAsia="Calibri"/>
                <w:szCs w:val="22"/>
              </w:rPr>
              <w:t>Dvaro g. ,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148DD6" w14:textId="3E357BF9" w:rsidR="0094568F" w:rsidRPr="004B1509" w:rsidRDefault="0094568F" w:rsidP="0094568F">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1F96D" w14:textId="05D03C01"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A844A" w14:textId="6626EE4E" w:rsidR="0094568F" w:rsidRPr="004B1509" w:rsidRDefault="0094568F" w:rsidP="0094568F">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205D7" w14:textId="1CF4222F"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6E5CA" w14:textId="3924CA0C"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9A6AAC" w14:textId="575A71DB" w:rsidR="0094568F" w:rsidRPr="004B1509" w:rsidRDefault="0094568F" w:rsidP="0094568F">
            <w:pPr>
              <w:jc w:val="center"/>
              <w:rPr>
                <w:rFonts w:eastAsia="Calibri"/>
                <w:szCs w:val="22"/>
              </w:rPr>
            </w:pPr>
            <w:r w:rsidRPr="004B1509">
              <w:rPr>
                <w:rFonts w:eastAsia="Calibri"/>
                <w:szCs w:val="22"/>
              </w:rPr>
              <w:t>4400-5545-8914</w:t>
            </w:r>
          </w:p>
        </w:tc>
      </w:tr>
      <w:tr w:rsidR="0094568F" w:rsidRPr="004B1509" w14:paraId="21E357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D6A208"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2EC4B" w14:textId="6E569DC6" w:rsidR="0094568F" w:rsidRPr="004B1509" w:rsidRDefault="0094568F" w:rsidP="0094568F">
            <w:pPr>
              <w:rPr>
                <w:rFonts w:eastAsia="Calibri"/>
                <w:szCs w:val="22"/>
              </w:rPr>
            </w:pPr>
            <w:r w:rsidRPr="004B1509">
              <w:rPr>
                <w:rFonts w:eastAsia="Calibri"/>
                <w:szCs w:val="22"/>
              </w:rPr>
              <w:t>17DS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FFB57D" w14:textId="03A34685" w:rsidR="0094568F" w:rsidRPr="004B1509" w:rsidRDefault="0094568F" w:rsidP="0094568F">
            <w:pPr>
              <w:rPr>
                <w:rFonts w:eastAsia="Calibri"/>
                <w:szCs w:val="22"/>
              </w:rPr>
            </w:pPr>
            <w:r w:rsidRPr="004B1509">
              <w:rPr>
                <w:rFonts w:eastAsia="Calibri"/>
                <w:szCs w:val="22"/>
              </w:rPr>
              <w:t>Ežero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E257C0" w14:textId="6D78542A" w:rsidR="0094568F" w:rsidRPr="004B1509" w:rsidRDefault="0094568F" w:rsidP="0094568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D2456" w14:textId="44590CAF"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CAF0" w14:textId="229913A7" w:rsidR="0094568F" w:rsidRPr="004B1509" w:rsidRDefault="0094568F" w:rsidP="0094568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2EE7" w14:textId="70038749"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14C53" w14:textId="459A6929"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BA0875" w14:textId="3F0EDA45" w:rsidR="0094568F" w:rsidRPr="004B1509" w:rsidRDefault="0094568F" w:rsidP="0094568F">
            <w:pPr>
              <w:jc w:val="center"/>
              <w:rPr>
                <w:rFonts w:eastAsia="Calibri"/>
                <w:szCs w:val="22"/>
              </w:rPr>
            </w:pPr>
            <w:r w:rsidRPr="004B1509">
              <w:rPr>
                <w:rFonts w:eastAsia="Calibri"/>
                <w:szCs w:val="22"/>
              </w:rPr>
              <w:t>4400-5545-8925</w:t>
            </w:r>
          </w:p>
        </w:tc>
      </w:tr>
      <w:tr w:rsidR="0094568F" w:rsidRPr="004B1509" w14:paraId="01FB82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A1CCE2"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0BA" w14:textId="0598F5F6" w:rsidR="0094568F" w:rsidRPr="004B1509" w:rsidRDefault="0094568F" w:rsidP="0094568F">
            <w:pPr>
              <w:rPr>
                <w:rFonts w:eastAsia="Calibri"/>
                <w:szCs w:val="22"/>
              </w:rPr>
            </w:pPr>
            <w:r w:rsidRPr="004B1509">
              <w:rPr>
                <w:rFonts w:eastAsia="Calibri"/>
                <w:szCs w:val="22"/>
              </w:rPr>
              <w:t>18DS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B19302" w14:textId="76CF62E2" w:rsidR="0094568F" w:rsidRPr="004B1509" w:rsidRDefault="0094568F" w:rsidP="0094568F">
            <w:pPr>
              <w:rPr>
                <w:rFonts w:eastAsia="Calibri"/>
                <w:szCs w:val="22"/>
              </w:rPr>
            </w:pPr>
            <w:r w:rsidRPr="004B1509">
              <w:rPr>
                <w:rFonts w:eastAsia="Calibri"/>
                <w:szCs w:val="22"/>
              </w:rPr>
              <w:t>Kaštonų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61797D" w14:textId="734C6DFA" w:rsidR="0094568F" w:rsidRPr="004B1509" w:rsidRDefault="0094568F" w:rsidP="0094568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E6802" w14:textId="4084A822"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8E607" w14:textId="0798BF4D" w:rsidR="0094568F" w:rsidRPr="004B1509" w:rsidRDefault="0094568F" w:rsidP="0094568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D5118" w14:textId="47729E64"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CC230" w14:textId="2FF12B49"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227551" w14:textId="3EDDB6BA" w:rsidR="0094568F" w:rsidRPr="004B1509" w:rsidRDefault="0094568F" w:rsidP="0094568F">
            <w:pPr>
              <w:jc w:val="center"/>
              <w:rPr>
                <w:rFonts w:eastAsia="Calibri"/>
                <w:szCs w:val="22"/>
              </w:rPr>
            </w:pPr>
            <w:r w:rsidRPr="004B1509">
              <w:rPr>
                <w:rFonts w:eastAsia="Calibri"/>
                <w:szCs w:val="22"/>
              </w:rPr>
              <w:t>4400-5545-8958</w:t>
            </w:r>
          </w:p>
        </w:tc>
      </w:tr>
      <w:tr w:rsidR="0094568F" w:rsidRPr="004B1509" w14:paraId="141ECC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B781E9"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FF92CD" w14:textId="589656E9" w:rsidR="0094568F" w:rsidRPr="004B1509" w:rsidRDefault="0094568F" w:rsidP="0094568F">
            <w:pPr>
              <w:rPr>
                <w:rFonts w:eastAsia="Calibri"/>
                <w:szCs w:val="22"/>
              </w:rPr>
            </w:pPr>
            <w:r w:rsidRPr="004B1509">
              <w:rPr>
                <w:rFonts w:eastAsia="Calibri"/>
                <w:szCs w:val="22"/>
              </w:rPr>
              <w:t>19DS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AF9412" w14:textId="4C1B528D" w:rsidR="0094568F" w:rsidRPr="004B1509" w:rsidRDefault="0094568F" w:rsidP="0094568F">
            <w:pPr>
              <w:rPr>
                <w:rFonts w:eastAsia="Calibri"/>
                <w:szCs w:val="22"/>
              </w:rPr>
            </w:pPr>
            <w:proofErr w:type="spellStart"/>
            <w:r w:rsidRPr="004B1509">
              <w:rPr>
                <w:rFonts w:eastAsia="Calibri"/>
                <w:szCs w:val="22"/>
              </w:rPr>
              <w:t>Lipšio</w:t>
            </w:r>
            <w:proofErr w:type="spellEnd"/>
            <w:r w:rsidRPr="004B1509">
              <w:rPr>
                <w:rFonts w:eastAsia="Calibri"/>
                <w:szCs w:val="22"/>
              </w:rPr>
              <w:t xml:space="preserve">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D048F7" w14:textId="1A93006A" w:rsidR="0094568F" w:rsidRPr="004B1509" w:rsidRDefault="0094568F" w:rsidP="0094568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BD7B6" w14:textId="16519F67"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F52DB" w14:textId="0E75CB21" w:rsidR="0094568F" w:rsidRPr="004B1509" w:rsidRDefault="0094568F" w:rsidP="0094568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A916C" w14:textId="563E50F1"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9AB70" w14:textId="2CAB498A"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A29AF0" w14:textId="6C4A7AF7" w:rsidR="0094568F" w:rsidRPr="004B1509" w:rsidRDefault="0094568F" w:rsidP="0094568F">
            <w:pPr>
              <w:jc w:val="center"/>
              <w:rPr>
                <w:rFonts w:eastAsia="Calibri"/>
                <w:szCs w:val="22"/>
              </w:rPr>
            </w:pPr>
            <w:r w:rsidRPr="004B1509">
              <w:rPr>
                <w:rFonts w:eastAsia="Calibri"/>
                <w:szCs w:val="22"/>
              </w:rPr>
              <w:t>4400-5545-8969</w:t>
            </w:r>
          </w:p>
        </w:tc>
      </w:tr>
      <w:tr w:rsidR="0094568F" w:rsidRPr="004B1509" w14:paraId="6577B7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91252D"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4C22CF" w14:textId="71062765" w:rsidR="0094568F" w:rsidRPr="004B1509" w:rsidRDefault="0094568F" w:rsidP="0094568F">
            <w:pPr>
              <w:rPr>
                <w:rFonts w:eastAsia="Calibri"/>
                <w:szCs w:val="22"/>
              </w:rPr>
            </w:pPr>
            <w:r w:rsidRPr="004B1509">
              <w:rPr>
                <w:rFonts w:eastAsia="Calibri"/>
                <w:szCs w:val="22"/>
              </w:rPr>
              <w:t>20DS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E05BF4" w14:textId="00026D8F" w:rsidR="0094568F" w:rsidRPr="004B1509" w:rsidRDefault="0094568F" w:rsidP="0094568F">
            <w:pPr>
              <w:rPr>
                <w:rFonts w:eastAsia="Calibri"/>
                <w:szCs w:val="22"/>
              </w:rPr>
            </w:pPr>
            <w:r w:rsidRPr="004B1509">
              <w:rPr>
                <w:rFonts w:eastAsia="Calibri"/>
                <w:szCs w:val="22"/>
              </w:rPr>
              <w:t xml:space="preserve">Liepų g., </w:t>
            </w:r>
            <w:proofErr w:type="spellStart"/>
            <w:r w:rsidRPr="004B1509">
              <w:rPr>
                <w:rFonts w:eastAsia="Calibri"/>
                <w:szCs w:val="22"/>
              </w:rPr>
              <w:t>Čekonių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348A0A" w14:textId="27E08CBA" w:rsidR="0094568F" w:rsidRPr="004B1509" w:rsidRDefault="0094568F" w:rsidP="0094568F">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78C6" w14:textId="0EA0337A"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62749" w14:textId="5C4EA717" w:rsidR="0094568F" w:rsidRPr="004B1509" w:rsidRDefault="0094568F" w:rsidP="0094568F">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DEFD1" w14:textId="037B9AFD"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5E5AA" w14:textId="63EF0A99"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88233" w14:textId="318E39AE" w:rsidR="0094568F" w:rsidRPr="004B1509" w:rsidRDefault="0094568F" w:rsidP="0094568F">
            <w:pPr>
              <w:jc w:val="center"/>
              <w:rPr>
                <w:rFonts w:eastAsia="Calibri"/>
                <w:bCs/>
                <w:szCs w:val="22"/>
              </w:rPr>
            </w:pPr>
            <w:r w:rsidRPr="004B1509">
              <w:rPr>
                <w:rFonts w:eastAsia="Calibri"/>
                <w:bCs/>
                <w:szCs w:val="22"/>
              </w:rPr>
              <w:t>4400-5584-8521</w:t>
            </w:r>
          </w:p>
        </w:tc>
      </w:tr>
      <w:tr w:rsidR="0094568F" w:rsidRPr="004B1509" w14:paraId="4AF39E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C36181"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80541A" w14:textId="2AD0D00F" w:rsidR="0094568F" w:rsidRPr="004B1509" w:rsidRDefault="0094568F" w:rsidP="0094568F">
            <w:pPr>
              <w:rPr>
                <w:rFonts w:eastAsia="Calibri"/>
                <w:szCs w:val="22"/>
              </w:rPr>
            </w:pPr>
            <w:r w:rsidRPr="004B1509">
              <w:rPr>
                <w:rFonts w:eastAsia="Calibri"/>
                <w:szCs w:val="22"/>
              </w:rPr>
              <w:t>21DS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2732CE" w14:textId="206C3FFE" w:rsidR="0094568F" w:rsidRPr="004B1509" w:rsidRDefault="0094568F" w:rsidP="0094568F">
            <w:pPr>
              <w:rPr>
                <w:rFonts w:eastAsia="Calibri"/>
                <w:szCs w:val="22"/>
              </w:rPr>
            </w:pPr>
            <w:r w:rsidRPr="004B1509">
              <w:rPr>
                <w:rFonts w:eastAsia="Calibri"/>
                <w:szCs w:val="22"/>
              </w:rPr>
              <w:t xml:space="preserve">Šilelio g., </w:t>
            </w:r>
            <w:proofErr w:type="spellStart"/>
            <w:r w:rsidRPr="004B1509">
              <w:rPr>
                <w:rFonts w:eastAsia="Calibri"/>
                <w:szCs w:val="22"/>
              </w:rPr>
              <w:t>Čekonių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D4B5A4" w14:textId="6B202AF7" w:rsidR="0094568F" w:rsidRPr="004B1509" w:rsidRDefault="0094568F" w:rsidP="0094568F">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9463F" w14:textId="16D4D8D2"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A76B" w14:textId="41CB80C3" w:rsidR="0094568F" w:rsidRPr="004B1509" w:rsidRDefault="0094568F" w:rsidP="0094568F">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B871F" w14:textId="1EDBA974"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5C2B" w14:textId="6C2A3183"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6BC865" w14:textId="6EF741FA" w:rsidR="0094568F" w:rsidRPr="004B1509" w:rsidRDefault="0094568F" w:rsidP="0094568F">
            <w:pPr>
              <w:jc w:val="center"/>
              <w:rPr>
                <w:rFonts w:eastAsia="Calibri"/>
                <w:bCs/>
                <w:szCs w:val="22"/>
              </w:rPr>
            </w:pPr>
            <w:r w:rsidRPr="004B1509">
              <w:rPr>
                <w:rFonts w:eastAsia="Calibri"/>
                <w:bCs/>
                <w:szCs w:val="22"/>
              </w:rPr>
              <w:t>4400-5584-8543</w:t>
            </w:r>
          </w:p>
        </w:tc>
      </w:tr>
      <w:tr w:rsidR="0094568F" w:rsidRPr="004B1509" w14:paraId="051C09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1011AE"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83389F" w14:textId="1F9450E6" w:rsidR="0094568F" w:rsidRPr="004B1509" w:rsidRDefault="0094568F" w:rsidP="0094568F">
            <w:pPr>
              <w:rPr>
                <w:rFonts w:eastAsia="Calibri"/>
                <w:szCs w:val="22"/>
              </w:rPr>
            </w:pPr>
            <w:r w:rsidRPr="004B1509">
              <w:rPr>
                <w:rFonts w:eastAsia="Calibri"/>
                <w:szCs w:val="22"/>
              </w:rPr>
              <w:t>22DS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2001B5" w14:textId="77BC0090" w:rsidR="0094568F" w:rsidRPr="004B1509" w:rsidRDefault="0094568F" w:rsidP="0094568F">
            <w:pPr>
              <w:rPr>
                <w:rFonts w:eastAsia="Calibri"/>
                <w:szCs w:val="22"/>
              </w:rPr>
            </w:pPr>
            <w:proofErr w:type="spellStart"/>
            <w:r w:rsidRPr="004B1509">
              <w:rPr>
                <w:rFonts w:eastAsia="Calibri"/>
                <w:szCs w:val="22"/>
              </w:rPr>
              <w:t>Variaus</w:t>
            </w:r>
            <w:proofErr w:type="spellEnd"/>
            <w:r w:rsidRPr="004B1509">
              <w:rPr>
                <w:rFonts w:eastAsia="Calibri"/>
                <w:szCs w:val="22"/>
              </w:rPr>
              <w:t xml:space="preserve"> g., </w:t>
            </w:r>
            <w:proofErr w:type="spellStart"/>
            <w:r w:rsidRPr="004B1509">
              <w:rPr>
                <w:rFonts w:eastAsia="Calibri"/>
                <w:szCs w:val="22"/>
              </w:rPr>
              <w:t>Čekonių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E3D57" w14:textId="6866B090" w:rsidR="0094568F" w:rsidRPr="004B1509" w:rsidRDefault="0094568F" w:rsidP="0094568F">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2279" w14:textId="2C44FDAA"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B5D10" w14:textId="174DC532" w:rsidR="0094568F" w:rsidRPr="004B1509" w:rsidRDefault="0094568F" w:rsidP="0094568F">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E183D" w14:textId="22EE577E"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4A571" w14:textId="7529F4F7"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BAC41" w14:textId="6C9A454B" w:rsidR="0094568F" w:rsidRPr="004B1509" w:rsidRDefault="0094568F" w:rsidP="0094568F">
            <w:pPr>
              <w:jc w:val="center"/>
              <w:rPr>
                <w:rFonts w:eastAsia="Calibri"/>
                <w:bCs/>
                <w:szCs w:val="22"/>
              </w:rPr>
            </w:pPr>
            <w:r w:rsidRPr="004B1509">
              <w:rPr>
                <w:rFonts w:eastAsia="Calibri"/>
                <w:bCs/>
                <w:szCs w:val="22"/>
              </w:rPr>
              <w:t>4400-5584-8610</w:t>
            </w:r>
          </w:p>
        </w:tc>
      </w:tr>
      <w:tr w:rsidR="0094568F" w:rsidRPr="004B1509" w14:paraId="46B4AD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938CCB"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CF826" w14:textId="2CFDB24A" w:rsidR="0094568F" w:rsidRPr="004B1509" w:rsidRDefault="0094568F" w:rsidP="0094568F">
            <w:pPr>
              <w:rPr>
                <w:rFonts w:eastAsia="Calibri"/>
                <w:bCs/>
                <w:szCs w:val="22"/>
              </w:rPr>
            </w:pPr>
            <w:r w:rsidRPr="004B1509">
              <w:rPr>
                <w:rFonts w:eastAsia="Calibri"/>
                <w:bCs/>
                <w:szCs w:val="22"/>
              </w:rPr>
              <w:t>d20-1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18B0AF" w14:textId="6919364C" w:rsidR="0094568F" w:rsidRPr="004B1509" w:rsidRDefault="0094568F" w:rsidP="0094568F">
            <w:pPr>
              <w:rPr>
                <w:rFonts w:eastAsia="Calibri"/>
                <w:bCs/>
                <w:szCs w:val="22"/>
              </w:rPr>
            </w:pPr>
            <w:r w:rsidRPr="004B1509">
              <w:rPr>
                <w:rFonts w:eastAsia="Calibri"/>
                <w:bCs/>
                <w:szCs w:val="22"/>
              </w:rPr>
              <w:t>Šventosios g., Janonių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3EEC30" w14:textId="7B91AF2F" w:rsidR="0094568F" w:rsidRPr="004B1509" w:rsidRDefault="0094568F" w:rsidP="0094568F">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B346" w14:textId="0C1603E5" w:rsidR="0094568F" w:rsidRPr="004B1509" w:rsidRDefault="0094568F" w:rsidP="0094568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542FF" w14:textId="6E83759D" w:rsidR="0094568F" w:rsidRPr="004B1509" w:rsidRDefault="0094568F" w:rsidP="0094568F">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7FDCF" w14:textId="7CDDED4B" w:rsidR="0094568F" w:rsidRPr="004B1509" w:rsidRDefault="0094568F" w:rsidP="0094568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0F1D8" w14:textId="3DD11287"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6AF137" w14:textId="2ECD4A99" w:rsidR="0094568F" w:rsidRPr="004B1509" w:rsidRDefault="0094568F" w:rsidP="0094568F">
            <w:pPr>
              <w:jc w:val="center"/>
              <w:rPr>
                <w:rFonts w:eastAsia="Calibri"/>
                <w:bCs/>
                <w:szCs w:val="22"/>
              </w:rPr>
            </w:pPr>
            <w:r w:rsidRPr="004B1509">
              <w:rPr>
                <w:rFonts w:eastAsia="Calibri"/>
                <w:bCs/>
                <w:szCs w:val="22"/>
              </w:rPr>
              <w:t>-</w:t>
            </w:r>
          </w:p>
        </w:tc>
      </w:tr>
      <w:tr w:rsidR="0094568F" w:rsidRPr="004B1509" w14:paraId="618941B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770EB4"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BCEDB" w14:textId="4758755E" w:rsidR="0094568F" w:rsidRPr="004B1509" w:rsidRDefault="0094568F" w:rsidP="0094568F">
            <w:pPr>
              <w:rPr>
                <w:rFonts w:eastAsia="Calibri"/>
                <w:szCs w:val="22"/>
              </w:rPr>
            </w:pPr>
            <w:r w:rsidRPr="004B1509">
              <w:rPr>
                <w:rFonts w:eastAsia="Calibri"/>
                <w:szCs w:val="22"/>
              </w:rPr>
              <w:t>23DS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BB7BA2" w14:textId="13A8F04C" w:rsidR="0094568F" w:rsidRPr="004B1509" w:rsidRDefault="0094568F" w:rsidP="0094568F">
            <w:pPr>
              <w:rPr>
                <w:rFonts w:eastAsia="Calibri"/>
                <w:szCs w:val="22"/>
              </w:rPr>
            </w:pPr>
            <w:r w:rsidRPr="004B1509">
              <w:rPr>
                <w:rFonts w:eastAsia="Calibri"/>
                <w:szCs w:val="22"/>
              </w:rPr>
              <w:t>Ilgoji g. , Leliūnų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2A1AF" w14:textId="40E93353" w:rsidR="0094568F" w:rsidRPr="004B1509" w:rsidRDefault="0094568F" w:rsidP="0094568F">
            <w:pPr>
              <w:jc w:val="right"/>
              <w:rPr>
                <w:rFonts w:eastAsia="Calibri"/>
                <w:szCs w:val="22"/>
              </w:rPr>
            </w:pPr>
            <w:r w:rsidRPr="004B1509">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19A61" w14:textId="647C807C" w:rsidR="0094568F" w:rsidRPr="004B1509" w:rsidRDefault="0094568F" w:rsidP="0094568F">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C52FC" w14:textId="72FA0BEF" w:rsidR="0094568F" w:rsidRPr="004B1509" w:rsidRDefault="0094568F" w:rsidP="0094568F">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83590" w14:textId="4BE340AC"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B88A3" w14:textId="505D9883"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05BF50" w14:textId="645603D2" w:rsidR="0094568F" w:rsidRPr="004B1509" w:rsidRDefault="0094568F" w:rsidP="0094568F">
            <w:pPr>
              <w:jc w:val="center"/>
              <w:rPr>
                <w:rFonts w:eastAsia="Calibri"/>
                <w:szCs w:val="22"/>
              </w:rPr>
            </w:pPr>
            <w:r w:rsidRPr="004B1509">
              <w:rPr>
                <w:rFonts w:eastAsia="Calibri"/>
                <w:szCs w:val="22"/>
              </w:rPr>
              <w:t>4400-5009-0334</w:t>
            </w:r>
          </w:p>
        </w:tc>
      </w:tr>
      <w:tr w:rsidR="0094568F" w:rsidRPr="004B1509" w14:paraId="32C244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AA1736"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972BF" w14:textId="1339671C" w:rsidR="0094568F" w:rsidRPr="004B1509" w:rsidRDefault="0094568F" w:rsidP="0094568F">
            <w:pPr>
              <w:rPr>
                <w:rFonts w:eastAsia="Calibri"/>
                <w:szCs w:val="22"/>
              </w:rPr>
            </w:pPr>
            <w:r w:rsidRPr="004B1509">
              <w:rPr>
                <w:rFonts w:eastAsia="Calibri"/>
                <w:szCs w:val="22"/>
              </w:rPr>
              <w:t>24DS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C3D417" w14:textId="4868D3AD" w:rsidR="0094568F" w:rsidRPr="004B1509" w:rsidRDefault="0094568F" w:rsidP="0094568F">
            <w:pPr>
              <w:rPr>
                <w:rFonts w:eastAsia="Calibri"/>
                <w:szCs w:val="22"/>
              </w:rPr>
            </w:pPr>
            <w:r w:rsidRPr="004B1509">
              <w:rPr>
                <w:rFonts w:eastAsia="Calibri"/>
                <w:szCs w:val="22"/>
              </w:rPr>
              <w:t>Kalno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AC53DF" w14:textId="67C3A76E" w:rsidR="0094568F" w:rsidRPr="004B1509" w:rsidRDefault="0094568F" w:rsidP="0094568F">
            <w:pPr>
              <w:jc w:val="right"/>
              <w:rPr>
                <w:rFonts w:eastAsia="Calibri"/>
                <w:szCs w:val="22"/>
              </w:rPr>
            </w:pPr>
            <w:r w:rsidRPr="004B1509">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97F" w14:textId="57CCD6EE" w:rsidR="0094568F" w:rsidRPr="004B1509" w:rsidRDefault="0094568F" w:rsidP="0094568F">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CB2C7" w14:textId="05B777E7" w:rsidR="0094568F" w:rsidRPr="004B1509" w:rsidRDefault="0094568F" w:rsidP="0094568F">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33684" w14:textId="3BD7BDBE"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1E99" w14:textId="5E85FEC5"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5B9B5" w14:textId="6BB6BD09" w:rsidR="0094568F" w:rsidRPr="004B1509" w:rsidRDefault="0094568F" w:rsidP="0094568F">
            <w:pPr>
              <w:jc w:val="center"/>
              <w:rPr>
                <w:rFonts w:eastAsia="Calibri"/>
                <w:szCs w:val="22"/>
              </w:rPr>
            </w:pPr>
            <w:r w:rsidRPr="004B1509">
              <w:rPr>
                <w:rFonts w:eastAsia="Calibri"/>
                <w:szCs w:val="22"/>
              </w:rPr>
              <w:t>4400-5332-7400</w:t>
            </w:r>
          </w:p>
        </w:tc>
      </w:tr>
      <w:tr w:rsidR="0094568F" w:rsidRPr="004B1509" w14:paraId="7EEE3FF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D248BD"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3D5FF6" w14:textId="0B0B21B2" w:rsidR="0094568F" w:rsidRPr="004B1509" w:rsidRDefault="0094568F" w:rsidP="0094568F">
            <w:pPr>
              <w:rPr>
                <w:rFonts w:eastAsia="Calibri"/>
                <w:szCs w:val="22"/>
              </w:rPr>
            </w:pPr>
            <w:r w:rsidRPr="004B1509">
              <w:rPr>
                <w:rFonts w:eastAsia="Calibri"/>
                <w:szCs w:val="22"/>
              </w:rPr>
              <w:t>25DS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975062" w14:textId="54C24857" w:rsidR="0094568F" w:rsidRPr="004B1509" w:rsidRDefault="0094568F" w:rsidP="0094568F">
            <w:pPr>
              <w:rPr>
                <w:rFonts w:eastAsia="Calibri"/>
                <w:szCs w:val="22"/>
              </w:rPr>
            </w:pPr>
            <w:r w:rsidRPr="004B1509">
              <w:rPr>
                <w:rFonts w:eastAsia="Calibri"/>
                <w:szCs w:val="22"/>
              </w:rPr>
              <w:t>Kampo g. ,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F3AEA5" w14:textId="020BE202" w:rsidR="0094568F" w:rsidRPr="004B1509" w:rsidRDefault="0094568F" w:rsidP="0094568F">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D120" w14:textId="5C15ED66"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82A8" w14:textId="7535A8BC" w:rsidR="0094568F" w:rsidRPr="004B1509" w:rsidRDefault="0094568F" w:rsidP="0094568F">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F2C31" w14:textId="10C8EFA1"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2060" w14:textId="49B01A26"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69F524" w14:textId="745F671B" w:rsidR="0094568F" w:rsidRPr="004B1509" w:rsidRDefault="0094568F" w:rsidP="0094568F">
            <w:pPr>
              <w:jc w:val="center"/>
              <w:rPr>
                <w:rFonts w:eastAsia="Calibri"/>
                <w:szCs w:val="22"/>
              </w:rPr>
            </w:pPr>
            <w:r w:rsidRPr="004B1509">
              <w:rPr>
                <w:rFonts w:eastAsia="Calibri"/>
                <w:szCs w:val="22"/>
              </w:rPr>
              <w:t>4400-5424-7857</w:t>
            </w:r>
          </w:p>
        </w:tc>
      </w:tr>
      <w:tr w:rsidR="0094568F" w:rsidRPr="004B1509" w14:paraId="4322B1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19CBEB"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0A55B" w14:textId="1B3C4AFB" w:rsidR="0094568F" w:rsidRPr="004B1509" w:rsidRDefault="0094568F" w:rsidP="0094568F">
            <w:pPr>
              <w:rPr>
                <w:rFonts w:eastAsia="Calibri"/>
                <w:szCs w:val="22"/>
              </w:rPr>
            </w:pPr>
            <w:r w:rsidRPr="004B1509">
              <w:rPr>
                <w:rFonts w:eastAsia="Calibri"/>
                <w:szCs w:val="22"/>
              </w:rPr>
              <w:t>26DS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C44344" w14:textId="0FFA66EC" w:rsidR="0094568F" w:rsidRPr="004B1509" w:rsidRDefault="0094568F" w:rsidP="0094568F">
            <w:pPr>
              <w:rPr>
                <w:rFonts w:eastAsia="Calibri"/>
                <w:szCs w:val="22"/>
              </w:rPr>
            </w:pPr>
            <w:r w:rsidRPr="004B1509">
              <w:rPr>
                <w:rFonts w:eastAsia="Calibri"/>
                <w:szCs w:val="22"/>
              </w:rPr>
              <w:t>Miško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554BD1" w14:textId="2240DD8C" w:rsidR="0094568F" w:rsidRPr="004B1509" w:rsidRDefault="0094568F" w:rsidP="0094568F">
            <w:pPr>
              <w:jc w:val="right"/>
              <w:rPr>
                <w:rFonts w:eastAsia="Calibri"/>
                <w:szCs w:val="22"/>
              </w:rPr>
            </w:pPr>
            <w:r w:rsidRPr="004B1509">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A48AC" w14:textId="2584BEC6"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2CDB8" w14:textId="7C114D54" w:rsidR="0094568F" w:rsidRPr="004B1509" w:rsidRDefault="0094568F" w:rsidP="0094568F">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AE083" w14:textId="60B66824"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3E52C" w14:textId="5D4E1A21"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B8BE6" w14:textId="688B85B1" w:rsidR="0094568F" w:rsidRPr="004B1509" w:rsidRDefault="0094568F" w:rsidP="0094568F">
            <w:pPr>
              <w:jc w:val="center"/>
              <w:rPr>
                <w:rFonts w:eastAsia="Calibri"/>
                <w:szCs w:val="22"/>
              </w:rPr>
            </w:pPr>
            <w:r w:rsidRPr="004B1509">
              <w:rPr>
                <w:rFonts w:eastAsia="Calibri"/>
                <w:szCs w:val="22"/>
              </w:rPr>
              <w:t>4400-5332-7421</w:t>
            </w:r>
          </w:p>
        </w:tc>
      </w:tr>
      <w:tr w:rsidR="0094568F" w:rsidRPr="004B1509" w14:paraId="39C771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0F9900"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6D63AC" w14:textId="24A40980" w:rsidR="0094568F" w:rsidRPr="004B1509" w:rsidRDefault="0094568F" w:rsidP="0094568F">
            <w:pPr>
              <w:rPr>
                <w:rFonts w:eastAsia="Calibri"/>
                <w:szCs w:val="22"/>
              </w:rPr>
            </w:pPr>
            <w:r w:rsidRPr="004B1509">
              <w:rPr>
                <w:rFonts w:eastAsia="Calibri"/>
                <w:szCs w:val="22"/>
              </w:rPr>
              <w:t>27DS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95B30D" w14:textId="48A86A77" w:rsidR="0094568F" w:rsidRPr="004B1509" w:rsidRDefault="0094568F" w:rsidP="0094568F">
            <w:pPr>
              <w:rPr>
                <w:rFonts w:eastAsia="Calibri"/>
                <w:szCs w:val="22"/>
              </w:rPr>
            </w:pPr>
            <w:r w:rsidRPr="004B1509">
              <w:rPr>
                <w:rFonts w:eastAsia="Calibri"/>
                <w:szCs w:val="22"/>
              </w:rPr>
              <w:t>Mokyklos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02ACFA" w14:textId="7BA97156" w:rsidR="0094568F" w:rsidRPr="004B1509" w:rsidRDefault="0094568F" w:rsidP="0094568F">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2AF96" w14:textId="4B3AFE89" w:rsidR="0094568F" w:rsidRPr="004B1509" w:rsidRDefault="0094568F" w:rsidP="0094568F">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F33F" w14:textId="0C5973A6"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84FD" w14:textId="1460E0DC"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24A68" w14:textId="77777777" w:rsidR="0094568F" w:rsidRPr="004B1509" w:rsidRDefault="0094568F" w:rsidP="0094568F">
            <w:pPr>
              <w:jc w:val="center"/>
              <w:rPr>
                <w:rFonts w:eastAsia="Calibri"/>
                <w:bCs/>
                <w:szCs w:val="22"/>
              </w:rPr>
            </w:pPr>
            <w:r w:rsidRPr="004B1509">
              <w:rPr>
                <w:rFonts w:eastAsia="Calibri"/>
                <w:bCs/>
                <w:szCs w:val="22"/>
              </w:rPr>
              <w:t>D</w:t>
            </w:r>
          </w:p>
          <w:p w14:paraId="5C7EF880" w14:textId="66BD7210"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76205F" w14:textId="77777777" w:rsidR="0094568F" w:rsidRPr="004B1509" w:rsidRDefault="0094568F" w:rsidP="0094568F">
            <w:pPr>
              <w:jc w:val="center"/>
              <w:rPr>
                <w:rFonts w:eastAsia="Calibri"/>
                <w:szCs w:val="22"/>
              </w:rPr>
            </w:pPr>
            <w:r w:rsidRPr="004B1509">
              <w:rPr>
                <w:rFonts w:eastAsia="Calibri"/>
                <w:szCs w:val="22"/>
              </w:rPr>
              <w:t>4400-5424-8354</w:t>
            </w:r>
          </w:p>
          <w:p w14:paraId="1BEEF8B1" w14:textId="0DC4B382" w:rsidR="0094568F" w:rsidRPr="004B1509" w:rsidRDefault="0094568F" w:rsidP="0094568F">
            <w:pPr>
              <w:jc w:val="center"/>
              <w:rPr>
                <w:rFonts w:eastAsia="Calibri"/>
                <w:szCs w:val="22"/>
              </w:rPr>
            </w:pPr>
            <w:r w:rsidRPr="004B1509">
              <w:rPr>
                <w:rFonts w:eastAsia="Calibri"/>
                <w:szCs w:val="22"/>
              </w:rPr>
              <w:t>4400-5424-7868</w:t>
            </w:r>
          </w:p>
        </w:tc>
      </w:tr>
      <w:tr w:rsidR="0094568F" w:rsidRPr="004B1509" w14:paraId="1CDA08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6D195B"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28A1A" w14:textId="509A73B1" w:rsidR="0094568F" w:rsidRPr="004B1509" w:rsidRDefault="0094568F" w:rsidP="0094568F">
            <w:pPr>
              <w:rPr>
                <w:rFonts w:eastAsia="Calibri"/>
                <w:szCs w:val="22"/>
              </w:rPr>
            </w:pPr>
            <w:r w:rsidRPr="004B1509">
              <w:rPr>
                <w:rFonts w:eastAsia="Calibri"/>
                <w:szCs w:val="22"/>
              </w:rPr>
              <w:t>28DS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2903AC" w14:textId="6FAB6C26" w:rsidR="0094568F" w:rsidRPr="004B1509" w:rsidRDefault="0094568F" w:rsidP="0094568F">
            <w:pPr>
              <w:rPr>
                <w:rFonts w:eastAsia="Calibri"/>
                <w:szCs w:val="22"/>
              </w:rPr>
            </w:pPr>
            <w:r w:rsidRPr="004B1509">
              <w:rPr>
                <w:rFonts w:eastAsia="Calibri"/>
                <w:szCs w:val="22"/>
              </w:rPr>
              <w:t>Pievų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7EE3FB" w14:textId="07DF712B" w:rsidR="0094568F" w:rsidRPr="004B1509" w:rsidRDefault="0094568F" w:rsidP="0094568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CEFD1" w14:textId="3E1D46B5"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92ABF" w14:textId="053A4D85" w:rsidR="0094568F" w:rsidRPr="004B1509" w:rsidRDefault="0094568F" w:rsidP="0094568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9CB1C" w14:textId="68DE34A5"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1D666" w14:textId="3ED0B38A"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FAF01B" w14:textId="614E7092" w:rsidR="0094568F" w:rsidRPr="004B1509" w:rsidRDefault="0094568F" w:rsidP="0094568F">
            <w:pPr>
              <w:jc w:val="center"/>
              <w:rPr>
                <w:rFonts w:eastAsia="Calibri"/>
                <w:szCs w:val="22"/>
              </w:rPr>
            </w:pPr>
            <w:r w:rsidRPr="004B1509">
              <w:rPr>
                <w:rFonts w:eastAsia="Calibri"/>
                <w:szCs w:val="22"/>
              </w:rPr>
              <w:t>4400-5424-7884</w:t>
            </w:r>
          </w:p>
        </w:tc>
      </w:tr>
      <w:tr w:rsidR="0094568F" w:rsidRPr="004B1509" w14:paraId="2DC29D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8EE938"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95F504" w14:textId="7F5A5823" w:rsidR="0094568F" w:rsidRPr="004B1509" w:rsidRDefault="0094568F" w:rsidP="0094568F">
            <w:pPr>
              <w:rPr>
                <w:rFonts w:eastAsia="Calibri"/>
                <w:szCs w:val="22"/>
              </w:rPr>
            </w:pPr>
            <w:r w:rsidRPr="004B1509">
              <w:rPr>
                <w:rFonts w:eastAsia="Calibri"/>
                <w:szCs w:val="22"/>
              </w:rPr>
              <w:t>29DS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E5750B" w14:textId="7ED1C85A" w:rsidR="0094568F" w:rsidRPr="004B1509" w:rsidRDefault="0094568F" w:rsidP="0094568F">
            <w:pPr>
              <w:rPr>
                <w:rFonts w:eastAsia="Calibri"/>
                <w:szCs w:val="22"/>
              </w:rPr>
            </w:pPr>
            <w:r w:rsidRPr="004B1509">
              <w:rPr>
                <w:rFonts w:eastAsia="Calibri"/>
                <w:szCs w:val="22"/>
              </w:rPr>
              <w:t>Sodų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C7F1A1" w14:textId="0F68E84D" w:rsidR="0094568F" w:rsidRPr="004B1509" w:rsidRDefault="0094568F" w:rsidP="0094568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D5DAA" w14:textId="2FB788ED"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F3B19" w14:textId="16494E6D" w:rsidR="0094568F" w:rsidRPr="004B1509" w:rsidRDefault="0094568F" w:rsidP="0094568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AD69F" w14:textId="147AC90D"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84F81" w14:textId="4F27E611"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7ED51D" w14:textId="70551351" w:rsidR="0094568F" w:rsidRPr="004B1509" w:rsidRDefault="0094568F" w:rsidP="0094568F">
            <w:pPr>
              <w:jc w:val="center"/>
              <w:rPr>
                <w:rFonts w:eastAsia="Calibri"/>
                <w:szCs w:val="22"/>
              </w:rPr>
            </w:pPr>
            <w:r w:rsidRPr="004B1509">
              <w:rPr>
                <w:rFonts w:eastAsia="Calibri"/>
                <w:szCs w:val="22"/>
              </w:rPr>
              <w:t>4400-5424-7898</w:t>
            </w:r>
          </w:p>
        </w:tc>
      </w:tr>
      <w:tr w:rsidR="0094568F" w:rsidRPr="004B1509" w14:paraId="43EBA7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2C2993" w14:textId="77777777" w:rsidR="0094568F" w:rsidRPr="004B1509" w:rsidRDefault="0094568F" w:rsidP="0094568F">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3A20E" w14:textId="5CAD7B46" w:rsidR="0094568F" w:rsidRPr="004B1509" w:rsidRDefault="0094568F" w:rsidP="0094568F">
            <w:pPr>
              <w:rPr>
                <w:rFonts w:eastAsia="Calibri"/>
                <w:szCs w:val="22"/>
              </w:rPr>
            </w:pPr>
            <w:r w:rsidRPr="004B1509">
              <w:rPr>
                <w:rFonts w:eastAsia="Calibri"/>
                <w:szCs w:val="22"/>
              </w:rPr>
              <w:t>30DS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ACA8AA" w14:textId="05E7FD99" w:rsidR="0094568F" w:rsidRPr="004B1509" w:rsidRDefault="0094568F" w:rsidP="0094568F">
            <w:pPr>
              <w:rPr>
                <w:rFonts w:eastAsia="Calibri"/>
                <w:szCs w:val="22"/>
              </w:rPr>
            </w:pPr>
            <w:proofErr w:type="spellStart"/>
            <w:r w:rsidRPr="004B1509">
              <w:rPr>
                <w:rFonts w:eastAsia="Calibri"/>
                <w:szCs w:val="22"/>
              </w:rPr>
              <w:t>Mičionių</w:t>
            </w:r>
            <w:proofErr w:type="spellEnd"/>
            <w:r w:rsidRPr="004B1509">
              <w:rPr>
                <w:rFonts w:eastAsia="Calibri"/>
                <w:szCs w:val="22"/>
              </w:rPr>
              <w:t xml:space="preserve"> g., </w:t>
            </w:r>
            <w:proofErr w:type="spellStart"/>
            <w:r w:rsidRPr="004B1509">
              <w:rPr>
                <w:rFonts w:eastAsia="Calibri"/>
                <w:szCs w:val="22"/>
              </w:rPr>
              <w:t>Mičionių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F305C" w14:textId="6B00A833" w:rsidR="0094568F" w:rsidRPr="004B1509" w:rsidRDefault="0094568F" w:rsidP="0094568F">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F38DF" w14:textId="56A994FE"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5CDB5" w14:textId="347902ED" w:rsidR="0094568F" w:rsidRPr="004B1509" w:rsidRDefault="0094568F" w:rsidP="0094568F">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549E" w14:textId="2CB4B5E9" w:rsidR="0094568F" w:rsidRPr="004B1509" w:rsidRDefault="0094568F" w:rsidP="0094568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8369F" w14:textId="1E8DF4D2" w:rsidR="0094568F" w:rsidRPr="004B1509" w:rsidRDefault="0094568F" w:rsidP="0094568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944A1A" w14:textId="60193966" w:rsidR="0094568F" w:rsidRPr="004B1509" w:rsidRDefault="0094568F" w:rsidP="0094568F">
            <w:pPr>
              <w:jc w:val="center"/>
              <w:rPr>
                <w:rFonts w:eastAsia="Calibri"/>
                <w:szCs w:val="22"/>
              </w:rPr>
            </w:pPr>
            <w:r w:rsidRPr="004B1509">
              <w:rPr>
                <w:rFonts w:eastAsia="Calibri"/>
                <w:szCs w:val="22"/>
              </w:rPr>
              <w:t>4400-5545-7571</w:t>
            </w:r>
          </w:p>
        </w:tc>
      </w:tr>
      <w:tr w:rsidR="0094568F" w:rsidRPr="00720B83" w14:paraId="6D9134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7A54FA" w14:textId="77777777" w:rsidR="0094568F" w:rsidRPr="00720B83" w:rsidRDefault="0094568F" w:rsidP="0094568F">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1AC18D" w14:textId="3CFCCADA" w:rsidR="0094568F" w:rsidRPr="00720B83" w:rsidRDefault="0094568F" w:rsidP="0094568F">
            <w:pPr>
              <w:rPr>
                <w:rFonts w:eastAsia="Calibri"/>
                <w:bCs/>
                <w:szCs w:val="22"/>
              </w:rPr>
            </w:pPr>
            <w:r w:rsidRPr="00720B83">
              <w:rPr>
                <w:rFonts w:eastAsia="Calibri"/>
                <w:bCs/>
                <w:szCs w:val="22"/>
              </w:rPr>
              <w:t>d35-1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802A0C" w14:textId="771468E0" w:rsidR="0094568F" w:rsidRPr="00720B83" w:rsidRDefault="0094568F" w:rsidP="0094568F">
            <w:pPr>
              <w:rPr>
                <w:rFonts w:eastAsia="Calibri"/>
                <w:bCs/>
                <w:szCs w:val="22"/>
              </w:rPr>
            </w:pPr>
            <w:r w:rsidRPr="00720B83">
              <w:rPr>
                <w:rFonts w:eastAsia="Calibri"/>
                <w:bCs/>
                <w:szCs w:val="22"/>
              </w:rPr>
              <w:t>Puodžių g., Puodžių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9D073" w14:textId="0D2D6B69" w:rsidR="0094568F" w:rsidRPr="00720B83" w:rsidRDefault="0094568F" w:rsidP="0094568F">
            <w:pPr>
              <w:jc w:val="right"/>
              <w:rPr>
                <w:rFonts w:eastAsia="Calibri"/>
                <w:bCs/>
                <w:szCs w:val="22"/>
              </w:rPr>
            </w:pPr>
            <w:r w:rsidRPr="00720B83">
              <w:rPr>
                <w:rFonts w:eastAsia="Calibri"/>
                <w:bCs/>
                <w:szCs w:val="22"/>
              </w:rPr>
              <w:t>2035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E8732" w14:textId="6105ADAB" w:rsidR="0094568F" w:rsidRPr="00720B83" w:rsidRDefault="0094568F" w:rsidP="0094568F">
            <w:pPr>
              <w:jc w:val="right"/>
              <w:rPr>
                <w:rFonts w:eastAsia="Calibri"/>
                <w:bCs/>
                <w:szCs w:val="22"/>
              </w:rPr>
            </w:pPr>
            <w:r w:rsidRPr="00720B83">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6494" w14:textId="2015D01E" w:rsidR="0094568F" w:rsidRPr="00720B83" w:rsidRDefault="0094568F" w:rsidP="0094568F">
            <w:pPr>
              <w:jc w:val="right"/>
              <w:rPr>
                <w:rFonts w:eastAsia="Calibri"/>
                <w:bCs/>
                <w:szCs w:val="22"/>
              </w:rPr>
            </w:pPr>
            <w:r w:rsidRPr="00720B83">
              <w:rPr>
                <w:rFonts w:eastAsia="Calibri"/>
                <w:bCs/>
                <w:szCs w:val="22"/>
              </w:rPr>
              <w:t xml:space="preserve"> 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04C52" w14:textId="7CC6A864" w:rsidR="0094568F" w:rsidRPr="00720B83" w:rsidRDefault="0094568F" w:rsidP="0094568F">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B55C" w14:textId="1770533D" w:rsidR="0094568F" w:rsidRPr="00720B83" w:rsidRDefault="0094568F" w:rsidP="0094568F">
            <w:pPr>
              <w:jc w:val="center"/>
              <w:rPr>
                <w:rFonts w:eastAsia="Calibri"/>
                <w:bCs/>
                <w:szCs w:val="22"/>
              </w:rPr>
            </w:pPr>
            <w:r w:rsidRPr="00720B8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686E0" w14:textId="75141B3E" w:rsidR="0094568F" w:rsidRPr="00720B83" w:rsidRDefault="0094568F" w:rsidP="0094568F">
            <w:pPr>
              <w:jc w:val="center"/>
              <w:rPr>
                <w:rFonts w:eastAsia="Calibri"/>
                <w:bCs/>
                <w:szCs w:val="22"/>
              </w:rPr>
            </w:pPr>
            <w:r w:rsidRPr="00720B83">
              <w:rPr>
                <w:rFonts w:eastAsia="Calibri"/>
                <w:bCs/>
                <w:szCs w:val="22"/>
              </w:rPr>
              <w:t>4400-6242-3638</w:t>
            </w:r>
          </w:p>
        </w:tc>
      </w:tr>
      <w:tr w:rsidR="0094568F" w:rsidRPr="00720B83" w14:paraId="7C92ED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8ED5F6" w14:textId="77777777" w:rsidR="0094568F" w:rsidRPr="00720B83" w:rsidRDefault="0094568F" w:rsidP="0094568F">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B346A9" w14:textId="27806E27" w:rsidR="0094568F" w:rsidRPr="00720B83" w:rsidRDefault="0094568F" w:rsidP="0094568F">
            <w:pPr>
              <w:rPr>
                <w:rFonts w:eastAsia="Calibri"/>
                <w:bCs/>
                <w:szCs w:val="22"/>
              </w:rPr>
            </w:pPr>
            <w:r w:rsidRPr="00720B83">
              <w:rPr>
                <w:rFonts w:eastAsia="Calibri"/>
                <w:bCs/>
                <w:szCs w:val="22"/>
              </w:rPr>
              <w:t>31DS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AAAAD1" w14:textId="1A08F7AD" w:rsidR="0094568F" w:rsidRPr="00720B83" w:rsidRDefault="0094568F" w:rsidP="0094568F">
            <w:pPr>
              <w:rPr>
                <w:rFonts w:eastAsia="Calibri"/>
                <w:bCs/>
                <w:szCs w:val="22"/>
              </w:rPr>
            </w:pPr>
            <w:r w:rsidRPr="00720B83">
              <w:rPr>
                <w:rFonts w:eastAsia="Calibri"/>
                <w:bCs/>
                <w:szCs w:val="22"/>
              </w:rPr>
              <w:t>Liepų g., Šventupio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680392" w14:textId="0BCAB664" w:rsidR="0094568F" w:rsidRPr="00720B83" w:rsidRDefault="0094568F" w:rsidP="0094568F">
            <w:pPr>
              <w:jc w:val="right"/>
              <w:rPr>
                <w:rFonts w:eastAsia="Calibri"/>
                <w:bCs/>
                <w:szCs w:val="22"/>
              </w:rPr>
            </w:pPr>
            <w:r w:rsidRPr="00720B83">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DC43D" w14:textId="42796381" w:rsidR="0094568F" w:rsidRPr="00720B83" w:rsidRDefault="0094568F" w:rsidP="0094568F">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E4DF2" w14:textId="66AB17BC" w:rsidR="0094568F" w:rsidRPr="00720B83" w:rsidRDefault="0094568F" w:rsidP="0094568F">
            <w:pPr>
              <w:jc w:val="right"/>
              <w:rPr>
                <w:rFonts w:eastAsia="Calibri"/>
                <w:bCs/>
                <w:szCs w:val="22"/>
              </w:rPr>
            </w:pPr>
            <w:r w:rsidRPr="00720B83">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12B6F" w14:textId="2ACA8CBA" w:rsidR="0094568F" w:rsidRPr="00720B83" w:rsidRDefault="0094568F" w:rsidP="0094568F">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C1817" w14:textId="169A1EAB" w:rsidR="0094568F" w:rsidRPr="00720B83" w:rsidRDefault="0094568F" w:rsidP="0094568F">
            <w:pPr>
              <w:jc w:val="center"/>
              <w:rPr>
                <w:rFonts w:eastAsia="Calibri"/>
                <w:bCs/>
                <w:szCs w:val="22"/>
              </w:rPr>
            </w:pPr>
            <w:r w:rsidRPr="00720B8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A5113B" w14:textId="15C243A1" w:rsidR="0094568F" w:rsidRPr="00720B83" w:rsidRDefault="0094568F" w:rsidP="0094568F">
            <w:pPr>
              <w:jc w:val="center"/>
              <w:rPr>
                <w:rFonts w:eastAsia="Calibri"/>
                <w:bCs/>
                <w:szCs w:val="22"/>
              </w:rPr>
            </w:pPr>
            <w:r w:rsidRPr="00720B83">
              <w:rPr>
                <w:rFonts w:eastAsia="Calibri"/>
                <w:bCs/>
                <w:szCs w:val="22"/>
              </w:rPr>
              <w:t>4400-5584-8621</w:t>
            </w:r>
          </w:p>
        </w:tc>
      </w:tr>
      <w:tr w:rsidR="0094568F" w:rsidRPr="00720B83" w14:paraId="7FF3A5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shd w:val="clear" w:color="auto" w:fill="FFFFFF"/>
            <w:vAlign w:val="center"/>
            <w:hideMark/>
          </w:tcPr>
          <w:p w14:paraId="2BA7BB1C" w14:textId="77777777" w:rsidR="0094568F" w:rsidRPr="00720B83" w:rsidRDefault="0094568F" w:rsidP="0094568F">
            <w:pPr>
              <w:tabs>
                <w:tab w:val="center" w:pos="4819"/>
                <w:tab w:val="right" w:pos="9638"/>
              </w:tabs>
              <w:rPr>
                <w:rFonts w:eastAsia="Calibri"/>
                <w:bCs/>
                <w:i/>
                <w:iCs/>
                <w:szCs w:val="22"/>
              </w:rPr>
            </w:pPr>
            <w:r w:rsidRPr="00720B83">
              <w:rPr>
                <w:rFonts w:eastAsia="Calibri"/>
                <w:bCs/>
                <w:i/>
                <w:iCs/>
                <w:szCs w:val="22"/>
              </w:rPr>
              <w:t>4.2.</w:t>
            </w:r>
          </w:p>
        </w:tc>
        <w:tc>
          <w:tcPr>
            <w:tcW w:w="568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C1E3EE" w14:textId="77777777" w:rsidR="0094568F" w:rsidRPr="00720B83" w:rsidRDefault="0094568F" w:rsidP="0094568F">
            <w:pPr>
              <w:rPr>
                <w:rFonts w:eastAsia="Calibri"/>
                <w:bCs/>
                <w:i/>
                <w:iCs/>
                <w:szCs w:val="22"/>
              </w:rPr>
            </w:pPr>
            <w:r w:rsidRPr="00720B83">
              <w:rPr>
                <w:rFonts w:eastAsia="Calibri"/>
                <w:bCs/>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15521B99" w14:textId="48D2E3C5" w:rsidR="0094568F" w:rsidRPr="00720B83" w:rsidRDefault="0094568F" w:rsidP="0094568F">
            <w:pPr>
              <w:jc w:val="right"/>
              <w:rPr>
                <w:rFonts w:eastAsia="Calibri"/>
                <w:bCs/>
                <w:i/>
                <w:iCs/>
                <w:szCs w:val="22"/>
              </w:rPr>
            </w:pPr>
            <w:r>
              <w:rPr>
                <w:rFonts w:eastAsia="Calibri"/>
                <w:bCs/>
                <w:i/>
                <w:iCs/>
                <w:szCs w:val="22"/>
              </w:rPr>
              <w:t>135 942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09F972E9" w14:textId="011F15F0" w:rsidR="0094568F" w:rsidRPr="00720B83" w:rsidRDefault="0094568F" w:rsidP="0094568F">
            <w:pPr>
              <w:jc w:val="right"/>
              <w:rPr>
                <w:rFonts w:eastAsia="Calibri"/>
                <w:bCs/>
                <w:i/>
                <w:iCs/>
                <w:szCs w:val="22"/>
              </w:rPr>
            </w:pPr>
            <w:r>
              <w:rPr>
                <w:rFonts w:eastAsia="Calibri"/>
                <w:bCs/>
                <w:i/>
                <w:iCs/>
                <w:szCs w:val="22"/>
              </w:rPr>
              <w:t>809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1B9FC35" w14:textId="348843F7" w:rsidR="0094568F" w:rsidRPr="00720B83" w:rsidRDefault="0094568F" w:rsidP="0094568F">
            <w:pPr>
              <w:jc w:val="right"/>
              <w:rPr>
                <w:rFonts w:eastAsia="Calibri"/>
                <w:bCs/>
                <w:i/>
                <w:iCs/>
                <w:szCs w:val="22"/>
              </w:rPr>
            </w:pPr>
            <w:r>
              <w:rPr>
                <w:rFonts w:eastAsia="Calibri"/>
                <w:bCs/>
                <w:i/>
                <w:iCs/>
                <w:szCs w:val="22"/>
              </w:rPr>
              <w:t>66 729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70D5380" w14:textId="38076C35" w:rsidR="0094568F" w:rsidRPr="00720B83" w:rsidRDefault="0094568F" w:rsidP="0094568F">
            <w:pPr>
              <w:jc w:val="right"/>
              <w:rPr>
                <w:rFonts w:eastAsia="Calibri"/>
                <w:bCs/>
                <w:i/>
                <w:iCs/>
                <w:szCs w:val="22"/>
              </w:rPr>
            </w:pPr>
            <w:r>
              <w:rPr>
                <w:rFonts w:eastAsia="Calibri"/>
                <w:bCs/>
                <w:i/>
                <w:iCs/>
                <w:szCs w:val="22"/>
              </w:rPr>
              <w:t>68 404</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75490B98" w14:textId="77777777" w:rsidR="0094568F" w:rsidRPr="00720B83" w:rsidRDefault="0094568F" w:rsidP="0094568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E4ECBF8" w14:textId="77777777" w:rsidR="0094568F" w:rsidRPr="00720B83" w:rsidRDefault="0094568F" w:rsidP="0094568F">
            <w:pPr>
              <w:jc w:val="center"/>
              <w:rPr>
                <w:rFonts w:eastAsia="Calibri"/>
                <w:bCs/>
                <w:i/>
                <w:iCs/>
                <w:szCs w:val="22"/>
              </w:rPr>
            </w:pPr>
          </w:p>
        </w:tc>
      </w:tr>
      <w:tr w:rsidR="001267F9" w:rsidRPr="00720B83" w14:paraId="025C4E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1D8F73"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149B" w14:textId="25348910" w:rsidR="001267F9" w:rsidRPr="00720B83" w:rsidRDefault="001267F9" w:rsidP="001267F9">
            <w:pPr>
              <w:rPr>
                <w:rFonts w:eastAsia="Calibri"/>
                <w:bCs/>
                <w:szCs w:val="22"/>
              </w:rPr>
            </w:pPr>
            <w:r w:rsidRPr="00720B83">
              <w:rPr>
                <w:rFonts w:eastAsia="Calibri"/>
                <w:bCs/>
                <w:szCs w:val="22"/>
              </w:rPr>
              <w:t>d1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45262" w14:textId="691DCFF5" w:rsidR="001267F9" w:rsidRPr="00720B83" w:rsidRDefault="001267F9" w:rsidP="001267F9">
            <w:pPr>
              <w:rPr>
                <w:rFonts w:eastAsia="Calibri"/>
                <w:bCs/>
                <w:szCs w:val="22"/>
              </w:rPr>
            </w:pPr>
            <w:r w:rsidRPr="00720B83">
              <w:rPr>
                <w:rFonts w:eastAsia="Calibri"/>
                <w:bCs/>
                <w:szCs w:val="22"/>
              </w:rPr>
              <w:t>Leliūnai–Ragaišiai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992570" w14:textId="5888C4ED" w:rsidR="001267F9" w:rsidRPr="00720B83" w:rsidRDefault="001267F9" w:rsidP="001267F9">
            <w:pPr>
              <w:jc w:val="right"/>
              <w:rPr>
                <w:rFonts w:eastAsia="Calibri"/>
                <w:bCs/>
                <w:szCs w:val="22"/>
              </w:rPr>
            </w:pPr>
            <w:r w:rsidRPr="00720B83">
              <w:rPr>
                <w:rFonts w:eastAsia="Calibri"/>
                <w:bCs/>
                <w:szCs w:val="22"/>
              </w:rPr>
              <w:t>4328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DF722" w14:textId="619536A2" w:rsidR="001267F9" w:rsidRPr="00720B83" w:rsidRDefault="001267F9" w:rsidP="001267F9">
            <w:pPr>
              <w:jc w:val="right"/>
              <w:rPr>
                <w:rFonts w:eastAsia="Calibri"/>
                <w:bCs/>
                <w:szCs w:val="22"/>
              </w:rPr>
            </w:pPr>
            <w:r w:rsidRPr="00720B83">
              <w:rPr>
                <w:rFonts w:eastAsia="Calibri"/>
                <w:bCs/>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E84BC" w14:textId="0F0CB413" w:rsidR="001267F9" w:rsidRPr="00720B83" w:rsidRDefault="001267F9" w:rsidP="001267F9">
            <w:pPr>
              <w:jc w:val="right"/>
              <w:rPr>
                <w:rFonts w:eastAsia="Calibri"/>
                <w:bCs/>
                <w:szCs w:val="22"/>
              </w:rPr>
            </w:pPr>
            <w:r w:rsidRPr="00720B83">
              <w:rPr>
                <w:rFonts w:eastAsia="Calibri"/>
                <w:bCs/>
                <w:szCs w:val="22"/>
              </w:rPr>
              <w:t>4246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6C84F" w14:textId="3D74BEC1"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A288E" w14:textId="77777777"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p w14:paraId="7E1EB80F" w14:textId="5822A993" w:rsidR="001267F9" w:rsidRPr="00720B83" w:rsidRDefault="001267F9" w:rsidP="001267F9">
            <w:pPr>
              <w:jc w:val="center"/>
              <w:rPr>
                <w:rFonts w:eastAsia="Calibri"/>
                <w:bCs/>
                <w:szCs w:val="22"/>
              </w:rPr>
            </w:pPr>
            <w:proofErr w:type="spellStart"/>
            <w:r w:rsidRPr="00720B83">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00E03E" w14:textId="77777777" w:rsidR="001267F9" w:rsidRPr="00720B83" w:rsidRDefault="001267F9" w:rsidP="001267F9">
            <w:pPr>
              <w:jc w:val="center"/>
              <w:rPr>
                <w:rFonts w:eastAsia="Calibri"/>
                <w:bCs/>
                <w:szCs w:val="22"/>
              </w:rPr>
            </w:pPr>
            <w:r w:rsidRPr="00720B83">
              <w:rPr>
                <w:rFonts w:eastAsia="Calibri"/>
                <w:bCs/>
                <w:szCs w:val="22"/>
              </w:rPr>
              <w:t>4400-5545-8558</w:t>
            </w:r>
          </w:p>
          <w:p w14:paraId="302B25F7" w14:textId="6AA75322" w:rsidR="001267F9" w:rsidRPr="00720B83" w:rsidRDefault="001267F9" w:rsidP="001267F9">
            <w:pPr>
              <w:jc w:val="center"/>
              <w:rPr>
                <w:rFonts w:eastAsia="Calibri"/>
                <w:bCs/>
                <w:szCs w:val="22"/>
              </w:rPr>
            </w:pPr>
            <w:r w:rsidRPr="00720B83">
              <w:rPr>
                <w:rFonts w:eastAsia="Calibri"/>
                <w:bCs/>
                <w:szCs w:val="22"/>
              </w:rPr>
              <w:t>4400-5545-8570</w:t>
            </w:r>
          </w:p>
        </w:tc>
      </w:tr>
      <w:tr w:rsidR="001267F9" w:rsidRPr="00720B83" w14:paraId="023151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3F08B6"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E0782" w14:textId="4FC160BA" w:rsidR="001267F9" w:rsidRPr="00720B83" w:rsidRDefault="001267F9" w:rsidP="001267F9">
            <w:pPr>
              <w:rPr>
                <w:rFonts w:eastAsia="Calibri"/>
                <w:bCs/>
                <w:szCs w:val="22"/>
              </w:rPr>
            </w:pPr>
            <w:r w:rsidRPr="00720B83">
              <w:rPr>
                <w:rFonts w:eastAsia="Calibri"/>
                <w:bCs/>
                <w:szCs w:val="22"/>
              </w:rPr>
              <w:t>d10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B2EB75" w14:textId="08B01032" w:rsidR="001267F9" w:rsidRPr="00720B83" w:rsidRDefault="001267F9" w:rsidP="001267F9">
            <w:pPr>
              <w:rPr>
                <w:rFonts w:eastAsia="Calibri"/>
                <w:bCs/>
                <w:szCs w:val="22"/>
              </w:rPr>
            </w:pPr>
            <w:proofErr w:type="spellStart"/>
            <w:r w:rsidRPr="00720B83">
              <w:rPr>
                <w:rFonts w:eastAsia="Calibri"/>
                <w:bCs/>
                <w:szCs w:val="22"/>
              </w:rPr>
              <w:t>Mičionys</w:t>
            </w:r>
            <w:proofErr w:type="spellEnd"/>
            <w:r w:rsidRPr="00720B83">
              <w:rPr>
                <w:rFonts w:eastAsia="Calibri"/>
                <w:bCs/>
                <w:szCs w:val="22"/>
              </w:rPr>
              <w:t>–</w:t>
            </w:r>
            <w:proofErr w:type="spellStart"/>
            <w:r w:rsidRPr="00720B83">
              <w:rPr>
                <w:rFonts w:eastAsia="Calibri"/>
                <w:bCs/>
                <w:szCs w:val="22"/>
              </w:rPr>
              <w:t>Dauneikiai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FFFAA30" w14:textId="31CA5FDA" w:rsidR="001267F9" w:rsidRPr="00720B83" w:rsidRDefault="001267F9" w:rsidP="001267F9">
            <w:pPr>
              <w:jc w:val="right"/>
              <w:rPr>
                <w:rFonts w:eastAsia="Calibri"/>
                <w:bCs/>
                <w:szCs w:val="22"/>
              </w:rPr>
            </w:pPr>
            <w:r w:rsidRPr="00720B83">
              <w:rPr>
                <w:rFonts w:eastAsia="Calibri"/>
                <w:bCs/>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0E69B" w14:textId="19FEB9BE"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B82D5" w14:textId="156D6EF3" w:rsidR="001267F9" w:rsidRPr="00720B83" w:rsidRDefault="001267F9" w:rsidP="001267F9">
            <w:pPr>
              <w:jc w:val="right"/>
              <w:rPr>
                <w:rFonts w:eastAsia="Calibri"/>
                <w:bCs/>
                <w:szCs w:val="22"/>
              </w:rPr>
            </w:pPr>
            <w:r w:rsidRPr="00720B83">
              <w:rPr>
                <w:rFonts w:eastAsia="Calibri"/>
                <w:bCs/>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tcPr>
          <w:p w14:paraId="25A6D389" w14:textId="766D9967"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E046B" w14:textId="3748F84A"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CC2197" w14:textId="4E596456" w:rsidR="001267F9" w:rsidRPr="00720B83" w:rsidRDefault="001267F9" w:rsidP="001267F9">
            <w:pPr>
              <w:jc w:val="center"/>
              <w:rPr>
                <w:rFonts w:eastAsia="Calibri"/>
                <w:bCs/>
                <w:szCs w:val="22"/>
              </w:rPr>
            </w:pPr>
            <w:r w:rsidRPr="00720B83">
              <w:rPr>
                <w:rFonts w:eastAsia="Calibri"/>
                <w:bCs/>
                <w:szCs w:val="22"/>
              </w:rPr>
              <w:t>4400-6227-5756</w:t>
            </w:r>
          </w:p>
        </w:tc>
      </w:tr>
      <w:tr w:rsidR="001267F9" w:rsidRPr="00720B83" w14:paraId="72BC67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0FBB4B"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0FD66" w14:textId="674CA3D6" w:rsidR="001267F9" w:rsidRPr="00720B83" w:rsidRDefault="001267F9" w:rsidP="001267F9">
            <w:pPr>
              <w:rPr>
                <w:rFonts w:eastAsia="Calibri"/>
                <w:bCs/>
                <w:szCs w:val="22"/>
              </w:rPr>
            </w:pPr>
            <w:r w:rsidRPr="00720B83">
              <w:rPr>
                <w:rFonts w:eastAsia="Calibri"/>
                <w:bCs/>
                <w:szCs w:val="22"/>
              </w:rPr>
              <w:t>d11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55F1AA" w14:textId="77BE9BE7" w:rsidR="001267F9" w:rsidRPr="00720B83" w:rsidRDefault="001267F9" w:rsidP="001267F9">
            <w:pPr>
              <w:rPr>
                <w:rFonts w:eastAsia="Calibri"/>
                <w:bCs/>
                <w:szCs w:val="22"/>
              </w:rPr>
            </w:pPr>
            <w:r w:rsidRPr="00720B83">
              <w:rPr>
                <w:rFonts w:eastAsia="Calibri"/>
                <w:bCs/>
                <w:szCs w:val="22"/>
              </w:rPr>
              <w:t xml:space="preserve">Privažiuojamasis kelias prie Vainiūnų k. nuo kelio </w:t>
            </w:r>
            <w:proofErr w:type="spellStart"/>
            <w:r w:rsidRPr="00720B83">
              <w:rPr>
                <w:rFonts w:eastAsia="Calibri"/>
                <w:bCs/>
                <w:szCs w:val="22"/>
              </w:rPr>
              <w:t>Varkujai</w:t>
            </w:r>
            <w:proofErr w:type="spellEnd"/>
            <w:r w:rsidRPr="00720B83">
              <w:rPr>
                <w:rFonts w:eastAsia="Calibri"/>
                <w:bCs/>
                <w:szCs w:val="22"/>
              </w:rPr>
              <w:t>–Vainiūnai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250F21" w14:textId="6C8FE20A" w:rsidR="001267F9" w:rsidRPr="00720B83" w:rsidRDefault="001267F9" w:rsidP="001267F9">
            <w:pPr>
              <w:jc w:val="right"/>
              <w:rPr>
                <w:rFonts w:eastAsia="Calibri"/>
                <w:bCs/>
                <w:szCs w:val="22"/>
              </w:rPr>
            </w:pPr>
            <w:r w:rsidRPr="00720B83">
              <w:rPr>
                <w:rFonts w:eastAsia="Calibri"/>
                <w:bCs/>
                <w:szCs w:val="22"/>
              </w:rPr>
              <w:t> 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22EF1" w14:textId="27940127"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FB81A" w14:textId="4D35BCE8" w:rsidR="001267F9" w:rsidRPr="00720B83" w:rsidRDefault="001267F9" w:rsidP="001267F9">
            <w:pPr>
              <w:jc w:val="right"/>
              <w:rPr>
                <w:rFonts w:eastAsia="Calibri"/>
                <w:bCs/>
                <w:szCs w:val="22"/>
              </w:rPr>
            </w:pPr>
            <w:r w:rsidRPr="00720B83">
              <w:rPr>
                <w:rFonts w:eastAsia="Calibri"/>
                <w:bCs/>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B482" w14:textId="1EF91477" w:rsidR="001267F9" w:rsidRPr="00720B83" w:rsidRDefault="001267F9" w:rsidP="001267F9">
            <w:pPr>
              <w:jc w:val="right"/>
              <w:rPr>
                <w:rFonts w:eastAsia="Calibri"/>
                <w:bCs/>
                <w:strike/>
                <w:szCs w:val="22"/>
              </w:rPr>
            </w:pPr>
            <w:r w:rsidRPr="00720B8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7AAC2" w14:textId="22C35F63"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7E8B8C" w14:textId="78472B51" w:rsidR="001267F9" w:rsidRPr="00720B83" w:rsidRDefault="001267F9" w:rsidP="001267F9">
            <w:pPr>
              <w:jc w:val="center"/>
              <w:rPr>
                <w:rFonts w:eastAsia="Calibri"/>
                <w:bCs/>
                <w:szCs w:val="22"/>
              </w:rPr>
            </w:pPr>
            <w:r w:rsidRPr="00720B83">
              <w:rPr>
                <w:rFonts w:eastAsia="Calibri"/>
                <w:bCs/>
                <w:szCs w:val="22"/>
              </w:rPr>
              <w:t>4400-6228-2928</w:t>
            </w:r>
          </w:p>
        </w:tc>
      </w:tr>
      <w:tr w:rsidR="001267F9" w:rsidRPr="00720B83" w14:paraId="04365EF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760681"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4361E" w14:textId="3DD36F57" w:rsidR="001267F9" w:rsidRPr="00720B83" w:rsidRDefault="001267F9" w:rsidP="001267F9">
            <w:pPr>
              <w:rPr>
                <w:rFonts w:eastAsia="Calibri"/>
                <w:bCs/>
                <w:szCs w:val="22"/>
              </w:rPr>
            </w:pPr>
            <w:r w:rsidRPr="00720B83">
              <w:rPr>
                <w:rFonts w:eastAsia="Calibri"/>
                <w:bCs/>
                <w:szCs w:val="22"/>
              </w:rPr>
              <w:t>d13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FCD9AA" w14:textId="3EB9B5C5" w:rsidR="001267F9" w:rsidRPr="00720B83" w:rsidRDefault="001267F9" w:rsidP="001267F9">
            <w:pPr>
              <w:rPr>
                <w:rFonts w:eastAsia="Calibri"/>
                <w:bCs/>
                <w:szCs w:val="22"/>
              </w:rPr>
            </w:pPr>
            <w:r w:rsidRPr="00720B83">
              <w:rPr>
                <w:rFonts w:eastAsia="Calibri"/>
                <w:bCs/>
                <w:szCs w:val="22"/>
              </w:rPr>
              <w:t xml:space="preserve">Privažiuojamasis kelias prie Papšių k. nuo kelio Debeikiai–Žalioji,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373482" w14:textId="282AD18B" w:rsidR="001267F9" w:rsidRPr="00720B83" w:rsidRDefault="001267F9" w:rsidP="001267F9">
            <w:pPr>
              <w:jc w:val="right"/>
              <w:rPr>
                <w:rFonts w:eastAsia="Calibri"/>
                <w:bCs/>
                <w:szCs w:val="22"/>
              </w:rPr>
            </w:pPr>
            <w:r w:rsidRPr="00720B83">
              <w:rPr>
                <w:rFonts w:eastAsia="Calibri"/>
                <w:bCs/>
                <w:szCs w:val="22"/>
              </w:rPr>
              <w:t> 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52B1" w14:textId="0771ADD2"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26B2" w14:textId="5F60F295" w:rsidR="001267F9" w:rsidRPr="00720B83" w:rsidRDefault="001267F9" w:rsidP="001267F9">
            <w:pPr>
              <w:jc w:val="right"/>
              <w:rPr>
                <w:rFonts w:eastAsia="Calibri"/>
                <w:bCs/>
                <w:szCs w:val="22"/>
              </w:rPr>
            </w:pPr>
            <w:r w:rsidRPr="00720B83">
              <w:rPr>
                <w:rFonts w:eastAsia="Calibri"/>
                <w:bCs/>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3EB2" w14:textId="35973DF0" w:rsidR="001267F9" w:rsidRPr="00720B83" w:rsidRDefault="001267F9" w:rsidP="001267F9">
            <w:pPr>
              <w:jc w:val="right"/>
              <w:rPr>
                <w:rFonts w:eastAsia="Calibri"/>
                <w:bCs/>
                <w:szCs w:val="22"/>
              </w:rPr>
            </w:pPr>
            <w:r w:rsidRPr="00720B83">
              <w:rPr>
                <w:rFonts w:eastAsia="Calibri"/>
                <w:bCs/>
                <w:szCs w:val="22"/>
              </w:rPr>
              <w:t>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E302C" w14:textId="75EE9A5F"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0AC50D" w14:textId="250973B6" w:rsidR="001267F9" w:rsidRPr="00720B83" w:rsidRDefault="001267F9" w:rsidP="001267F9">
            <w:pPr>
              <w:jc w:val="center"/>
              <w:rPr>
                <w:rFonts w:eastAsia="Calibri"/>
                <w:bCs/>
                <w:szCs w:val="22"/>
              </w:rPr>
            </w:pPr>
            <w:r w:rsidRPr="00720B83">
              <w:rPr>
                <w:rFonts w:eastAsia="Calibri"/>
                <w:bCs/>
                <w:szCs w:val="22"/>
              </w:rPr>
              <w:t>4400-6227-5694</w:t>
            </w:r>
          </w:p>
        </w:tc>
      </w:tr>
      <w:tr w:rsidR="001267F9" w:rsidRPr="00720B83" w14:paraId="0E2FAD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E6CC87"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412EDD" w14:textId="4732C7E0" w:rsidR="001267F9" w:rsidRPr="00720B83" w:rsidRDefault="001267F9" w:rsidP="001267F9">
            <w:pPr>
              <w:rPr>
                <w:rFonts w:eastAsia="Calibri"/>
                <w:bCs/>
                <w:szCs w:val="22"/>
              </w:rPr>
            </w:pPr>
            <w:r w:rsidRPr="00720B83">
              <w:rPr>
                <w:rFonts w:eastAsia="Calibri"/>
                <w:bCs/>
                <w:szCs w:val="22"/>
              </w:rPr>
              <w:t>d14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AF8345" w14:textId="3D355B4A" w:rsidR="001267F9" w:rsidRPr="00720B83" w:rsidRDefault="001267F9" w:rsidP="001267F9">
            <w:pPr>
              <w:rPr>
                <w:rFonts w:eastAsia="Calibri"/>
                <w:bCs/>
                <w:szCs w:val="22"/>
              </w:rPr>
            </w:pPr>
            <w:r w:rsidRPr="00720B83">
              <w:rPr>
                <w:rFonts w:eastAsia="Calibri"/>
                <w:bCs/>
                <w:szCs w:val="22"/>
              </w:rPr>
              <w:t xml:space="preserve">Privažiuojamasis kelias prie </w:t>
            </w:r>
            <w:proofErr w:type="spellStart"/>
            <w:r w:rsidRPr="00720B83">
              <w:rPr>
                <w:rFonts w:eastAsia="Calibri"/>
                <w:bCs/>
                <w:szCs w:val="22"/>
              </w:rPr>
              <w:t>Marimpolio</w:t>
            </w:r>
            <w:proofErr w:type="spellEnd"/>
            <w:r w:rsidRPr="00720B83">
              <w:rPr>
                <w:rFonts w:eastAsia="Calibri"/>
                <w:bCs/>
                <w:szCs w:val="22"/>
              </w:rPr>
              <w:t xml:space="preserve"> k. nuo kelio </w:t>
            </w:r>
            <w:proofErr w:type="spellStart"/>
            <w:r w:rsidRPr="00720B83">
              <w:rPr>
                <w:rFonts w:eastAsia="Calibri"/>
                <w:bCs/>
                <w:szCs w:val="22"/>
              </w:rPr>
              <w:t>Čekonys</w:t>
            </w:r>
            <w:proofErr w:type="spellEnd"/>
            <w:r w:rsidRPr="00720B83">
              <w:rPr>
                <w:rFonts w:eastAsia="Calibri"/>
                <w:bCs/>
                <w:szCs w:val="22"/>
              </w:rPr>
              <w:t>–Debeikiai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4B9D45" w14:textId="57075678" w:rsidR="001267F9" w:rsidRPr="00720B83" w:rsidRDefault="001267F9" w:rsidP="001267F9">
            <w:pPr>
              <w:jc w:val="right"/>
              <w:rPr>
                <w:rFonts w:eastAsia="Calibri"/>
                <w:bCs/>
                <w:szCs w:val="22"/>
              </w:rPr>
            </w:pPr>
            <w:r w:rsidRPr="00720B83">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D4A8B" w14:textId="74432311"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179B5" w14:textId="35C04A6E" w:rsidR="001267F9" w:rsidRPr="00720B83" w:rsidRDefault="001267F9" w:rsidP="001267F9">
            <w:pPr>
              <w:jc w:val="right"/>
              <w:rPr>
                <w:rFonts w:eastAsia="Calibri"/>
                <w:bCs/>
                <w:szCs w:val="22"/>
              </w:rPr>
            </w:pPr>
            <w:r w:rsidRPr="00720B83">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6EBF8" w14:textId="3021A43E" w:rsidR="001267F9" w:rsidRPr="00720B83" w:rsidRDefault="001267F9" w:rsidP="001267F9">
            <w:pPr>
              <w:jc w:val="right"/>
              <w:rPr>
                <w:rFonts w:eastAsia="Calibri"/>
                <w:bCs/>
                <w:strike/>
                <w:szCs w:val="22"/>
              </w:rPr>
            </w:pPr>
            <w:r w:rsidRPr="00720B8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7736B" w14:textId="3397AC06"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53A00B" w14:textId="498FFE22" w:rsidR="001267F9" w:rsidRPr="00720B83" w:rsidRDefault="001267F9" w:rsidP="001267F9">
            <w:pPr>
              <w:jc w:val="center"/>
              <w:rPr>
                <w:rFonts w:eastAsia="Calibri"/>
                <w:bCs/>
                <w:szCs w:val="22"/>
              </w:rPr>
            </w:pPr>
            <w:r w:rsidRPr="00720B83">
              <w:rPr>
                <w:rFonts w:eastAsia="Calibri"/>
                <w:bCs/>
                <w:szCs w:val="22"/>
              </w:rPr>
              <w:t>4400-6227-7383</w:t>
            </w:r>
          </w:p>
        </w:tc>
      </w:tr>
      <w:tr w:rsidR="001267F9" w:rsidRPr="00720B83" w14:paraId="679DA65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1ECEE0"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F351FF" w14:textId="301EBEAF" w:rsidR="001267F9" w:rsidRPr="00720B83" w:rsidRDefault="001267F9" w:rsidP="001267F9">
            <w:pPr>
              <w:rPr>
                <w:rFonts w:eastAsia="Calibri"/>
                <w:bCs/>
                <w:szCs w:val="22"/>
              </w:rPr>
            </w:pPr>
            <w:r w:rsidRPr="00720B83">
              <w:rPr>
                <w:rFonts w:eastAsia="Calibri"/>
                <w:bCs/>
                <w:szCs w:val="22"/>
              </w:rPr>
              <w:t>d15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9D8FAE" w14:textId="0210E31B" w:rsidR="001267F9" w:rsidRPr="00720B83" w:rsidRDefault="001267F9" w:rsidP="001267F9">
            <w:pPr>
              <w:rPr>
                <w:rFonts w:eastAsia="Calibri"/>
                <w:bCs/>
                <w:szCs w:val="22"/>
              </w:rPr>
            </w:pPr>
            <w:r w:rsidRPr="00720B83">
              <w:rPr>
                <w:rFonts w:eastAsia="Calibri"/>
                <w:bCs/>
                <w:szCs w:val="22"/>
              </w:rPr>
              <w:t>Privažiuojamasis kelias prie Debeikių miestelio kapinių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E03B8" w14:textId="60074434" w:rsidR="001267F9" w:rsidRPr="00720B83" w:rsidRDefault="001267F9" w:rsidP="001267F9">
            <w:pPr>
              <w:jc w:val="right"/>
              <w:rPr>
                <w:rFonts w:eastAsia="Calibri"/>
                <w:bCs/>
                <w:szCs w:val="22"/>
              </w:rPr>
            </w:pPr>
            <w:r w:rsidRPr="00720B83">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166E8" w14:textId="0070150B"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5D3E9" w14:textId="502CE6BD" w:rsidR="001267F9" w:rsidRPr="00720B83" w:rsidRDefault="001267F9" w:rsidP="001267F9">
            <w:pPr>
              <w:jc w:val="right"/>
              <w:rPr>
                <w:rFonts w:eastAsia="Calibri"/>
                <w:bCs/>
                <w:szCs w:val="22"/>
              </w:rPr>
            </w:pPr>
            <w:r w:rsidRPr="00720B83">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F4E6A" w14:textId="47724045"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FF7E5" w14:textId="13F2BA00" w:rsidR="001267F9" w:rsidRPr="00720B83" w:rsidRDefault="001267F9" w:rsidP="001267F9">
            <w:pPr>
              <w:jc w:val="center"/>
              <w:rPr>
                <w:rFonts w:eastAsia="Calibri"/>
                <w:bCs/>
                <w:szCs w:val="22"/>
              </w:rPr>
            </w:pPr>
            <w:proofErr w:type="spellStart"/>
            <w:r w:rsidRPr="00720B8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35FFA8" w14:textId="77E020B3" w:rsidR="001267F9" w:rsidRPr="00720B83" w:rsidRDefault="001267F9" w:rsidP="001267F9">
            <w:pPr>
              <w:jc w:val="center"/>
              <w:rPr>
                <w:rFonts w:eastAsia="Calibri"/>
                <w:bCs/>
                <w:szCs w:val="22"/>
              </w:rPr>
            </w:pPr>
            <w:r w:rsidRPr="00720B83">
              <w:rPr>
                <w:rFonts w:eastAsia="Calibri"/>
                <w:bCs/>
                <w:szCs w:val="22"/>
              </w:rPr>
              <w:t>4400-6227-7507</w:t>
            </w:r>
          </w:p>
        </w:tc>
      </w:tr>
      <w:tr w:rsidR="001267F9" w:rsidRPr="00720B83" w14:paraId="07203B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0387C4"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1F1A" w14:textId="57AC5949" w:rsidR="001267F9" w:rsidRPr="00720B83" w:rsidRDefault="001267F9" w:rsidP="001267F9">
            <w:pPr>
              <w:rPr>
                <w:rFonts w:eastAsia="Calibri"/>
                <w:bCs/>
                <w:szCs w:val="22"/>
              </w:rPr>
            </w:pPr>
            <w:r w:rsidRPr="00720B83">
              <w:rPr>
                <w:rFonts w:eastAsia="Calibri"/>
                <w:bCs/>
                <w:szCs w:val="22"/>
              </w:rPr>
              <w:t>d16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C20B6C" w14:textId="794E3539" w:rsidR="001267F9" w:rsidRPr="00720B83" w:rsidRDefault="001267F9" w:rsidP="001267F9">
            <w:pPr>
              <w:rPr>
                <w:rFonts w:eastAsia="Calibri"/>
                <w:bCs/>
                <w:szCs w:val="22"/>
              </w:rPr>
            </w:pPr>
            <w:r w:rsidRPr="00720B83">
              <w:rPr>
                <w:rFonts w:eastAsia="Calibri"/>
                <w:bCs/>
                <w:szCs w:val="22"/>
              </w:rPr>
              <w:t>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3D2C7E" w14:textId="2B46B88C" w:rsidR="001267F9" w:rsidRPr="00720B83" w:rsidRDefault="001267F9" w:rsidP="001267F9">
            <w:pPr>
              <w:jc w:val="right"/>
              <w:rPr>
                <w:rFonts w:eastAsia="Calibri"/>
                <w:bCs/>
                <w:szCs w:val="22"/>
              </w:rPr>
            </w:pPr>
            <w:r w:rsidRPr="00720B83">
              <w:rPr>
                <w:rFonts w:eastAsia="Calibri"/>
                <w:bCs/>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093B8" w14:textId="732B8D80"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FF1A8" w14:textId="01CC6F2D" w:rsidR="001267F9" w:rsidRPr="00720B83" w:rsidRDefault="001267F9" w:rsidP="001267F9">
            <w:pPr>
              <w:jc w:val="right"/>
              <w:rPr>
                <w:rFonts w:eastAsia="Calibri"/>
                <w:bCs/>
                <w:szCs w:val="22"/>
              </w:rPr>
            </w:pPr>
            <w:r w:rsidRPr="00720B83">
              <w:rPr>
                <w:rFonts w:eastAsia="Calibri"/>
                <w:bCs/>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69584" w14:textId="7CF43EC3"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E0D7" w14:textId="6D37DCCF" w:rsidR="001267F9" w:rsidRPr="00720B83" w:rsidRDefault="001267F9" w:rsidP="001267F9">
            <w:pPr>
              <w:jc w:val="center"/>
              <w:rPr>
                <w:rFonts w:eastAsia="Calibri"/>
                <w:bCs/>
                <w:szCs w:val="22"/>
              </w:rPr>
            </w:pPr>
            <w:proofErr w:type="spellStart"/>
            <w:r w:rsidRPr="00720B8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48638F" w14:textId="247BF59D" w:rsidR="001267F9" w:rsidRPr="00720B83" w:rsidRDefault="001267F9" w:rsidP="001267F9">
            <w:pPr>
              <w:jc w:val="center"/>
              <w:rPr>
                <w:rFonts w:eastAsia="Calibri"/>
                <w:bCs/>
                <w:szCs w:val="22"/>
              </w:rPr>
            </w:pPr>
            <w:r w:rsidRPr="00720B83">
              <w:rPr>
                <w:rFonts w:eastAsia="Calibri"/>
                <w:bCs/>
                <w:szCs w:val="22"/>
              </w:rPr>
              <w:t>4400-5545-8625</w:t>
            </w:r>
          </w:p>
        </w:tc>
      </w:tr>
      <w:tr w:rsidR="001267F9" w:rsidRPr="00720B83" w14:paraId="3503DBA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9442DF"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D65E66" w14:textId="4ED462D6" w:rsidR="001267F9" w:rsidRPr="00720B83" w:rsidRDefault="001267F9" w:rsidP="001267F9">
            <w:pPr>
              <w:rPr>
                <w:rFonts w:eastAsia="Calibri"/>
                <w:bCs/>
                <w:szCs w:val="22"/>
              </w:rPr>
            </w:pPr>
            <w:r w:rsidRPr="00720B83">
              <w:rPr>
                <w:rFonts w:eastAsia="Calibri"/>
                <w:bCs/>
                <w:szCs w:val="22"/>
              </w:rPr>
              <w:t>d16-2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F02C6C" w14:textId="73C7DE6E" w:rsidR="001267F9" w:rsidRPr="00720B83" w:rsidRDefault="001267F9" w:rsidP="001267F9">
            <w:pPr>
              <w:rPr>
                <w:rFonts w:eastAsia="Calibri"/>
                <w:bCs/>
                <w:szCs w:val="22"/>
              </w:rPr>
            </w:pPr>
            <w:r w:rsidRPr="00720B83">
              <w:rPr>
                <w:rFonts w:eastAsia="Calibri"/>
                <w:bCs/>
                <w:szCs w:val="22"/>
              </w:rPr>
              <w:t>Privažiuojamasis kelias prie Ąžuolynės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E4FC01" w14:textId="6A24C3B2" w:rsidR="001267F9" w:rsidRPr="00720B83" w:rsidRDefault="001267F9" w:rsidP="001267F9">
            <w:pPr>
              <w:jc w:val="right"/>
              <w:rPr>
                <w:rFonts w:eastAsia="Calibri"/>
                <w:bCs/>
                <w:szCs w:val="22"/>
              </w:rPr>
            </w:pPr>
            <w:r w:rsidRPr="00720B83">
              <w:rPr>
                <w:rFonts w:eastAsia="Calibri"/>
                <w:bCs/>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4AB39" w14:textId="5092743F"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9831A" w14:textId="31B8F1E8" w:rsidR="001267F9" w:rsidRPr="00720B83" w:rsidRDefault="001267F9" w:rsidP="001267F9">
            <w:pPr>
              <w:jc w:val="right"/>
              <w:rPr>
                <w:rFonts w:eastAsia="Calibri"/>
                <w:bCs/>
                <w:szCs w:val="22"/>
              </w:rPr>
            </w:pPr>
            <w:r w:rsidRPr="00720B83">
              <w:rPr>
                <w:rFonts w:eastAsia="Calibri"/>
                <w:bCs/>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7244E" w14:textId="6BB866B0" w:rsidR="001267F9" w:rsidRPr="00720B83" w:rsidRDefault="001267F9" w:rsidP="001267F9">
            <w:pPr>
              <w:jc w:val="right"/>
              <w:rPr>
                <w:rFonts w:eastAsia="Calibri"/>
                <w:bCs/>
                <w:strike/>
                <w:szCs w:val="22"/>
              </w:rPr>
            </w:pPr>
            <w:r w:rsidRPr="00720B8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8B675" w14:textId="1EC22EC4"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FC4C31" w14:textId="0DE91CFB" w:rsidR="001267F9" w:rsidRPr="00720B83" w:rsidRDefault="001267F9" w:rsidP="001267F9">
            <w:pPr>
              <w:jc w:val="center"/>
              <w:rPr>
                <w:rFonts w:eastAsia="Calibri"/>
                <w:bCs/>
                <w:szCs w:val="22"/>
              </w:rPr>
            </w:pPr>
            <w:r w:rsidRPr="00720B83">
              <w:rPr>
                <w:rFonts w:eastAsia="Calibri"/>
                <w:bCs/>
                <w:szCs w:val="22"/>
              </w:rPr>
              <w:t>4400-6228-5614</w:t>
            </w:r>
          </w:p>
        </w:tc>
      </w:tr>
      <w:tr w:rsidR="001267F9" w:rsidRPr="00720B83" w14:paraId="72C2564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0E6610" w14:textId="77777777" w:rsidR="001267F9" w:rsidRPr="00720B83" w:rsidRDefault="001267F9" w:rsidP="001267F9">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E7031" w14:textId="5CB59FF0" w:rsidR="001267F9" w:rsidRPr="00720B83" w:rsidRDefault="001267F9" w:rsidP="001267F9">
            <w:pPr>
              <w:rPr>
                <w:rFonts w:eastAsia="Calibri"/>
                <w:bCs/>
                <w:szCs w:val="22"/>
              </w:rPr>
            </w:pPr>
            <w:r w:rsidRPr="00720B83">
              <w:rPr>
                <w:rFonts w:eastAsia="Calibri"/>
                <w:bCs/>
                <w:szCs w:val="22"/>
              </w:rPr>
              <w:t>d17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D2F5B8" w14:textId="3EC3AB95" w:rsidR="001267F9" w:rsidRPr="00720B83" w:rsidRDefault="001267F9" w:rsidP="001267F9">
            <w:pPr>
              <w:rPr>
                <w:rFonts w:eastAsia="Calibri"/>
                <w:bCs/>
                <w:szCs w:val="22"/>
              </w:rPr>
            </w:pPr>
            <w:r w:rsidRPr="00720B83">
              <w:rPr>
                <w:rFonts w:eastAsia="Calibri"/>
                <w:bCs/>
                <w:szCs w:val="22"/>
              </w:rPr>
              <w:t xml:space="preserve">Privažiuojamasis kelias prie </w:t>
            </w:r>
            <w:proofErr w:type="spellStart"/>
            <w:r w:rsidRPr="00720B83">
              <w:rPr>
                <w:rFonts w:eastAsia="Calibri"/>
                <w:bCs/>
                <w:szCs w:val="22"/>
              </w:rPr>
              <w:t>Katlėriškių</w:t>
            </w:r>
            <w:proofErr w:type="spellEnd"/>
            <w:r w:rsidRPr="00720B83">
              <w:rPr>
                <w:rFonts w:eastAsia="Calibri"/>
                <w:bCs/>
                <w:szCs w:val="22"/>
              </w:rPr>
              <w:t xml:space="preserve"> k. nuo kelio Debeikiai–</w:t>
            </w:r>
            <w:proofErr w:type="spellStart"/>
            <w:r w:rsidRPr="00720B83">
              <w:rPr>
                <w:rFonts w:eastAsia="Calibri"/>
                <w:bCs/>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E297FAB" w14:textId="029E6B3A" w:rsidR="001267F9" w:rsidRPr="00720B83" w:rsidRDefault="001267F9" w:rsidP="001267F9">
            <w:pPr>
              <w:jc w:val="right"/>
              <w:rPr>
                <w:rFonts w:eastAsia="Calibri"/>
                <w:bCs/>
                <w:szCs w:val="22"/>
              </w:rPr>
            </w:pPr>
            <w:r w:rsidRPr="00720B83">
              <w:rPr>
                <w:rFonts w:eastAsia="Calibri"/>
                <w:bCs/>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38549" w14:textId="74A7BFFB" w:rsidR="001267F9" w:rsidRPr="00720B83" w:rsidRDefault="001267F9" w:rsidP="001267F9">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D03E8" w14:textId="71C97905" w:rsidR="001267F9" w:rsidRPr="00720B83" w:rsidRDefault="001267F9" w:rsidP="001267F9">
            <w:pPr>
              <w:jc w:val="right"/>
              <w:rPr>
                <w:rFonts w:eastAsia="Calibri"/>
                <w:bCs/>
                <w:szCs w:val="22"/>
              </w:rPr>
            </w:pPr>
            <w:r w:rsidRPr="00720B83">
              <w:rPr>
                <w:rFonts w:eastAsia="Calibri"/>
                <w:bCs/>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B293" w14:textId="5533FC98" w:rsidR="001267F9" w:rsidRPr="00720B83" w:rsidRDefault="001267F9" w:rsidP="001267F9">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E7C55" w14:textId="0F5860DF" w:rsidR="001267F9" w:rsidRPr="00720B83" w:rsidRDefault="001267F9" w:rsidP="001267F9">
            <w:pPr>
              <w:jc w:val="center"/>
              <w:rPr>
                <w:rFonts w:eastAsia="Calibri"/>
                <w:bCs/>
                <w:szCs w:val="22"/>
              </w:rPr>
            </w:pPr>
            <w:proofErr w:type="spellStart"/>
            <w:r w:rsidRPr="00720B8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B494EE" w14:textId="3CFCC593" w:rsidR="001267F9" w:rsidRPr="00720B83" w:rsidRDefault="001267F9" w:rsidP="001267F9">
            <w:pPr>
              <w:jc w:val="center"/>
              <w:rPr>
                <w:rFonts w:eastAsia="Calibri"/>
                <w:bCs/>
                <w:szCs w:val="22"/>
              </w:rPr>
            </w:pPr>
            <w:r w:rsidRPr="00720B83">
              <w:rPr>
                <w:rFonts w:eastAsia="Calibri"/>
                <w:bCs/>
                <w:szCs w:val="22"/>
              </w:rPr>
              <w:t>4400-6249-8012</w:t>
            </w:r>
          </w:p>
        </w:tc>
      </w:tr>
      <w:tr w:rsidR="001267F9" w:rsidRPr="00AD37DC" w14:paraId="54F136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760B76"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A283F5" w14:textId="21120F0C" w:rsidR="001267F9" w:rsidRPr="00AD37DC" w:rsidRDefault="001267F9" w:rsidP="001267F9">
            <w:pPr>
              <w:rPr>
                <w:rFonts w:eastAsia="Calibri"/>
                <w:szCs w:val="22"/>
              </w:rPr>
            </w:pPr>
            <w:r w:rsidRPr="00AD37DC">
              <w:rPr>
                <w:rFonts w:eastAsia="Calibri"/>
                <w:szCs w:val="22"/>
              </w:rPr>
              <w:t>d18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AD42E4" w14:textId="17E9FB1C" w:rsidR="001267F9" w:rsidRPr="00AD37DC" w:rsidRDefault="001267F9" w:rsidP="001267F9">
            <w:pPr>
              <w:rPr>
                <w:rFonts w:eastAsia="Calibri"/>
                <w:szCs w:val="22"/>
              </w:rPr>
            </w:pPr>
            <w:r w:rsidRPr="00AD37DC">
              <w:rPr>
                <w:rFonts w:eastAsia="Calibri"/>
                <w:szCs w:val="22"/>
              </w:rPr>
              <w:t>Privažiuojamasis kelias prie Kurtinių k. nuo kelio Debeikiai–</w:t>
            </w:r>
            <w:proofErr w:type="spellStart"/>
            <w:r w:rsidRPr="00AD37DC">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9EC0C75" w14:textId="3D7408A8" w:rsidR="001267F9" w:rsidRPr="00AD37DC" w:rsidRDefault="001267F9" w:rsidP="001267F9">
            <w:pPr>
              <w:jc w:val="right"/>
              <w:rPr>
                <w:rFonts w:eastAsia="Calibri"/>
                <w:szCs w:val="22"/>
              </w:rPr>
            </w:pPr>
            <w:r w:rsidRPr="00AD37DC">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6A012" w14:textId="7E7497B9"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7BBE4" w14:textId="0B68E633" w:rsidR="001267F9" w:rsidRPr="00AD37DC" w:rsidRDefault="001267F9" w:rsidP="001267F9">
            <w:pPr>
              <w:jc w:val="right"/>
              <w:rPr>
                <w:rFonts w:eastAsia="Calibri"/>
                <w:szCs w:val="22"/>
              </w:rPr>
            </w:pPr>
            <w:r w:rsidRPr="00AD37DC">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FDC24" w14:textId="7AFB7FE1" w:rsidR="001267F9" w:rsidRPr="00AD37DC" w:rsidRDefault="001267F9" w:rsidP="001267F9">
            <w:pPr>
              <w:jc w:val="right"/>
              <w:rPr>
                <w:rFonts w:eastAsia="Calibri"/>
                <w:szCs w:val="22"/>
              </w:rPr>
            </w:pPr>
            <w:r w:rsidRPr="00AD37DC">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D2167" w14:textId="6944ED6F" w:rsidR="001267F9" w:rsidRPr="00AD37DC" w:rsidRDefault="001267F9" w:rsidP="001267F9">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373B78" w14:textId="3575B955" w:rsidR="001267F9" w:rsidRPr="00AD37DC" w:rsidRDefault="001267F9" w:rsidP="001267F9">
            <w:pPr>
              <w:jc w:val="center"/>
              <w:rPr>
                <w:rFonts w:eastAsia="Calibri"/>
                <w:szCs w:val="22"/>
              </w:rPr>
            </w:pPr>
            <w:r w:rsidRPr="00AD37DC">
              <w:rPr>
                <w:rFonts w:eastAsia="Calibri"/>
                <w:szCs w:val="22"/>
              </w:rPr>
              <w:t>4400-6227-9945</w:t>
            </w:r>
          </w:p>
        </w:tc>
      </w:tr>
      <w:tr w:rsidR="001267F9" w:rsidRPr="00AD37DC" w14:paraId="3FEE139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BBE070"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E0DB0" w14:textId="275C9ECE" w:rsidR="001267F9" w:rsidRPr="00AD37DC" w:rsidRDefault="001267F9" w:rsidP="001267F9">
            <w:pPr>
              <w:rPr>
                <w:rFonts w:eastAsia="Calibri"/>
                <w:szCs w:val="22"/>
              </w:rPr>
            </w:pPr>
            <w:r w:rsidRPr="00AD37DC">
              <w:rPr>
                <w:rFonts w:eastAsia="Calibri"/>
                <w:szCs w:val="22"/>
              </w:rPr>
              <w:t>d19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801372" w14:textId="1FB9E9CC" w:rsidR="001267F9" w:rsidRPr="00AD37DC" w:rsidRDefault="001267F9" w:rsidP="001267F9">
            <w:pPr>
              <w:rPr>
                <w:rFonts w:eastAsia="Calibri"/>
                <w:szCs w:val="22"/>
              </w:rPr>
            </w:pPr>
            <w:r w:rsidRPr="00AD37DC">
              <w:rPr>
                <w:rFonts w:eastAsia="Calibri"/>
                <w:szCs w:val="22"/>
              </w:rPr>
              <w:t xml:space="preserve">Privažiuojamasis kelias prie Šventupio k. nuo kelio Kupiškis–Utena,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76D5A7" w14:textId="6C20F418" w:rsidR="001267F9" w:rsidRPr="00AD37DC" w:rsidRDefault="001267F9" w:rsidP="001267F9">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4E51" w14:textId="2B63ABB9"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73C9" w14:textId="38D976A5" w:rsidR="001267F9" w:rsidRPr="00AD37DC" w:rsidRDefault="001267F9" w:rsidP="001267F9">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2B152" w14:textId="4539AEEC"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985AF" w14:textId="659911AF" w:rsidR="001267F9" w:rsidRPr="00AD37DC" w:rsidRDefault="001267F9" w:rsidP="001267F9">
            <w:pPr>
              <w:jc w:val="center"/>
              <w:rPr>
                <w:rFonts w:eastAsia="Calibri"/>
                <w:szCs w:val="22"/>
              </w:rPr>
            </w:pPr>
            <w:proofErr w:type="spellStart"/>
            <w:r w:rsidRPr="00AD37DC">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FA5DD2" w14:textId="3EB02814" w:rsidR="001267F9" w:rsidRPr="00AD37DC" w:rsidRDefault="001267F9" w:rsidP="001267F9">
            <w:pPr>
              <w:jc w:val="center"/>
              <w:rPr>
                <w:rFonts w:eastAsia="Calibri"/>
                <w:szCs w:val="22"/>
              </w:rPr>
            </w:pPr>
            <w:r w:rsidRPr="00AD37DC">
              <w:rPr>
                <w:rFonts w:eastAsia="Calibri"/>
                <w:szCs w:val="22"/>
              </w:rPr>
              <w:t>4400-6229-3408</w:t>
            </w:r>
          </w:p>
        </w:tc>
      </w:tr>
      <w:tr w:rsidR="001267F9" w:rsidRPr="00AD37DC" w14:paraId="44CF4E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BDCD13"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713E40" w14:textId="69EE22D0" w:rsidR="001267F9" w:rsidRPr="00AD37DC" w:rsidRDefault="001267F9" w:rsidP="001267F9">
            <w:pPr>
              <w:rPr>
                <w:rFonts w:eastAsia="Calibri"/>
                <w:szCs w:val="22"/>
              </w:rPr>
            </w:pPr>
            <w:r w:rsidRPr="00AD37DC">
              <w:rPr>
                <w:rFonts w:eastAsia="Calibri"/>
                <w:szCs w:val="22"/>
              </w:rPr>
              <w:t>d2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6DE9C1" w14:textId="5DD08E3B" w:rsidR="001267F9" w:rsidRPr="00AD37DC" w:rsidRDefault="001267F9" w:rsidP="001267F9">
            <w:pPr>
              <w:rPr>
                <w:rFonts w:eastAsia="Calibri"/>
                <w:szCs w:val="22"/>
              </w:rPr>
            </w:pPr>
            <w:r w:rsidRPr="00AD37DC">
              <w:rPr>
                <w:rFonts w:eastAsia="Calibri"/>
                <w:szCs w:val="22"/>
              </w:rPr>
              <w:t>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AD560C" w14:textId="42A262C0" w:rsidR="001267F9" w:rsidRPr="00AD37DC" w:rsidRDefault="001267F9" w:rsidP="001267F9">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E864" w14:textId="78C666C0"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42F5" w14:textId="0FEA34D8" w:rsidR="001267F9" w:rsidRPr="00AD37DC" w:rsidRDefault="001267F9" w:rsidP="001267F9">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F89CB" w14:textId="5FE404FF"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613F4" w14:textId="3034B4E7" w:rsidR="001267F9" w:rsidRPr="00AD37DC" w:rsidRDefault="001267F9" w:rsidP="001267F9">
            <w:pPr>
              <w:jc w:val="center"/>
              <w:rPr>
                <w:rFonts w:eastAsia="Calibri"/>
                <w:szCs w:val="22"/>
              </w:rPr>
            </w:pPr>
            <w:proofErr w:type="spellStart"/>
            <w:r w:rsidRPr="00AD37DC">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D83E00" w14:textId="1631E953" w:rsidR="001267F9" w:rsidRPr="00AD37DC" w:rsidRDefault="001267F9" w:rsidP="001267F9">
            <w:pPr>
              <w:jc w:val="center"/>
              <w:rPr>
                <w:rFonts w:eastAsia="Calibri"/>
                <w:szCs w:val="22"/>
              </w:rPr>
            </w:pPr>
            <w:r w:rsidRPr="00AD37DC">
              <w:rPr>
                <w:rFonts w:eastAsia="Calibri"/>
                <w:szCs w:val="22"/>
              </w:rPr>
              <w:t>4400-5545-8614</w:t>
            </w:r>
          </w:p>
        </w:tc>
      </w:tr>
      <w:tr w:rsidR="001267F9" w:rsidRPr="00AD37DC" w14:paraId="5D5B94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15C9E0"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E7649" w14:textId="4AB0A58A" w:rsidR="001267F9" w:rsidRPr="00AD37DC" w:rsidRDefault="001267F9" w:rsidP="001267F9">
            <w:pPr>
              <w:rPr>
                <w:rFonts w:eastAsia="Calibri"/>
                <w:szCs w:val="22"/>
              </w:rPr>
            </w:pPr>
            <w:r w:rsidRPr="00AD37DC">
              <w:rPr>
                <w:rFonts w:eastAsia="Calibri"/>
                <w:szCs w:val="22"/>
              </w:rPr>
              <w:t>d20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3C952D" w14:textId="1C765CE7" w:rsidR="001267F9" w:rsidRPr="00AD37DC" w:rsidRDefault="001267F9" w:rsidP="001267F9">
            <w:pPr>
              <w:rPr>
                <w:rFonts w:eastAsia="Calibri"/>
                <w:szCs w:val="22"/>
              </w:rPr>
            </w:pPr>
            <w:proofErr w:type="spellStart"/>
            <w:r w:rsidRPr="00AD37DC">
              <w:rPr>
                <w:rFonts w:eastAsia="Calibri"/>
                <w:szCs w:val="22"/>
              </w:rPr>
              <w:t>Varkujai</w:t>
            </w:r>
            <w:proofErr w:type="spellEnd"/>
            <w:r w:rsidRPr="00AD37DC">
              <w:rPr>
                <w:rFonts w:eastAsia="Calibri"/>
                <w:szCs w:val="22"/>
              </w:rPr>
              <w:t>–</w:t>
            </w:r>
            <w:proofErr w:type="spellStart"/>
            <w:r w:rsidRPr="00AD37DC">
              <w:rPr>
                <w:rFonts w:eastAsia="Calibri"/>
                <w:szCs w:val="22"/>
              </w:rPr>
              <w:t>Jononys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833C433" w14:textId="6442EE49" w:rsidR="001267F9" w:rsidRPr="00AD37DC" w:rsidRDefault="001267F9" w:rsidP="001267F9">
            <w:pPr>
              <w:jc w:val="right"/>
              <w:rPr>
                <w:rFonts w:eastAsia="Calibri"/>
                <w:szCs w:val="22"/>
              </w:rPr>
            </w:pPr>
            <w:r w:rsidRPr="00AD37DC">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AC518" w14:textId="3416E061"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83190" w14:textId="6F4C9973" w:rsidR="001267F9" w:rsidRPr="00AD37DC" w:rsidRDefault="001267F9" w:rsidP="001267F9">
            <w:pPr>
              <w:jc w:val="right"/>
              <w:rPr>
                <w:rFonts w:eastAsia="Calibri"/>
                <w:szCs w:val="22"/>
              </w:rPr>
            </w:pPr>
            <w:r>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474A" w14:textId="08CF8185"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5C3E4" w14:textId="1BA88B02" w:rsidR="001267F9" w:rsidRPr="00AD37DC" w:rsidRDefault="001267F9" w:rsidP="001267F9">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1E9C36" w14:textId="2BE98E57" w:rsidR="001267F9" w:rsidRPr="00AD37DC" w:rsidRDefault="001267F9" w:rsidP="001267F9">
            <w:pPr>
              <w:jc w:val="center"/>
              <w:rPr>
                <w:rFonts w:eastAsia="Calibri"/>
                <w:szCs w:val="22"/>
              </w:rPr>
            </w:pPr>
            <w:r w:rsidRPr="00AD37DC">
              <w:rPr>
                <w:rFonts w:eastAsia="Calibri"/>
                <w:szCs w:val="22"/>
              </w:rPr>
              <w:t>4400-5706-1604</w:t>
            </w:r>
          </w:p>
        </w:tc>
      </w:tr>
      <w:tr w:rsidR="001267F9" w:rsidRPr="00AD37DC" w14:paraId="316CD2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55B2F5"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F1813" w14:textId="226E5E9E" w:rsidR="001267F9" w:rsidRPr="00AD37DC" w:rsidRDefault="001267F9" w:rsidP="001267F9">
            <w:pPr>
              <w:rPr>
                <w:rFonts w:eastAsia="Calibri"/>
                <w:szCs w:val="22"/>
              </w:rPr>
            </w:pPr>
            <w:r w:rsidRPr="00AD37DC">
              <w:rPr>
                <w:rFonts w:eastAsia="Calibri"/>
                <w:szCs w:val="22"/>
              </w:rPr>
              <w:t>d21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0B7E25" w14:textId="078D04B1" w:rsidR="001267F9" w:rsidRPr="00AD37DC" w:rsidRDefault="001267F9" w:rsidP="001267F9">
            <w:pPr>
              <w:rPr>
                <w:rFonts w:eastAsia="Calibri"/>
                <w:szCs w:val="22"/>
              </w:rPr>
            </w:pPr>
            <w:proofErr w:type="spellStart"/>
            <w:r w:rsidRPr="00AD37DC">
              <w:rPr>
                <w:rFonts w:eastAsia="Calibri"/>
                <w:szCs w:val="22"/>
              </w:rPr>
              <w:t>Varkujai</w:t>
            </w:r>
            <w:proofErr w:type="spellEnd"/>
            <w:r w:rsidRPr="00AD37DC">
              <w:rPr>
                <w:rFonts w:eastAsia="Calibri"/>
                <w:szCs w:val="22"/>
              </w:rPr>
              <w:t>–Vainiūnai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F34B59" w14:textId="51613365" w:rsidR="001267F9" w:rsidRPr="00AD37DC" w:rsidRDefault="001267F9" w:rsidP="001267F9">
            <w:pPr>
              <w:jc w:val="right"/>
              <w:rPr>
                <w:rFonts w:eastAsia="Calibri"/>
                <w:szCs w:val="22"/>
              </w:rPr>
            </w:pPr>
            <w:r w:rsidRPr="00AD37DC">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E838D" w14:textId="50E5477E"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998D" w14:textId="6CF1514F" w:rsidR="001267F9" w:rsidRPr="00AD37DC" w:rsidRDefault="001267F9" w:rsidP="001267F9">
            <w:pPr>
              <w:jc w:val="right"/>
              <w:rPr>
                <w:rFonts w:eastAsia="Calibri"/>
                <w:szCs w:val="22"/>
              </w:rPr>
            </w:pPr>
            <w:r>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4B48D" w14:textId="4313D41D"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2E760" w14:textId="77777777" w:rsidR="001267F9" w:rsidRDefault="001267F9" w:rsidP="001267F9">
            <w:pPr>
              <w:jc w:val="center"/>
              <w:rPr>
                <w:rFonts w:eastAsia="Calibri"/>
                <w:szCs w:val="22"/>
              </w:rPr>
            </w:pPr>
            <w:proofErr w:type="spellStart"/>
            <w:r w:rsidRPr="00AD37DC">
              <w:rPr>
                <w:rFonts w:eastAsia="Calibri"/>
                <w:szCs w:val="22"/>
              </w:rPr>
              <w:t>IIIv</w:t>
            </w:r>
            <w:proofErr w:type="spellEnd"/>
          </w:p>
          <w:p w14:paraId="3CBF68A7" w14:textId="2B034D54" w:rsidR="001267F9" w:rsidRPr="00AD37DC" w:rsidRDefault="001267F9" w:rsidP="001267F9">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405B8A" w14:textId="77777777" w:rsidR="001267F9" w:rsidRPr="00AD37DC" w:rsidRDefault="001267F9" w:rsidP="001267F9">
            <w:pPr>
              <w:jc w:val="center"/>
              <w:rPr>
                <w:rFonts w:eastAsia="Calibri"/>
                <w:szCs w:val="22"/>
              </w:rPr>
            </w:pPr>
            <w:r w:rsidRPr="00AD37DC">
              <w:rPr>
                <w:rFonts w:eastAsia="Calibri"/>
                <w:szCs w:val="22"/>
              </w:rPr>
              <w:t>4400-5706-1648</w:t>
            </w:r>
          </w:p>
          <w:p w14:paraId="161EAA02" w14:textId="5A04A9DA" w:rsidR="001267F9" w:rsidRPr="00AD37DC" w:rsidRDefault="001267F9" w:rsidP="001267F9">
            <w:pPr>
              <w:jc w:val="center"/>
              <w:rPr>
                <w:rFonts w:eastAsia="Calibri"/>
                <w:szCs w:val="22"/>
              </w:rPr>
            </w:pPr>
            <w:r w:rsidRPr="00AD37DC">
              <w:rPr>
                <w:rFonts w:eastAsia="Calibri"/>
                <w:szCs w:val="22"/>
              </w:rPr>
              <w:t>4400-5895-0620</w:t>
            </w:r>
          </w:p>
        </w:tc>
      </w:tr>
      <w:tr w:rsidR="001267F9" w:rsidRPr="00AD37DC" w14:paraId="324068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CD1AC2"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85A31" w14:textId="74FC27D2" w:rsidR="001267F9" w:rsidRPr="00AD37DC" w:rsidRDefault="001267F9" w:rsidP="001267F9">
            <w:pPr>
              <w:rPr>
                <w:rFonts w:eastAsia="Calibri"/>
                <w:szCs w:val="22"/>
              </w:rPr>
            </w:pPr>
            <w:r w:rsidRPr="00AD37DC">
              <w:rPr>
                <w:rFonts w:eastAsia="Calibri"/>
                <w:szCs w:val="22"/>
              </w:rPr>
              <w:t>d2-1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F90237" w14:textId="30C89FEB" w:rsidR="001267F9" w:rsidRPr="00AD37DC" w:rsidRDefault="001267F9" w:rsidP="001267F9">
            <w:pPr>
              <w:rPr>
                <w:rFonts w:eastAsia="Calibri"/>
                <w:szCs w:val="22"/>
              </w:rPr>
            </w:pPr>
            <w:r w:rsidRPr="00AD37DC">
              <w:rPr>
                <w:rFonts w:eastAsia="Calibri"/>
                <w:szCs w:val="22"/>
              </w:rPr>
              <w:t>Medinos–Knebiai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D6A790" w14:textId="264CF795" w:rsidR="001267F9" w:rsidRPr="00AD37DC" w:rsidRDefault="001267F9" w:rsidP="001267F9">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6FFE6" w14:textId="585A1E59"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40A6B" w14:textId="235E7C77" w:rsidR="001267F9" w:rsidRPr="00AD37DC" w:rsidRDefault="001267F9" w:rsidP="001267F9">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0B26A" w14:textId="08CBAE30" w:rsidR="001267F9" w:rsidRPr="00AD37DC" w:rsidRDefault="001267F9" w:rsidP="001267F9">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97CFA" w14:textId="7E80D63A" w:rsidR="001267F9" w:rsidRPr="00AD37DC" w:rsidRDefault="001267F9" w:rsidP="001267F9">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0C4F06" w14:textId="46FCCFD0" w:rsidR="001267F9" w:rsidRPr="00AD37DC" w:rsidRDefault="001267F9" w:rsidP="001267F9">
            <w:pPr>
              <w:jc w:val="center"/>
              <w:rPr>
                <w:rFonts w:eastAsia="Calibri"/>
                <w:szCs w:val="22"/>
              </w:rPr>
            </w:pPr>
            <w:r w:rsidRPr="00AD37DC">
              <w:rPr>
                <w:rFonts w:eastAsia="Calibri"/>
                <w:szCs w:val="22"/>
              </w:rPr>
              <w:t>4400-5706-1515</w:t>
            </w:r>
          </w:p>
        </w:tc>
      </w:tr>
      <w:tr w:rsidR="001267F9" w:rsidRPr="00AD37DC" w14:paraId="517BFC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F9CA76"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90DFF" w14:textId="54ADFEA6" w:rsidR="001267F9" w:rsidRPr="00AD37DC" w:rsidRDefault="001267F9" w:rsidP="001267F9">
            <w:pPr>
              <w:rPr>
                <w:rFonts w:eastAsia="Calibri"/>
                <w:szCs w:val="22"/>
              </w:rPr>
            </w:pPr>
            <w:r w:rsidRPr="00AD37DC">
              <w:rPr>
                <w:rFonts w:eastAsia="Calibri"/>
                <w:szCs w:val="22"/>
              </w:rPr>
              <w:t>d22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FAD6A9" w14:textId="080634C4" w:rsidR="001267F9" w:rsidRPr="00AD37DC" w:rsidRDefault="001267F9" w:rsidP="001267F9">
            <w:pPr>
              <w:rPr>
                <w:rFonts w:eastAsia="Calibri"/>
                <w:szCs w:val="22"/>
              </w:rPr>
            </w:pPr>
            <w:r w:rsidRPr="00AD37DC">
              <w:rPr>
                <w:rFonts w:eastAsia="Calibri"/>
                <w:szCs w:val="22"/>
              </w:rPr>
              <w:t xml:space="preserve">Privažiuojamasis kelias prie O. </w:t>
            </w:r>
            <w:proofErr w:type="spellStart"/>
            <w:r w:rsidRPr="00AD37DC">
              <w:rPr>
                <w:rFonts w:eastAsia="Calibri"/>
                <w:szCs w:val="22"/>
              </w:rPr>
              <w:t>Sedelskytės</w:t>
            </w:r>
            <w:proofErr w:type="spellEnd"/>
            <w:r w:rsidRPr="00AD37DC">
              <w:rPr>
                <w:rFonts w:eastAsia="Calibri"/>
                <w:szCs w:val="22"/>
              </w:rPr>
              <w:t xml:space="preserve"> paminklo nuo kelio </w:t>
            </w:r>
            <w:proofErr w:type="spellStart"/>
            <w:r w:rsidRPr="00AD37DC">
              <w:rPr>
                <w:rFonts w:eastAsia="Calibri"/>
                <w:szCs w:val="22"/>
              </w:rPr>
              <w:t>Čekonys</w:t>
            </w:r>
            <w:proofErr w:type="spellEnd"/>
            <w:r w:rsidRPr="00AD37DC">
              <w:rPr>
                <w:rFonts w:eastAsia="Calibri"/>
                <w:szCs w:val="22"/>
              </w:rPr>
              <w:t>– 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0A083B" w14:textId="6815E395" w:rsidR="001267F9" w:rsidRPr="00AD37DC" w:rsidRDefault="001267F9" w:rsidP="001267F9">
            <w:pPr>
              <w:jc w:val="right"/>
              <w:rPr>
                <w:rFonts w:eastAsia="Calibri"/>
                <w:szCs w:val="22"/>
              </w:rPr>
            </w:pPr>
            <w:r w:rsidRPr="00AD37DC">
              <w:rPr>
                <w:rFonts w:eastAsia="Calibri"/>
                <w:szCs w:val="22"/>
              </w:rPr>
              <w:t xml:space="preserve"> 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9C6C" w14:textId="7421CE11"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F9EAB" w14:textId="10D15B87" w:rsidR="001267F9" w:rsidRPr="00AD37DC" w:rsidRDefault="001267F9" w:rsidP="001267F9">
            <w:pPr>
              <w:jc w:val="right"/>
              <w:rPr>
                <w:rFonts w:eastAsia="Calibri"/>
                <w:szCs w:val="22"/>
              </w:rPr>
            </w:pPr>
            <w:r>
              <w:rPr>
                <w:rFonts w:eastAsia="Calibri"/>
                <w:szCs w:val="22"/>
              </w:rPr>
              <w:t>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6F23D" w14:textId="0405FCF7"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8127B" w14:textId="750A3A0D" w:rsidR="001267F9" w:rsidRPr="00AD37DC" w:rsidRDefault="001267F9" w:rsidP="001267F9">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A9F07E" w14:textId="5FF38360" w:rsidR="001267F9" w:rsidRPr="00AD37DC" w:rsidRDefault="001267F9" w:rsidP="001267F9">
            <w:pPr>
              <w:jc w:val="center"/>
              <w:rPr>
                <w:rFonts w:eastAsia="Calibri"/>
                <w:szCs w:val="22"/>
              </w:rPr>
            </w:pPr>
            <w:r w:rsidRPr="00AD37DC">
              <w:rPr>
                <w:rFonts w:eastAsia="Calibri"/>
                <w:szCs w:val="22"/>
              </w:rPr>
              <w:t>4400-6242-3016</w:t>
            </w:r>
          </w:p>
        </w:tc>
      </w:tr>
      <w:tr w:rsidR="001267F9" w:rsidRPr="00AD37DC" w14:paraId="05629E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973A5A"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65952" w14:textId="5E759042" w:rsidR="001267F9" w:rsidRPr="00AD37DC" w:rsidRDefault="001267F9" w:rsidP="001267F9">
            <w:pPr>
              <w:rPr>
                <w:rFonts w:eastAsia="Calibri"/>
                <w:szCs w:val="22"/>
              </w:rPr>
            </w:pPr>
            <w:r w:rsidRPr="00AD37DC">
              <w:rPr>
                <w:rFonts w:eastAsia="Calibri"/>
                <w:szCs w:val="22"/>
              </w:rPr>
              <w:t>d23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BD9BB2" w14:textId="3868791B" w:rsidR="001267F9" w:rsidRPr="00AD37DC" w:rsidRDefault="001267F9" w:rsidP="001267F9">
            <w:pPr>
              <w:rPr>
                <w:rFonts w:eastAsia="Calibri"/>
                <w:szCs w:val="22"/>
              </w:rPr>
            </w:pPr>
            <w:proofErr w:type="spellStart"/>
            <w:r w:rsidRPr="00AD37DC">
              <w:rPr>
                <w:rFonts w:eastAsia="Calibri"/>
                <w:szCs w:val="22"/>
              </w:rPr>
              <w:t>Varkujai</w:t>
            </w:r>
            <w:proofErr w:type="spellEnd"/>
            <w:r w:rsidRPr="00AD37DC">
              <w:rPr>
                <w:rFonts w:eastAsia="Calibri"/>
                <w:szCs w:val="22"/>
              </w:rPr>
              <w:t>–</w:t>
            </w:r>
            <w:proofErr w:type="spellStart"/>
            <w:r w:rsidRPr="00AD37DC">
              <w:rPr>
                <w:rFonts w:eastAsia="Calibri"/>
                <w:szCs w:val="22"/>
              </w:rPr>
              <w:t>Stalnioniškis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D0ACDB6" w14:textId="25243E29" w:rsidR="001267F9" w:rsidRPr="00AD37DC" w:rsidRDefault="001267F9" w:rsidP="001267F9">
            <w:pPr>
              <w:jc w:val="right"/>
              <w:rPr>
                <w:rFonts w:eastAsia="Calibri"/>
                <w:szCs w:val="22"/>
              </w:rPr>
            </w:pPr>
            <w:r w:rsidRPr="00AD37DC">
              <w:rPr>
                <w:rFonts w:eastAsia="Calibri"/>
                <w:szCs w:val="22"/>
              </w:rPr>
              <w:t xml:space="preserve"> 2366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294FD" w14:textId="6B2149F7" w:rsidR="001267F9" w:rsidRPr="00AD37DC" w:rsidRDefault="001267F9" w:rsidP="001267F9">
            <w:pPr>
              <w:jc w:val="right"/>
              <w:rPr>
                <w:rFonts w:eastAsia="Calibri"/>
                <w:szCs w:val="22"/>
              </w:rPr>
            </w:pPr>
            <w:r w:rsidRPr="00AD37DC">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tcPr>
          <w:p w14:paraId="669A6787" w14:textId="0CFAEB6C" w:rsidR="001267F9" w:rsidRPr="00AD37DC" w:rsidRDefault="001267F9" w:rsidP="001267F9">
            <w:pPr>
              <w:jc w:val="right"/>
              <w:rPr>
                <w:rFonts w:eastAsia="Calibri"/>
                <w:szCs w:val="22"/>
              </w:rPr>
            </w:pPr>
            <w:r w:rsidRPr="00AD37DC">
              <w:rPr>
                <w:rFonts w:eastAsia="Calibri"/>
                <w:szCs w:val="22"/>
              </w:rPr>
              <w:t>2355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29A09" w14:textId="06545688" w:rsidR="001267F9" w:rsidRPr="00AD37DC" w:rsidRDefault="001267F9" w:rsidP="001267F9">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C1CA4" w14:textId="4406039A" w:rsidR="001267F9" w:rsidRPr="00AD37DC" w:rsidRDefault="001267F9" w:rsidP="001267F9">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C3A374" w14:textId="633B5A58" w:rsidR="001267F9" w:rsidRPr="00AD37DC" w:rsidRDefault="001267F9" w:rsidP="001267F9">
            <w:pPr>
              <w:jc w:val="center"/>
              <w:rPr>
                <w:rFonts w:eastAsia="Calibri"/>
                <w:szCs w:val="22"/>
              </w:rPr>
            </w:pPr>
            <w:r w:rsidRPr="00AD37DC">
              <w:rPr>
                <w:rFonts w:eastAsia="Calibri"/>
                <w:szCs w:val="22"/>
              </w:rPr>
              <w:t>4400-6228-7274</w:t>
            </w:r>
          </w:p>
        </w:tc>
      </w:tr>
      <w:tr w:rsidR="001267F9" w:rsidRPr="00AD37DC" w14:paraId="0D0111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5C6E3C" w14:textId="77777777" w:rsidR="001267F9" w:rsidRPr="00AD37DC"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FDCDDB" w14:textId="34476BC0" w:rsidR="001267F9" w:rsidRPr="00AD37DC" w:rsidRDefault="001267F9" w:rsidP="001267F9">
            <w:pPr>
              <w:rPr>
                <w:rFonts w:eastAsia="Calibri"/>
                <w:szCs w:val="22"/>
              </w:rPr>
            </w:pPr>
            <w:r w:rsidRPr="00AD37DC">
              <w:rPr>
                <w:rFonts w:eastAsia="Calibri"/>
                <w:szCs w:val="22"/>
              </w:rPr>
              <w:t>d24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CF577F" w14:textId="3DD7E79A" w:rsidR="001267F9" w:rsidRPr="00AD37DC" w:rsidRDefault="001267F9" w:rsidP="001267F9">
            <w:pPr>
              <w:rPr>
                <w:rFonts w:eastAsia="Calibri"/>
                <w:szCs w:val="22"/>
              </w:rPr>
            </w:pPr>
            <w:proofErr w:type="spellStart"/>
            <w:r w:rsidRPr="00AD37DC">
              <w:rPr>
                <w:rFonts w:eastAsia="Calibri"/>
                <w:szCs w:val="22"/>
              </w:rPr>
              <w:t>Čekonys</w:t>
            </w:r>
            <w:proofErr w:type="spellEnd"/>
            <w:r w:rsidRPr="00AD37DC">
              <w:rPr>
                <w:rFonts w:eastAsia="Calibri"/>
                <w:szCs w:val="22"/>
              </w:rPr>
              <w:t>–</w:t>
            </w:r>
            <w:proofErr w:type="spellStart"/>
            <w:r w:rsidRPr="00AD37DC">
              <w:rPr>
                <w:rFonts w:eastAsia="Calibri"/>
                <w:szCs w:val="22"/>
              </w:rPr>
              <w:t>Ramuldava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75C9699" w14:textId="19F9A2BF" w:rsidR="001267F9" w:rsidRPr="00AD37DC" w:rsidRDefault="001267F9" w:rsidP="001267F9">
            <w:pPr>
              <w:jc w:val="right"/>
              <w:rPr>
                <w:rFonts w:eastAsia="Calibri"/>
                <w:szCs w:val="22"/>
              </w:rPr>
            </w:pPr>
            <w:r w:rsidRPr="00AD37DC">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A6843" w14:textId="2B3BE8DB"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EB5C5" w14:textId="030248C9" w:rsidR="001267F9" w:rsidRPr="00AD37DC" w:rsidRDefault="001267F9" w:rsidP="001267F9">
            <w:pPr>
              <w:jc w:val="right"/>
              <w:rPr>
                <w:rFonts w:eastAsia="Calibri"/>
                <w:szCs w:val="22"/>
              </w:rPr>
            </w:pPr>
            <w:r>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021D5" w14:textId="1B450F5D" w:rsidR="001267F9" w:rsidRPr="00AD37DC" w:rsidRDefault="001267F9" w:rsidP="001267F9">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4FF" w14:textId="7DFF6102" w:rsidR="001267F9" w:rsidRPr="00AD37DC" w:rsidRDefault="001267F9" w:rsidP="001267F9">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4CA273" w14:textId="3F64A185" w:rsidR="001267F9" w:rsidRPr="00AD37DC" w:rsidRDefault="001267F9" w:rsidP="001267F9">
            <w:pPr>
              <w:jc w:val="center"/>
              <w:rPr>
                <w:rFonts w:eastAsia="Calibri"/>
                <w:szCs w:val="22"/>
              </w:rPr>
            </w:pPr>
            <w:r w:rsidRPr="00AD37DC">
              <w:rPr>
                <w:rFonts w:eastAsia="Calibri"/>
                <w:szCs w:val="22"/>
              </w:rPr>
              <w:t>4400-6242-3627</w:t>
            </w:r>
          </w:p>
        </w:tc>
      </w:tr>
      <w:tr w:rsidR="001267F9" w:rsidRPr="004E586D" w14:paraId="4EB95F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0897B0" w14:textId="77777777" w:rsidR="001267F9" w:rsidRPr="004E586D"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02C61" w14:textId="0553ECA5" w:rsidR="001267F9" w:rsidRPr="004E586D" w:rsidRDefault="001267F9" w:rsidP="001267F9">
            <w:pPr>
              <w:rPr>
                <w:rFonts w:eastAsia="Calibri"/>
                <w:szCs w:val="22"/>
              </w:rPr>
            </w:pPr>
            <w:r w:rsidRPr="004E586D">
              <w:rPr>
                <w:rFonts w:eastAsia="Calibri"/>
                <w:szCs w:val="22"/>
              </w:rPr>
              <w:t>d25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A35F60" w14:textId="3D7CA59F" w:rsidR="001267F9" w:rsidRPr="004E586D" w:rsidRDefault="001267F9" w:rsidP="001267F9">
            <w:pPr>
              <w:rPr>
                <w:rFonts w:eastAsia="Calibri"/>
                <w:szCs w:val="22"/>
              </w:rPr>
            </w:pPr>
            <w:r w:rsidRPr="004E586D">
              <w:rPr>
                <w:rFonts w:eastAsia="Calibri"/>
                <w:szCs w:val="22"/>
              </w:rPr>
              <w:t xml:space="preserve">Privažiuojamasis kelias prie </w:t>
            </w:r>
            <w:proofErr w:type="spellStart"/>
            <w:r w:rsidRPr="004E586D">
              <w:rPr>
                <w:rFonts w:eastAsia="Calibri"/>
                <w:szCs w:val="22"/>
              </w:rPr>
              <w:t>Sindrių</w:t>
            </w:r>
            <w:proofErr w:type="spellEnd"/>
            <w:r w:rsidRPr="004E586D">
              <w:rPr>
                <w:rFonts w:eastAsia="Calibri"/>
                <w:szCs w:val="22"/>
              </w:rPr>
              <w:t xml:space="preserve"> k. nuo kelio Debeikiai–</w:t>
            </w:r>
            <w:proofErr w:type="spellStart"/>
            <w:r w:rsidRPr="004E586D">
              <w:rPr>
                <w:rFonts w:eastAsia="Calibri"/>
                <w:szCs w:val="22"/>
              </w:rPr>
              <w:t>Rašimai</w:t>
            </w:r>
            <w:proofErr w:type="spellEnd"/>
            <w:r w:rsidRPr="004E586D">
              <w:rPr>
                <w:rFonts w:eastAsia="Calibri"/>
                <w:szCs w:val="22"/>
              </w:rPr>
              <w:t xml:space="preserve">,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8ED36B" w14:textId="510CC908" w:rsidR="001267F9" w:rsidRPr="004E586D" w:rsidRDefault="001267F9" w:rsidP="001267F9">
            <w:pPr>
              <w:jc w:val="right"/>
              <w:rPr>
                <w:rFonts w:eastAsia="Calibri"/>
                <w:szCs w:val="22"/>
              </w:rPr>
            </w:pPr>
            <w:r w:rsidRPr="004E586D">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19F4A" w14:textId="0E94A868" w:rsidR="001267F9" w:rsidRPr="004E586D" w:rsidRDefault="001267F9" w:rsidP="001267F9">
            <w:pPr>
              <w:jc w:val="right"/>
              <w:rPr>
                <w:rFonts w:eastAsia="Calibri"/>
                <w:szCs w:val="22"/>
              </w:rPr>
            </w:pPr>
            <w:r w:rsidRPr="004E58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8B78B" w14:textId="35517BDA" w:rsidR="001267F9" w:rsidRPr="004E586D" w:rsidRDefault="001267F9" w:rsidP="001267F9">
            <w:pPr>
              <w:jc w:val="right"/>
              <w:rPr>
                <w:rFonts w:eastAsia="Calibri"/>
                <w:szCs w:val="22"/>
              </w:rPr>
            </w:pPr>
            <w:r w:rsidRPr="004E586D">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62B49" w14:textId="04C51E77" w:rsidR="001267F9" w:rsidRPr="004E586D" w:rsidRDefault="001267F9" w:rsidP="001267F9">
            <w:pPr>
              <w:jc w:val="right"/>
              <w:rPr>
                <w:rFonts w:eastAsia="Calibri"/>
                <w:strike/>
                <w:szCs w:val="22"/>
              </w:rPr>
            </w:pPr>
            <w:r w:rsidRPr="004E586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7568D" w14:textId="24A7AF72" w:rsidR="001267F9" w:rsidRPr="004E586D" w:rsidRDefault="001267F9" w:rsidP="001267F9">
            <w:pPr>
              <w:jc w:val="center"/>
              <w:rPr>
                <w:rFonts w:eastAsia="Calibri"/>
                <w:szCs w:val="22"/>
              </w:rPr>
            </w:pPr>
            <w:proofErr w:type="spellStart"/>
            <w:r w:rsidRPr="004E58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00408E" w14:textId="09466091" w:rsidR="001267F9" w:rsidRPr="004E586D" w:rsidRDefault="001267F9" w:rsidP="001267F9">
            <w:pPr>
              <w:jc w:val="center"/>
              <w:rPr>
                <w:rFonts w:eastAsia="Calibri"/>
                <w:szCs w:val="22"/>
              </w:rPr>
            </w:pPr>
            <w:r w:rsidRPr="004E586D">
              <w:rPr>
                <w:rFonts w:eastAsia="Calibri"/>
                <w:szCs w:val="22"/>
              </w:rPr>
              <w:t>4400-6251-2329</w:t>
            </w:r>
          </w:p>
        </w:tc>
      </w:tr>
      <w:tr w:rsidR="001267F9" w:rsidRPr="004E586D" w14:paraId="561515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FD00D1" w14:textId="77777777" w:rsidR="001267F9" w:rsidRPr="004E586D"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55592" w14:textId="71E72A5E" w:rsidR="001267F9" w:rsidRPr="004E586D" w:rsidRDefault="001267F9" w:rsidP="001267F9">
            <w:pPr>
              <w:rPr>
                <w:rFonts w:eastAsia="Calibri"/>
                <w:szCs w:val="22"/>
              </w:rPr>
            </w:pPr>
            <w:r w:rsidRPr="004E586D">
              <w:rPr>
                <w:rFonts w:eastAsia="Calibri"/>
                <w:szCs w:val="22"/>
              </w:rPr>
              <w:t>d27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80C7C8" w14:textId="689D3C18" w:rsidR="001267F9" w:rsidRPr="004E586D" w:rsidRDefault="001267F9" w:rsidP="001267F9">
            <w:pPr>
              <w:rPr>
                <w:rFonts w:eastAsia="Calibri"/>
                <w:szCs w:val="22"/>
              </w:rPr>
            </w:pPr>
            <w:r w:rsidRPr="004E586D">
              <w:rPr>
                <w:rFonts w:eastAsia="Calibri"/>
                <w:szCs w:val="22"/>
              </w:rPr>
              <w:t>Privažiuojamasis kelias prie Stanislavos k. nuo kelio Anykščiai–Svėdasai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7D4CB3" w14:textId="6117BF78" w:rsidR="001267F9" w:rsidRPr="004E586D" w:rsidRDefault="001267F9" w:rsidP="001267F9">
            <w:pPr>
              <w:jc w:val="right"/>
              <w:rPr>
                <w:rFonts w:eastAsia="Calibri"/>
                <w:szCs w:val="22"/>
              </w:rPr>
            </w:pPr>
            <w:r w:rsidRPr="004E586D">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45169" w14:textId="4F517814" w:rsidR="001267F9" w:rsidRPr="004E586D" w:rsidRDefault="001267F9" w:rsidP="001267F9">
            <w:pPr>
              <w:jc w:val="right"/>
              <w:rPr>
                <w:rFonts w:eastAsia="Calibri"/>
                <w:szCs w:val="22"/>
              </w:rPr>
            </w:pPr>
            <w:r w:rsidRPr="004E58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EFA7" w14:textId="41274CFF" w:rsidR="001267F9" w:rsidRPr="004E586D" w:rsidRDefault="001267F9" w:rsidP="001267F9">
            <w:pPr>
              <w:jc w:val="right"/>
              <w:rPr>
                <w:rFonts w:eastAsia="Calibri"/>
                <w:szCs w:val="22"/>
              </w:rPr>
            </w:pPr>
            <w:r w:rsidRPr="004E586D">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DB096" w14:textId="6D1CF75B" w:rsidR="001267F9" w:rsidRPr="004E586D" w:rsidRDefault="001267F9" w:rsidP="001267F9">
            <w:pPr>
              <w:jc w:val="right"/>
              <w:rPr>
                <w:rFonts w:eastAsia="Calibri"/>
                <w:szCs w:val="22"/>
              </w:rPr>
            </w:pPr>
            <w:r w:rsidRPr="004E586D">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C38F1" w14:textId="3D5A15BF" w:rsidR="001267F9" w:rsidRPr="004E586D" w:rsidRDefault="001267F9" w:rsidP="001267F9">
            <w:pPr>
              <w:jc w:val="center"/>
              <w:rPr>
                <w:rFonts w:eastAsia="Calibri"/>
                <w:szCs w:val="22"/>
              </w:rPr>
            </w:pPr>
            <w:proofErr w:type="spellStart"/>
            <w:r w:rsidRPr="004E58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C15636" w14:textId="767535FA" w:rsidR="001267F9" w:rsidRPr="004E586D" w:rsidRDefault="001267F9" w:rsidP="001267F9">
            <w:pPr>
              <w:jc w:val="center"/>
              <w:rPr>
                <w:rFonts w:eastAsia="Calibri"/>
                <w:szCs w:val="22"/>
              </w:rPr>
            </w:pPr>
            <w:r w:rsidRPr="004E586D">
              <w:rPr>
                <w:rFonts w:eastAsia="Calibri"/>
                <w:szCs w:val="22"/>
              </w:rPr>
              <w:t>4400-6242-2140</w:t>
            </w:r>
          </w:p>
        </w:tc>
      </w:tr>
      <w:tr w:rsidR="001267F9" w:rsidRPr="004E586D" w14:paraId="149B50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DC5A72" w14:textId="77777777" w:rsidR="001267F9" w:rsidRPr="004E586D"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866B00" w14:textId="0CE18AA0" w:rsidR="001267F9" w:rsidRPr="004E586D" w:rsidRDefault="001267F9" w:rsidP="001267F9">
            <w:pPr>
              <w:rPr>
                <w:rFonts w:eastAsia="Calibri"/>
                <w:szCs w:val="22"/>
              </w:rPr>
            </w:pPr>
            <w:r w:rsidRPr="004E586D">
              <w:rPr>
                <w:rFonts w:eastAsia="Calibri"/>
                <w:szCs w:val="22"/>
              </w:rPr>
              <w:t>d28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C3E9EC" w14:textId="0066A9C0" w:rsidR="001267F9" w:rsidRPr="004E586D" w:rsidRDefault="001267F9" w:rsidP="001267F9">
            <w:pPr>
              <w:rPr>
                <w:rFonts w:eastAsia="Calibri"/>
                <w:szCs w:val="22"/>
              </w:rPr>
            </w:pPr>
            <w:r w:rsidRPr="004E586D">
              <w:rPr>
                <w:rFonts w:eastAsia="Calibri"/>
                <w:szCs w:val="22"/>
              </w:rPr>
              <w:t xml:space="preserve">Privažiuojamasis kelias prie  </w:t>
            </w:r>
            <w:proofErr w:type="spellStart"/>
            <w:r w:rsidRPr="004E586D">
              <w:rPr>
                <w:rFonts w:eastAsia="Calibri"/>
                <w:szCs w:val="22"/>
              </w:rPr>
              <w:t>Gerkonių</w:t>
            </w:r>
            <w:proofErr w:type="spellEnd"/>
            <w:r w:rsidRPr="004E586D">
              <w:rPr>
                <w:rFonts w:eastAsia="Calibri"/>
                <w:szCs w:val="22"/>
              </w:rPr>
              <w:t xml:space="preserve"> k. nuo kelio </w:t>
            </w:r>
            <w:proofErr w:type="spellStart"/>
            <w:r w:rsidRPr="004E586D">
              <w:rPr>
                <w:rFonts w:eastAsia="Calibri"/>
                <w:szCs w:val="22"/>
              </w:rPr>
              <w:t>Aknysčiai</w:t>
            </w:r>
            <w:proofErr w:type="spellEnd"/>
            <w:r w:rsidRPr="004E586D">
              <w:rPr>
                <w:rFonts w:eastAsia="Calibri"/>
                <w:szCs w:val="22"/>
              </w:rPr>
              <w:t>–</w:t>
            </w:r>
            <w:proofErr w:type="spellStart"/>
            <w:r w:rsidRPr="004E586D">
              <w:rPr>
                <w:rFonts w:eastAsia="Calibri"/>
                <w:szCs w:val="22"/>
              </w:rPr>
              <w:t>Varkujai</w:t>
            </w:r>
            <w:proofErr w:type="spellEnd"/>
            <w:r w:rsidRPr="004E586D">
              <w:rPr>
                <w:rFonts w:eastAsia="Calibri"/>
                <w:szCs w:val="22"/>
              </w:rPr>
              <w:t xml:space="preserve">,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F1C425" w14:textId="5162A0ED" w:rsidR="001267F9" w:rsidRPr="004E586D" w:rsidRDefault="001267F9" w:rsidP="001267F9">
            <w:pPr>
              <w:jc w:val="right"/>
              <w:rPr>
                <w:rFonts w:eastAsia="Calibri"/>
                <w:szCs w:val="22"/>
              </w:rPr>
            </w:pPr>
            <w:r w:rsidRPr="004E586D">
              <w:rPr>
                <w:rFonts w:eastAsia="Calibri"/>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EAF3D" w14:textId="42BB13DB" w:rsidR="001267F9" w:rsidRPr="004E586D" w:rsidRDefault="001267F9" w:rsidP="001267F9">
            <w:pPr>
              <w:jc w:val="right"/>
              <w:rPr>
                <w:rFonts w:eastAsia="Calibri"/>
                <w:szCs w:val="22"/>
              </w:rPr>
            </w:pPr>
            <w:r w:rsidRPr="004E58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56AF0" w14:textId="715FE054" w:rsidR="001267F9" w:rsidRPr="004E586D" w:rsidRDefault="001267F9" w:rsidP="001267F9">
            <w:pPr>
              <w:jc w:val="right"/>
              <w:rPr>
                <w:rFonts w:eastAsia="Calibri"/>
                <w:szCs w:val="22"/>
              </w:rPr>
            </w:pPr>
            <w:r w:rsidRPr="004E586D">
              <w:rPr>
                <w:rFonts w:eastAsia="Calibri"/>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405F" w14:textId="288D6E90" w:rsidR="001267F9" w:rsidRPr="004E586D" w:rsidRDefault="001267F9" w:rsidP="001267F9">
            <w:pPr>
              <w:jc w:val="right"/>
              <w:rPr>
                <w:rFonts w:eastAsia="Calibri"/>
                <w:strike/>
                <w:szCs w:val="22"/>
              </w:rPr>
            </w:pPr>
            <w:r w:rsidRPr="004E586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456B" w14:textId="6466B224" w:rsidR="001267F9" w:rsidRPr="004E586D" w:rsidRDefault="001267F9" w:rsidP="001267F9">
            <w:pPr>
              <w:jc w:val="center"/>
              <w:rPr>
                <w:rFonts w:eastAsia="Calibri"/>
                <w:szCs w:val="22"/>
              </w:rPr>
            </w:pPr>
            <w:proofErr w:type="spellStart"/>
            <w:r w:rsidRPr="004E586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F1E999" w14:textId="1EF87888" w:rsidR="001267F9" w:rsidRPr="004E586D" w:rsidRDefault="001267F9" w:rsidP="001267F9">
            <w:pPr>
              <w:jc w:val="center"/>
              <w:rPr>
                <w:rFonts w:eastAsia="Calibri"/>
                <w:szCs w:val="22"/>
              </w:rPr>
            </w:pPr>
            <w:r w:rsidRPr="004E586D">
              <w:rPr>
                <w:rFonts w:eastAsia="Calibri"/>
                <w:szCs w:val="22"/>
              </w:rPr>
              <w:t>4400-6483-5932</w:t>
            </w:r>
          </w:p>
        </w:tc>
      </w:tr>
      <w:tr w:rsidR="001267F9" w:rsidRPr="00DC4183" w14:paraId="59028CD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626D89"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10E2C8" w14:textId="291B48CD" w:rsidR="001267F9" w:rsidRPr="00DC4183" w:rsidRDefault="001267F9" w:rsidP="001267F9">
            <w:pPr>
              <w:rPr>
                <w:rFonts w:eastAsia="Calibri"/>
                <w:szCs w:val="22"/>
              </w:rPr>
            </w:pPr>
            <w:r w:rsidRPr="00DC4183">
              <w:rPr>
                <w:rFonts w:eastAsia="Calibri"/>
                <w:szCs w:val="22"/>
              </w:rPr>
              <w:t>d29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D8ED78" w14:textId="116660AE" w:rsidR="001267F9" w:rsidRPr="00DC4183" w:rsidRDefault="001267F9" w:rsidP="001267F9">
            <w:pPr>
              <w:rPr>
                <w:rFonts w:eastAsia="Calibri"/>
                <w:szCs w:val="22"/>
              </w:rPr>
            </w:pPr>
            <w:r w:rsidRPr="00DC4183">
              <w:rPr>
                <w:rFonts w:eastAsia="Calibri"/>
                <w:szCs w:val="22"/>
              </w:rPr>
              <w:t>Privažiuojamasis kelias prie Dobilynės miško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1AF421" w14:textId="1AE1FD15" w:rsidR="001267F9" w:rsidRPr="00DC4183" w:rsidRDefault="001267F9" w:rsidP="001267F9">
            <w:pPr>
              <w:jc w:val="right"/>
              <w:rPr>
                <w:rFonts w:eastAsia="Calibri"/>
                <w:szCs w:val="22"/>
              </w:rPr>
            </w:pPr>
            <w:r w:rsidRPr="00DC4183">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4602A" w14:textId="0204A32E" w:rsidR="001267F9" w:rsidRPr="00DC4183" w:rsidRDefault="001267F9" w:rsidP="001267F9">
            <w:pPr>
              <w:jc w:val="right"/>
              <w:rPr>
                <w:rFonts w:eastAsia="Calibri"/>
                <w:szCs w:val="22"/>
              </w:rPr>
            </w:pPr>
            <w:r w:rsidRPr="00DC4183">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24B8" w14:textId="79724DF6" w:rsidR="001267F9" w:rsidRPr="00DC4183" w:rsidRDefault="001267F9" w:rsidP="001267F9">
            <w:pPr>
              <w:jc w:val="right"/>
              <w:rPr>
                <w:rFonts w:eastAsia="Calibri"/>
                <w:szCs w:val="22"/>
              </w:rPr>
            </w:pPr>
            <w:r w:rsidRPr="00DC4183">
              <w:rPr>
                <w:rFonts w:eastAsia="Calibri"/>
                <w:szCs w:val="22"/>
              </w:rPr>
              <w:t>866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6B2E" w14:textId="129CA0AD" w:rsidR="001267F9" w:rsidRPr="00DC4183" w:rsidRDefault="001267F9" w:rsidP="001267F9">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F905E" w14:textId="52F821F4"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3212A7" w14:textId="468A8505" w:rsidR="001267F9" w:rsidRPr="00DC4183" w:rsidRDefault="001267F9" w:rsidP="001267F9">
            <w:pPr>
              <w:jc w:val="center"/>
              <w:rPr>
                <w:rFonts w:eastAsia="Calibri"/>
                <w:szCs w:val="22"/>
              </w:rPr>
            </w:pPr>
            <w:r w:rsidRPr="00DC4183">
              <w:rPr>
                <w:rFonts w:eastAsia="Calibri"/>
                <w:szCs w:val="22"/>
              </w:rPr>
              <w:t>4400-6228-6642</w:t>
            </w:r>
          </w:p>
        </w:tc>
      </w:tr>
      <w:tr w:rsidR="001267F9" w:rsidRPr="00DC4183" w14:paraId="685A57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E153AB"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5398DE" w14:textId="542AB2F0" w:rsidR="001267F9" w:rsidRPr="00DC4183" w:rsidRDefault="001267F9" w:rsidP="001267F9">
            <w:pPr>
              <w:rPr>
                <w:rFonts w:eastAsia="Calibri"/>
                <w:szCs w:val="22"/>
              </w:rPr>
            </w:pPr>
            <w:r w:rsidRPr="00DC4183">
              <w:rPr>
                <w:rFonts w:eastAsia="Calibri"/>
                <w:szCs w:val="22"/>
              </w:rPr>
              <w:t>d3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1C5D02" w14:textId="2485E44B" w:rsidR="001267F9" w:rsidRPr="00DC4183" w:rsidRDefault="001267F9" w:rsidP="001267F9">
            <w:pPr>
              <w:rPr>
                <w:rFonts w:eastAsia="Calibri"/>
                <w:szCs w:val="22"/>
              </w:rPr>
            </w:pPr>
            <w:proofErr w:type="spellStart"/>
            <w:r w:rsidRPr="00DC4183">
              <w:rPr>
                <w:rFonts w:eastAsia="Calibri"/>
                <w:szCs w:val="22"/>
              </w:rPr>
              <w:t>Sterkiškis</w:t>
            </w:r>
            <w:proofErr w:type="spellEnd"/>
            <w:r w:rsidRPr="00DC4183">
              <w:rPr>
                <w:rFonts w:eastAsia="Calibri"/>
                <w:szCs w:val="22"/>
              </w:rPr>
              <w:t>–</w:t>
            </w:r>
            <w:proofErr w:type="spellStart"/>
            <w:r w:rsidRPr="00DC4183">
              <w:rPr>
                <w:rFonts w:eastAsia="Calibri"/>
                <w:szCs w:val="22"/>
              </w:rPr>
              <w:t>Gerkonys</w:t>
            </w:r>
            <w:proofErr w:type="spellEnd"/>
            <w:r w:rsidRPr="00DC4183">
              <w:rPr>
                <w:rFonts w:eastAsia="Calibri"/>
                <w:szCs w:val="22"/>
              </w:rPr>
              <w:t>–</w:t>
            </w:r>
            <w:proofErr w:type="spellStart"/>
            <w:r w:rsidRPr="00DC4183">
              <w:rPr>
                <w:rFonts w:eastAsia="Calibri"/>
                <w:szCs w:val="22"/>
              </w:rPr>
              <w:t>Varkujai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128DFD4" w14:textId="263EB8BB" w:rsidR="001267F9" w:rsidRPr="00DC4183" w:rsidRDefault="001267F9" w:rsidP="001267F9">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FBA81" w14:textId="232C0708"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2D5AE" w14:textId="5A3609AC" w:rsidR="001267F9" w:rsidRPr="00DC4183" w:rsidRDefault="001267F9" w:rsidP="001267F9">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C66ED" w14:textId="27578BC5"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56F88" w14:textId="7B5B2B74" w:rsidR="001267F9" w:rsidRPr="00DC4183" w:rsidRDefault="001267F9" w:rsidP="001267F9">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24A1A8" w14:textId="357F24AA" w:rsidR="001267F9" w:rsidRPr="00DC4183" w:rsidRDefault="001267F9" w:rsidP="001267F9">
            <w:pPr>
              <w:jc w:val="center"/>
              <w:rPr>
                <w:rFonts w:eastAsia="Calibri"/>
                <w:szCs w:val="22"/>
              </w:rPr>
            </w:pPr>
            <w:r w:rsidRPr="00DC4183">
              <w:rPr>
                <w:rFonts w:eastAsia="Calibri"/>
                <w:szCs w:val="22"/>
              </w:rPr>
              <w:t>4400-5424-7902</w:t>
            </w:r>
          </w:p>
        </w:tc>
      </w:tr>
      <w:tr w:rsidR="001267F9" w:rsidRPr="00DC4183" w14:paraId="7D60CB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791FE7"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C9B537" w14:textId="636FE2C0" w:rsidR="001267F9" w:rsidRPr="00DC4183" w:rsidRDefault="001267F9" w:rsidP="001267F9">
            <w:pPr>
              <w:rPr>
                <w:rFonts w:eastAsia="Calibri"/>
                <w:szCs w:val="22"/>
              </w:rPr>
            </w:pPr>
            <w:r w:rsidRPr="00DC4183">
              <w:rPr>
                <w:rFonts w:eastAsia="Calibri"/>
                <w:szCs w:val="22"/>
              </w:rPr>
              <w:t>d31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39BFB8" w14:textId="75E9F559" w:rsidR="001267F9" w:rsidRPr="00DC4183" w:rsidRDefault="001267F9" w:rsidP="001267F9">
            <w:pPr>
              <w:rPr>
                <w:rFonts w:eastAsia="Calibri"/>
                <w:szCs w:val="22"/>
              </w:rPr>
            </w:pPr>
            <w:r w:rsidRPr="00DC4183">
              <w:rPr>
                <w:rFonts w:eastAsia="Calibri"/>
                <w:szCs w:val="22"/>
              </w:rPr>
              <w:t xml:space="preserve">Privažiuojamasis kelias prie </w:t>
            </w:r>
            <w:proofErr w:type="spellStart"/>
            <w:r w:rsidRPr="00DC4183">
              <w:rPr>
                <w:rFonts w:eastAsia="Calibri"/>
                <w:szCs w:val="22"/>
              </w:rPr>
              <w:t>Mikniūnų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27CCD49" w14:textId="720F624C" w:rsidR="001267F9" w:rsidRPr="00DC4183" w:rsidRDefault="001267F9" w:rsidP="001267F9">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C4262" w14:textId="148A7B64"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B93C7" w14:textId="3389ED54" w:rsidR="001267F9" w:rsidRPr="00DC4183" w:rsidRDefault="001267F9" w:rsidP="001267F9">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0FB9B" w14:textId="54904405"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139A1" w14:textId="17EF9013" w:rsidR="001267F9" w:rsidRPr="00DC4183" w:rsidRDefault="001267F9" w:rsidP="001267F9">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DCCAE7" w14:textId="5AAE7BD8" w:rsidR="001267F9" w:rsidRPr="00DC4183" w:rsidRDefault="001267F9" w:rsidP="001267F9">
            <w:pPr>
              <w:jc w:val="center"/>
              <w:rPr>
                <w:rFonts w:eastAsia="Calibri"/>
                <w:szCs w:val="22"/>
              </w:rPr>
            </w:pPr>
            <w:r w:rsidRPr="00DC4183">
              <w:rPr>
                <w:rFonts w:eastAsia="Calibri"/>
                <w:szCs w:val="22"/>
              </w:rPr>
              <w:t>4400-6227-8759</w:t>
            </w:r>
          </w:p>
        </w:tc>
      </w:tr>
      <w:tr w:rsidR="001267F9" w:rsidRPr="00DC4183" w14:paraId="74D103A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725177"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ABFCE7" w14:textId="7AE2A503" w:rsidR="001267F9" w:rsidRPr="00DC4183" w:rsidRDefault="001267F9" w:rsidP="001267F9">
            <w:pPr>
              <w:rPr>
                <w:rFonts w:eastAsia="Calibri"/>
                <w:szCs w:val="22"/>
              </w:rPr>
            </w:pPr>
            <w:r w:rsidRPr="00DC4183">
              <w:rPr>
                <w:rFonts w:eastAsia="Calibri"/>
                <w:szCs w:val="22"/>
              </w:rPr>
              <w:t>d32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11E603" w14:textId="59331E98" w:rsidR="001267F9" w:rsidRPr="00DC4183" w:rsidRDefault="001267F9" w:rsidP="001267F9">
            <w:pPr>
              <w:rPr>
                <w:rFonts w:eastAsia="Calibri"/>
                <w:szCs w:val="22"/>
              </w:rPr>
            </w:pPr>
            <w:r w:rsidRPr="00DC4183">
              <w:rPr>
                <w:rFonts w:eastAsia="Calibri"/>
                <w:szCs w:val="22"/>
              </w:rPr>
              <w:t xml:space="preserve">Privažiuojamasis kelias prie </w:t>
            </w:r>
            <w:proofErr w:type="spellStart"/>
            <w:r w:rsidRPr="00DC4183">
              <w:rPr>
                <w:rFonts w:eastAsia="Calibri"/>
                <w:szCs w:val="22"/>
              </w:rPr>
              <w:t>Gerkonių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r w:rsidRPr="00DC4183">
              <w:rPr>
                <w:rFonts w:eastAsia="Calibri"/>
                <w:szCs w:val="22"/>
              </w:rPr>
              <w:t xml:space="preserve">,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B1CE7E" w14:textId="6C28D9D9" w:rsidR="001267F9" w:rsidRPr="00DC4183" w:rsidRDefault="001267F9" w:rsidP="001267F9">
            <w:pPr>
              <w:jc w:val="right"/>
              <w:rPr>
                <w:rFonts w:eastAsia="Calibri"/>
                <w:szCs w:val="22"/>
              </w:rPr>
            </w:pPr>
            <w:r w:rsidRPr="00DC4183">
              <w:rPr>
                <w:rFonts w:eastAsia="Calibri"/>
                <w:szCs w:val="22"/>
              </w:rPr>
              <w:t xml:space="preserve"> 1014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B839A" w14:textId="34DC9CC7"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7DE3" w14:textId="1199F7C1" w:rsidR="001267F9" w:rsidRPr="00DC4183" w:rsidRDefault="001267F9" w:rsidP="001267F9">
            <w:pPr>
              <w:jc w:val="right"/>
              <w:rPr>
                <w:rFonts w:eastAsia="Calibri"/>
                <w:szCs w:val="22"/>
              </w:rPr>
            </w:pPr>
            <w:r w:rsidRPr="00DC4183">
              <w:rPr>
                <w:rFonts w:eastAsia="Calibri"/>
                <w:szCs w:val="22"/>
              </w:rPr>
              <w:t>722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E7096" w14:textId="6D4DE232" w:rsidR="001267F9" w:rsidRPr="00DC4183" w:rsidRDefault="001267F9" w:rsidP="001267F9">
            <w:pPr>
              <w:jc w:val="right"/>
              <w:rPr>
                <w:rFonts w:eastAsia="Calibri"/>
                <w:szCs w:val="22"/>
              </w:rPr>
            </w:pPr>
            <w:r w:rsidRPr="00DC4183">
              <w:rPr>
                <w:rFonts w:eastAsia="Calibri"/>
                <w:szCs w:val="22"/>
              </w:rPr>
              <w:t xml:space="preserve"> 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225E6" w14:textId="6C919C46"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44C89E" w14:textId="0CE9D528" w:rsidR="001267F9" w:rsidRPr="00DC4183" w:rsidRDefault="001267F9" w:rsidP="001267F9">
            <w:pPr>
              <w:jc w:val="center"/>
              <w:rPr>
                <w:rFonts w:eastAsia="Calibri"/>
                <w:szCs w:val="22"/>
              </w:rPr>
            </w:pPr>
            <w:r w:rsidRPr="00DC4183">
              <w:rPr>
                <w:rFonts w:eastAsia="Calibri"/>
                <w:szCs w:val="22"/>
              </w:rPr>
              <w:t>4400-6228-6617</w:t>
            </w:r>
          </w:p>
        </w:tc>
      </w:tr>
      <w:tr w:rsidR="001267F9" w:rsidRPr="00DC4183" w14:paraId="5EC238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85141A"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0F067" w14:textId="6A9E088E" w:rsidR="001267F9" w:rsidRPr="00DC4183" w:rsidRDefault="001267F9" w:rsidP="001267F9">
            <w:pPr>
              <w:rPr>
                <w:rFonts w:eastAsia="Calibri"/>
                <w:szCs w:val="22"/>
              </w:rPr>
            </w:pPr>
            <w:r w:rsidRPr="00DC4183">
              <w:rPr>
                <w:rFonts w:eastAsia="Calibri"/>
                <w:szCs w:val="22"/>
              </w:rPr>
              <w:t>d33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F379C8" w14:textId="67561351" w:rsidR="001267F9" w:rsidRPr="00DC4183" w:rsidRDefault="001267F9" w:rsidP="001267F9">
            <w:pPr>
              <w:rPr>
                <w:rFonts w:eastAsia="Calibri"/>
                <w:szCs w:val="22"/>
              </w:rPr>
            </w:pPr>
            <w:r w:rsidRPr="00DC4183">
              <w:rPr>
                <w:rFonts w:eastAsia="Calibri"/>
                <w:szCs w:val="22"/>
              </w:rPr>
              <w:t>Aušra–</w:t>
            </w:r>
            <w:proofErr w:type="spellStart"/>
            <w:r w:rsidRPr="00DC4183">
              <w:rPr>
                <w:rFonts w:eastAsia="Calibri"/>
                <w:szCs w:val="22"/>
              </w:rPr>
              <w:t>Kuzmiškiai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593C9BE" w14:textId="09CF9745" w:rsidR="001267F9" w:rsidRPr="00DC4183" w:rsidRDefault="001267F9" w:rsidP="001267F9">
            <w:pPr>
              <w:jc w:val="right"/>
              <w:rPr>
                <w:rFonts w:eastAsia="Calibri"/>
                <w:szCs w:val="22"/>
              </w:rPr>
            </w:pPr>
            <w:r w:rsidRPr="00DC4183">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F60EE" w14:textId="7AFC739E"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65B4F" w14:textId="251A2286" w:rsidR="001267F9" w:rsidRPr="00DC4183" w:rsidRDefault="001267F9" w:rsidP="001267F9">
            <w:pPr>
              <w:jc w:val="right"/>
              <w:rPr>
                <w:rFonts w:eastAsia="Calibri"/>
                <w:szCs w:val="22"/>
              </w:rPr>
            </w:pPr>
            <w:r>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BF2A" w14:textId="22DC1592"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8373" w14:textId="1F8288C8"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FAC0C5" w14:textId="63F0A328" w:rsidR="001267F9" w:rsidRPr="00DC4183" w:rsidRDefault="001267F9" w:rsidP="001267F9">
            <w:pPr>
              <w:jc w:val="center"/>
              <w:rPr>
                <w:rFonts w:eastAsia="Calibri"/>
                <w:szCs w:val="22"/>
              </w:rPr>
            </w:pPr>
            <w:r w:rsidRPr="00DC4183">
              <w:rPr>
                <w:rFonts w:eastAsia="Calibri"/>
                <w:szCs w:val="22"/>
              </w:rPr>
              <w:t>4400-6241-9069</w:t>
            </w:r>
          </w:p>
        </w:tc>
      </w:tr>
      <w:tr w:rsidR="001267F9" w:rsidRPr="00DC4183" w14:paraId="76451F0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F5FF97"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5B311B" w14:textId="7FDC4109" w:rsidR="001267F9" w:rsidRPr="00DC4183" w:rsidRDefault="001267F9" w:rsidP="001267F9">
            <w:pPr>
              <w:rPr>
                <w:rFonts w:eastAsia="Calibri"/>
                <w:szCs w:val="22"/>
              </w:rPr>
            </w:pPr>
            <w:r w:rsidRPr="00DC4183">
              <w:rPr>
                <w:rFonts w:eastAsia="Calibri"/>
                <w:szCs w:val="22"/>
              </w:rPr>
              <w:t>d34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7785D7" w14:textId="0DC8251B" w:rsidR="001267F9" w:rsidRPr="00DC4183" w:rsidRDefault="001267F9" w:rsidP="001267F9">
            <w:pPr>
              <w:rPr>
                <w:rFonts w:eastAsia="Calibri"/>
                <w:szCs w:val="22"/>
              </w:rPr>
            </w:pPr>
            <w:r w:rsidRPr="00DC4183">
              <w:rPr>
                <w:rFonts w:eastAsia="Calibri"/>
                <w:szCs w:val="22"/>
              </w:rPr>
              <w:t xml:space="preserve">Privažiuojamasis kelias prie Varniškių k. piliakalnio nuo kelio </w:t>
            </w:r>
            <w:proofErr w:type="spellStart"/>
            <w:r w:rsidRPr="00DC4183">
              <w:rPr>
                <w:rFonts w:eastAsia="Calibri"/>
                <w:szCs w:val="22"/>
              </w:rPr>
              <w:t>Varkujai</w:t>
            </w:r>
            <w:proofErr w:type="spellEnd"/>
            <w:r w:rsidRPr="00DC4183">
              <w:rPr>
                <w:rFonts w:eastAsia="Calibri"/>
                <w:szCs w:val="22"/>
              </w:rPr>
              <w:t>–</w:t>
            </w:r>
            <w:proofErr w:type="spellStart"/>
            <w:r w:rsidRPr="00DC4183">
              <w:rPr>
                <w:rFonts w:eastAsia="Calibri"/>
                <w:szCs w:val="22"/>
              </w:rPr>
              <w:t>Stalnioniškis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4566951" w14:textId="1E9DFF71" w:rsidR="001267F9" w:rsidRPr="00DC4183" w:rsidRDefault="001267F9" w:rsidP="001267F9">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0498" w14:textId="4D9FA26D"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40F97" w14:textId="767C2A04"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6DB90" w14:textId="7DCFAAA0" w:rsidR="001267F9" w:rsidRPr="00DC4183" w:rsidRDefault="001267F9" w:rsidP="001267F9">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F6A2" w14:textId="65467C43"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6F7E17" w14:textId="6AC97EC0" w:rsidR="001267F9" w:rsidRPr="00DC4183" w:rsidRDefault="001267F9" w:rsidP="001267F9">
            <w:pPr>
              <w:jc w:val="center"/>
              <w:rPr>
                <w:rFonts w:eastAsia="Calibri"/>
                <w:szCs w:val="22"/>
              </w:rPr>
            </w:pPr>
            <w:r w:rsidRPr="00DC4183">
              <w:rPr>
                <w:rFonts w:eastAsia="Calibri"/>
                <w:szCs w:val="22"/>
              </w:rPr>
              <w:t>-</w:t>
            </w:r>
          </w:p>
        </w:tc>
      </w:tr>
      <w:tr w:rsidR="001267F9" w:rsidRPr="00DC4183" w14:paraId="429691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C363B8"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57B82" w14:textId="46D35876" w:rsidR="001267F9" w:rsidRPr="00DC4183" w:rsidRDefault="001267F9" w:rsidP="001267F9">
            <w:pPr>
              <w:rPr>
                <w:rFonts w:eastAsia="Calibri"/>
                <w:szCs w:val="22"/>
              </w:rPr>
            </w:pPr>
            <w:r w:rsidRPr="00DC4183">
              <w:rPr>
                <w:rFonts w:eastAsia="Calibri"/>
                <w:szCs w:val="22"/>
              </w:rPr>
              <w:t>d35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F0191F" w14:textId="4A968312" w:rsidR="001267F9" w:rsidRPr="00DC4183" w:rsidRDefault="001267F9" w:rsidP="001267F9">
            <w:pPr>
              <w:rPr>
                <w:rFonts w:eastAsia="Calibri"/>
                <w:szCs w:val="22"/>
              </w:rPr>
            </w:pPr>
            <w:r w:rsidRPr="00DC4183">
              <w:rPr>
                <w:rFonts w:eastAsia="Calibri"/>
                <w:szCs w:val="22"/>
              </w:rPr>
              <w:t>Puodžiai–Surviliškis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008D81" w14:textId="2ACBEDA5" w:rsidR="001267F9" w:rsidRPr="00DC4183" w:rsidRDefault="001267F9" w:rsidP="001267F9">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8680" w14:textId="03860B31"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1A0E8" w14:textId="581A7196" w:rsidR="001267F9" w:rsidRPr="00DC4183" w:rsidRDefault="001267F9" w:rsidP="001267F9">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DE43" w14:textId="3A8A9E07"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A574" w14:textId="2FCAD1A3" w:rsidR="001267F9" w:rsidRPr="00DC4183" w:rsidRDefault="001267F9" w:rsidP="001267F9">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2D294F" w14:textId="2DC67BC4" w:rsidR="001267F9" w:rsidRPr="00DC4183" w:rsidRDefault="001267F9" w:rsidP="001267F9">
            <w:pPr>
              <w:jc w:val="center"/>
              <w:rPr>
                <w:rFonts w:eastAsia="Calibri"/>
                <w:szCs w:val="22"/>
              </w:rPr>
            </w:pPr>
            <w:r w:rsidRPr="00DC4183">
              <w:rPr>
                <w:rFonts w:eastAsia="Calibri"/>
                <w:szCs w:val="22"/>
              </w:rPr>
              <w:t>4400-6243-1250</w:t>
            </w:r>
          </w:p>
        </w:tc>
      </w:tr>
      <w:tr w:rsidR="001267F9" w:rsidRPr="00DC4183" w14:paraId="2AA674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4CE84F"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78DA92" w14:textId="78E3294F" w:rsidR="001267F9" w:rsidRPr="00DC4183" w:rsidRDefault="001267F9" w:rsidP="001267F9">
            <w:pPr>
              <w:rPr>
                <w:rFonts w:eastAsia="Calibri"/>
                <w:szCs w:val="22"/>
              </w:rPr>
            </w:pPr>
            <w:r w:rsidRPr="00DC4183">
              <w:rPr>
                <w:rFonts w:eastAsia="Calibri"/>
                <w:szCs w:val="22"/>
              </w:rPr>
              <w:t>d36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65CB89" w14:textId="572C7A99" w:rsidR="001267F9" w:rsidRPr="00DC4183" w:rsidRDefault="001267F9" w:rsidP="001267F9">
            <w:pPr>
              <w:rPr>
                <w:rFonts w:eastAsia="Calibri"/>
                <w:szCs w:val="22"/>
              </w:rPr>
            </w:pPr>
            <w:r w:rsidRPr="00DC4183">
              <w:rPr>
                <w:rFonts w:eastAsia="Calibri"/>
                <w:szCs w:val="22"/>
              </w:rPr>
              <w:t xml:space="preserve">Privažiuojamasis kelias prie </w:t>
            </w:r>
            <w:proofErr w:type="spellStart"/>
            <w:r w:rsidRPr="00DC4183">
              <w:rPr>
                <w:rFonts w:eastAsia="Calibri"/>
                <w:szCs w:val="22"/>
              </w:rPr>
              <w:t>Čekonių</w:t>
            </w:r>
            <w:proofErr w:type="spellEnd"/>
            <w:r w:rsidRPr="00DC4183">
              <w:rPr>
                <w:rFonts w:eastAsia="Calibri"/>
                <w:szCs w:val="22"/>
              </w:rPr>
              <w:t xml:space="preserve"> k. nuo </w:t>
            </w:r>
            <w:proofErr w:type="spellStart"/>
            <w:r w:rsidRPr="00DC4183">
              <w:rPr>
                <w:rFonts w:eastAsia="Calibri"/>
                <w:szCs w:val="22"/>
              </w:rPr>
              <w:t>Variaus</w:t>
            </w:r>
            <w:proofErr w:type="spellEnd"/>
            <w:r w:rsidRPr="00DC4183">
              <w:rPr>
                <w:rFonts w:eastAsia="Calibri"/>
                <w:szCs w:val="22"/>
              </w:rPr>
              <w:t xml:space="preserve"> g. </w:t>
            </w:r>
            <w:proofErr w:type="spellStart"/>
            <w:r w:rsidRPr="00DC4183">
              <w:rPr>
                <w:rFonts w:eastAsia="Calibri"/>
                <w:szCs w:val="22"/>
              </w:rPr>
              <w:t>Čekonių</w:t>
            </w:r>
            <w:proofErr w:type="spellEnd"/>
            <w:r w:rsidRPr="00DC418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3E1EF5" w14:textId="16C91D35" w:rsidR="001267F9" w:rsidRPr="00DC4183" w:rsidRDefault="001267F9" w:rsidP="001267F9">
            <w:pPr>
              <w:jc w:val="right"/>
              <w:rPr>
                <w:rFonts w:eastAsia="Calibri"/>
                <w:szCs w:val="22"/>
              </w:rPr>
            </w:pPr>
            <w:r w:rsidRPr="00DC4183">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69530" w14:textId="0605F171"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639C3" w14:textId="481AB91E" w:rsidR="001267F9" w:rsidRPr="00DC4183" w:rsidRDefault="001267F9" w:rsidP="001267F9">
            <w:pPr>
              <w:jc w:val="right"/>
              <w:rPr>
                <w:rFonts w:eastAsia="Calibri"/>
                <w:szCs w:val="22"/>
              </w:rPr>
            </w:pPr>
            <w:r>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2DA30" w14:textId="65049B93" w:rsidR="001267F9" w:rsidRPr="00DC4183" w:rsidRDefault="001267F9" w:rsidP="001267F9">
            <w:pPr>
              <w:jc w:val="right"/>
              <w:rPr>
                <w:rFonts w:eastAsia="Calibri"/>
                <w:szCs w:val="22"/>
              </w:rPr>
            </w:pPr>
            <w:r>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92FF1" w14:textId="05AC6D38" w:rsidR="001267F9" w:rsidRPr="00DC4183" w:rsidRDefault="001267F9" w:rsidP="001267F9">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10F57C" w14:textId="253D0F6E" w:rsidR="001267F9" w:rsidRPr="00DC4183" w:rsidRDefault="001267F9" w:rsidP="001267F9">
            <w:pPr>
              <w:jc w:val="center"/>
              <w:rPr>
                <w:rFonts w:eastAsia="Calibri"/>
                <w:szCs w:val="22"/>
              </w:rPr>
            </w:pPr>
            <w:r w:rsidRPr="00DC4183">
              <w:rPr>
                <w:rFonts w:eastAsia="Calibri"/>
                <w:szCs w:val="22"/>
              </w:rPr>
              <w:t>4400-6242-8835</w:t>
            </w:r>
          </w:p>
        </w:tc>
      </w:tr>
      <w:tr w:rsidR="001267F9" w:rsidRPr="00DC4183" w14:paraId="219198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C021E5"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126FB" w14:textId="506CBE0B" w:rsidR="001267F9" w:rsidRPr="00DC4183" w:rsidRDefault="001267F9" w:rsidP="001267F9">
            <w:pPr>
              <w:rPr>
                <w:rFonts w:eastAsia="Calibri"/>
                <w:szCs w:val="22"/>
              </w:rPr>
            </w:pPr>
            <w:r w:rsidRPr="00DC4183">
              <w:rPr>
                <w:rFonts w:eastAsia="Calibri"/>
                <w:szCs w:val="22"/>
              </w:rPr>
              <w:t>d37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A14E63" w14:textId="45347CF3" w:rsidR="001267F9" w:rsidRPr="00DC4183" w:rsidRDefault="001267F9" w:rsidP="001267F9">
            <w:pPr>
              <w:rPr>
                <w:rFonts w:eastAsia="Calibri"/>
                <w:szCs w:val="22"/>
              </w:rPr>
            </w:pPr>
            <w:proofErr w:type="spellStart"/>
            <w:r w:rsidRPr="00DC4183">
              <w:rPr>
                <w:rFonts w:eastAsia="Calibri"/>
                <w:szCs w:val="22"/>
              </w:rPr>
              <w:t>Jurzdikas</w:t>
            </w:r>
            <w:proofErr w:type="spellEnd"/>
            <w:r w:rsidRPr="00DC4183">
              <w:rPr>
                <w:rFonts w:eastAsia="Calibri"/>
                <w:szCs w:val="22"/>
              </w:rPr>
              <w:t>–</w:t>
            </w:r>
            <w:proofErr w:type="spellStart"/>
            <w:r w:rsidRPr="00DC4183">
              <w:rPr>
                <w:rFonts w:eastAsia="Calibri"/>
                <w:szCs w:val="22"/>
              </w:rPr>
              <w:t>Peštiniai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24918B0" w14:textId="66435B65" w:rsidR="001267F9" w:rsidRPr="00DC4183" w:rsidRDefault="001267F9" w:rsidP="001267F9">
            <w:pPr>
              <w:jc w:val="right"/>
              <w:rPr>
                <w:rFonts w:eastAsia="Calibri"/>
                <w:szCs w:val="22"/>
              </w:rPr>
            </w:pPr>
            <w:r w:rsidRPr="00DC4183">
              <w:rPr>
                <w:rFonts w:eastAsia="Calibri"/>
                <w:szCs w:val="22"/>
              </w:rPr>
              <w:t>2246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4E0EC" w14:textId="09BEC44D"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56E11" w14:textId="453C9D09" w:rsidR="001267F9" w:rsidRPr="00DC4183" w:rsidRDefault="001267F9" w:rsidP="001267F9">
            <w:pPr>
              <w:jc w:val="right"/>
              <w:rPr>
                <w:rFonts w:eastAsia="Calibri"/>
                <w:szCs w:val="22"/>
              </w:rPr>
            </w:pPr>
            <w:r w:rsidRPr="00DC4183">
              <w:rPr>
                <w:rFonts w:eastAsia="Calibri"/>
                <w:szCs w:val="22"/>
              </w:rPr>
              <w:t xml:space="preserve"> 1713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3BB8" w14:textId="4B1AC688" w:rsidR="001267F9" w:rsidRPr="00DC4183" w:rsidRDefault="001267F9" w:rsidP="001267F9">
            <w:pPr>
              <w:jc w:val="right"/>
              <w:rPr>
                <w:rFonts w:eastAsia="Calibri"/>
                <w:szCs w:val="22"/>
              </w:rPr>
            </w:pPr>
            <w:r w:rsidRPr="00DC4183">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BEEDD" w14:textId="5C93D6BF"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E79024" w14:textId="204FFC31" w:rsidR="001267F9" w:rsidRPr="00DC4183" w:rsidRDefault="001267F9" w:rsidP="001267F9">
            <w:pPr>
              <w:jc w:val="center"/>
              <w:rPr>
                <w:rFonts w:eastAsia="Calibri"/>
                <w:szCs w:val="22"/>
              </w:rPr>
            </w:pPr>
            <w:r w:rsidRPr="00DC4183">
              <w:rPr>
                <w:rFonts w:eastAsia="Calibri"/>
                <w:szCs w:val="22"/>
              </w:rPr>
              <w:t>4400-6227-5745</w:t>
            </w:r>
          </w:p>
        </w:tc>
      </w:tr>
      <w:tr w:rsidR="001267F9" w:rsidRPr="00DC4183" w14:paraId="607F74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976E5C"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719E47" w14:textId="5EDF622A" w:rsidR="001267F9" w:rsidRPr="00DC4183" w:rsidRDefault="001267F9" w:rsidP="001267F9">
            <w:pPr>
              <w:rPr>
                <w:rFonts w:eastAsia="Calibri"/>
                <w:szCs w:val="22"/>
              </w:rPr>
            </w:pPr>
            <w:r w:rsidRPr="00DC4183">
              <w:rPr>
                <w:rFonts w:eastAsia="Calibri"/>
                <w:szCs w:val="22"/>
              </w:rPr>
              <w:t>d38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D20859" w14:textId="524ED094" w:rsidR="001267F9" w:rsidRPr="00DC4183" w:rsidRDefault="001267F9" w:rsidP="001267F9">
            <w:pPr>
              <w:rPr>
                <w:rFonts w:eastAsia="Calibri"/>
                <w:szCs w:val="22"/>
              </w:rPr>
            </w:pPr>
            <w:r w:rsidRPr="00DC4183">
              <w:rPr>
                <w:rFonts w:eastAsia="Calibri"/>
                <w:szCs w:val="22"/>
              </w:rPr>
              <w:t>Papšiai–Gudeliai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97103A" w14:textId="2805B63E" w:rsidR="001267F9" w:rsidRPr="00DC4183" w:rsidRDefault="001267F9" w:rsidP="001267F9">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66F5E" w14:textId="276951B4"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B2B03" w14:textId="004F0C49" w:rsidR="001267F9" w:rsidRPr="00DC4183" w:rsidRDefault="001267F9" w:rsidP="001267F9">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DEF7" w14:textId="04185D9B" w:rsidR="001267F9" w:rsidRPr="00DC4183" w:rsidRDefault="001267F9" w:rsidP="001267F9">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9181" w14:textId="630D903E"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8DF1BC" w14:textId="760C1317" w:rsidR="001267F9" w:rsidRPr="00DC4183" w:rsidRDefault="001267F9" w:rsidP="001267F9">
            <w:pPr>
              <w:jc w:val="center"/>
              <w:rPr>
                <w:rFonts w:eastAsia="Calibri"/>
                <w:szCs w:val="22"/>
              </w:rPr>
            </w:pPr>
            <w:r w:rsidRPr="00DC4183">
              <w:rPr>
                <w:rFonts w:eastAsia="Calibri"/>
                <w:szCs w:val="22"/>
              </w:rPr>
              <w:t>4400-6227-5734</w:t>
            </w:r>
          </w:p>
        </w:tc>
      </w:tr>
      <w:tr w:rsidR="001267F9" w:rsidRPr="00DC4183" w14:paraId="2D40ADE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938D10"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974D31" w14:textId="2602A649" w:rsidR="001267F9" w:rsidRPr="00DC4183" w:rsidRDefault="001267F9" w:rsidP="001267F9">
            <w:pPr>
              <w:rPr>
                <w:rFonts w:eastAsia="Calibri"/>
                <w:szCs w:val="22"/>
              </w:rPr>
            </w:pPr>
            <w:r w:rsidRPr="00DC4183">
              <w:rPr>
                <w:rFonts w:eastAsia="Calibri"/>
                <w:szCs w:val="22"/>
              </w:rPr>
              <w:t>d39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793B59" w14:textId="201881B6" w:rsidR="001267F9" w:rsidRPr="00DC4183" w:rsidRDefault="001267F9" w:rsidP="001267F9">
            <w:pPr>
              <w:rPr>
                <w:rFonts w:eastAsia="Calibri"/>
                <w:szCs w:val="22"/>
              </w:rPr>
            </w:pPr>
            <w:proofErr w:type="spellStart"/>
            <w:r w:rsidRPr="00DC4183">
              <w:rPr>
                <w:rFonts w:eastAsia="Calibri"/>
                <w:szCs w:val="22"/>
              </w:rPr>
              <w:t>Varkujai</w:t>
            </w:r>
            <w:proofErr w:type="spellEnd"/>
            <w:r w:rsidRPr="00DC4183">
              <w:rPr>
                <w:rFonts w:eastAsia="Calibri"/>
                <w:szCs w:val="22"/>
              </w:rPr>
              <w:t>–Gudeliai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E6AA90" w14:textId="71D42E7B" w:rsidR="001267F9" w:rsidRPr="00DC4183" w:rsidRDefault="001267F9" w:rsidP="001267F9">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A1912" w14:textId="778489E5"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C1AC" w14:textId="68B4F05E" w:rsidR="001267F9" w:rsidRPr="00DC4183" w:rsidRDefault="001267F9" w:rsidP="001267F9">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2C02B" w14:textId="514E00B5" w:rsidR="001267F9" w:rsidRPr="00DC4183" w:rsidRDefault="001267F9" w:rsidP="001267F9">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325E9" w14:textId="54DCEDD8"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0231E3" w14:textId="418706E3" w:rsidR="001267F9" w:rsidRPr="00DC4183" w:rsidRDefault="001267F9" w:rsidP="001267F9">
            <w:pPr>
              <w:jc w:val="center"/>
              <w:rPr>
                <w:rFonts w:eastAsia="Calibri"/>
                <w:szCs w:val="22"/>
              </w:rPr>
            </w:pPr>
            <w:r w:rsidRPr="00DC4183">
              <w:rPr>
                <w:rFonts w:eastAsia="Calibri"/>
                <w:szCs w:val="22"/>
              </w:rPr>
              <w:t>4400-6227-5789</w:t>
            </w:r>
          </w:p>
        </w:tc>
      </w:tr>
      <w:tr w:rsidR="001267F9" w:rsidRPr="00DC4183" w14:paraId="231F82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5D3C7C"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61D4B" w14:textId="0C45A0DB" w:rsidR="001267F9" w:rsidRPr="00DC4183" w:rsidRDefault="001267F9" w:rsidP="001267F9">
            <w:pPr>
              <w:rPr>
                <w:rFonts w:eastAsia="Calibri"/>
                <w:szCs w:val="22"/>
              </w:rPr>
            </w:pPr>
            <w:r w:rsidRPr="00DC4183">
              <w:rPr>
                <w:rFonts w:eastAsia="Calibri"/>
                <w:szCs w:val="22"/>
              </w:rPr>
              <w:t>d4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FE7B39" w14:textId="282584AA" w:rsidR="001267F9" w:rsidRPr="00DC4183" w:rsidRDefault="001267F9" w:rsidP="001267F9">
            <w:pPr>
              <w:rPr>
                <w:rFonts w:eastAsia="Calibri"/>
                <w:szCs w:val="22"/>
              </w:rPr>
            </w:pPr>
            <w:r w:rsidRPr="00DC4183">
              <w:rPr>
                <w:rFonts w:eastAsia="Calibri"/>
                <w:szCs w:val="22"/>
              </w:rPr>
              <w:t>Debeikiai–</w:t>
            </w:r>
            <w:proofErr w:type="spellStart"/>
            <w:r w:rsidRPr="00DC4183">
              <w:rPr>
                <w:rFonts w:eastAsia="Calibri"/>
                <w:szCs w:val="22"/>
              </w:rPr>
              <w:t>Rašimai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FC9FD4A" w14:textId="5A4AE146" w:rsidR="001267F9" w:rsidRPr="00DC4183" w:rsidRDefault="001267F9" w:rsidP="001267F9">
            <w:pPr>
              <w:jc w:val="right"/>
              <w:rPr>
                <w:rFonts w:eastAsia="Calibri"/>
                <w:szCs w:val="22"/>
              </w:rPr>
            </w:pPr>
            <w:r w:rsidRPr="00DC4183">
              <w:rPr>
                <w:rFonts w:eastAsia="Calibri"/>
                <w:szCs w:val="22"/>
              </w:rPr>
              <w:t xml:space="preserve"> 4070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6F9F0" w14:textId="7604657E" w:rsidR="001267F9" w:rsidRPr="00DC4183" w:rsidRDefault="001267F9" w:rsidP="001267F9">
            <w:pPr>
              <w:jc w:val="right"/>
              <w:rPr>
                <w:rFonts w:eastAsia="Calibri"/>
                <w:szCs w:val="22"/>
              </w:rPr>
            </w:pPr>
            <w:r>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F6845" w14:textId="74091460" w:rsidR="001267F9" w:rsidRPr="00DC4183" w:rsidRDefault="001267F9" w:rsidP="001267F9">
            <w:pPr>
              <w:jc w:val="right"/>
              <w:rPr>
                <w:rFonts w:eastAsia="Calibri"/>
                <w:szCs w:val="22"/>
              </w:rPr>
            </w:pPr>
            <w:r>
              <w:rPr>
                <w:rFonts w:eastAsia="Calibri"/>
                <w:szCs w:val="22"/>
              </w:rPr>
              <w:t>4069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FF11C" w14:textId="3DB97189"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1BB67" w14:textId="1846CD22" w:rsidR="001267F9" w:rsidRPr="00DC4183" w:rsidRDefault="001267F9" w:rsidP="001267F9">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4F3E8D" w14:textId="5C7EAD25" w:rsidR="001267F9" w:rsidRPr="00DC4183" w:rsidRDefault="001267F9" w:rsidP="001267F9">
            <w:pPr>
              <w:jc w:val="center"/>
              <w:rPr>
                <w:rFonts w:eastAsia="Calibri"/>
                <w:szCs w:val="22"/>
              </w:rPr>
            </w:pPr>
            <w:r w:rsidRPr="00DC4183">
              <w:rPr>
                <w:rFonts w:eastAsia="Calibri"/>
                <w:szCs w:val="22"/>
              </w:rPr>
              <w:t>4400-6242-9621</w:t>
            </w:r>
          </w:p>
        </w:tc>
      </w:tr>
      <w:tr w:rsidR="001267F9" w:rsidRPr="00DC4183" w14:paraId="432E69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E93183"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D35EC" w14:textId="64211FC2" w:rsidR="001267F9" w:rsidRPr="00DC4183" w:rsidRDefault="001267F9" w:rsidP="001267F9">
            <w:pPr>
              <w:rPr>
                <w:rFonts w:eastAsia="Calibri"/>
                <w:szCs w:val="22"/>
              </w:rPr>
            </w:pPr>
            <w:r w:rsidRPr="00DC4183">
              <w:rPr>
                <w:rFonts w:eastAsia="Calibri"/>
                <w:szCs w:val="22"/>
              </w:rPr>
              <w:t>d40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AA7594" w14:textId="66CCCD40" w:rsidR="001267F9" w:rsidRPr="00DC4183" w:rsidRDefault="001267F9" w:rsidP="001267F9">
            <w:pPr>
              <w:rPr>
                <w:rFonts w:eastAsia="Calibri"/>
                <w:szCs w:val="22"/>
              </w:rPr>
            </w:pPr>
            <w:r w:rsidRPr="00DC4183">
              <w:rPr>
                <w:rFonts w:eastAsia="Calibri"/>
                <w:szCs w:val="22"/>
              </w:rPr>
              <w:t xml:space="preserve">Privažiuojamasis kelias prie </w:t>
            </w:r>
            <w:proofErr w:type="spellStart"/>
            <w:r w:rsidRPr="00DC4183">
              <w:rPr>
                <w:rFonts w:eastAsia="Calibri"/>
                <w:szCs w:val="22"/>
              </w:rPr>
              <w:t>Varkujų</w:t>
            </w:r>
            <w:proofErr w:type="spellEnd"/>
            <w:r w:rsidRPr="00DC4183">
              <w:rPr>
                <w:rFonts w:eastAsia="Calibri"/>
                <w:szCs w:val="22"/>
              </w:rPr>
              <w:t xml:space="preserve"> fermų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6D763F" w14:textId="2978A899" w:rsidR="001267F9" w:rsidRPr="00DC4183" w:rsidRDefault="001267F9" w:rsidP="001267F9">
            <w:pPr>
              <w:jc w:val="right"/>
              <w:rPr>
                <w:rFonts w:eastAsia="Calibri"/>
                <w:szCs w:val="22"/>
              </w:rPr>
            </w:pPr>
            <w:r w:rsidRPr="00DC4183">
              <w:rPr>
                <w:rFonts w:eastAsia="Calibri"/>
                <w:szCs w:val="22"/>
              </w:rPr>
              <w:t xml:space="preserve"> 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E33AA" w14:textId="4233965D"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0E65D" w14:textId="681FB4DB" w:rsidR="001267F9" w:rsidRPr="00DC4183" w:rsidRDefault="001267F9" w:rsidP="001267F9">
            <w:pPr>
              <w:jc w:val="right"/>
              <w:rPr>
                <w:rFonts w:eastAsia="Calibri"/>
                <w:szCs w:val="22"/>
              </w:rPr>
            </w:pPr>
            <w:r w:rsidRPr="00DC4183">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23CF3" w14:textId="390854C4"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914D7" w14:textId="58E1AFBA" w:rsidR="001267F9" w:rsidRPr="00DC4183" w:rsidRDefault="001267F9" w:rsidP="001267F9">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91386D" w14:textId="7C478F60" w:rsidR="001267F9" w:rsidRPr="00DC4183" w:rsidRDefault="001267F9" w:rsidP="001267F9">
            <w:pPr>
              <w:jc w:val="center"/>
              <w:rPr>
                <w:rFonts w:eastAsia="Calibri"/>
                <w:szCs w:val="22"/>
              </w:rPr>
            </w:pPr>
            <w:r w:rsidRPr="00DC4183">
              <w:rPr>
                <w:rFonts w:eastAsia="Calibri"/>
                <w:szCs w:val="22"/>
              </w:rPr>
              <w:t>4400-6228-7269</w:t>
            </w:r>
          </w:p>
        </w:tc>
      </w:tr>
      <w:tr w:rsidR="001267F9" w:rsidRPr="00DC4183" w14:paraId="6B449C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93B8F5"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B8970" w14:textId="1C354916" w:rsidR="001267F9" w:rsidRPr="00DC4183" w:rsidRDefault="001267F9" w:rsidP="001267F9">
            <w:pPr>
              <w:rPr>
                <w:rFonts w:eastAsia="Calibri"/>
                <w:szCs w:val="22"/>
              </w:rPr>
            </w:pPr>
            <w:r w:rsidRPr="00DC4183">
              <w:rPr>
                <w:rFonts w:eastAsia="Calibri"/>
                <w:szCs w:val="22"/>
              </w:rPr>
              <w:t>d41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445FE2" w14:textId="43306504" w:rsidR="001267F9" w:rsidRPr="00DC4183" w:rsidRDefault="001267F9" w:rsidP="001267F9">
            <w:pPr>
              <w:rPr>
                <w:rFonts w:eastAsia="Calibri"/>
                <w:szCs w:val="22"/>
              </w:rPr>
            </w:pPr>
            <w:proofErr w:type="spellStart"/>
            <w:r w:rsidRPr="00DC4183">
              <w:rPr>
                <w:rFonts w:eastAsia="Calibri"/>
                <w:szCs w:val="22"/>
              </w:rPr>
              <w:t>Rašimai</w:t>
            </w:r>
            <w:proofErr w:type="spellEnd"/>
            <w:r w:rsidRPr="00DC4183">
              <w:rPr>
                <w:rFonts w:eastAsia="Calibri"/>
                <w:szCs w:val="22"/>
              </w:rPr>
              <w:t>–</w:t>
            </w:r>
            <w:proofErr w:type="spellStart"/>
            <w:r w:rsidRPr="00DC4183">
              <w:rPr>
                <w:rFonts w:eastAsia="Calibri"/>
                <w:szCs w:val="22"/>
              </w:rPr>
              <w:t>Rašimėliai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31F44E9" w14:textId="45357C10" w:rsidR="001267F9" w:rsidRPr="00DC4183" w:rsidRDefault="001267F9" w:rsidP="001267F9">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5005" w14:textId="0C4623D1"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1C48E" w14:textId="096A7C7C"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6C47" w14:textId="1F07F95B" w:rsidR="001267F9" w:rsidRPr="00DC4183" w:rsidRDefault="001267F9" w:rsidP="001267F9">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CC0D4" w14:textId="66233AB2" w:rsidR="001267F9" w:rsidRPr="00DC4183" w:rsidRDefault="001267F9" w:rsidP="001267F9">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EE411C" w14:textId="51784BE9" w:rsidR="001267F9" w:rsidRPr="00DC4183" w:rsidRDefault="001267F9" w:rsidP="001267F9">
            <w:pPr>
              <w:jc w:val="center"/>
              <w:rPr>
                <w:rFonts w:eastAsia="Calibri"/>
                <w:szCs w:val="22"/>
              </w:rPr>
            </w:pPr>
            <w:r w:rsidRPr="00DC4183">
              <w:rPr>
                <w:rFonts w:eastAsia="Calibri"/>
                <w:szCs w:val="22"/>
              </w:rPr>
              <w:t>-</w:t>
            </w:r>
          </w:p>
        </w:tc>
      </w:tr>
      <w:tr w:rsidR="001267F9" w:rsidRPr="00DC4183" w14:paraId="1BB6BF0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377F3B"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18CD61" w14:textId="5165DB0F" w:rsidR="001267F9" w:rsidRPr="00DC4183" w:rsidRDefault="001267F9" w:rsidP="001267F9">
            <w:pPr>
              <w:rPr>
                <w:rFonts w:eastAsia="Calibri"/>
                <w:szCs w:val="22"/>
              </w:rPr>
            </w:pPr>
            <w:r w:rsidRPr="00DC4183">
              <w:rPr>
                <w:rFonts w:eastAsia="Calibri"/>
                <w:szCs w:val="22"/>
              </w:rPr>
              <w:t>d4-1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8BDEFF" w14:textId="2F17235D" w:rsidR="001267F9" w:rsidRPr="00DC4183" w:rsidRDefault="001267F9" w:rsidP="001267F9">
            <w:pPr>
              <w:rPr>
                <w:rFonts w:eastAsia="Calibri"/>
                <w:szCs w:val="22"/>
              </w:rPr>
            </w:pPr>
            <w:r w:rsidRPr="00DC4183">
              <w:rPr>
                <w:rFonts w:eastAsia="Calibri"/>
                <w:szCs w:val="22"/>
              </w:rPr>
              <w:t xml:space="preserve">Privažiuojamasis kelias prie Gintinių k. nuo kelio </w:t>
            </w:r>
            <w:proofErr w:type="spellStart"/>
            <w:r w:rsidRPr="00DC4183">
              <w:rPr>
                <w:rFonts w:eastAsia="Calibri"/>
                <w:szCs w:val="22"/>
              </w:rPr>
              <w:t>Rašimai</w:t>
            </w:r>
            <w:proofErr w:type="spellEnd"/>
            <w:r w:rsidRPr="00DC4183">
              <w:rPr>
                <w:rFonts w:eastAsia="Calibri"/>
                <w:szCs w:val="22"/>
              </w:rPr>
              <w:t>–Debeikiai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F6D7E4" w14:textId="18E549BB" w:rsidR="001267F9" w:rsidRPr="00DC4183" w:rsidRDefault="001267F9" w:rsidP="001267F9">
            <w:pPr>
              <w:jc w:val="right"/>
              <w:rPr>
                <w:rFonts w:eastAsia="Calibri"/>
                <w:szCs w:val="22"/>
              </w:rPr>
            </w:pPr>
            <w:r w:rsidRPr="00DC4183">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3E50" w14:textId="4FD5C1F8"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45FE6" w14:textId="6710B7A1" w:rsidR="001267F9" w:rsidRPr="00DC4183" w:rsidRDefault="001267F9" w:rsidP="001267F9">
            <w:pPr>
              <w:jc w:val="right"/>
              <w:rPr>
                <w:rFonts w:eastAsia="Calibri"/>
                <w:szCs w:val="22"/>
              </w:rPr>
            </w:pPr>
            <w:r>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FD66B" w14:textId="466AE94D" w:rsidR="001267F9" w:rsidRPr="00DC4183" w:rsidRDefault="001267F9" w:rsidP="001267F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194E0" w14:textId="203CEA69" w:rsidR="001267F9" w:rsidRPr="00DC4183" w:rsidRDefault="001267F9" w:rsidP="001267F9">
            <w:pPr>
              <w:jc w:val="center"/>
              <w:rPr>
                <w:rFonts w:eastAsia="Calibri"/>
                <w:szCs w:val="22"/>
              </w:rPr>
            </w:pPr>
            <w:proofErr w:type="spellStart"/>
            <w:r w:rsidRPr="00DC418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D90C39" w14:textId="0D2C5F8E" w:rsidR="001267F9" w:rsidRPr="00DC4183" w:rsidRDefault="001267F9" w:rsidP="001267F9">
            <w:pPr>
              <w:jc w:val="center"/>
              <w:rPr>
                <w:rFonts w:eastAsia="Calibri"/>
                <w:szCs w:val="22"/>
              </w:rPr>
            </w:pPr>
            <w:r w:rsidRPr="00DC4183">
              <w:rPr>
                <w:rFonts w:eastAsia="Calibri"/>
                <w:szCs w:val="22"/>
              </w:rPr>
              <w:t>4400-6242-8457</w:t>
            </w:r>
          </w:p>
        </w:tc>
      </w:tr>
      <w:tr w:rsidR="001267F9" w:rsidRPr="00DC4183" w14:paraId="0DC684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CC0F1E"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CD0FB" w14:textId="7E63694E" w:rsidR="001267F9" w:rsidRPr="00DC4183" w:rsidRDefault="001267F9" w:rsidP="001267F9">
            <w:pPr>
              <w:rPr>
                <w:rFonts w:eastAsia="Calibri"/>
                <w:szCs w:val="22"/>
              </w:rPr>
            </w:pPr>
            <w:r w:rsidRPr="00DC4183">
              <w:rPr>
                <w:rFonts w:eastAsia="Calibri"/>
                <w:szCs w:val="22"/>
              </w:rPr>
              <w:t>d42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9A1A48" w14:textId="1624D15D" w:rsidR="001267F9" w:rsidRPr="00DC4183" w:rsidRDefault="001267F9" w:rsidP="001267F9">
            <w:pPr>
              <w:rPr>
                <w:rFonts w:eastAsia="Calibri"/>
                <w:szCs w:val="22"/>
              </w:rPr>
            </w:pPr>
            <w:r w:rsidRPr="00DC4183">
              <w:rPr>
                <w:rFonts w:eastAsia="Calibri"/>
                <w:szCs w:val="22"/>
              </w:rPr>
              <w:t xml:space="preserve">Privažiuojamasis kelias prie </w:t>
            </w:r>
            <w:proofErr w:type="spellStart"/>
            <w:r w:rsidRPr="00DC4183">
              <w:rPr>
                <w:rFonts w:eastAsia="Calibri"/>
                <w:szCs w:val="22"/>
              </w:rPr>
              <w:t>Aknysčių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AEF019E" w14:textId="69C63984" w:rsidR="001267F9" w:rsidRPr="00DC4183" w:rsidRDefault="001267F9" w:rsidP="001267F9">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DCC7B" w14:textId="3D3E31E8"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A92D4" w14:textId="18FEF687" w:rsidR="001267F9" w:rsidRPr="00DC4183" w:rsidRDefault="001267F9" w:rsidP="001267F9">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FAA80" w14:textId="3F8E981C" w:rsidR="001267F9" w:rsidRPr="00DC4183" w:rsidRDefault="001267F9" w:rsidP="001267F9">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CE864" w14:textId="0BDB0849" w:rsidR="001267F9" w:rsidRPr="00DC4183" w:rsidRDefault="001267F9" w:rsidP="001267F9">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CBE96B" w14:textId="702A4F53" w:rsidR="001267F9" w:rsidRPr="00DC4183" w:rsidRDefault="001267F9" w:rsidP="001267F9">
            <w:pPr>
              <w:jc w:val="center"/>
              <w:rPr>
                <w:rFonts w:eastAsia="Calibri"/>
                <w:szCs w:val="22"/>
              </w:rPr>
            </w:pPr>
            <w:r w:rsidRPr="00DC4183">
              <w:rPr>
                <w:rFonts w:eastAsia="Calibri"/>
                <w:szCs w:val="22"/>
              </w:rPr>
              <w:t>4400-6228-2856</w:t>
            </w:r>
          </w:p>
        </w:tc>
      </w:tr>
      <w:tr w:rsidR="001267F9" w:rsidRPr="00DC4183" w14:paraId="121D17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C90A07" w14:textId="77777777" w:rsidR="001267F9" w:rsidRPr="00DC4183"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27BF3" w14:textId="767DC315" w:rsidR="001267F9" w:rsidRPr="00DC4183" w:rsidRDefault="001267F9" w:rsidP="001267F9">
            <w:pPr>
              <w:rPr>
                <w:rFonts w:eastAsia="Calibri"/>
                <w:szCs w:val="22"/>
              </w:rPr>
            </w:pPr>
            <w:r w:rsidRPr="00DC4183">
              <w:rPr>
                <w:rFonts w:eastAsia="Calibri"/>
                <w:szCs w:val="22"/>
              </w:rPr>
              <w:t>d43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A9BEBE" w14:textId="316609EC" w:rsidR="001267F9" w:rsidRPr="00DC4183" w:rsidRDefault="001267F9" w:rsidP="001267F9">
            <w:pPr>
              <w:rPr>
                <w:rFonts w:eastAsia="Calibri"/>
                <w:szCs w:val="22"/>
              </w:rPr>
            </w:pPr>
            <w:proofErr w:type="spellStart"/>
            <w:r w:rsidRPr="00DC4183">
              <w:rPr>
                <w:rFonts w:eastAsia="Calibri"/>
                <w:szCs w:val="22"/>
              </w:rPr>
              <w:t>Čekonys</w:t>
            </w:r>
            <w:proofErr w:type="spellEnd"/>
            <w:r w:rsidRPr="00DC4183">
              <w:rPr>
                <w:rFonts w:eastAsia="Calibri"/>
                <w:szCs w:val="22"/>
              </w:rPr>
              <w:t>–Elmininkų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0751F8" w14:textId="75DE243D" w:rsidR="001267F9" w:rsidRPr="00DC4183" w:rsidRDefault="001267F9" w:rsidP="001267F9">
            <w:pPr>
              <w:jc w:val="right"/>
              <w:rPr>
                <w:rFonts w:eastAsia="Calibri"/>
                <w:szCs w:val="22"/>
              </w:rPr>
            </w:pPr>
            <w:r w:rsidRPr="00DC4183">
              <w:rPr>
                <w:rFonts w:eastAsia="Calibri"/>
                <w:szCs w:val="22"/>
              </w:rPr>
              <w:t> 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73DA" w14:textId="22C7019B" w:rsidR="001267F9" w:rsidRPr="00DC4183" w:rsidRDefault="001267F9" w:rsidP="001267F9">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96D75" w14:textId="49BB40A4" w:rsidR="001267F9" w:rsidRPr="00DC4183" w:rsidRDefault="001267F9" w:rsidP="001267F9">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8CD42" w14:textId="6A8CF7FF" w:rsidR="001267F9" w:rsidRPr="00DC4183" w:rsidRDefault="001267F9" w:rsidP="001267F9">
            <w:pPr>
              <w:jc w:val="right"/>
              <w:rPr>
                <w:rFonts w:eastAsia="Calibri"/>
                <w:szCs w:val="22"/>
              </w:rPr>
            </w:pPr>
            <w:r>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7602D" w14:textId="15B2F1E2" w:rsidR="001267F9" w:rsidRPr="00DC4183" w:rsidRDefault="001267F9" w:rsidP="001267F9">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E17A4A" w14:textId="5975C022" w:rsidR="001267F9" w:rsidRPr="00DC4183" w:rsidRDefault="001267F9" w:rsidP="001267F9">
            <w:pPr>
              <w:jc w:val="center"/>
              <w:rPr>
                <w:rFonts w:eastAsia="Calibri"/>
                <w:szCs w:val="22"/>
              </w:rPr>
            </w:pPr>
            <w:r w:rsidRPr="00DC4183">
              <w:rPr>
                <w:rFonts w:eastAsia="Calibri"/>
                <w:szCs w:val="22"/>
              </w:rPr>
              <w:t>4400-6242-8446</w:t>
            </w:r>
          </w:p>
        </w:tc>
      </w:tr>
      <w:tr w:rsidR="001267F9" w:rsidRPr="00877514" w14:paraId="3197C4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1AEF81"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DA38" w14:textId="0A144CCF" w:rsidR="001267F9" w:rsidRPr="00877514" w:rsidRDefault="001267F9" w:rsidP="001267F9">
            <w:pPr>
              <w:rPr>
                <w:rFonts w:eastAsia="Calibri"/>
                <w:szCs w:val="22"/>
              </w:rPr>
            </w:pPr>
            <w:r w:rsidRPr="00877514">
              <w:rPr>
                <w:rFonts w:eastAsia="Calibri"/>
                <w:szCs w:val="22"/>
              </w:rPr>
              <w:t>d44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5A4C38" w14:textId="10A3AB30" w:rsidR="001267F9" w:rsidRPr="00877514" w:rsidRDefault="001267F9" w:rsidP="001267F9">
            <w:pPr>
              <w:rPr>
                <w:rFonts w:eastAsia="Calibri"/>
                <w:szCs w:val="22"/>
              </w:rPr>
            </w:pPr>
            <w:r w:rsidRPr="00877514">
              <w:rPr>
                <w:rFonts w:eastAsia="Calibri"/>
                <w:szCs w:val="22"/>
              </w:rPr>
              <w:t>Puodžiai–</w:t>
            </w:r>
            <w:proofErr w:type="spellStart"/>
            <w:r w:rsidRPr="00877514">
              <w:rPr>
                <w:rFonts w:eastAsia="Calibri"/>
                <w:szCs w:val="22"/>
              </w:rPr>
              <w:t>Aniūnai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B2AD652" w14:textId="61130D64" w:rsidR="001267F9" w:rsidRPr="00877514" w:rsidRDefault="001267F9" w:rsidP="001267F9">
            <w:pPr>
              <w:jc w:val="right"/>
              <w:rPr>
                <w:rFonts w:eastAsia="Calibri"/>
                <w:szCs w:val="22"/>
              </w:rPr>
            </w:pPr>
            <w:r w:rsidRPr="00877514">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CEE71" w14:textId="1605C24F"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390B" w14:textId="5F1990F3" w:rsidR="001267F9" w:rsidRPr="00877514" w:rsidRDefault="001267F9" w:rsidP="001267F9">
            <w:pPr>
              <w:jc w:val="right"/>
              <w:rPr>
                <w:rFonts w:eastAsia="Calibri"/>
                <w:szCs w:val="22"/>
              </w:rPr>
            </w:pPr>
            <w:r>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D4C96" w14:textId="4AA9E3F2" w:rsidR="001267F9" w:rsidRPr="00877514" w:rsidRDefault="001267F9" w:rsidP="001267F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FE6A" w14:textId="2CFF1C2B" w:rsidR="001267F9" w:rsidRPr="00877514" w:rsidRDefault="001267F9" w:rsidP="001267F9">
            <w:pPr>
              <w:jc w:val="center"/>
              <w:rPr>
                <w:rFonts w:eastAsia="Calibri"/>
                <w:szCs w:val="22"/>
              </w:rPr>
            </w:pPr>
            <w:proofErr w:type="spellStart"/>
            <w:r w:rsidRPr="008775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10263D" w14:textId="5DB1C1BF" w:rsidR="001267F9" w:rsidRPr="00877514" w:rsidRDefault="001267F9" w:rsidP="001267F9">
            <w:pPr>
              <w:jc w:val="center"/>
              <w:rPr>
                <w:rFonts w:eastAsia="Calibri"/>
                <w:szCs w:val="22"/>
              </w:rPr>
            </w:pPr>
            <w:r w:rsidRPr="00877514">
              <w:rPr>
                <w:rFonts w:eastAsia="Calibri"/>
                <w:szCs w:val="22"/>
              </w:rPr>
              <w:t>4400-6242-9610</w:t>
            </w:r>
          </w:p>
        </w:tc>
      </w:tr>
      <w:tr w:rsidR="001267F9" w:rsidRPr="00877514" w14:paraId="0E3BCD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4EFB20"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4B43F" w14:textId="6CFEB72B" w:rsidR="001267F9" w:rsidRPr="00877514" w:rsidRDefault="001267F9" w:rsidP="001267F9">
            <w:pPr>
              <w:rPr>
                <w:rFonts w:eastAsia="Calibri"/>
                <w:szCs w:val="22"/>
              </w:rPr>
            </w:pPr>
            <w:r w:rsidRPr="00877514">
              <w:rPr>
                <w:rFonts w:eastAsia="Calibri"/>
                <w:szCs w:val="22"/>
              </w:rPr>
              <w:t>d45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83A283" w14:textId="7E54A9CF" w:rsidR="001267F9" w:rsidRPr="00877514" w:rsidRDefault="001267F9" w:rsidP="001267F9">
            <w:pPr>
              <w:rPr>
                <w:rFonts w:eastAsia="Calibri"/>
                <w:szCs w:val="22"/>
              </w:rPr>
            </w:pPr>
            <w:r w:rsidRPr="00877514">
              <w:rPr>
                <w:rFonts w:eastAsia="Calibri"/>
                <w:szCs w:val="22"/>
              </w:rPr>
              <w:t xml:space="preserve">Privažiuojamasis kelias prie </w:t>
            </w:r>
            <w:proofErr w:type="spellStart"/>
            <w:r w:rsidRPr="00877514">
              <w:rPr>
                <w:rFonts w:eastAsia="Calibri"/>
                <w:szCs w:val="22"/>
              </w:rPr>
              <w:t>Varkujų</w:t>
            </w:r>
            <w:proofErr w:type="spellEnd"/>
            <w:r w:rsidRPr="00877514">
              <w:rPr>
                <w:rFonts w:eastAsia="Calibri"/>
                <w:szCs w:val="22"/>
              </w:rPr>
              <w:t xml:space="preserve"> k. nuo kelio </w:t>
            </w:r>
            <w:proofErr w:type="spellStart"/>
            <w:r w:rsidRPr="00877514">
              <w:rPr>
                <w:rFonts w:eastAsia="Calibri"/>
                <w:szCs w:val="22"/>
              </w:rPr>
              <w:t>Varkujai</w:t>
            </w:r>
            <w:proofErr w:type="spellEnd"/>
            <w:r w:rsidRPr="00877514">
              <w:rPr>
                <w:rFonts w:eastAsia="Calibri"/>
                <w:szCs w:val="22"/>
              </w:rPr>
              <w:t>–</w:t>
            </w:r>
            <w:proofErr w:type="spellStart"/>
            <w:r w:rsidRPr="00877514">
              <w:rPr>
                <w:rFonts w:eastAsia="Calibri"/>
                <w:szCs w:val="22"/>
              </w:rPr>
              <w:t>Jononys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FE5C52" w14:textId="4B3578BF" w:rsidR="001267F9" w:rsidRPr="00877514" w:rsidRDefault="001267F9" w:rsidP="001267F9">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8A2BB" w14:textId="2E42A02B"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7E455" w14:textId="2E9317FC" w:rsidR="001267F9" w:rsidRPr="00877514" w:rsidRDefault="001267F9" w:rsidP="001267F9">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F6938" w14:textId="4E314E95" w:rsidR="001267F9" w:rsidRPr="00877514" w:rsidRDefault="001267F9" w:rsidP="001267F9">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4691B" w14:textId="2CD9B3EE" w:rsidR="001267F9" w:rsidRPr="00877514" w:rsidRDefault="001267F9" w:rsidP="001267F9">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F0E988" w14:textId="2C22BD9F" w:rsidR="001267F9" w:rsidRPr="00877514" w:rsidRDefault="001267F9" w:rsidP="001267F9">
            <w:pPr>
              <w:jc w:val="center"/>
              <w:rPr>
                <w:rFonts w:eastAsia="Calibri"/>
                <w:szCs w:val="22"/>
              </w:rPr>
            </w:pPr>
            <w:r w:rsidRPr="00877514">
              <w:rPr>
                <w:rFonts w:eastAsia="Calibri"/>
                <w:szCs w:val="22"/>
              </w:rPr>
              <w:t>4400-6228-7258</w:t>
            </w:r>
          </w:p>
        </w:tc>
      </w:tr>
      <w:tr w:rsidR="001267F9" w:rsidRPr="00877514" w14:paraId="2B5069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39A38A"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3A738" w14:textId="35D7E771" w:rsidR="001267F9" w:rsidRPr="00877514" w:rsidRDefault="001267F9" w:rsidP="001267F9">
            <w:pPr>
              <w:rPr>
                <w:rFonts w:eastAsia="Calibri"/>
                <w:szCs w:val="22"/>
              </w:rPr>
            </w:pPr>
            <w:r w:rsidRPr="00877514">
              <w:rPr>
                <w:rFonts w:eastAsia="Calibri"/>
                <w:szCs w:val="22"/>
              </w:rPr>
              <w:t>d46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72F120" w14:textId="64477471" w:rsidR="001267F9" w:rsidRPr="00877514" w:rsidRDefault="001267F9" w:rsidP="001267F9">
            <w:pPr>
              <w:rPr>
                <w:rFonts w:eastAsia="Calibri"/>
                <w:szCs w:val="22"/>
              </w:rPr>
            </w:pPr>
            <w:r w:rsidRPr="00877514">
              <w:rPr>
                <w:rFonts w:eastAsia="Calibri"/>
                <w:szCs w:val="22"/>
              </w:rPr>
              <w:t xml:space="preserve">Privažiuojamasis kelias prie </w:t>
            </w:r>
            <w:proofErr w:type="spellStart"/>
            <w:r w:rsidRPr="00877514">
              <w:rPr>
                <w:rFonts w:eastAsia="Calibri"/>
                <w:szCs w:val="22"/>
              </w:rPr>
              <w:t>Varkujų</w:t>
            </w:r>
            <w:proofErr w:type="spellEnd"/>
            <w:r w:rsidRPr="00877514">
              <w:rPr>
                <w:rFonts w:eastAsia="Calibri"/>
                <w:szCs w:val="22"/>
              </w:rPr>
              <w:t xml:space="preserve"> k. nuo kelio Debeikiai–Žalioji,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99340A" w14:textId="69C7D47D" w:rsidR="001267F9" w:rsidRPr="00877514" w:rsidRDefault="001267F9" w:rsidP="001267F9">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E2E30" w14:textId="6ADFB256"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EEB703" w14:textId="280ACE56" w:rsidR="001267F9" w:rsidRPr="00877514" w:rsidRDefault="001267F9" w:rsidP="001267F9">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FC42E" w14:textId="5CA2BC81" w:rsidR="001267F9" w:rsidRPr="00877514" w:rsidRDefault="001267F9" w:rsidP="001267F9">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0D9A" w14:textId="6506D17A" w:rsidR="001267F9" w:rsidRPr="00877514" w:rsidRDefault="001267F9" w:rsidP="001267F9">
            <w:pPr>
              <w:jc w:val="center"/>
              <w:rPr>
                <w:rFonts w:eastAsia="Calibri"/>
                <w:szCs w:val="22"/>
              </w:rPr>
            </w:pPr>
            <w:proofErr w:type="spellStart"/>
            <w:r w:rsidRPr="008775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848E35" w14:textId="629BD572" w:rsidR="001267F9" w:rsidRPr="00877514" w:rsidRDefault="001267F9" w:rsidP="001267F9">
            <w:pPr>
              <w:jc w:val="center"/>
              <w:rPr>
                <w:rFonts w:eastAsia="Calibri"/>
                <w:szCs w:val="22"/>
              </w:rPr>
            </w:pPr>
            <w:r w:rsidRPr="00877514">
              <w:rPr>
                <w:rFonts w:eastAsia="Calibri"/>
                <w:szCs w:val="22"/>
              </w:rPr>
              <w:t>4400-6227-5796</w:t>
            </w:r>
          </w:p>
        </w:tc>
      </w:tr>
      <w:tr w:rsidR="001267F9" w:rsidRPr="00877514" w14:paraId="3E4F86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DD398D"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5C305" w14:textId="4E0DD11E" w:rsidR="001267F9" w:rsidRPr="00877514" w:rsidRDefault="001267F9" w:rsidP="001267F9">
            <w:pPr>
              <w:rPr>
                <w:rFonts w:eastAsia="Calibri"/>
                <w:szCs w:val="22"/>
              </w:rPr>
            </w:pPr>
            <w:r w:rsidRPr="00877514">
              <w:rPr>
                <w:rFonts w:eastAsia="Calibri"/>
                <w:szCs w:val="22"/>
              </w:rPr>
              <w:t>d47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4766C5" w14:textId="6C986D41" w:rsidR="001267F9" w:rsidRPr="00877514" w:rsidRDefault="001267F9" w:rsidP="001267F9">
            <w:pPr>
              <w:rPr>
                <w:rFonts w:eastAsia="Calibri"/>
                <w:szCs w:val="22"/>
              </w:rPr>
            </w:pPr>
            <w:r w:rsidRPr="00877514">
              <w:rPr>
                <w:rFonts w:eastAsia="Calibri"/>
                <w:szCs w:val="22"/>
              </w:rPr>
              <w:t xml:space="preserve">Privažiuojamasis kelias prie </w:t>
            </w:r>
            <w:proofErr w:type="spellStart"/>
            <w:r w:rsidRPr="00877514">
              <w:rPr>
                <w:rFonts w:eastAsia="Calibri"/>
                <w:szCs w:val="22"/>
              </w:rPr>
              <w:t>Tilvykų</w:t>
            </w:r>
            <w:proofErr w:type="spellEnd"/>
            <w:r w:rsidRPr="00877514">
              <w:rPr>
                <w:rFonts w:eastAsia="Calibri"/>
                <w:szCs w:val="22"/>
              </w:rPr>
              <w:t xml:space="preserve"> k. nuo kelio Debeikiai–Rubikiai,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3E3FC7" w14:textId="70D761DB" w:rsidR="001267F9" w:rsidRPr="00877514" w:rsidRDefault="001267F9" w:rsidP="001267F9">
            <w:pPr>
              <w:jc w:val="right"/>
              <w:rPr>
                <w:rFonts w:eastAsia="Calibri"/>
                <w:szCs w:val="22"/>
              </w:rPr>
            </w:pPr>
            <w:r w:rsidRPr="00877514">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16F37" w14:textId="40065DC3"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46B1C" w14:textId="10033392" w:rsidR="001267F9" w:rsidRPr="00877514" w:rsidRDefault="001267F9" w:rsidP="001267F9">
            <w:pPr>
              <w:jc w:val="right"/>
              <w:rPr>
                <w:rFonts w:eastAsia="Calibri"/>
                <w:szCs w:val="22"/>
              </w:rPr>
            </w:pPr>
            <w:r>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DEF6E" w14:textId="1695B453" w:rsidR="001267F9" w:rsidRPr="00877514" w:rsidRDefault="001267F9" w:rsidP="001267F9">
            <w:pPr>
              <w:jc w:val="right"/>
              <w:rPr>
                <w:rFonts w:eastAsia="Calibri"/>
                <w:szCs w:val="22"/>
              </w:rPr>
            </w:pPr>
            <w:r>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3C23" w14:textId="3C9C1503" w:rsidR="001267F9" w:rsidRPr="00877514" w:rsidRDefault="001267F9" w:rsidP="001267F9">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AAB0DA" w14:textId="669F6684" w:rsidR="001267F9" w:rsidRPr="00877514" w:rsidRDefault="001267F9" w:rsidP="001267F9">
            <w:pPr>
              <w:jc w:val="center"/>
              <w:rPr>
                <w:rFonts w:eastAsia="Calibri"/>
                <w:szCs w:val="22"/>
              </w:rPr>
            </w:pPr>
            <w:r w:rsidRPr="00877514">
              <w:rPr>
                <w:rFonts w:eastAsia="Calibri"/>
                <w:szCs w:val="22"/>
              </w:rPr>
              <w:t>4400-6241-5858</w:t>
            </w:r>
          </w:p>
        </w:tc>
      </w:tr>
      <w:tr w:rsidR="001267F9" w:rsidRPr="00877514" w14:paraId="7806B0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E76DD0"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C7677" w14:textId="2E43382A" w:rsidR="001267F9" w:rsidRPr="00877514" w:rsidRDefault="001267F9" w:rsidP="001267F9">
            <w:pPr>
              <w:rPr>
                <w:rFonts w:eastAsia="Calibri"/>
                <w:szCs w:val="22"/>
              </w:rPr>
            </w:pPr>
            <w:r w:rsidRPr="00877514">
              <w:rPr>
                <w:rFonts w:eastAsia="Calibri"/>
                <w:szCs w:val="22"/>
              </w:rPr>
              <w:t>d48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098C06" w14:textId="7F608AC4" w:rsidR="001267F9" w:rsidRPr="00877514" w:rsidRDefault="001267F9" w:rsidP="001267F9">
            <w:pPr>
              <w:rPr>
                <w:rFonts w:eastAsia="Calibri"/>
                <w:szCs w:val="22"/>
              </w:rPr>
            </w:pPr>
            <w:r w:rsidRPr="00877514">
              <w:rPr>
                <w:rFonts w:eastAsia="Calibri"/>
                <w:szCs w:val="22"/>
              </w:rPr>
              <w:t xml:space="preserve">Privažiuojamasis kelias prie </w:t>
            </w:r>
            <w:proofErr w:type="spellStart"/>
            <w:r w:rsidRPr="00877514">
              <w:rPr>
                <w:rFonts w:eastAsia="Calibri"/>
                <w:szCs w:val="22"/>
              </w:rPr>
              <w:t>Čekonių</w:t>
            </w:r>
            <w:proofErr w:type="spellEnd"/>
            <w:r w:rsidRPr="00877514">
              <w:rPr>
                <w:rFonts w:eastAsia="Calibri"/>
                <w:szCs w:val="22"/>
              </w:rPr>
              <w:t xml:space="preserve"> k. nuo kelio </w:t>
            </w:r>
            <w:proofErr w:type="spellStart"/>
            <w:r w:rsidRPr="00877514">
              <w:rPr>
                <w:rFonts w:eastAsia="Calibri"/>
                <w:szCs w:val="22"/>
              </w:rPr>
              <w:t>Čekonys</w:t>
            </w:r>
            <w:proofErr w:type="spellEnd"/>
            <w:r w:rsidRPr="00877514">
              <w:rPr>
                <w:rFonts w:eastAsia="Calibri"/>
                <w:szCs w:val="22"/>
              </w:rPr>
              <w:t>–Debeikiai,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4D7F05" w14:textId="00917865" w:rsidR="001267F9" w:rsidRPr="00877514" w:rsidRDefault="001267F9" w:rsidP="001267F9">
            <w:pPr>
              <w:jc w:val="right"/>
              <w:rPr>
                <w:rFonts w:eastAsia="Calibri"/>
                <w:szCs w:val="22"/>
              </w:rPr>
            </w:pPr>
            <w:r w:rsidRPr="00877514">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CF8A" w14:textId="7489E763"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CAA30" w14:textId="3EBFA0A0" w:rsidR="001267F9" w:rsidRPr="00877514" w:rsidRDefault="001267F9" w:rsidP="001267F9">
            <w:pPr>
              <w:jc w:val="right"/>
              <w:rPr>
                <w:rFonts w:eastAsia="Calibri"/>
                <w:szCs w:val="22"/>
              </w:rPr>
            </w:pPr>
            <w:r>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9D119" w14:textId="0EAF62EE" w:rsidR="001267F9" w:rsidRPr="00877514" w:rsidRDefault="001267F9" w:rsidP="001267F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787DF" w14:textId="499EAF5E" w:rsidR="001267F9" w:rsidRPr="00877514" w:rsidRDefault="001267F9" w:rsidP="001267F9">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E43D0B" w14:textId="7C6A911C" w:rsidR="001267F9" w:rsidRPr="00877514" w:rsidRDefault="001267F9" w:rsidP="001267F9">
            <w:pPr>
              <w:jc w:val="center"/>
              <w:rPr>
                <w:rFonts w:eastAsia="Calibri"/>
                <w:szCs w:val="22"/>
              </w:rPr>
            </w:pPr>
            <w:r w:rsidRPr="00877514">
              <w:rPr>
                <w:rFonts w:eastAsia="Calibri"/>
                <w:szCs w:val="22"/>
              </w:rPr>
              <w:t>4400-6241-7409</w:t>
            </w:r>
          </w:p>
        </w:tc>
      </w:tr>
      <w:tr w:rsidR="001267F9" w:rsidRPr="00877514" w14:paraId="237A3C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A75E7C"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0781D" w14:textId="07BECBCD" w:rsidR="001267F9" w:rsidRPr="00877514" w:rsidRDefault="001267F9" w:rsidP="001267F9">
            <w:pPr>
              <w:rPr>
                <w:rFonts w:eastAsia="Calibri"/>
                <w:szCs w:val="22"/>
              </w:rPr>
            </w:pPr>
            <w:r w:rsidRPr="00877514">
              <w:rPr>
                <w:rFonts w:eastAsia="Calibri"/>
                <w:szCs w:val="22"/>
              </w:rPr>
              <w:t>d49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6CCBCC" w14:textId="511B22BC" w:rsidR="001267F9" w:rsidRPr="00877514" w:rsidRDefault="001267F9" w:rsidP="001267F9">
            <w:pPr>
              <w:rPr>
                <w:rFonts w:eastAsia="Calibri"/>
                <w:szCs w:val="22"/>
              </w:rPr>
            </w:pPr>
            <w:r w:rsidRPr="00877514">
              <w:rPr>
                <w:rFonts w:eastAsia="Calibri"/>
                <w:szCs w:val="22"/>
              </w:rPr>
              <w:t xml:space="preserve">Privažiuojamasis kelias prie Meldučių k. nuo kelio </w:t>
            </w:r>
            <w:proofErr w:type="spellStart"/>
            <w:r w:rsidRPr="00877514">
              <w:rPr>
                <w:rFonts w:eastAsia="Calibri"/>
                <w:szCs w:val="22"/>
              </w:rPr>
              <w:t>Čekonys</w:t>
            </w:r>
            <w:proofErr w:type="spellEnd"/>
            <w:r w:rsidRPr="00877514">
              <w:rPr>
                <w:rFonts w:eastAsia="Calibri"/>
                <w:szCs w:val="22"/>
              </w:rPr>
              <w:t>–Debeikiai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D33417" w14:textId="240E52D9" w:rsidR="001267F9" w:rsidRPr="00877514" w:rsidRDefault="001267F9" w:rsidP="001267F9">
            <w:pPr>
              <w:jc w:val="right"/>
              <w:rPr>
                <w:rFonts w:eastAsia="Calibri"/>
                <w:szCs w:val="22"/>
              </w:rPr>
            </w:pPr>
            <w:r w:rsidRPr="00877514">
              <w:rPr>
                <w:rFonts w:eastAsia="Calibri"/>
                <w:szCs w:val="22"/>
              </w:rPr>
              <w:t>769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22E2C" w14:textId="40C9806E"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22354" w14:textId="7351B22F" w:rsidR="001267F9" w:rsidRPr="00877514" w:rsidRDefault="001267F9" w:rsidP="001267F9">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22315" w14:textId="104907E4" w:rsidR="001267F9" w:rsidRPr="00877514" w:rsidRDefault="001267F9" w:rsidP="001267F9">
            <w:pPr>
              <w:jc w:val="right"/>
              <w:rPr>
                <w:rFonts w:eastAsia="Calibri"/>
                <w:szCs w:val="22"/>
              </w:rPr>
            </w:pPr>
            <w:r>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8C71B" w14:textId="5E2FB483" w:rsidR="001267F9" w:rsidRPr="00877514" w:rsidRDefault="001267F9" w:rsidP="001267F9">
            <w:pPr>
              <w:jc w:val="center"/>
              <w:rPr>
                <w:rFonts w:eastAsia="Calibri"/>
                <w:szCs w:val="22"/>
              </w:rPr>
            </w:pPr>
            <w:proofErr w:type="spellStart"/>
            <w:r w:rsidRPr="008775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4B0E8E" w14:textId="431F071F" w:rsidR="001267F9" w:rsidRPr="00877514" w:rsidRDefault="001267F9" w:rsidP="001267F9">
            <w:pPr>
              <w:jc w:val="center"/>
              <w:rPr>
                <w:rFonts w:eastAsia="Calibri"/>
                <w:szCs w:val="22"/>
              </w:rPr>
            </w:pPr>
            <w:r w:rsidRPr="00877514">
              <w:rPr>
                <w:rFonts w:eastAsia="Calibri"/>
                <w:szCs w:val="22"/>
              </w:rPr>
              <w:t>4400-6242-2419</w:t>
            </w:r>
          </w:p>
        </w:tc>
      </w:tr>
      <w:tr w:rsidR="001267F9" w:rsidRPr="00877514" w14:paraId="53CB34B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7C18F6" w14:textId="77777777" w:rsidR="001267F9" w:rsidRPr="00877514"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D65295" w14:textId="5AF619D6" w:rsidR="001267F9" w:rsidRPr="00877514" w:rsidRDefault="001267F9" w:rsidP="001267F9">
            <w:pPr>
              <w:rPr>
                <w:rFonts w:eastAsia="Calibri"/>
                <w:szCs w:val="22"/>
              </w:rPr>
            </w:pPr>
            <w:r w:rsidRPr="00877514">
              <w:rPr>
                <w:rFonts w:eastAsia="Calibri"/>
                <w:szCs w:val="22"/>
              </w:rPr>
              <w:t>d5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2B0754" w14:textId="68F97ACE" w:rsidR="001267F9" w:rsidRPr="00877514" w:rsidRDefault="001267F9" w:rsidP="001267F9">
            <w:pPr>
              <w:rPr>
                <w:rFonts w:eastAsia="Calibri"/>
                <w:szCs w:val="22"/>
              </w:rPr>
            </w:pPr>
            <w:r w:rsidRPr="00877514">
              <w:rPr>
                <w:rFonts w:eastAsia="Calibri"/>
                <w:szCs w:val="22"/>
              </w:rPr>
              <w:t>Aušra–Černiai,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4FC40" w14:textId="1D3947BF" w:rsidR="001267F9" w:rsidRPr="00877514" w:rsidRDefault="001267F9" w:rsidP="001267F9">
            <w:pPr>
              <w:jc w:val="right"/>
              <w:rPr>
                <w:rFonts w:eastAsia="Calibri"/>
                <w:szCs w:val="22"/>
              </w:rPr>
            </w:pPr>
            <w:r w:rsidRPr="00877514">
              <w:rPr>
                <w:rFonts w:eastAsia="Calibri"/>
                <w:szCs w:val="22"/>
              </w:rPr>
              <w:t xml:space="preserve"> 2116</w:t>
            </w:r>
          </w:p>
        </w:tc>
        <w:tc>
          <w:tcPr>
            <w:tcW w:w="1133" w:type="dxa"/>
            <w:tcBorders>
              <w:top w:val="single" w:sz="4" w:space="0" w:color="auto"/>
              <w:left w:val="single" w:sz="4" w:space="0" w:color="auto"/>
              <w:bottom w:val="single" w:sz="4" w:space="0" w:color="auto"/>
              <w:right w:val="single" w:sz="4" w:space="0" w:color="auto"/>
            </w:tcBorders>
            <w:vAlign w:val="center"/>
          </w:tcPr>
          <w:p w14:paraId="2C0E222E" w14:textId="77777777" w:rsidR="001267F9" w:rsidRPr="00877514" w:rsidRDefault="001267F9" w:rsidP="001267F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5420D29" w14:textId="548621FE" w:rsidR="001267F9" w:rsidRPr="00877514" w:rsidRDefault="001267F9" w:rsidP="001267F9">
            <w:pPr>
              <w:jc w:val="right"/>
              <w:rPr>
                <w:rFonts w:eastAsia="Calibri"/>
                <w:szCs w:val="22"/>
              </w:rPr>
            </w:pPr>
            <w:r>
              <w:rPr>
                <w:rFonts w:eastAsia="Calibri"/>
                <w:szCs w:val="22"/>
              </w:rPr>
              <w:t>2116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FBE8D" w14:textId="0FE49F18" w:rsidR="001267F9" w:rsidRPr="00877514" w:rsidRDefault="001267F9" w:rsidP="001267F9">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D34" w14:textId="43BAF9D7" w:rsidR="001267F9" w:rsidRPr="00877514" w:rsidRDefault="001267F9" w:rsidP="001267F9">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8D3F88" w14:textId="2959E7DB" w:rsidR="001267F9" w:rsidRPr="00877514" w:rsidRDefault="001267F9" w:rsidP="001267F9">
            <w:pPr>
              <w:jc w:val="center"/>
              <w:rPr>
                <w:rFonts w:eastAsia="Calibri"/>
                <w:szCs w:val="22"/>
              </w:rPr>
            </w:pPr>
            <w:r w:rsidRPr="00877514">
              <w:rPr>
                <w:rFonts w:eastAsia="Calibri"/>
                <w:szCs w:val="22"/>
              </w:rPr>
              <w:t>4400-6241-7909</w:t>
            </w:r>
          </w:p>
        </w:tc>
      </w:tr>
      <w:tr w:rsidR="001267F9" w:rsidRPr="004B1509" w14:paraId="1E43C7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B281C3"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8E68A" w14:textId="6F8A7781" w:rsidR="001267F9" w:rsidRPr="004B1509" w:rsidRDefault="001267F9" w:rsidP="001267F9">
            <w:pPr>
              <w:rPr>
                <w:rFonts w:eastAsia="Calibri"/>
                <w:szCs w:val="22"/>
              </w:rPr>
            </w:pPr>
            <w:r w:rsidRPr="004B1509">
              <w:rPr>
                <w:rFonts w:eastAsia="Calibri"/>
                <w:szCs w:val="22"/>
              </w:rPr>
              <w:t>d50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107A9" w14:textId="566F4B68" w:rsidR="001267F9" w:rsidRPr="004B1509" w:rsidRDefault="001267F9" w:rsidP="001267F9">
            <w:pPr>
              <w:rPr>
                <w:rFonts w:eastAsia="Calibri"/>
                <w:szCs w:val="22"/>
              </w:rPr>
            </w:pPr>
            <w:r w:rsidRPr="004B1509">
              <w:rPr>
                <w:rFonts w:eastAsia="Calibri"/>
                <w:szCs w:val="22"/>
              </w:rPr>
              <w:t xml:space="preserve">Privažiuojamasis kelias prie Leliūnų k. nuo kelio Leliūnai– Debeikiai,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2FBBD4" w14:textId="2D824F98" w:rsidR="001267F9" w:rsidRPr="004B1509" w:rsidRDefault="001267F9" w:rsidP="001267F9">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5A144" w14:textId="1F141172"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5ABD" w14:textId="49F5DB5C" w:rsidR="001267F9" w:rsidRPr="004B1509" w:rsidRDefault="001267F9" w:rsidP="001267F9">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DBE82" w14:textId="5F8BDE95"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24BC6" w14:textId="1BA90863"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F1AB42" w14:textId="058108D0" w:rsidR="001267F9" w:rsidRPr="004B1509" w:rsidRDefault="001267F9" w:rsidP="001267F9">
            <w:pPr>
              <w:jc w:val="center"/>
              <w:rPr>
                <w:rFonts w:eastAsia="Calibri"/>
                <w:szCs w:val="22"/>
              </w:rPr>
            </w:pPr>
            <w:r w:rsidRPr="004B1509">
              <w:rPr>
                <w:rFonts w:eastAsia="Calibri"/>
                <w:szCs w:val="22"/>
              </w:rPr>
              <w:t>-</w:t>
            </w:r>
          </w:p>
        </w:tc>
      </w:tr>
      <w:tr w:rsidR="001267F9" w:rsidRPr="004B1509" w14:paraId="5C12E4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40A4BE"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CDE79" w14:textId="09C5A284" w:rsidR="001267F9" w:rsidRPr="004B1509" w:rsidRDefault="001267F9" w:rsidP="001267F9">
            <w:pPr>
              <w:rPr>
                <w:rFonts w:eastAsia="Calibri"/>
                <w:szCs w:val="22"/>
              </w:rPr>
            </w:pPr>
            <w:r w:rsidRPr="004B1509">
              <w:rPr>
                <w:rFonts w:eastAsia="Calibri"/>
                <w:szCs w:val="22"/>
              </w:rPr>
              <w:t>d51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EF8C72" w14:textId="3BC6E510"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nuo kelio </w:t>
            </w:r>
            <w:proofErr w:type="spellStart"/>
            <w:r w:rsidRPr="004B1509">
              <w:rPr>
                <w:rFonts w:eastAsia="Calibri"/>
                <w:szCs w:val="22"/>
              </w:rPr>
              <w:t>Čekonys</w:t>
            </w:r>
            <w:proofErr w:type="spellEnd"/>
            <w:r w:rsidRPr="004B1509">
              <w:rPr>
                <w:rFonts w:eastAsia="Calibri"/>
                <w:szCs w:val="22"/>
              </w:rPr>
              <w:t>–Debeikiai,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EBA5A5" w14:textId="547E05C1" w:rsidR="001267F9" w:rsidRPr="004B1509" w:rsidRDefault="001267F9" w:rsidP="001267F9">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4F36" w14:textId="47532AEB"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17ACC" w14:textId="593434BE"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0B614" w14:textId="7B4D72FF" w:rsidR="001267F9" w:rsidRPr="004B1509" w:rsidRDefault="001267F9" w:rsidP="001267F9">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61288" w14:textId="22C9BE29"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91A925" w14:textId="43FFAE08" w:rsidR="001267F9" w:rsidRPr="004B1509" w:rsidRDefault="001267F9" w:rsidP="001267F9">
            <w:pPr>
              <w:jc w:val="center"/>
              <w:rPr>
                <w:rFonts w:eastAsia="Calibri"/>
                <w:szCs w:val="22"/>
              </w:rPr>
            </w:pPr>
            <w:r w:rsidRPr="004B1509">
              <w:rPr>
                <w:rFonts w:eastAsia="Calibri"/>
                <w:szCs w:val="22"/>
              </w:rPr>
              <w:t>-</w:t>
            </w:r>
          </w:p>
        </w:tc>
      </w:tr>
      <w:tr w:rsidR="001267F9" w:rsidRPr="004B1509" w14:paraId="12A998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C3D157"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2D1CC" w14:textId="7FF93745" w:rsidR="001267F9" w:rsidRPr="004B1509" w:rsidRDefault="001267F9" w:rsidP="001267F9">
            <w:pPr>
              <w:rPr>
                <w:rFonts w:eastAsia="Calibri"/>
                <w:szCs w:val="22"/>
              </w:rPr>
            </w:pPr>
            <w:r w:rsidRPr="004B1509">
              <w:rPr>
                <w:rFonts w:eastAsia="Calibri"/>
                <w:szCs w:val="22"/>
              </w:rPr>
              <w:t>d52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7734C2" w14:textId="6830B080" w:rsidR="001267F9" w:rsidRPr="004B1509" w:rsidRDefault="001267F9" w:rsidP="001267F9">
            <w:pPr>
              <w:rPr>
                <w:rFonts w:eastAsia="Calibri"/>
                <w:szCs w:val="22"/>
              </w:rPr>
            </w:pPr>
            <w:proofErr w:type="spellStart"/>
            <w:r w:rsidRPr="004B1509">
              <w:rPr>
                <w:rFonts w:eastAsia="Calibri"/>
                <w:szCs w:val="22"/>
              </w:rPr>
              <w:t>Mičionys</w:t>
            </w:r>
            <w:proofErr w:type="spellEnd"/>
            <w:r w:rsidRPr="004B1509">
              <w:rPr>
                <w:rFonts w:eastAsia="Calibri"/>
                <w:szCs w:val="22"/>
              </w:rPr>
              <w:t>–</w:t>
            </w:r>
            <w:proofErr w:type="spellStart"/>
            <w:r w:rsidRPr="004B1509">
              <w:rPr>
                <w:rFonts w:eastAsia="Calibri"/>
                <w:szCs w:val="22"/>
              </w:rPr>
              <w:t>Legai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02FD26A" w14:textId="4C8ED44C" w:rsidR="001267F9" w:rsidRPr="004B1509" w:rsidRDefault="001267F9" w:rsidP="001267F9">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8187A" w14:textId="44C2A00C"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F6C8" w14:textId="289008FC"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B373C" w14:textId="26973AF7" w:rsidR="001267F9" w:rsidRPr="004B1509" w:rsidRDefault="001267F9" w:rsidP="001267F9">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2FE2B" w14:textId="1B298AE3"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4D9DBF" w14:textId="60767157" w:rsidR="001267F9" w:rsidRPr="004B1509" w:rsidRDefault="001267F9" w:rsidP="001267F9">
            <w:pPr>
              <w:jc w:val="center"/>
              <w:rPr>
                <w:rFonts w:eastAsia="Calibri"/>
                <w:szCs w:val="22"/>
              </w:rPr>
            </w:pPr>
            <w:r w:rsidRPr="004B1509">
              <w:rPr>
                <w:rFonts w:eastAsia="Calibri"/>
                <w:szCs w:val="22"/>
              </w:rPr>
              <w:t>-</w:t>
            </w:r>
          </w:p>
        </w:tc>
      </w:tr>
      <w:tr w:rsidR="001267F9" w:rsidRPr="004B1509" w14:paraId="5B2FDC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45B698"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7AA42A" w14:textId="4A6382E9" w:rsidR="001267F9" w:rsidRPr="004B1509" w:rsidRDefault="001267F9" w:rsidP="001267F9">
            <w:pPr>
              <w:rPr>
                <w:rFonts w:eastAsia="Calibri"/>
                <w:szCs w:val="22"/>
              </w:rPr>
            </w:pPr>
            <w:r w:rsidRPr="004B1509">
              <w:rPr>
                <w:rFonts w:eastAsia="Calibri"/>
                <w:szCs w:val="22"/>
              </w:rPr>
              <w:t>d53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8828C" w14:textId="70FFDD75"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Mičionių</w:t>
            </w:r>
            <w:proofErr w:type="spellEnd"/>
            <w:r w:rsidRPr="004B1509">
              <w:rPr>
                <w:rFonts w:eastAsia="Calibri"/>
                <w:szCs w:val="22"/>
              </w:rPr>
              <w:t xml:space="preserve"> k. nuo kelio </w:t>
            </w:r>
            <w:proofErr w:type="spellStart"/>
            <w:r w:rsidRPr="004B1509">
              <w:rPr>
                <w:rFonts w:eastAsia="Calibri"/>
                <w:szCs w:val="22"/>
              </w:rPr>
              <w:t>Mičionys</w:t>
            </w:r>
            <w:proofErr w:type="spellEnd"/>
            <w:r w:rsidRPr="004B1509">
              <w:rPr>
                <w:rFonts w:eastAsia="Calibri"/>
                <w:szCs w:val="22"/>
              </w:rPr>
              <w:t>–</w:t>
            </w:r>
            <w:proofErr w:type="spellStart"/>
            <w:r w:rsidRPr="004B1509">
              <w:rPr>
                <w:rFonts w:eastAsia="Calibri"/>
                <w:szCs w:val="22"/>
              </w:rPr>
              <w:t>Legai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7B523E8" w14:textId="7B890C05" w:rsidR="001267F9" w:rsidRPr="004B1509" w:rsidRDefault="001267F9" w:rsidP="001267F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F41A3" w14:textId="19E8DECE"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5F98E" w14:textId="5929B1A7"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3B9A4" w14:textId="724BE636" w:rsidR="001267F9" w:rsidRPr="004B1509" w:rsidRDefault="001267F9" w:rsidP="001267F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891" w14:textId="71BF70F7" w:rsidR="001267F9" w:rsidRPr="004B1509" w:rsidRDefault="001267F9" w:rsidP="001267F9">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406A03" w14:textId="1AF56A5E" w:rsidR="001267F9" w:rsidRPr="004B1509" w:rsidRDefault="001267F9" w:rsidP="001267F9">
            <w:pPr>
              <w:jc w:val="center"/>
              <w:rPr>
                <w:rFonts w:eastAsia="Calibri"/>
                <w:szCs w:val="22"/>
              </w:rPr>
            </w:pPr>
            <w:r w:rsidRPr="004B1509">
              <w:rPr>
                <w:rFonts w:eastAsia="Calibri"/>
                <w:szCs w:val="22"/>
              </w:rPr>
              <w:t>-</w:t>
            </w:r>
          </w:p>
        </w:tc>
      </w:tr>
      <w:tr w:rsidR="001267F9" w:rsidRPr="004B1509" w14:paraId="4FBADA6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361A35"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84183" w14:textId="60B307BF" w:rsidR="001267F9" w:rsidRPr="004B1509" w:rsidRDefault="001267F9" w:rsidP="001267F9">
            <w:pPr>
              <w:rPr>
                <w:rFonts w:eastAsia="Calibri"/>
                <w:szCs w:val="22"/>
              </w:rPr>
            </w:pPr>
            <w:r w:rsidRPr="004B1509">
              <w:rPr>
                <w:rFonts w:eastAsia="Calibri"/>
                <w:szCs w:val="22"/>
              </w:rPr>
              <w:t>d54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162BC3" w14:textId="77E29CAC" w:rsidR="001267F9" w:rsidRPr="004B1509" w:rsidRDefault="001267F9" w:rsidP="001267F9">
            <w:pPr>
              <w:rPr>
                <w:rFonts w:eastAsia="Calibri"/>
                <w:szCs w:val="22"/>
              </w:rPr>
            </w:pPr>
            <w:r w:rsidRPr="004B1509">
              <w:rPr>
                <w:rFonts w:eastAsia="Calibri"/>
                <w:szCs w:val="22"/>
              </w:rPr>
              <w:t>Privažiuojamasis kelias prie Leliūnų k.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99A458" w14:textId="0A524BEE" w:rsidR="001267F9" w:rsidRPr="004B1509" w:rsidRDefault="001267F9" w:rsidP="001267F9">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288E7" w14:textId="7947A37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E3F3" w14:textId="48FF656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7DFE7" w14:textId="3814F6C4" w:rsidR="001267F9" w:rsidRPr="004B1509" w:rsidRDefault="001267F9" w:rsidP="001267F9">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A03A" w14:textId="4802C8C8"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50758F" w14:textId="26BF3425" w:rsidR="001267F9" w:rsidRPr="004B1509" w:rsidRDefault="001267F9" w:rsidP="001267F9">
            <w:pPr>
              <w:jc w:val="center"/>
              <w:rPr>
                <w:rFonts w:eastAsia="Calibri"/>
                <w:szCs w:val="22"/>
              </w:rPr>
            </w:pPr>
            <w:r w:rsidRPr="004B1509">
              <w:rPr>
                <w:rFonts w:eastAsia="Calibri"/>
                <w:szCs w:val="22"/>
              </w:rPr>
              <w:t>-</w:t>
            </w:r>
          </w:p>
        </w:tc>
      </w:tr>
      <w:tr w:rsidR="001267F9" w:rsidRPr="004B1509" w14:paraId="77804E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5957AA"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50214" w14:textId="096E2D31" w:rsidR="001267F9" w:rsidRPr="004B1509" w:rsidRDefault="001267F9" w:rsidP="001267F9">
            <w:pPr>
              <w:rPr>
                <w:rFonts w:eastAsia="Calibri"/>
                <w:szCs w:val="22"/>
              </w:rPr>
            </w:pPr>
            <w:r w:rsidRPr="004B1509">
              <w:rPr>
                <w:rFonts w:eastAsia="Calibri"/>
                <w:szCs w:val="22"/>
              </w:rPr>
              <w:t>d55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AD93A2" w14:textId="3BC77475" w:rsidR="001267F9" w:rsidRPr="004B1509" w:rsidRDefault="001267F9" w:rsidP="001267F9">
            <w:pPr>
              <w:rPr>
                <w:rFonts w:eastAsia="Calibri"/>
                <w:szCs w:val="22"/>
              </w:rPr>
            </w:pPr>
            <w:r w:rsidRPr="004B1509">
              <w:rPr>
                <w:rFonts w:eastAsia="Calibri"/>
                <w:szCs w:val="22"/>
              </w:rPr>
              <w:t xml:space="preserve">Pravažiuojamasis kelias prie </w:t>
            </w:r>
            <w:proofErr w:type="spellStart"/>
            <w:r w:rsidRPr="004B1509">
              <w:rPr>
                <w:rFonts w:eastAsia="Calibri"/>
                <w:szCs w:val="22"/>
              </w:rPr>
              <w:t>Sindrių</w:t>
            </w:r>
            <w:proofErr w:type="spellEnd"/>
            <w:r w:rsidRPr="004B1509">
              <w:rPr>
                <w:rFonts w:eastAsia="Calibri"/>
                <w:szCs w:val="22"/>
              </w:rPr>
              <w:t xml:space="preserve"> g., Debeikių mstl. nuo kelio </w:t>
            </w:r>
            <w:proofErr w:type="spellStart"/>
            <w:r w:rsidRPr="004B1509">
              <w:rPr>
                <w:rFonts w:eastAsia="Calibri"/>
                <w:szCs w:val="22"/>
              </w:rPr>
              <w:t>Čekonys</w:t>
            </w:r>
            <w:proofErr w:type="spellEnd"/>
            <w:r w:rsidRPr="004B1509">
              <w:rPr>
                <w:rFonts w:eastAsia="Calibri"/>
                <w:szCs w:val="22"/>
              </w:rPr>
              <w:t>–Debeikiai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056393" w14:textId="349D07C1" w:rsidR="001267F9" w:rsidRPr="004B1509" w:rsidRDefault="001267F9" w:rsidP="001267F9">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E150" w14:textId="1FD5979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648C" w14:textId="64EA35F8" w:rsidR="001267F9" w:rsidRPr="004B1509" w:rsidRDefault="001267F9" w:rsidP="001267F9">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F2853" w14:textId="1939D1D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ACD58" w14:textId="187A9392" w:rsidR="001267F9" w:rsidRPr="004B1509" w:rsidRDefault="001267F9" w:rsidP="001267F9">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E496F6" w14:textId="7E4FB2E5" w:rsidR="001267F9" w:rsidRPr="004B1509" w:rsidRDefault="001267F9" w:rsidP="001267F9">
            <w:pPr>
              <w:jc w:val="center"/>
              <w:rPr>
                <w:rFonts w:eastAsia="Calibri"/>
                <w:szCs w:val="22"/>
              </w:rPr>
            </w:pPr>
            <w:r w:rsidRPr="004B1509">
              <w:rPr>
                <w:rFonts w:eastAsia="Calibri"/>
                <w:szCs w:val="22"/>
              </w:rPr>
              <w:t>-</w:t>
            </w:r>
          </w:p>
        </w:tc>
      </w:tr>
      <w:tr w:rsidR="001267F9" w:rsidRPr="004B1509" w14:paraId="638AC0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4058FE"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A2C857" w14:textId="51F8E751" w:rsidR="001267F9" w:rsidRPr="004B1509" w:rsidRDefault="001267F9" w:rsidP="001267F9">
            <w:pPr>
              <w:rPr>
                <w:rFonts w:eastAsia="Calibri"/>
                <w:szCs w:val="22"/>
              </w:rPr>
            </w:pPr>
            <w:r w:rsidRPr="004B1509">
              <w:rPr>
                <w:rFonts w:eastAsia="Calibri"/>
                <w:szCs w:val="22"/>
              </w:rPr>
              <w:t>d56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EC70B1" w14:textId="22F31062" w:rsidR="001267F9" w:rsidRPr="004B1509" w:rsidRDefault="001267F9" w:rsidP="001267F9">
            <w:pPr>
              <w:rPr>
                <w:rFonts w:eastAsia="Calibri"/>
                <w:szCs w:val="22"/>
              </w:rPr>
            </w:pPr>
            <w:r w:rsidRPr="004B1509">
              <w:rPr>
                <w:rFonts w:eastAsia="Calibri"/>
                <w:szCs w:val="22"/>
              </w:rPr>
              <w:t>Privažiuojamasis kelias prie Puodžių k. nuo kelio Debeikiai–Rubikiai,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AC3441" w14:textId="5AA3DDAF" w:rsidR="001267F9" w:rsidRPr="004B1509" w:rsidRDefault="001267F9" w:rsidP="001267F9">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D887E" w14:textId="4DFD7427"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4A0C63" w14:textId="1DE4FC8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F7CD" w14:textId="6A8DA96F" w:rsidR="001267F9" w:rsidRPr="004B1509" w:rsidRDefault="001267F9" w:rsidP="001267F9">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4320A" w14:textId="2F5D29D2"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7076CF" w14:textId="1CE9FCDA" w:rsidR="001267F9" w:rsidRPr="004B1509" w:rsidRDefault="001267F9" w:rsidP="001267F9">
            <w:pPr>
              <w:jc w:val="center"/>
              <w:rPr>
                <w:rFonts w:eastAsia="Calibri"/>
                <w:szCs w:val="22"/>
              </w:rPr>
            </w:pPr>
            <w:r w:rsidRPr="004B1509">
              <w:rPr>
                <w:rFonts w:eastAsia="Calibri"/>
                <w:szCs w:val="22"/>
              </w:rPr>
              <w:t>-</w:t>
            </w:r>
          </w:p>
        </w:tc>
      </w:tr>
      <w:tr w:rsidR="001267F9" w:rsidRPr="004B1509" w14:paraId="57E28F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07345B"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062B1" w14:textId="30217A16" w:rsidR="001267F9" w:rsidRPr="004B1509" w:rsidRDefault="001267F9" w:rsidP="001267F9">
            <w:pPr>
              <w:rPr>
                <w:rFonts w:eastAsia="Calibri"/>
                <w:szCs w:val="22"/>
              </w:rPr>
            </w:pPr>
            <w:r w:rsidRPr="004B1509">
              <w:rPr>
                <w:rFonts w:eastAsia="Calibri"/>
                <w:szCs w:val="22"/>
              </w:rPr>
              <w:t>d57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872620" w14:textId="5922E33F"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Tilvykų</w:t>
            </w:r>
            <w:proofErr w:type="spellEnd"/>
            <w:r w:rsidRPr="004B1509">
              <w:rPr>
                <w:rFonts w:eastAsia="Calibri"/>
                <w:szCs w:val="22"/>
              </w:rPr>
              <w:t xml:space="preserve"> k. nuo kelio Debeikiai–Rubikiai,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CE5CFB" w14:textId="5B755709" w:rsidR="001267F9" w:rsidRPr="004B1509" w:rsidRDefault="001267F9" w:rsidP="001267F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214B3" w14:textId="65D70671"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0F942" w14:textId="14FA2091" w:rsidR="001267F9" w:rsidRPr="004B1509" w:rsidRDefault="001267F9" w:rsidP="001267F9">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737E8" w14:textId="142288E5" w:rsidR="001267F9" w:rsidRPr="004B1509" w:rsidRDefault="001267F9" w:rsidP="001267F9">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C4CE" w14:textId="3E430C2B"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32E0B0" w14:textId="251967A9" w:rsidR="001267F9" w:rsidRPr="004B1509" w:rsidRDefault="001267F9" w:rsidP="001267F9">
            <w:pPr>
              <w:jc w:val="center"/>
              <w:rPr>
                <w:rFonts w:eastAsia="Calibri"/>
                <w:szCs w:val="22"/>
              </w:rPr>
            </w:pPr>
            <w:r w:rsidRPr="004B1509">
              <w:rPr>
                <w:rFonts w:eastAsia="Calibri"/>
                <w:szCs w:val="22"/>
              </w:rPr>
              <w:t>-</w:t>
            </w:r>
          </w:p>
        </w:tc>
      </w:tr>
      <w:tr w:rsidR="001267F9" w:rsidRPr="004B1509" w14:paraId="786C3C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9CEB34"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F7E28A" w14:textId="5C4616FD" w:rsidR="001267F9" w:rsidRPr="004B1509" w:rsidRDefault="001267F9" w:rsidP="001267F9">
            <w:pPr>
              <w:rPr>
                <w:rFonts w:eastAsia="Calibri"/>
                <w:szCs w:val="22"/>
              </w:rPr>
            </w:pPr>
            <w:r w:rsidRPr="004B1509">
              <w:rPr>
                <w:rFonts w:eastAsia="Calibri"/>
                <w:szCs w:val="22"/>
              </w:rPr>
              <w:t>d58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BA87E5" w14:textId="201F7C71" w:rsidR="001267F9" w:rsidRPr="004B1509" w:rsidRDefault="001267F9" w:rsidP="001267F9">
            <w:pPr>
              <w:rPr>
                <w:rFonts w:eastAsia="Calibri"/>
                <w:szCs w:val="22"/>
              </w:rPr>
            </w:pPr>
            <w:r w:rsidRPr="004B1509">
              <w:rPr>
                <w:rFonts w:eastAsia="Calibri"/>
                <w:szCs w:val="22"/>
              </w:rPr>
              <w:t xml:space="preserve">Privažiuojamasis kelias prie Šventupio k. nuo kelio Debeikiai–Žalioji,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FC4C23" w14:textId="59EF97C7" w:rsidR="001267F9" w:rsidRPr="004B1509" w:rsidRDefault="001267F9" w:rsidP="001267F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19C6D" w14:textId="7995DF4B"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E6E7" w14:textId="08F3116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8F592" w14:textId="52DA59A7" w:rsidR="001267F9" w:rsidRPr="004B1509" w:rsidRDefault="001267F9" w:rsidP="001267F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1D116" w14:textId="4191F384"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CEF3D0" w14:textId="5757C081" w:rsidR="001267F9" w:rsidRPr="004B1509" w:rsidRDefault="001267F9" w:rsidP="001267F9">
            <w:pPr>
              <w:jc w:val="center"/>
              <w:rPr>
                <w:rFonts w:eastAsia="Calibri"/>
                <w:szCs w:val="22"/>
              </w:rPr>
            </w:pPr>
            <w:r w:rsidRPr="004B1509">
              <w:rPr>
                <w:rFonts w:eastAsia="Calibri"/>
                <w:szCs w:val="22"/>
              </w:rPr>
              <w:t>-</w:t>
            </w:r>
          </w:p>
        </w:tc>
      </w:tr>
      <w:tr w:rsidR="001267F9" w:rsidRPr="004B1509" w14:paraId="1AEB5CA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5D5860"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44DE3" w14:textId="58C84745" w:rsidR="001267F9" w:rsidRPr="004B1509" w:rsidRDefault="001267F9" w:rsidP="001267F9">
            <w:pPr>
              <w:rPr>
                <w:rFonts w:eastAsia="Calibri"/>
                <w:szCs w:val="22"/>
              </w:rPr>
            </w:pPr>
            <w:r w:rsidRPr="004B1509">
              <w:rPr>
                <w:rFonts w:eastAsia="Calibri"/>
                <w:szCs w:val="22"/>
              </w:rPr>
              <w:t>d59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FCF6C6" w14:textId="6F3B7B61" w:rsidR="001267F9" w:rsidRPr="004B1509" w:rsidRDefault="001267F9" w:rsidP="001267F9">
            <w:pPr>
              <w:rPr>
                <w:rFonts w:eastAsia="Calibri"/>
                <w:szCs w:val="22"/>
              </w:rPr>
            </w:pPr>
            <w:proofErr w:type="spellStart"/>
            <w:r w:rsidRPr="004B1509">
              <w:rPr>
                <w:rFonts w:eastAsia="Calibri"/>
                <w:szCs w:val="22"/>
              </w:rPr>
              <w:t>Varkujai</w:t>
            </w:r>
            <w:proofErr w:type="spellEnd"/>
            <w:r w:rsidRPr="004B1509">
              <w:rPr>
                <w:rFonts w:eastAsia="Calibri"/>
                <w:szCs w:val="22"/>
              </w:rPr>
              <w:t>–Stasiškiai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93E6C4" w14:textId="0F309637" w:rsidR="001267F9" w:rsidRPr="004B1509" w:rsidRDefault="001267F9" w:rsidP="001267F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911" w14:textId="43834BC1"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65F2D" w14:textId="10F4431E"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1E8F" w14:textId="239AF04B" w:rsidR="001267F9" w:rsidRPr="004B1509" w:rsidRDefault="001267F9" w:rsidP="001267F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2C4A" w14:textId="6C75DB28"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6AF2A4" w14:textId="4F3E022F" w:rsidR="001267F9" w:rsidRPr="004B1509" w:rsidRDefault="001267F9" w:rsidP="001267F9">
            <w:pPr>
              <w:jc w:val="center"/>
              <w:rPr>
                <w:rFonts w:eastAsia="Calibri"/>
                <w:szCs w:val="22"/>
              </w:rPr>
            </w:pPr>
            <w:r w:rsidRPr="004B1509">
              <w:rPr>
                <w:rFonts w:eastAsia="Calibri"/>
                <w:szCs w:val="22"/>
              </w:rPr>
              <w:t>-</w:t>
            </w:r>
          </w:p>
        </w:tc>
      </w:tr>
      <w:tr w:rsidR="001267F9" w:rsidRPr="004B1509" w14:paraId="6B035D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4EAC7D"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C233C" w14:textId="63206EEB" w:rsidR="001267F9" w:rsidRPr="004B1509" w:rsidRDefault="001267F9" w:rsidP="001267F9">
            <w:pPr>
              <w:rPr>
                <w:rFonts w:eastAsia="Calibri"/>
                <w:szCs w:val="22"/>
              </w:rPr>
            </w:pPr>
            <w:r w:rsidRPr="004B1509">
              <w:rPr>
                <w:rFonts w:eastAsia="Calibri"/>
                <w:szCs w:val="22"/>
              </w:rPr>
              <w:t>d6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2076E3" w14:textId="764A4DF3" w:rsidR="001267F9" w:rsidRPr="004B1509" w:rsidRDefault="001267F9" w:rsidP="001267F9">
            <w:pPr>
              <w:rPr>
                <w:rFonts w:eastAsia="Calibri"/>
                <w:szCs w:val="22"/>
              </w:rPr>
            </w:pPr>
            <w:r w:rsidRPr="004B1509">
              <w:rPr>
                <w:rFonts w:eastAsia="Calibri"/>
                <w:szCs w:val="22"/>
              </w:rPr>
              <w:t>Kalveliai–Bebarzdžiai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7D9DE2" w14:textId="7E6BC988" w:rsidR="001267F9" w:rsidRPr="004B1509" w:rsidRDefault="001267F9" w:rsidP="001267F9">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7F1EC283" w14:textId="77777777" w:rsidR="001267F9" w:rsidRPr="004B1509" w:rsidRDefault="001267F9" w:rsidP="001267F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190C81" w14:textId="38E3D2A8" w:rsidR="001267F9" w:rsidRPr="004B1509" w:rsidRDefault="001267F9" w:rsidP="001267F9">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0E01A6E1" w14:textId="77777777" w:rsidR="001267F9" w:rsidRPr="004B1509" w:rsidRDefault="001267F9" w:rsidP="001267F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6BBC6F" w14:textId="26FA7620" w:rsidR="001267F9" w:rsidRPr="004B1509" w:rsidRDefault="001267F9" w:rsidP="001267F9">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28DF17" w14:textId="1BD02928" w:rsidR="001267F9" w:rsidRPr="004B1509" w:rsidRDefault="001267F9" w:rsidP="001267F9">
            <w:pPr>
              <w:jc w:val="center"/>
              <w:rPr>
                <w:rFonts w:eastAsia="Calibri"/>
                <w:szCs w:val="22"/>
              </w:rPr>
            </w:pPr>
            <w:r w:rsidRPr="004B1509">
              <w:rPr>
                <w:rFonts w:eastAsia="Calibri"/>
                <w:szCs w:val="22"/>
              </w:rPr>
              <w:t>-</w:t>
            </w:r>
          </w:p>
        </w:tc>
      </w:tr>
      <w:tr w:rsidR="001267F9" w:rsidRPr="004B1509" w14:paraId="3B21F1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242A56"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91C4E" w14:textId="54E76327" w:rsidR="001267F9" w:rsidRPr="004B1509" w:rsidRDefault="001267F9" w:rsidP="001267F9">
            <w:pPr>
              <w:rPr>
                <w:rFonts w:eastAsia="Calibri"/>
                <w:szCs w:val="22"/>
              </w:rPr>
            </w:pPr>
            <w:r w:rsidRPr="004B1509">
              <w:rPr>
                <w:rFonts w:eastAsia="Calibri"/>
                <w:szCs w:val="22"/>
              </w:rPr>
              <w:t>d60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3FA7F1" w14:textId="14F8A185"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Sterkonių</w:t>
            </w:r>
            <w:proofErr w:type="spellEnd"/>
            <w:r w:rsidRPr="004B1509">
              <w:rPr>
                <w:rFonts w:eastAsia="Calibri"/>
                <w:szCs w:val="22"/>
              </w:rPr>
              <w:t xml:space="preserve"> k. nuo kelio Debeikiai–Leliūnai,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1A8697" w14:textId="72192DC3" w:rsidR="001267F9" w:rsidRPr="004B1509" w:rsidRDefault="001267F9" w:rsidP="001267F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A37FC" w14:textId="7A715D6A"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282F4" w14:textId="76C60C5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C4A0" w14:textId="10FB26BB" w:rsidR="001267F9" w:rsidRPr="004B1509" w:rsidRDefault="001267F9" w:rsidP="001267F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1FCDF" w14:textId="21D593B4" w:rsidR="001267F9" w:rsidRPr="004B1509" w:rsidRDefault="001267F9" w:rsidP="001267F9">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8EF38B" w14:textId="483FD2D8" w:rsidR="001267F9" w:rsidRPr="004B1509" w:rsidRDefault="001267F9" w:rsidP="001267F9">
            <w:pPr>
              <w:jc w:val="center"/>
              <w:rPr>
                <w:rFonts w:eastAsia="Calibri"/>
                <w:szCs w:val="22"/>
              </w:rPr>
            </w:pPr>
            <w:r w:rsidRPr="004B1509">
              <w:rPr>
                <w:rFonts w:eastAsia="Calibri"/>
                <w:szCs w:val="22"/>
              </w:rPr>
              <w:t>-</w:t>
            </w:r>
          </w:p>
        </w:tc>
      </w:tr>
      <w:tr w:rsidR="001267F9" w:rsidRPr="004B1509" w14:paraId="5FCA43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2CBD29"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8184" w14:textId="38A26F5C" w:rsidR="001267F9" w:rsidRPr="004B1509" w:rsidRDefault="001267F9" w:rsidP="001267F9">
            <w:pPr>
              <w:rPr>
                <w:rFonts w:eastAsia="Calibri"/>
                <w:szCs w:val="22"/>
              </w:rPr>
            </w:pPr>
            <w:r w:rsidRPr="004B1509">
              <w:rPr>
                <w:rFonts w:eastAsia="Calibri"/>
                <w:szCs w:val="22"/>
              </w:rPr>
              <w:t>d61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B2AAEE" w14:textId="1D948CF4"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Sterkonių</w:t>
            </w:r>
            <w:proofErr w:type="spellEnd"/>
            <w:r w:rsidRPr="004B1509">
              <w:rPr>
                <w:rFonts w:eastAsia="Calibri"/>
                <w:szCs w:val="22"/>
              </w:rPr>
              <w:t xml:space="preserve"> k. nuo kelio Debeikiai–Leliūnai,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541740" w14:textId="25D90764" w:rsidR="001267F9" w:rsidRPr="004B1509" w:rsidRDefault="001267F9" w:rsidP="001267F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C9ADC" w14:textId="3CD98A95"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DD500" w14:textId="0800472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11AC5" w14:textId="13E512E9" w:rsidR="001267F9" w:rsidRPr="004B1509" w:rsidRDefault="001267F9" w:rsidP="001267F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CD321" w14:textId="3B68074C"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EC717A" w14:textId="3451B24A" w:rsidR="001267F9" w:rsidRPr="004B1509" w:rsidRDefault="001267F9" w:rsidP="001267F9">
            <w:pPr>
              <w:jc w:val="center"/>
              <w:rPr>
                <w:rFonts w:eastAsia="Calibri"/>
                <w:szCs w:val="22"/>
              </w:rPr>
            </w:pPr>
            <w:r w:rsidRPr="004B1509">
              <w:rPr>
                <w:rFonts w:eastAsia="Calibri"/>
                <w:szCs w:val="22"/>
              </w:rPr>
              <w:t>-</w:t>
            </w:r>
          </w:p>
        </w:tc>
      </w:tr>
      <w:tr w:rsidR="001267F9" w:rsidRPr="004B1509" w14:paraId="0607CA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79C74B"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F7617" w14:textId="32B620A1" w:rsidR="001267F9" w:rsidRPr="004B1509" w:rsidRDefault="001267F9" w:rsidP="001267F9">
            <w:pPr>
              <w:rPr>
                <w:rFonts w:eastAsia="Calibri"/>
                <w:szCs w:val="22"/>
              </w:rPr>
            </w:pPr>
            <w:r w:rsidRPr="004B1509">
              <w:rPr>
                <w:rFonts w:eastAsia="Calibri"/>
                <w:szCs w:val="22"/>
              </w:rPr>
              <w:t>d62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C23548" w14:textId="1BDBB356" w:rsidR="001267F9" w:rsidRPr="004B1509" w:rsidRDefault="001267F9" w:rsidP="001267F9">
            <w:pPr>
              <w:rPr>
                <w:rFonts w:eastAsia="Calibri"/>
                <w:szCs w:val="22"/>
              </w:rPr>
            </w:pP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Jazminava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B82FEC5" w14:textId="611079FC" w:rsidR="001267F9" w:rsidRPr="004B1509" w:rsidRDefault="001267F9" w:rsidP="001267F9">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74AFD2" w14:textId="2A7A5ED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9E67A" w14:textId="55018F3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B256" w14:textId="31FEE4E4" w:rsidR="001267F9" w:rsidRPr="004B1509" w:rsidRDefault="001267F9" w:rsidP="001267F9">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42D0" w14:textId="7DAD334E"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7120E5" w14:textId="32D27DDA" w:rsidR="001267F9" w:rsidRPr="004B1509" w:rsidRDefault="001267F9" w:rsidP="001267F9">
            <w:pPr>
              <w:jc w:val="center"/>
              <w:rPr>
                <w:rFonts w:eastAsia="Calibri"/>
                <w:szCs w:val="22"/>
              </w:rPr>
            </w:pPr>
            <w:r w:rsidRPr="004B1509">
              <w:rPr>
                <w:rFonts w:eastAsia="Calibri"/>
                <w:szCs w:val="22"/>
              </w:rPr>
              <w:t>-</w:t>
            </w:r>
          </w:p>
        </w:tc>
      </w:tr>
      <w:tr w:rsidR="001267F9" w:rsidRPr="004B1509" w14:paraId="11C30D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EDC49C"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9C8F09" w14:textId="4D781A37" w:rsidR="001267F9" w:rsidRPr="004B1509" w:rsidRDefault="001267F9" w:rsidP="001267F9">
            <w:pPr>
              <w:rPr>
                <w:rFonts w:eastAsia="Calibri"/>
                <w:szCs w:val="22"/>
              </w:rPr>
            </w:pPr>
            <w:r w:rsidRPr="004B1509">
              <w:rPr>
                <w:rFonts w:eastAsia="Calibri"/>
                <w:szCs w:val="22"/>
              </w:rPr>
              <w:t>d63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27F136" w14:textId="7A0E3451"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Rukšiškių</w:t>
            </w:r>
            <w:proofErr w:type="spellEnd"/>
            <w:r w:rsidRPr="004B1509">
              <w:rPr>
                <w:rFonts w:eastAsia="Calibri"/>
                <w:szCs w:val="22"/>
              </w:rPr>
              <w:t xml:space="preserve"> k.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5D6D26" w14:textId="4B34868C" w:rsidR="001267F9" w:rsidRPr="004B1509" w:rsidRDefault="001267F9" w:rsidP="001267F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11E0C" w14:textId="48880509"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AAAFF" w14:textId="25BB472A"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EBD0C" w14:textId="1FF99A4E" w:rsidR="001267F9" w:rsidRPr="004B1509" w:rsidRDefault="001267F9" w:rsidP="001267F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748FA" w14:textId="5DF209DB"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0793EE" w14:textId="6F894AC8" w:rsidR="001267F9" w:rsidRPr="004B1509" w:rsidRDefault="001267F9" w:rsidP="001267F9">
            <w:pPr>
              <w:jc w:val="center"/>
              <w:rPr>
                <w:rFonts w:eastAsia="Calibri"/>
                <w:szCs w:val="22"/>
              </w:rPr>
            </w:pPr>
            <w:r w:rsidRPr="004B1509">
              <w:rPr>
                <w:rFonts w:eastAsia="Calibri"/>
                <w:szCs w:val="22"/>
              </w:rPr>
              <w:t>-</w:t>
            </w:r>
          </w:p>
        </w:tc>
      </w:tr>
      <w:tr w:rsidR="001267F9" w:rsidRPr="004B1509" w14:paraId="33CE90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FC9EC5"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3A8B6" w14:textId="7BE4FFAC" w:rsidR="001267F9" w:rsidRPr="004B1509" w:rsidRDefault="001267F9" w:rsidP="001267F9">
            <w:pPr>
              <w:rPr>
                <w:rFonts w:eastAsia="Calibri"/>
                <w:szCs w:val="22"/>
              </w:rPr>
            </w:pPr>
            <w:r w:rsidRPr="004B1509">
              <w:rPr>
                <w:rFonts w:eastAsia="Calibri"/>
                <w:szCs w:val="22"/>
              </w:rPr>
              <w:t>d64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4C09FC" w14:textId="517404DD"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užtvankos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27FE69" w14:textId="65DEEAF1" w:rsidR="001267F9" w:rsidRPr="004B1509" w:rsidRDefault="001267F9" w:rsidP="001267F9">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7D158" w14:textId="65B8FE9A"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F695" w14:textId="4219E173"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9543" w14:textId="49D02967" w:rsidR="001267F9" w:rsidRPr="004B1509" w:rsidRDefault="001267F9" w:rsidP="001267F9">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0EABB" w14:textId="600275FE"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D9D50A" w14:textId="0BF3A2AC" w:rsidR="001267F9" w:rsidRPr="004B1509" w:rsidRDefault="001267F9" w:rsidP="001267F9">
            <w:pPr>
              <w:jc w:val="center"/>
              <w:rPr>
                <w:rFonts w:eastAsia="Calibri"/>
                <w:szCs w:val="22"/>
              </w:rPr>
            </w:pPr>
            <w:r w:rsidRPr="004B1509">
              <w:rPr>
                <w:rFonts w:eastAsia="Calibri"/>
                <w:szCs w:val="22"/>
              </w:rPr>
              <w:t>-</w:t>
            </w:r>
          </w:p>
        </w:tc>
      </w:tr>
      <w:tr w:rsidR="001267F9" w:rsidRPr="004B1509" w14:paraId="7527470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8DADED"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611FF" w14:textId="4CE35797" w:rsidR="001267F9" w:rsidRPr="004B1509" w:rsidRDefault="001267F9" w:rsidP="001267F9">
            <w:pPr>
              <w:rPr>
                <w:rFonts w:eastAsia="Calibri"/>
                <w:szCs w:val="22"/>
              </w:rPr>
            </w:pPr>
            <w:r w:rsidRPr="004B1509">
              <w:rPr>
                <w:rFonts w:eastAsia="Calibri"/>
                <w:szCs w:val="22"/>
              </w:rPr>
              <w:t>d65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FD469F" w14:textId="5B794CF8" w:rsidR="001267F9" w:rsidRPr="004B1509" w:rsidRDefault="001267F9" w:rsidP="001267F9">
            <w:pPr>
              <w:rPr>
                <w:rFonts w:eastAsia="Calibri"/>
                <w:szCs w:val="22"/>
              </w:rPr>
            </w:pPr>
            <w:r w:rsidRPr="004B1509">
              <w:rPr>
                <w:rFonts w:eastAsia="Calibri"/>
                <w:szCs w:val="22"/>
              </w:rPr>
              <w:t xml:space="preserve">Privažiuojamasis kelias prie Leliūnų k. nuo kelio Debeikiai–Leliūnai,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AF338" w14:textId="005F34E0" w:rsidR="001267F9" w:rsidRPr="004B1509" w:rsidRDefault="001267F9" w:rsidP="001267F9">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A54" w14:textId="36E7DF83"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2F7B9" w14:textId="71F1B541" w:rsidR="001267F9" w:rsidRPr="004B1509" w:rsidRDefault="001267F9" w:rsidP="001267F9">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63852" w14:textId="4671EED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B5989" w14:textId="31AEDF77"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C6BC01" w14:textId="7D2E3B9A" w:rsidR="001267F9" w:rsidRPr="004B1509" w:rsidRDefault="001267F9" w:rsidP="001267F9">
            <w:pPr>
              <w:jc w:val="center"/>
              <w:rPr>
                <w:rFonts w:eastAsia="Calibri"/>
                <w:szCs w:val="22"/>
              </w:rPr>
            </w:pPr>
            <w:r w:rsidRPr="004B1509">
              <w:rPr>
                <w:rFonts w:eastAsia="Calibri"/>
                <w:szCs w:val="22"/>
              </w:rPr>
              <w:t>-</w:t>
            </w:r>
          </w:p>
        </w:tc>
      </w:tr>
      <w:tr w:rsidR="001267F9" w:rsidRPr="004B1509" w14:paraId="6FA13D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DCE17C"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C33B51" w14:textId="403DCEEE" w:rsidR="001267F9" w:rsidRPr="004B1509" w:rsidRDefault="001267F9" w:rsidP="001267F9">
            <w:pPr>
              <w:rPr>
                <w:rFonts w:eastAsia="Calibri"/>
                <w:szCs w:val="22"/>
              </w:rPr>
            </w:pPr>
            <w:r w:rsidRPr="004B1509">
              <w:rPr>
                <w:rFonts w:eastAsia="Calibri"/>
                <w:szCs w:val="22"/>
              </w:rPr>
              <w:t>d66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C79A92" w14:textId="742EFF28"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Ramuldavos</w:t>
            </w:r>
            <w:proofErr w:type="spellEnd"/>
            <w:r w:rsidRPr="004B1509">
              <w:rPr>
                <w:rFonts w:eastAsia="Calibri"/>
                <w:szCs w:val="22"/>
              </w:rPr>
              <w:t xml:space="preserve"> k. nuo kelio </w:t>
            </w:r>
            <w:proofErr w:type="spellStart"/>
            <w:r w:rsidRPr="004B1509">
              <w:rPr>
                <w:rFonts w:eastAsia="Calibri"/>
                <w:szCs w:val="22"/>
              </w:rPr>
              <w:t>Čekonys</w:t>
            </w:r>
            <w:proofErr w:type="spellEnd"/>
            <w:r w:rsidRPr="004B1509">
              <w:rPr>
                <w:rFonts w:eastAsia="Calibri"/>
                <w:szCs w:val="22"/>
              </w:rPr>
              <w:t>–</w:t>
            </w:r>
            <w:proofErr w:type="spellStart"/>
            <w:r w:rsidRPr="004B1509">
              <w:rPr>
                <w:rFonts w:eastAsia="Calibri"/>
                <w:szCs w:val="22"/>
              </w:rPr>
              <w:t>Ramuldava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A81AE87" w14:textId="6EAD3DE3" w:rsidR="001267F9" w:rsidRPr="004B1509" w:rsidRDefault="001267F9" w:rsidP="001267F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14291" w14:textId="4231C9B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8021" w14:textId="1169D77B"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4875" w14:textId="508D59AC" w:rsidR="001267F9" w:rsidRPr="004B1509" w:rsidRDefault="001267F9" w:rsidP="001267F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37B82" w14:textId="378540D0"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15FD40" w14:textId="3933438D" w:rsidR="001267F9" w:rsidRPr="004B1509" w:rsidRDefault="001267F9" w:rsidP="001267F9">
            <w:pPr>
              <w:jc w:val="center"/>
              <w:rPr>
                <w:rFonts w:eastAsia="Calibri"/>
                <w:szCs w:val="22"/>
              </w:rPr>
            </w:pPr>
            <w:r w:rsidRPr="004B1509">
              <w:rPr>
                <w:rFonts w:eastAsia="Calibri"/>
                <w:szCs w:val="22"/>
              </w:rPr>
              <w:t>-</w:t>
            </w:r>
          </w:p>
        </w:tc>
      </w:tr>
      <w:tr w:rsidR="001267F9" w:rsidRPr="004B1509" w14:paraId="306106E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C5A72D"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B15A2" w14:textId="3D71C33D" w:rsidR="001267F9" w:rsidRPr="004B1509" w:rsidRDefault="001267F9" w:rsidP="001267F9">
            <w:pPr>
              <w:rPr>
                <w:rFonts w:eastAsia="Calibri"/>
                <w:szCs w:val="22"/>
              </w:rPr>
            </w:pPr>
            <w:r w:rsidRPr="004B1509">
              <w:rPr>
                <w:rFonts w:eastAsia="Calibri"/>
                <w:szCs w:val="22"/>
              </w:rPr>
              <w:t>d67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69A8BE" w14:textId="6E2F70DC" w:rsidR="001267F9" w:rsidRPr="004B1509" w:rsidRDefault="001267F9" w:rsidP="001267F9">
            <w:pPr>
              <w:rPr>
                <w:rFonts w:eastAsia="Calibri"/>
                <w:szCs w:val="22"/>
              </w:rPr>
            </w:pPr>
            <w:r w:rsidRPr="004B1509">
              <w:rPr>
                <w:rFonts w:eastAsia="Calibri"/>
                <w:szCs w:val="22"/>
              </w:rPr>
              <w:t>Privažiuojamasis kelias prie Mickūnų k. nuo kelio Leliūnai–Ragaišiai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7B400A" w14:textId="638CC783" w:rsidR="001267F9" w:rsidRPr="004B1509" w:rsidRDefault="001267F9" w:rsidP="001267F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49042" w14:textId="5CAA3896"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F0F8A" w14:textId="69AFF2B2"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3F9A0" w14:textId="4987447C" w:rsidR="001267F9" w:rsidRPr="004B1509" w:rsidRDefault="001267F9" w:rsidP="001267F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3674" w14:textId="76BA7496"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01FD58" w14:textId="27CDFD60" w:rsidR="001267F9" w:rsidRPr="004B1509" w:rsidRDefault="001267F9" w:rsidP="001267F9">
            <w:pPr>
              <w:jc w:val="center"/>
              <w:rPr>
                <w:rFonts w:eastAsia="Calibri"/>
                <w:szCs w:val="22"/>
              </w:rPr>
            </w:pPr>
            <w:r w:rsidRPr="004B1509">
              <w:rPr>
                <w:rFonts w:eastAsia="Calibri"/>
                <w:szCs w:val="22"/>
              </w:rPr>
              <w:t>-</w:t>
            </w:r>
          </w:p>
        </w:tc>
      </w:tr>
      <w:tr w:rsidR="001267F9" w:rsidRPr="004B1509" w14:paraId="688A8C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521E37"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DDF1A" w14:textId="13467403" w:rsidR="001267F9" w:rsidRPr="004B1509" w:rsidRDefault="001267F9" w:rsidP="001267F9">
            <w:pPr>
              <w:rPr>
                <w:rFonts w:eastAsia="Calibri"/>
                <w:szCs w:val="22"/>
              </w:rPr>
            </w:pPr>
            <w:r w:rsidRPr="004B1509">
              <w:rPr>
                <w:rFonts w:eastAsia="Calibri"/>
                <w:szCs w:val="22"/>
              </w:rPr>
              <w:t>d68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44A7FC" w14:textId="17FAA664" w:rsidR="001267F9" w:rsidRPr="004B1509" w:rsidRDefault="001267F9" w:rsidP="001267F9">
            <w:pPr>
              <w:rPr>
                <w:rFonts w:eastAsia="Calibri"/>
                <w:szCs w:val="22"/>
              </w:rPr>
            </w:pPr>
            <w:proofErr w:type="spellStart"/>
            <w:r w:rsidRPr="004B1509">
              <w:rPr>
                <w:rFonts w:eastAsia="Calibri"/>
                <w:szCs w:val="22"/>
              </w:rPr>
              <w:t>Aknysčiai</w:t>
            </w:r>
            <w:proofErr w:type="spellEnd"/>
            <w:r w:rsidRPr="004B1509">
              <w:rPr>
                <w:rFonts w:eastAsia="Calibri"/>
                <w:szCs w:val="22"/>
              </w:rPr>
              <w:t>–Kupriai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D4996" w14:textId="4960C716" w:rsidR="001267F9" w:rsidRPr="004B1509" w:rsidRDefault="001267F9" w:rsidP="001267F9">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CCD91" w14:textId="5FF93B55"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717DB" w14:textId="2185C38B"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B00C7" w14:textId="00BD8441" w:rsidR="001267F9" w:rsidRPr="004B1509" w:rsidRDefault="001267F9" w:rsidP="001267F9">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B26E" w14:textId="40E5048C"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DEDB2A" w14:textId="00B4B9E8" w:rsidR="001267F9" w:rsidRPr="004B1509" w:rsidRDefault="001267F9" w:rsidP="001267F9">
            <w:pPr>
              <w:jc w:val="center"/>
              <w:rPr>
                <w:rFonts w:eastAsia="Calibri"/>
                <w:szCs w:val="22"/>
              </w:rPr>
            </w:pPr>
            <w:r w:rsidRPr="004B1509">
              <w:rPr>
                <w:rFonts w:eastAsia="Calibri"/>
                <w:szCs w:val="22"/>
              </w:rPr>
              <w:t>-</w:t>
            </w:r>
          </w:p>
        </w:tc>
      </w:tr>
      <w:tr w:rsidR="001267F9" w:rsidRPr="004B1509" w14:paraId="0C049E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38794C"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22F73" w14:textId="0598622B" w:rsidR="001267F9" w:rsidRPr="004B1509" w:rsidRDefault="001267F9" w:rsidP="001267F9">
            <w:pPr>
              <w:rPr>
                <w:rFonts w:eastAsia="Calibri"/>
                <w:szCs w:val="22"/>
              </w:rPr>
            </w:pPr>
            <w:r w:rsidRPr="004B1509">
              <w:rPr>
                <w:rFonts w:eastAsia="Calibri"/>
                <w:szCs w:val="22"/>
              </w:rPr>
              <w:t>d69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333CA0" w14:textId="48DD0236" w:rsidR="001267F9" w:rsidRPr="004B1509" w:rsidRDefault="001267F9" w:rsidP="001267F9">
            <w:pPr>
              <w:rPr>
                <w:rFonts w:eastAsia="Calibri"/>
                <w:szCs w:val="22"/>
              </w:rPr>
            </w:pPr>
            <w:r w:rsidRPr="004B1509">
              <w:rPr>
                <w:rFonts w:eastAsia="Calibri"/>
                <w:szCs w:val="22"/>
              </w:rPr>
              <w:t>Mickūnai–Kupriai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A9848A" w14:textId="6A472745" w:rsidR="001267F9" w:rsidRPr="004B1509" w:rsidRDefault="001267F9" w:rsidP="001267F9">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E87BC" w14:textId="7A66D6C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A1CD3" w14:textId="09421FAC"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A936" w14:textId="66398C2A" w:rsidR="001267F9" w:rsidRPr="004B1509" w:rsidRDefault="001267F9" w:rsidP="001267F9">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F4C" w14:textId="7FB423B8"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8CC8EB" w14:textId="5E549B23" w:rsidR="001267F9" w:rsidRPr="004B1509" w:rsidRDefault="001267F9" w:rsidP="001267F9">
            <w:pPr>
              <w:jc w:val="center"/>
              <w:rPr>
                <w:rFonts w:eastAsia="Calibri"/>
                <w:szCs w:val="22"/>
              </w:rPr>
            </w:pPr>
            <w:r w:rsidRPr="004B1509">
              <w:rPr>
                <w:rFonts w:eastAsia="Calibri"/>
                <w:szCs w:val="22"/>
              </w:rPr>
              <w:t>-</w:t>
            </w:r>
          </w:p>
        </w:tc>
      </w:tr>
      <w:tr w:rsidR="001267F9" w:rsidRPr="004B1509" w14:paraId="30481E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4E4BD0"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BF3CC2" w14:textId="4D101986" w:rsidR="001267F9" w:rsidRPr="004B1509" w:rsidRDefault="001267F9" w:rsidP="001267F9">
            <w:pPr>
              <w:rPr>
                <w:rFonts w:eastAsia="Calibri"/>
                <w:szCs w:val="22"/>
              </w:rPr>
            </w:pPr>
            <w:r w:rsidRPr="004B1509">
              <w:rPr>
                <w:rFonts w:eastAsia="Calibri"/>
                <w:szCs w:val="22"/>
              </w:rPr>
              <w:t>d7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8AC247" w14:textId="64F11212" w:rsidR="001267F9" w:rsidRPr="004B1509" w:rsidRDefault="001267F9" w:rsidP="001267F9">
            <w:pPr>
              <w:rPr>
                <w:rFonts w:eastAsia="Calibri"/>
                <w:szCs w:val="22"/>
              </w:rPr>
            </w:pPr>
            <w:proofErr w:type="spellStart"/>
            <w:r w:rsidRPr="004B1509">
              <w:rPr>
                <w:rFonts w:eastAsia="Calibri"/>
                <w:szCs w:val="22"/>
              </w:rPr>
              <w:t>Rašimai</w:t>
            </w:r>
            <w:proofErr w:type="spellEnd"/>
            <w:r w:rsidRPr="004B1509">
              <w:rPr>
                <w:rFonts w:eastAsia="Calibri"/>
                <w:szCs w:val="22"/>
              </w:rPr>
              <w:t>–</w:t>
            </w:r>
            <w:proofErr w:type="spellStart"/>
            <w:r w:rsidRPr="004B1509">
              <w:rPr>
                <w:rFonts w:eastAsia="Calibri"/>
                <w:szCs w:val="22"/>
              </w:rPr>
              <w:t>Čekonys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B4C1BE7" w14:textId="6D501CE7" w:rsidR="001267F9" w:rsidRPr="004B1509" w:rsidRDefault="001267F9" w:rsidP="001267F9">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714EF" w14:textId="6478D1A7"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AC827" w14:textId="1C909749" w:rsidR="001267F9" w:rsidRPr="004B1509" w:rsidRDefault="001267F9" w:rsidP="001267F9">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43E8" w14:textId="4FDF360D"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2ED8D" w14:textId="6E6B16A7"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7024FE" w14:textId="45DECBA9" w:rsidR="001267F9" w:rsidRPr="004B1509" w:rsidRDefault="001267F9" w:rsidP="001267F9">
            <w:pPr>
              <w:jc w:val="center"/>
              <w:rPr>
                <w:rFonts w:eastAsia="Calibri"/>
                <w:szCs w:val="22"/>
              </w:rPr>
            </w:pPr>
            <w:r w:rsidRPr="004B1509">
              <w:rPr>
                <w:rFonts w:eastAsia="Calibri"/>
                <w:szCs w:val="22"/>
              </w:rPr>
              <w:t>-</w:t>
            </w:r>
          </w:p>
        </w:tc>
      </w:tr>
      <w:tr w:rsidR="001267F9" w:rsidRPr="004B1509" w14:paraId="4DA4335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BD98BA"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8EDBD" w14:textId="6CA2CBAB" w:rsidR="001267F9" w:rsidRPr="004B1509" w:rsidRDefault="001267F9" w:rsidP="001267F9">
            <w:pPr>
              <w:rPr>
                <w:rFonts w:eastAsia="Calibri"/>
                <w:szCs w:val="22"/>
              </w:rPr>
            </w:pPr>
            <w:r w:rsidRPr="004B1509">
              <w:rPr>
                <w:rFonts w:eastAsia="Calibri"/>
                <w:szCs w:val="22"/>
              </w:rPr>
              <w:t>d70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E54127" w14:textId="230DB649"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Aknysčių</w:t>
            </w:r>
            <w:proofErr w:type="spellEnd"/>
            <w:r w:rsidRPr="004B1509">
              <w:rPr>
                <w:rFonts w:eastAsia="Calibri"/>
                <w:szCs w:val="22"/>
              </w:rPr>
              <w:t xml:space="preserve"> k. nuo kelio </w:t>
            </w: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Varkujai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80158AD" w14:textId="66EEA4D9" w:rsidR="001267F9" w:rsidRPr="004B1509" w:rsidRDefault="001267F9" w:rsidP="001267F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A0B7" w14:textId="132DE07A"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96B57" w14:textId="1F7D4B7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C0CD" w14:textId="33D6A43A" w:rsidR="001267F9" w:rsidRPr="004B1509" w:rsidRDefault="001267F9" w:rsidP="001267F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C23EF" w14:textId="2987346C"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7B48CA" w14:textId="7CA601C3" w:rsidR="001267F9" w:rsidRPr="004B1509" w:rsidRDefault="001267F9" w:rsidP="001267F9">
            <w:pPr>
              <w:jc w:val="center"/>
              <w:rPr>
                <w:rFonts w:eastAsia="Calibri"/>
                <w:szCs w:val="22"/>
              </w:rPr>
            </w:pPr>
            <w:r w:rsidRPr="004B1509">
              <w:rPr>
                <w:rFonts w:eastAsia="Calibri"/>
                <w:szCs w:val="22"/>
              </w:rPr>
              <w:t>-</w:t>
            </w:r>
          </w:p>
        </w:tc>
      </w:tr>
      <w:tr w:rsidR="001267F9" w:rsidRPr="004B1509" w14:paraId="195639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5369A7"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08F09A" w14:textId="66F817E2" w:rsidR="001267F9" w:rsidRPr="004B1509" w:rsidRDefault="001267F9" w:rsidP="001267F9">
            <w:pPr>
              <w:rPr>
                <w:rFonts w:eastAsia="Calibri"/>
                <w:szCs w:val="22"/>
              </w:rPr>
            </w:pPr>
            <w:r w:rsidRPr="004B1509">
              <w:rPr>
                <w:rFonts w:eastAsia="Calibri"/>
                <w:szCs w:val="22"/>
              </w:rPr>
              <w:t>d71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0321FB" w14:textId="1823762E" w:rsidR="001267F9" w:rsidRPr="004B1509" w:rsidRDefault="001267F9" w:rsidP="001267F9">
            <w:pPr>
              <w:rPr>
                <w:rFonts w:eastAsia="Calibri"/>
                <w:szCs w:val="22"/>
              </w:rPr>
            </w:pPr>
            <w:r w:rsidRPr="004B1509">
              <w:rPr>
                <w:rFonts w:eastAsia="Calibri"/>
                <w:szCs w:val="22"/>
              </w:rPr>
              <w:t xml:space="preserve">Privažiuojamasis kelias iki </w:t>
            </w:r>
            <w:proofErr w:type="spellStart"/>
            <w:r w:rsidRPr="004B1509">
              <w:rPr>
                <w:rFonts w:eastAsia="Calibri"/>
                <w:szCs w:val="22"/>
              </w:rPr>
              <w:t>Sterkonių</w:t>
            </w:r>
            <w:proofErr w:type="spellEnd"/>
            <w:r w:rsidRPr="004B1509">
              <w:rPr>
                <w:rFonts w:eastAsia="Calibri"/>
                <w:szCs w:val="22"/>
              </w:rPr>
              <w:t xml:space="preserve"> g., Debeikių mstl. nuo kelio Debeikiai–</w:t>
            </w:r>
            <w:proofErr w:type="spellStart"/>
            <w:r w:rsidRPr="004B1509">
              <w:rPr>
                <w:rFonts w:eastAsia="Calibri"/>
                <w:szCs w:val="22"/>
              </w:rPr>
              <w:t>Rašimai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B3B7274" w14:textId="0502C943" w:rsidR="001267F9" w:rsidRPr="004B1509" w:rsidRDefault="001267F9" w:rsidP="001267F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7E91" w14:textId="45AA4DC3"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E63E2" w14:textId="1B0F2857" w:rsidR="001267F9" w:rsidRPr="004B1509" w:rsidRDefault="001267F9" w:rsidP="001267F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A9B75" w14:textId="0D842131"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AC6D9" w14:textId="3392382A"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4B49AD" w14:textId="7F44B54C" w:rsidR="001267F9" w:rsidRPr="004B1509" w:rsidRDefault="001267F9" w:rsidP="001267F9">
            <w:pPr>
              <w:jc w:val="center"/>
              <w:rPr>
                <w:rFonts w:eastAsia="Calibri"/>
                <w:szCs w:val="22"/>
              </w:rPr>
            </w:pPr>
            <w:r w:rsidRPr="004B1509">
              <w:rPr>
                <w:rFonts w:eastAsia="Calibri"/>
                <w:szCs w:val="22"/>
              </w:rPr>
              <w:t>-</w:t>
            </w:r>
          </w:p>
        </w:tc>
      </w:tr>
      <w:tr w:rsidR="001267F9" w:rsidRPr="004B1509" w14:paraId="6DDD0E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E2304C"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392D9" w14:textId="428C79E6" w:rsidR="001267F9" w:rsidRPr="004B1509" w:rsidRDefault="001267F9" w:rsidP="001267F9">
            <w:pPr>
              <w:rPr>
                <w:rFonts w:eastAsia="Calibri"/>
                <w:szCs w:val="22"/>
              </w:rPr>
            </w:pPr>
            <w:r w:rsidRPr="004B1509">
              <w:rPr>
                <w:rFonts w:eastAsia="Calibri"/>
                <w:szCs w:val="22"/>
              </w:rPr>
              <w:t>d72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05745C" w14:textId="3F037614" w:rsidR="001267F9" w:rsidRPr="004B1509" w:rsidRDefault="001267F9" w:rsidP="001267F9">
            <w:pPr>
              <w:rPr>
                <w:rFonts w:eastAsia="Calibri"/>
                <w:szCs w:val="22"/>
              </w:rPr>
            </w:pPr>
            <w:r w:rsidRPr="004B1509">
              <w:rPr>
                <w:rFonts w:eastAsia="Calibri"/>
                <w:szCs w:val="22"/>
              </w:rPr>
              <w:t>Privažiuojamasis kelias prie Kurtinių g., Debeikių mstl. nuo kelio Debeikiai–</w:t>
            </w:r>
            <w:proofErr w:type="spellStart"/>
            <w:r w:rsidRPr="004B1509">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4DCBFA" w14:textId="5A9F46D6" w:rsidR="001267F9" w:rsidRPr="004B1509" w:rsidRDefault="001267F9" w:rsidP="001267F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3EDE" w14:textId="1C9137A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386AB" w14:textId="192246D2" w:rsidR="001267F9" w:rsidRPr="004B1509" w:rsidRDefault="001267F9" w:rsidP="001267F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2148E" w14:textId="508FD37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B5B88" w14:textId="382E8B82"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B36957" w14:textId="6F9F2CF8" w:rsidR="001267F9" w:rsidRPr="004B1509" w:rsidRDefault="001267F9" w:rsidP="001267F9">
            <w:pPr>
              <w:jc w:val="center"/>
              <w:rPr>
                <w:rFonts w:eastAsia="Calibri"/>
                <w:szCs w:val="22"/>
              </w:rPr>
            </w:pPr>
            <w:r w:rsidRPr="004B1509">
              <w:rPr>
                <w:rFonts w:eastAsia="Calibri"/>
                <w:szCs w:val="22"/>
              </w:rPr>
              <w:t>4400-5424-9424</w:t>
            </w:r>
          </w:p>
        </w:tc>
      </w:tr>
      <w:tr w:rsidR="001267F9" w:rsidRPr="004B1509" w14:paraId="683FDE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9103F7"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51EAFA" w14:textId="6590B691" w:rsidR="001267F9" w:rsidRPr="004B1509" w:rsidRDefault="001267F9" w:rsidP="001267F9">
            <w:pPr>
              <w:rPr>
                <w:rFonts w:eastAsia="Calibri"/>
                <w:szCs w:val="22"/>
              </w:rPr>
            </w:pPr>
            <w:r w:rsidRPr="004B1509">
              <w:rPr>
                <w:rFonts w:eastAsia="Calibri"/>
                <w:szCs w:val="22"/>
              </w:rPr>
              <w:t>d73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B06745" w14:textId="7BB8B4AD" w:rsidR="001267F9" w:rsidRPr="004B1509" w:rsidRDefault="001267F9" w:rsidP="001267F9">
            <w:pPr>
              <w:rPr>
                <w:rFonts w:eastAsia="Calibri"/>
                <w:szCs w:val="22"/>
              </w:rPr>
            </w:pPr>
            <w:r w:rsidRPr="004B1509">
              <w:rPr>
                <w:rFonts w:eastAsia="Calibri"/>
                <w:szCs w:val="22"/>
              </w:rPr>
              <w:t>Privažiuojamasis kelias prie Ąžuolynės g., Debeikių mstl. nuo kelio Debeikiai–</w:t>
            </w:r>
            <w:proofErr w:type="spellStart"/>
            <w:r w:rsidRPr="004B1509">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1766B80" w14:textId="0C4471BB" w:rsidR="001267F9" w:rsidRPr="004B1509" w:rsidRDefault="001267F9" w:rsidP="001267F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F87F" w14:textId="7EC0A235"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808AA" w14:textId="26BB2BE0" w:rsidR="001267F9" w:rsidRPr="004B1509" w:rsidRDefault="001267F9" w:rsidP="001267F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2425" w14:textId="0973E995"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476BB" w14:textId="7F255108"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BD53A" w14:textId="5810C482" w:rsidR="001267F9" w:rsidRPr="004B1509" w:rsidRDefault="001267F9" w:rsidP="001267F9">
            <w:pPr>
              <w:jc w:val="center"/>
              <w:rPr>
                <w:rFonts w:eastAsia="Calibri"/>
                <w:szCs w:val="22"/>
              </w:rPr>
            </w:pPr>
            <w:r w:rsidRPr="004B1509">
              <w:rPr>
                <w:rFonts w:eastAsia="Calibri"/>
                <w:szCs w:val="22"/>
              </w:rPr>
              <w:t>4400-5424-9440</w:t>
            </w:r>
          </w:p>
        </w:tc>
      </w:tr>
      <w:tr w:rsidR="001267F9" w:rsidRPr="004B1509" w14:paraId="11ECA37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39331C"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AAFEF" w14:textId="05ABB2F2" w:rsidR="001267F9" w:rsidRPr="004B1509" w:rsidRDefault="001267F9" w:rsidP="001267F9">
            <w:pPr>
              <w:rPr>
                <w:rFonts w:eastAsia="Calibri"/>
                <w:szCs w:val="22"/>
              </w:rPr>
            </w:pPr>
            <w:r w:rsidRPr="004B1509">
              <w:rPr>
                <w:rFonts w:eastAsia="Calibri"/>
                <w:szCs w:val="22"/>
              </w:rPr>
              <w:t>d74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EC39EB" w14:textId="437DB9DF" w:rsidR="001267F9" w:rsidRPr="004B1509" w:rsidRDefault="001267F9" w:rsidP="001267F9">
            <w:pPr>
              <w:rPr>
                <w:rFonts w:eastAsia="Calibri"/>
                <w:szCs w:val="22"/>
              </w:rPr>
            </w:pPr>
            <w:r w:rsidRPr="004B1509">
              <w:rPr>
                <w:rFonts w:eastAsia="Calibri"/>
                <w:szCs w:val="22"/>
              </w:rPr>
              <w:t>Debeikiai–Miškiniai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76BAE5" w14:textId="31567B3D" w:rsidR="001267F9" w:rsidRPr="004B1509" w:rsidRDefault="001267F9" w:rsidP="001267F9">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CCAD1" w14:textId="0BCAC05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D95DC" w14:textId="006C9875" w:rsidR="001267F9" w:rsidRPr="004B1509" w:rsidRDefault="001267F9" w:rsidP="001267F9">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ADBE8" w14:textId="59DE87B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33BF4" w14:textId="74E627BB"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8FF667" w14:textId="5B968675" w:rsidR="001267F9" w:rsidRPr="004B1509" w:rsidRDefault="001267F9" w:rsidP="001267F9">
            <w:pPr>
              <w:jc w:val="center"/>
              <w:rPr>
                <w:rFonts w:eastAsia="Calibri"/>
                <w:szCs w:val="22"/>
              </w:rPr>
            </w:pPr>
            <w:r w:rsidRPr="004B1509">
              <w:rPr>
                <w:rFonts w:eastAsia="Calibri"/>
                <w:szCs w:val="22"/>
              </w:rPr>
              <w:t>4400-5425-1615</w:t>
            </w:r>
          </w:p>
        </w:tc>
      </w:tr>
      <w:tr w:rsidR="001267F9" w:rsidRPr="004B1509" w14:paraId="076CCF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46C73F"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568145" w14:textId="0030BF14" w:rsidR="001267F9" w:rsidRPr="004B1509" w:rsidRDefault="001267F9" w:rsidP="001267F9">
            <w:pPr>
              <w:rPr>
                <w:rFonts w:eastAsia="Calibri"/>
                <w:szCs w:val="22"/>
              </w:rPr>
            </w:pPr>
            <w:r w:rsidRPr="004B1509">
              <w:rPr>
                <w:rFonts w:eastAsia="Calibri"/>
                <w:szCs w:val="22"/>
              </w:rPr>
              <w:t>d75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AA158C" w14:textId="687DCC9A" w:rsidR="001267F9" w:rsidRPr="004B1509" w:rsidRDefault="001267F9" w:rsidP="001267F9">
            <w:pPr>
              <w:rPr>
                <w:rFonts w:eastAsia="Calibri"/>
                <w:szCs w:val="22"/>
              </w:rPr>
            </w:pPr>
            <w:r w:rsidRPr="004B1509">
              <w:rPr>
                <w:rFonts w:eastAsia="Calibri"/>
                <w:szCs w:val="22"/>
              </w:rPr>
              <w:t>Privažiuojamasis kelias prie Leliūnų k. nuo kelio Anykščiai–Svėdasai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0981C3" w14:textId="6B70CE0F" w:rsidR="001267F9" w:rsidRPr="004B1509" w:rsidRDefault="001267F9" w:rsidP="001267F9">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F0E1" w14:textId="06AEF07E"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B5D1" w14:textId="1D770B92"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7D0BF" w14:textId="539DEABE" w:rsidR="001267F9" w:rsidRPr="004B1509" w:rsidRDefault="001267F9" w:rsidP="001267F9">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FDD3F" w14:textId="6FF2DEBF"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8773A9" w14:textId="78DAACFC" w:rsidR="001267F9" w:rsidRPr="004B1509" w:rsidRDefault="001267F9" w:rsidP="001267F9">
            <w:pPr>
              <w:jc w:val="center"/>
              <w:rPr>
                <w:rFonts w:eastAsia="Calibri"/>
                <w:szCs w:val="22"/>
              </w:rPr>
            </w:pPr>
            <w:r w:rsidRPr="004B1509">
              <w:rPr>
                <w:rFonts w:eastAsia="Calibri"/>
                <w:szCs w:val="22"/>
              </w:rPr>
              <w:t>-</w:t>
            </w:r>
          </w:p>
        </w:tc>
      </w:tr>
      <w:tr w:rsidR="001267F9" w:rsidRPr="004B1509" w14:paraId="6B7FED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64D2B5"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45773" w14:textId="2B9BB8B5" w:rsidR="001267F9" w:rsidRPr="004B1509" w:rsidRDefault="001267F9" w:rsidP="001267F9">
            <w:pPr>
              <w:rPr>
                <w:rFonts w:eastAsia="Calibri"/>
                <w:szCs w:val="22"/>
              </w:rPr>
            </w:pPr>
            <w:r w:rsidRPr="004B1509">
              <w:rPr>
                <w:rFonts w:eastAsia="Calibri"/>
                <w:szCs w:val="22"/>
              </w:rPr>
              <w:t>d76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CBAD9E" w14:textId="602E2EC2" w:rsidR="001267F9" w:rsidRPr="004B1509" w:rsidRDefault="001267F9" w:rsidP="001267F9">
            <w:pPr>
              <w:rPr>
                <w:rFonts w:eastAsia="Calibri"/>
                <w:szCs w:val="22"/>
              </w:rPr>
            </w:pPr>
            <w:r w:rsidRPr="004B1509">
              <w:rPr>
                <w:rFonts w:eastAsia="Calibri"/>
                <w:szCs w:val="22"/>
              </w:rPr>
              <w:t>Privažiuojamasis kelias prie Leliūnų vandenvietės nuo Miško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D0743F" w14:textId="2032137F" w:rsidR="001267F9" w:rsidRPr="004B1509" w:rsidRDefault="001267F9" w:rsidP="001267F9">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85374" w14:textId="1B74084A"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65652" w14:textId="2F12D32D"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A3EB6" w14:textId="1F9385AB" w:rsidR="001267F9" w:rsidRPr="004B1509" w:rsidRDefault="001267F9" w:rsidP="001267F9">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4AB6D" w14:textId="188B9474"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51503D" w14:textId="29815A48" w:rsidR="001267F9" w:rsidRPr="004B1509" w:rsidRDefault="001267F9" w:rsidP="001267F9">
            <w:pPr>
              <w:jc w:val="center"/>
              <w:rPr>
                <w:rFonts w:eastAsia="Calibri"/>
                <w:szCs w:val="22"/>
              </w:rPr>
            </w:pPr>
            <w:r w:rsidRPr="004B1509">
              <w:rPr>
                <w:rFonts w:eastAsia="Calibri"/>
                <w:szCs w:val="22"/>
              </w:rPr>
              <w:t>-</w:t>
            </w:r>
          </w:p>
        </w:tc>
      </w:tr>
      <w:tr w:rsidR="001267F9" w:rsidRPr="004B1509" w14:paraId="7F28FE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BDC030"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82C8BA" w14:textId="2C11E1F4" w:rsidR="001267F9" w:rsidRPr="004B1509" w:rsidRDefault="001267F9" w:rsidP="001267F9">
            <w:pPr>
              <w:rPr>
                <w:rFonts w:eastAsia="Calibri"/>
                <w:szCs w:val="22"/>
              </w:rPr>
            </w:pPr>
            <w:r w:rsidRPr="004B1509">
              <w:rPr>
                <w:rFonts w:eastAsia="Calibri"/>
                <w:szCs w:val="22"/>
              </w:rPr>
              <w:t>d77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5B78DC" w14:textId="7E2EE8C4" w:rsidR="001267F9" w:rsidRPr="004B1509" w:rsidRDefault="001267F9" w:rsidP="001267F9">
            <w:pPr>
              <w:rPr>
                <w:rFonts w:eastAsia="Calibri"/>
                <w:szCs w:val="22"/>
              </w:rPr>
            </w:pPr>
            <w:r w:rsidRPr="004B1509">
              <w:rPr>
                <w:rFonts w:eastAsia="Calibri"/>
                <w:szCs w:val="22"/>
              </w:rPr>
              <w:t>Bebarzdžiai–</w:t>
            </w:r>
            <w:proofErr w:type="spellStart"/>
            <w:r w:rsidRPr="004B1509">
              <w:rPr>
                <w:rFonts w:eastAsia="Calibri"/>
                <w:szCs w:val="22"/>
              </w:rPr>
              <w:t>Karalinava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7388256" w14:textId="0ECB5D23" w:rsidR="001267F9" w:rsidRPr="004B1509" w:rsidRDefault="001267F9" w:rsidP="001267F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0517" w14:textId="3EBA79E5"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93A1D" w14:textId="2F4AB95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766EA" w14:textId="0B2A5D67" w:rsidR="001267F9" w:rsidRPr="004B1509" w:rsidRDefault="001267F9" w:rsidP="001267F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0CED" w14:textId="0D573946"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D0CBD8" w14:textId="4BCAEA3E" w:rsidR="001267F9" w:rsidRPr="004B1509" w:rsidRDefault="001267F9" w:rsidP="001267F9">
            <w:pPr>
              <w:jc w:val="center"/>
              <w:rPr>
                <w:rFonts w:eastAsia="Calibri"/>
                <w:szCs w:val="22"/>
              </w:rPr>
            </w:pPr>
            <w:r w:rsidRPr="004B1509">
              <w:rPr>
                <w:rFonts w:eastAsia="Calibri"/>
                <w:szCs w:val="22"/>
              </w:rPr>
              <w:t>-</w:t>
            </w:r>
          </w:p>
        </w:tc>
      </w:tr>
      <w:tr w:rsidR="001267F9" w:rsidRPr="004B1509" w14:paraId="558E2DD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C9962E"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933DBF" w14:textId="23608626" w:rsidR="001267F9" w:rsidRPr="004B1509" w:rsidRDefault="001267F9" w:rsidP="001267F9">
            <w:pPr>
              <w:rPr>
                <w:rFonts w:eastAsia="Calibri"/>
                <w:szCs w:val="22"/>
              </w:rPr>
            </w:pPr>
            <w:r w:rsidRPr="004B1509">
              <w:rPr>
                <w:rFonts w:eastAsia="Calibri"/>
                <w:szCs w:val="22"/>
              </w:rPr>
              <w:t>d78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B4BCD4" w14:textId="30F13204" w:rsidR="001267F9" w:rsidRPr="004B1509" w:rsidRDefault="001267F9" w:rsidP="001267F9">
            <w:pPr>
              <w:rPr>
                <w:rFonts w:eastAsia="Calibri"/>
                <w:szCs w:val="22"/>
              </w:rPr>
            </w:pPr>
            <w:r w:rsidRPr="004B1509">
              <w:rPr>
                <w:rFonts w:eastAsia="Calibri"/>
                <w:szCs w:val="22"/>
              </w:rPr>
              <w:t xml:space="preserve">Privažiuojamasis kelias prie  Puodžių k. nuo kelio Debeikiai–Rubikiai,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BCCED6" w14:textId="3B79965E" w:rsidR="001267F9" w:rsidRPr="004B1509" w:rsidRDefault="001267F9" w:rsidP="001267F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7959A" w14:textId="51EFA87F"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2EEB7" w14:textId="506DCA51"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CBE0B" w14:textId="11C11461" w:rsidR="001267F9" w:rsidRPr="004B1509" w:rsidRDefault="001267F9" w:rsidP="001267F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3847D" w14:textId="69E6E068"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2E76BF" w14:textId="6836C5CF" w:rsidR="001267F9" w:rsidRPr="004B1509" w:rsidRDefault="001267F9" w:rsidP="001267F9">
            <w:pPr>
              <w:jc w:val="center"/>
              <w:rPr>
                <w:rFonts w:eastAsia="Calibri"/>
                <w:szCs w:val="22"/>
              </w:rPr>
            </w:pPr>
            <w:r w:rsidRPr="004B1509">
              <w:rPr>
                <w:rFonts w:eastAsia="Calibri"/>
                <w:szCs w:val="22"/>
              </w:rPr>
              <w:t>-</w:t>
            </w:r>
          </w:p>
        </w:tc>
      </w:tr>
      <w:tr w:rsidR="001267F9" w:rsidRPr="004B1509" w14:paraId="329E7D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826521"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6E87C5" w14:textId="3D869EE8" w:rsidR="001267F9" w:rsidRPr="004B1509" w:rsidRDefault="001267F9" w:rsidP="001267F9">
            <w:pPr>
              <w:rPr>
                <w:rFonts w:eastAsia="Calibri"/>
                <w:szCs w:val="22"/>
              </w:rPr>
            </w:pPr>
            <w:r w:rsidRPr="004B1509">
              <w:rPr>
                <w:rFonts w:eastAsia="Calibri"/>
                <w:szCs w:val="22"/>
              </w:rPr>
              <w:t>d79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5B4FCF" w14:textId="1CCB91BC" w:rsidR="001267F9" w:rsidRPr="004B1509" w:rsidRDefault="001267F9" w:rsidP="001267F9">
            <w:pPr>
              <w:rPr>
                <w:rFonts w:eastAsia="Calibri"/>
                <w:szCs w:val="22"/>
              </w:rPr>
            </w:pPr>
            <w:r w:rsidRPr="004B1509">
              <w:rPr>
                <w:rFonts w:eastAsia="Calibri"/>
                <w:szCs w:val="22"/>
              </w:rPr>
              <w:t xml:space="preserve">Privažiuojamasis kelias prie Mickūnų k. nuo kelio Anykščiai–Svėdasai,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11775D" w14:textId="20414B1F" w:rsidR="001267F9" w:rsidRPr="004B1509" w:rsidRDefault="001267F9" w:rsidP="001267F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D0959" w14:textId="7FE9C22C"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57A6" w14:textId="1C8AF5E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B5D9C" w14:textId="56D8E4ED" w:rsidR="001267F9" w:rsidRPr="004B1509" w:rsidRDefault="001267F9" w:rsidP="001267F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31AF7" w14:textId="16DEEDF9"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2E41C8" w14:textId="484FD1A8" w:rsidR="001267F9" w:rsidRPr="004B1509" w:rsidRDefault="001267F9" w:rsidP="001267F9">
            <w:pPr>
              <w:jc w:val="center"/>
              <w:rPr>
                <w:rFonts w:eastAsia="Calibri"/>
                <w:szCs w:val="22"/>
              </w:rPr>
            </w:pPr>
            <w:r w:rsidRPr="004B1509">
              <w:rPr>
                <w:rFonts w:eastAsia="Calibri"/>
                <w:szCs w:val="22"/>
              </w:rPr>
              <w:t>-</w:t>
            </w:r>
          </w:p>
        </w:tc>
      </w:tr>
      <w:tr w:rsidR="001267F9" w:rsidRPr="004B1509" w14:paraId="225E97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41B4A1"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BB3425" w14:textId="400B6CF3" w:rsidR="001267F9" w:rsidRPr="004B1509" w:rsidRDefault="001267F9" w:rsidP="001267F9">
            <w:pPr>
              <w:rPr>
                <w:rFonts w:eastAsia="Calibri"/>
                <w:szCs w:val="22"/>
              </w:rPr>
            </w:pPr>
            <w:r w:rsidRPr="004B1509">
              <w:rPr>
                <w:rFonts w:eastAsia="Calibri"/>
                <w:szCs w:val="22"/>
              </w:rPr>
              <w:t>d8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CC36FF" w14:textId="177DD3AD" w:rsidR="001267F9" w:rsidRPr="004B1509" w:rsidRDefault="001267F9" w:rsidP="001267F9">
            <w:pPr>
              <w:rPr>
                <w:rFonts w:eastAsia="Calibri"/>
                <w:szCs w:val="22"/>
              </w:rPr>
            </w:pPr>
            <w:r w:rsidRPr="004B1509">
              <w:rPr>
                <w:rFonts w:eastAsia="Calibri"/>
                <w:szCs w:val="22"/>
              </w:rPr>
              <w:t xml:space="preserve">Pravažiuojamasis kelias prie </w:t>
            </w:r>
            <w:proofErr w:type="spellStart"/>
            <w:r w:rsidRPr="004B1509">
              <w:rPr>
                <w:rFonts w:eastAsia="Calibri"/>
                <w:szCs w:val="22"/>
              </w:rPr>
              <w:t>Mičionių</w:t>
            </w:r>
            <w:proofErr w:type="spellEnd"/>
            <w:r w:rsidRPr="004B1509">
              <w:rPr>
                <w:rFonts w:eastAsia="Calibri"/>
                <w:szCs w:val="22"/>
              </w:rPr>
              <w:t xml:space="preserve"> k.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66C063" w14:textId="7AB4A751" w:rsidR="001267F9" w:rsidRPr="004B1509" w:rsidRDefault="001267F9" w:rsidP="001267F9">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F5114" w14:textId="7DA9531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67888" w14:textId="0120058D" w:rsidR="001267F9" w:rsidRPr="004B1509" w:rsidRDefault="001267F9" w:rsidP="001267F9">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AD472" w14:textId="3F341961"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4E77D" w14:textId="40B2B8B7" w:rsidR="001267F9" w:rsidRPr="004B1509" w:rsidRDefault="001267F9" w:rsidP="001267F9">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F18A97" w14:textId="79D2FB40" w:rsidR="001267F9" w:rsidRPr="004B1509" w:rsidRDefault="001267F9" w:rsidP="001267F9">
            <w:pPr>
              <w:jc w:val="center"/>
              <w:rPr>
                <w:rFonts w:eastAsia="Calibri"/>
                <w:szCs w:val="22"/>
              </w:rPr>
            </w:pPr>
            <w:r w:rsidRPr="004B1509">
              <w:rPr>
                <w:rFonts w:eastAsia="Calibri"/>
                <w:szCs w:val="22"/>
              </w:rPr>
              <w:t>-</w:t>
            </w:r>
          </w:p>
        </w:tc>
      </w:tr>
      <w:tr w:rsidR="001267F9" w:rsidRPr="004B1509" w14:paraId="167449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D6940A"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9F8D5" w14:textId="7ABBED02" w:rsidR="001267F9" w:rsidRPr="004B1509" w:rsidRDefault="001267F9" w:rsidP="001267F9">
            <w:pPr>
              <w:rPr>
                <w:rFonts w:eastAsia="Calibri"/>
                <w:szCs w:val="22"/>
              </w:rPr>
            </w:pPr>
            <w:r w:rsidRPr="004B1509">
              <w:rPr>
                <w:rFonts w:eastAsia="Calibri"/>
                <w:szCs w:val="22"/>
              </w:rPr>
              <w:t>d80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BDBDE" w14:textId="536C3451" w:rsidR="001267F9" w:rsidRPr="004B1509" w:rsidRDefault="001267F9" w:rsidP="001267F9">
            <w:pPr>
              <w:rPr>
                <w:rFonts w:eastAsia="Calibri"/>
                <w:szCs w:val="22"/>
              </w:rPr>
            </w:pPr>
            <w:r w:rsidRPr="004B1509">
              <w:rPr>
                <w:rFonts w:eastAsia="Calibri"/>
                <w:szCs w:val="22"/>
              </w:rPr>
              <w:t xml:space="preserve">Pravažiuojamasis kelias prie </w:t>
            </w:r>
            <w:proofErr w:type="spellStart"/>
            <w:r w:rsidRPr="004B1509">
              <w:rPr>
                <w:rFonts w:eastAsia="Calibri"/>
                <w:szCs w:val="22"/>
              </w:rPr>
              <w:t>Inkūnų</w:t>
            </w:r>
            <w:proofErr w:type="spellEnd"/>
            <w:r w:rsidRPr="004B1509">
              <w:rPr>
                <w:rFonts w:eastAsia="Calibri"/>
                <w:szCs w:val="22"/>
              </w:rPr>
              <w:t xml:space="preserve"> k. nuo kelio Anykščiai–Lašiniai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BEC157" w14:textId="5A283BCF" w:rsidR="001267F9" w:rsidRPr="004B1509" w:rsidRDefault="001267F9" w:rsidP="001267F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C23D0" w14:textId="01D2C99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6AA1F" w14:textId="12ABA07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92CA5" w14:textId="13C1210B" w:rsidR="001267F9" w:rsidRPr="004B1509" w:rsidRDefault="001267F9" w:rsidP="001267F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76D" w14:textId="4A0C34CA"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67F024" w14:textId="5286310D" w:rsidR="001267F9" w:rsidRPr="004B1509" w:rsidRDefault="001267F9" w:rsidP="001267F9">
            <w:pPr>
              <w:jc w:val="center"/>
              <w:rPr>
                <w:rFonts w:eastAsia="Calibri"/>
                <w:szCs w:val="22"/>
              </w:rPr>
            </w:pPr>
            <w:r w:rsidRPr="004B1509">
              <w:rPr>
                <w:rFonts w:eastAsia="Calibri"/>
                <w:szCs w:val="22"/>
              </w:rPr>
              <w:t>-</w:t>
            </w:r>
          </w:p>
        </w:tc>
      </w:tr>
      <w:tr w:rsidR="001267F9" w:rsidRPr="004B1509" w14:paraId="0005B7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3E3F31"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AF89E" w14:textId="0EA4775E" w:rsidR="001267F9" w:rsidRPr="004B1509" w:rsidRDefault="001267F9" w:rsidP="001267F9">
            <w:pPr>
              <w:rPr>
                <w:rFonts w:eastAsia="Calibri"/>
                <w:szCs w:val="22"/>
              </w:rPr>
            </w:pPr>
            <w:r w:rsidRPr="004B1509">
              <w:rPr>
                <w:rFonts w:eastAsia="Calibri"/>
                <w:szCs w:val="22"/>
              </w:rPr>
              <w:t>d81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F0999E" w14:textId="21958C98" w:rsidR="001267F9" w:rsidRPr="004B1509" w:rsidRDefault="001267F9" w:rsidP="001267F9">
            <w:pPr>
              <w:rPr>
                <w:rFonts w:eastAsia="Calibri"/>
                <w:szCs w:val="22"/>
              </w:rPr>
            </w:pPr>
            <w:r w:rsidRPr="004B1509">
              <w:rPr>
                <w:rFonts w:eastAsia="Calibri"/>
                <w:szCs w:val="22"/>
              </w:rPr>
              <w:t>Privažiuojamasis kelias prie Aušros k. nuo kelio Debeikiai–Aušra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422288" w14:textId="787A3EFA" w:rsidR="001267F9" w:rsidRPr="004B1509" w:rsidRDefault="001267F9" w:rsidP="001267F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396F7" w14:textId="118626A6"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38095" w14:textId="30AEF6B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8C1E6" w14:textId="668B1C60" w:rsidR="001267F9" w:rsidRPr="004B1509" w:rsidRDefault="001267F9" w:rsidP="001267F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725E" w14:textId="1D0D414C"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974383" w14:textId="1FC49FF8" w:rsidR="001267F9" w:rsidRPr="004B1509" w:rsidRDefault="001267F9" w:rsidP="001267F9">
            <w:pPr>
              <w:jc w:val="center"/>
              <w:rPr>
                <w:rFonts w:eastAsia="Calibri"/>
                <w:szCs w:val="22"/>
              </w:rPr>
            </w:pPr>
            <w:r w:rsidRPr="004B1509">
              <w:rPr>
                <w:rFonts w:eastAsia="Calibri"/>
                <w:szCs w:val="22"/>
              </w:rPr>
              <w:t>-</w:t>
            </w:r>
          </w:p>
        </w:tc>
      </w:tr>
      <w:tr w:rsidR="001267F9" w:rsidRPr="004B1509" w14:paraId="671859E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58E652"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88BFB5" w14:textId="202AC332" w:rsidR="001267F9" w:rsidRPr="004B1509" w:rsidRDefault="001267F9" w:rsidP="001267F9">
            <w:pPr>
              <w:rPr>
                <w:rFonts w:eastAsia="Calibri"/>
                <w:szCs w:val="22"/>
              </w:rPr>
            </w:pPr>
            <w:r w:rsidRPr="004B1509">
              <w:rPr>
                <w:rFonts w:eastAsia="Calibri"/>
                <w:szCs w:val="22"/>
              </w:rPr>
              <w:t>d82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2F6FC6" w14:textId="41DB06C9" w:rsidR="001267F9" w:rsidRPr="004B1509" w:rsidRDefault="001267F9" w:rsidP="001267F9">
            <w:pPr>
              <w:rPr>
                <w:rFonts w:eastAsia="Calibri"/>
                <w:szCs w:val="22"/>
              </w:rPr>
            </w:pPr>
            <w:r w:rsidRPr="004B1509">
              <w:rPr>
                <w:rFonts w:eastAsia="Calibri"/>
                <w:szCs w:val="22"/>
              </w:rPr>
              <w:t>Surviliškis–</w:t>
            </w:r>
            <w:proofErr w:type="spellStart"/>
            <w:r w:rsidRPr="004B1509">
              <w:rPr>
                <w:rFonts w:eastAsia="Calibri"/>
                <w:szCs w:val="22"/>
              </w:rPr>
              <w:t>Steponava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EDFE3C9" w14:textId="3ACC30F1" w:rsidR="001267F9" w:rsidRPr="004B1509" w:rsidRDefault="001267F9" w:rsidP="001267F9">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25C3A" w14:textId="7A907627"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FE7A" w14:textId="27664517"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176D41" w14:textId="4557466A" w:rsidR="001267F9" w:rsidRPr="004B1509" w:rsidRDefault="001267F9" w:rsidP="001267F9">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735C6" w14:textId="54303849"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66BAC9" w14:textId="777E831D" w:rsidR="001267F9" w:rsidRPr="004B1509" w:rsidRDefault="001267F9" w:rsidP="001267F9">
            <w:pPr>
              <w:jc w:val="center"/>
              <w:rPr>
                <w:rFonts w:eastAsia="Calibri"/>
                <w:szCs w:val="22"/>
              </w:rPr>
            </w:pPr>
            <w:r w:rsidRPr="004B1509">
              <w:rPr>
                <w:rFonts w:eastAsia="Calibri"/>
                <w:szCs w:val="22"/>
              </w:rPr>
              <w:t>-</w:t>
            </w:r>
          </w:p>
        </w:tc>
      </w:tr>
      <w:tr w:rsidR="001267F9" w:rsidRPr="004B1509" w14:paraId="7CCB46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3EE00C"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5E502" w14:textId="79E55394" w:rsidR="001267F9" w:rsidRPr="004B1509" w:rsidRDefault="001267F9" w:rsidP="001267F9">
            <w:pPr>
              <w:rPr>
                <w:rFonts w:eastAsia="Calibri"/>
                <w:szCs w:val="22"/>
              </w:rPr>
            </w:pPr>
            <w:r w:rsidRPr="004B1509">
              <w:rPr>
                <w:rFonts w:eastAsia="Calibri"/>
                <w:szCs w:val="22"/>
              </w:rPr>
              <w:t>d83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CF3D7D" w14:textId="1F41A853" w:rsidR="001267F9" w:rsidRPr="004B1509" w:rsidRDefault="001267F9" w:rsidP="001267F9">
            <w:pPr>
              <w:rPr>
                <w:rFonts w:eastAsia="Calibri"/>
                <w:szCs w:val="22"/>
              </w:rPr>
            </w:pPr>
            <w:r w:rsidRPr="004B1509">
              <w:rPr>
                <w:rFonts w:eastAsia="Calibri"/>
                <w:szCs w:val="22"/>
              </w:rPr>
              <w:t>Privažiuojamasis kelias prie Mickūnų k. nuo kelio Anykščiai–Svėdasai,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76D45B" w14:textId="0BFBFAEB" w:rsidR="001267F9" w:rsidRPr="004B1509" w:rsidRDefault="001267F9" w:rsidP="001267F9">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D7FC6" w14:textId="11ABC0A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B2B" w14:textId="54D888F6"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25B19" w14:textId="53119F63" w:rsidR="001267F9" w:rsidRPr="004B1509" w:rsidRDefault="001267F9" w:rsidP="001267F9">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DBD0D" w14:textId="6C4A9C0F"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3A75F0" w14:textId="2EA2A744" w:rsidR="001267F9" w:rsidRPr="004B1509" w:rsidRDefault="001267F9" w:rsidP="001267F9">
            <w:pPr>
              <w:jc w:val="center"/>
              <w:rPr>
                <w:rFonts w:eastAsia="Calibri"/>
                <w:szCs w:val="22"/>
              </w:rPr>
            </w:pPr>
            <w:r w:rsidRPr="004B1509">
              <w:rPr>
                <w:rFonts w:eastAsia="Calibri"/>
                <w:szCs w:val="22"/>
              </w:rPr>
              <w:t>-</w:t>
            </w:r>
          </w:p>
        </w:tc>
      </w:tr>
      <w:tr w:rsidR="001267F9" w:rsidRPr="004B1509" w14:paraId="0D7C235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563C64"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579894" w14:textId="2980CCBB" w:rsidR="001267F9" w:rsidRPr="004B1509" w:rsidRDefault="001267F9" w:rsidP="001267F9">
            <w:pPr>
              <w:rPr>
                <w:rFonts w:eastAsia="Calibri"/>
                <w:szCs w:val="22"/>
              </w:rPr>
            </w:pPr>
            <w:r w:rsidRPr="004B1509">
              <w:rPr>
                <w:rFonts w:eastAsia="Calibri"/>
                <w:szCs w:val="22"/>
              </w:rPr>
              <w:t>d84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852DDA" w14:textId="6897E698" w:rsidR="001267F9" w:rsidRPr="004B1509" w:rsidRDefault="001267F9" w:rsidP="001267F9">
            <w:pPr>
              <w:rPr>
                <w:rFonts w:eastAsia="Calibri"/>
                <w:szCs w:val="22"/>
              </w:rPr>
            </w:pPr>
            <w:r w:rsidRPr="004B1509">
              <w:rPr>
                <w:rFonts w:eastAsia="Calibri"/>
                <w:szCs w:val="22"/>
              </w:rPr>
              <w:t>Privažiuojamasis kelias prie Mickūnų k. nuo kelio Anykščiai–Svėdasai,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CADA2" w14:textId="224DDDB7" w:rsidR="001267F9" w:rsidRPr="004B1509" w:rsidRDefault="001267F9" w:rsidP="001267F9">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DE47D" w14:textId="3C25EB1E"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35192" w14:textId="0D2A291C"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D36CA" w14:textId="7DD748CB" w:rsidR="001267F9" w:rsidRPr="004B1509" w:rsidRDefault="001267F9" w:rsidP="001267F9">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BAAC" w14:textId="63A97032"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D549C7" w14:textId="609864BF" w:rsidR="001267F9" w:rsidRPr="004B1509" w:rsidRDefault="001267F9" w:rsidP="001267F9">
            <w:pPr>
              <w:jc w:val="center"/>
              <w:rPr>
                <w:rFonts w:eastAsia="Calibri"/>
                <w:szCs w:val="22"/>
              </w:rPr>
            </w:pPr>
            <w:r w:rsidRPr="004B1509">
              <w:rPr>
                <w:rFonts w:eastAsia="Calibri"/>
                <w:szCs w:val="22"/>
              </w:rPr>
              <w:t>-</w:t>
            </w:r>
          </w:p>
        </w:tc>
      </w:tr>
      <w:tr w:rsidR="001267F9" w:rsidRPr="004B1509" w14:paraId="66270BF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64CED1"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5F1EB0" w14:textId="18742647" w:rsidR="001267F9" w:rsidRPr="004B1509" w:rsidRDefault="001267F9" w:rsidP="001267F9">
            <w:pPr>
              <w:rPr>
                <w:rFonts w:eastAsia="Calibri"/>
                <w:szCs w:val="22"/>
              </w:rPr>
            </w:pPr>
            <w:r w:rsidRPr="004B1509">
              <w:rPr>
                <w:rFonts w:eastAsia="Calibri"/>
                <w:szCs w:val="22"/>
              </w:rPr>
              <w:t>d85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291C07" w14:textId="37A18F65" w:rsidR="001267F9" w:rsidRPr="004B1509" w:rsidRDefault="001267F9" w:rsidP="001267F9">
            <w:pPr>
              <w:rPr>
                <w:rFonts w:eastAsia="Calibri"/>
                <w:szCs w:val="22"/>
              </w:rPr>
            </w:pPr>
            <w:r w:rsidRPr="004B1509">
              <w:rPr>
                <w:rFonts w:eastAsia="Calibri"/>
                <w:szCs w:val="22"/>
              </w:rPr>
              <w:t>Privažiuojamasis kelias prie Šventupio k. nuo kelio Kupiškis–Utena,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252D6F" w14:textId="3DA4EE2B" w:rsidR="001267F9" w:rsidRPr="004B1509" w:rsidRDefault="001267F9" w:rsidP="001267F9">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CBC95" w14:textId="0C210A67"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BA85A" w14:textId="025050A9"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640DC" w14:textId="680A05CE" w:rsidR="001267F9" w:rsidRPr="004B1509" w:rsidRDefault="001267F9" w:rsidP="001267F9">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332A8" w14:textId="4CA76CD0"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8B1EBE" w14:textId="642F99BF" w:rsidR="001267F9" w:rsidRPr="004B1509" w:rsidRDefault="001267F9" w:rsidP="001267F9">
            <w:pPr>
              <w:jc w:val="center"/>
              <w:rPr>
                <w:rFonts w:eastAsia="Calibri"/>
                <w:szCs w:val="22"/>
              </w:rPr>
            </w:pPr>
            <w:r w:rsidRPr="004B1509">
              <w:rPr>
                <w:rFonts w:eastAsia="Calibri"/>
                <w:szCs w:val="22"/>
              </w:rPr>
              <w:t>-</w:t>
            </w:r>
          </w:p>
        </w:tc>
      </w:tr>
      <w:tr w:rsidR="001267F9" w:rsidRPr="004B1509" w14:paraId="53553E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03756D"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BC96E3" w14:textId="1A0E0398" w:rsidR="001267F9" w:rsidRPr="004B1509" w:rsidRDefault="001267F9" w:rsidP="001267F9">
            <w:pPr>
              <w:rPr>
                <w:rFonts w:eastAsia="Calibri"/>
                <w:szCs w:val="22"/>
              </w:rPr>
            </w:pPr>
            <w:r w:rsidRPr="004B1509">
              <w:rPr>
                <w:rFonts w:eastAsia="Calibri"/>
                <w:szCs w:val="22"/>
              </w:rPr>
              <w:t>d86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55675" w14:textId="446F9612"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Steponavos</w:t>
            </w:r>
            <w:proofErr w:type="spellEnd"/>
            <w:r w:rsidRPr="004B1509">
              <w:rPr>
                <w:rFonts w:eastAsia="Calibri"/>
                <w:szCs w:val="22"/>
              </w:rPr>
              <w:t xml:space="preserve"> k. nuo Ežero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02CF1A" w14:textId="4557233F" w:rsidR="001267F9" w:rsidRPr="004B1509" w:rsidRDefault="001267F9" w:rsidP="001267F9">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FD105" w14:textId="25F1DD9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2659C" w14:textId="4BF8FE6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05BC" w14:textId="10C5DD22" w:rsidR="001267F9" w:rsidRPr="004B1509" w:rsidRDefault="001267F9" w:rsidP="001267F9">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5E513" w14:textId="3A0EDABF"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41D356" w14:textId="5095A5D3" w:rsidR="001267F9" w:rsidRPr="004B1509" w:rsidRDefault="001267F9" w:rsidP="001267F9">
            <w:pPr>
              <w:jc w:val="center"/>
              <w:rPr>
                <w:rFonts w:eastAsia="Calibri"/>
                <w:szCs w:val="22"/>
              </w:rPr>
            </w:pPr>
            <w:r w:rsidRPr="004B1509">
              <w:rPr>
                <w:rFonts w:eastAsia="Calibri"/>
                <w:szCs w:val="22"/>
              </w:rPr>
              <w:t>-</w:t>
            </w:r>
          </w:p>
        </w:tc>
      </w:tr>
      <w:tr w:rsidR="001267F9" w:rsidRPr="004B1509" w14:paraId="3E3F87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390D01"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B481E9" w14:textId="6F2A7B29" w:rsidR="001267F9" w:rsidRPr="004B1509" w:rsidRDefault="001267F9" w:rsidP="001267F9">
            <w:pPr>
              <w:rPr>
                <w:rFonts w:eastAsia="Calibri"/>
                <w:szCs w:val="22"/>
              </w:rPr>
            </w:pPr>
            <w:r w:rsidRPr="004B1509">
              <w:rPr>
                <w:rFonts w:eastAsia="Calibri"/>
                <w:szCs w:val="22"/>
              </w:rPr>
              <w:t>d87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87102" w14:textId="2E5426CE" w:rsidR="001267F9" w:rsidRPr="004B1509" w:rsidRDefault="001267F9" w:rsidP="001267F9">
            <w:pPr>
              <w:rPr>
                <w:rFonts w:eastAsia="Calibri"/>
                <w:szCs w:val="22"/>
              </w:rPr>
            </w:pPr>
            <w:r w:rsidRPr="004B1509">
              <w:rPr>
                <w:rFonts w:eastAsia="Calibri"/>
                <w:szCs w:val="22"/>
              </w:rPr>
              <w:t>Privažiuojamasis kelias prie Šventupio k. nuo kelio Kupiškis–Utena,  IV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441764" w14:textId="4EF1A99E" w:rsidR="001267F9" w:rsidRPr="004B1509" w:rsidRDefault="001267F9" w:rsidP="001267F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43F9" w14:textId="60D3673A"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68FD5" w14:textId="178E316C"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8B930" w14:textId="469EE3CE" w:rsidR="001267F9" w:rsidRPr="004B1509" w:rsidRDefault="001267F9" w:rsidP="001267F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56C55" w14:textId="15C3C51B"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B9E97E" w14:textId="0A906573" w:rsidR="001267F9" w:rsidRPr="004B1509" w:rsidRDefault="001267F9" w:rsidP="001267F9">
            <w:pPr>
              <w:jc w:val="center"/>
              <w:rPr>
                <w:rFonts w:eastAsia="Calibri"/>
                <w:szCs w:val="22"/>
              </w:rPr>
            </w:pPr>
            <w:r w:rsidRPr="004B1509">
              <w:rPr>
                <w:rFonts w:eastAsia="Calibri"/>
                <w:szCs w:val="22"/>
              </w:rPr>
              <w:t>-</w:t>
            </w:r>
          </w:p>
        </w:tc>
      </w:tr>
      <w:tr w:rsidR="001267F9" w:rsidRPr="004B1509" w14:paraId="44AA39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329642"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BB1693" w14:textId="26583B2F" w:rsidR="001267F9" w:rsidRPr="004B1509" w:rsidRDefault="001267F9" w:rsidP="001267F9">
            <w:pPr>
              <w:rPr>
                <w:rFonts w:eastAsia="Calibri"/>
                <w:szCs w:val="22"/>
              </w:rPr>
            </w:pPr>
            <w:r w:rsidRPr="004B1509">
              <w:rPr>
                <w:rFonts w:eastAsia="Calibri"/>
                <w:szCs w:val="22"/>
              </w:rPr>
              <w:t>d88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5DF2E0" w14:textId="28595238"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Debeikiai–Žalioji, IV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3B3D62" w14:textId="615E01C9" w:rsidR="001267F9" w:rsidRPr="004B1509" w:rsidRDefault="001267F9" w:rsidP="001267F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ED9C7" w14:textId="771F3CCF"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86D4" w14:textId="5D70B0C0"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23D31" w14:textId="081AF073" w:rsidR="001267F9" w:rsidRPr="004B1509" w:rsidRDefault="001267F9" w:rsidP="001267F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27A42" w14:textId="3987129A"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3920BF" w14:textId="1BD7618D" w:rsidR="001267F9" w:rsidRPr="004B1509" w:rsidRDefault="001267F9" w:rsidP="001267F9">
            <w:pPr>
              <w:jc w:val="center"/>
              <w:rPr>
                <w:rFonts w:eastAsia="Calibri"/>
                <w:szCs w:val="22"/>
              </w:rPr>
            </w:pPr>
            <w:r w:rsidRPr="004B1509">
              <w:rPr>
                <w:rFonts w:eastAsia="Calibri"/>
                <w:szCs w:val="22"/>
              </w:rPr>
              <w:t>-</w:t>
            </w:r>
          </w:p>
        </w:tc>
      </w:tr>
      <w:tr w:rsidR="001267F9" w:rsidRPr="004B1509" w14:paraId="2476B0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67C043"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7A083" w14:textId="3A73A842" w:rsidR="001267F9" w:rsidRPr="004B1509" w:rsidRDefault="001267F9" w:rsidP="001267F9">
            <w:pPr>
              <w:rPr>
                <w:rFonts w:eastAsia="Calibri"/>
                <w:szCs w:val="22"/>
              </w:rPr>
            </w:pPr>
            <w:r w:rsidRPr="004B1509">
              <w:rPr>
                <w:rFonts w:eastAsia="Calibri"/>
                <w:szCs w:val="22"/>
              </w:rPr>
              <w:t>d89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570B9" w14:textId="732B4AE5"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Debeikiai– Žalioji, 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22659" w14:textId="198CF6F8" w:rsidR="001267F9" w:rsidRPr="004B1509" w:rsidRDefault="001267F9" w:rsidP="001267F9">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60691" w14:textId="125593CE"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6A140" w14:textId="3078AD6F" w:rsidR="001267F9" w:rsidRPr="004B1509" w:rsidRDefault="001267F9" w:rsidP="001267F9">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CD0C" w14:textId="0EEEFAD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B1310" w14:textId="44A73A49"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C70E27" w14:textId="2051F61C" w:rsidR="001267F9" w:rsidRPr="004B1509" w:rsidRDefault="001267F9" w:rsidP="001267F9">
            <w:pPr>
              <w:jc w:val="center"/>
              <w:rPr>
                <w:rFonts w:eastAsia="Calibri"/>
                <w:szCs w:val="22"/>
              </w:rPr>
            </w:pPr>
            <w:r w:rsidRPr="004B1509">
              <w:rPr>
                <w:rFonts w:eastAsia="Calibri"/>
                <w:szCs w:val="22"/>
              </w:rPr>
              <w:t>-</w:t>
            </w:r>
          </w:p>
        </w:tc>
      </w:tr>
      <w:tr w:rsidR="001267F9" w:rsidRPr="004B1509" w14:paraId="4B790D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62EEBF"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E0290" w14:textId="60169F47" w:rsidR="001267F9" w:rsidRPr="004B1509" w:rsidRDefault="001267F9" w:rsidP="001267F9">
            <w:pPr>
              <w:rPr>
                <w:rFonts w:eastAsia="Calibri"/>
                <w:szCs w:val="22"/>
              </w:rPr>
            </w:pPr>
            <w:r w:rsidRPr="004B1509">
              <w:rPr>
                <w:rFonts w:eastAsia="Calibri"/>
                <w:szCs w:val="22"/>
              </w:rPr>
              <w:t>d9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64F473" w14:textId="34FCBD0D"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02CB13" w14:textId="555117AB" w:rsidR="001267F9" w:rsidRPr="004B1509" w:rsidRDefault="001267F9" w:rsidP="001267F9">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575EF" w14:textId="30E49D42" w:rsidR="001267F9" w:rsidRPr="004B1509" w:rsidRDefault="001267F9" w:rsidP="001267F9">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A5074" w14:textId="1DDFD46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4B14" w14:textId="6FCC1F23"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62F68" w14:textId="3D4C32D0" w:rsidR="001267F9" w:rsidRPr="004B1509" w:rsidRDefault="001267F9" w:rsidP="001267F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58D43" w14:textId="2F341B05" w:rsidR="001267F9" w:rsidRPr="004B1509" w:rsidRDefault="001267F9" w:rsidP="001267F9">
            <w:pPr>
              <w:jc w:val="center"/>
              <w:rPr>
                <w:rFonts w:eastAsia="Calibri"/>
                <w:szCs w:val="22"/>
              </w:rPr>
            </w:pPr>
            <w:r w:rsidRPr="004B1509">
              <w:rPr>
                <w:rFonts w:eastAsia="Calibri"/>
                <w:szCs w:val="22"/>
              </w:rPr>
              <w:t>4400-5545-8636</w:t>
            </w:r>
          </w:p>
        </w:tc>
      </w:tr>
      <w:tr w:rsidR="001267F9" w:rsidRPr="004B1509" w14:paraId="0BCCA1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FA1B0E"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ECE763" w14:textId="1CBF5395" w:rsidR="001267F9" w:rsidRPr="004B1509" w:rsidRDefault="001267F9" w:rsidP="001267F9">
            <w:pPr>
              <w:rPr>
                <w:rFonts w:eastAsia="Calibri"/>
                <w:szCs w:val="22"/>
              </w:rPr>
            </w:pPr>
            <w:r w:rsidRPr="004B1509">
              <w:rPr>
                <w:rFonts w:eastAsia="Calibri"/>
                <w:szCs w:val="22"/>
              </w:rPr>
              <w:t>d90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75B22E" w14:textId="6AEDB064" w:rsidR="001267F9" w:rsidRPr="004B1509" w:rsidRDefault="001267F9" w:rsidP="001267F9">
            <w:pPr>
              <w:rPr>
                <w:rFonts w:eastAsia="Calibri"/>
                <w:szCs w:val="22"/>
              </w:rPr>
            </w:pPr>
            <w:r w:rsidRPr="004B1509">
              <w:rPr>
                <w:rFonts w:eastAsia="Calibri"/>
                <w:szCs w:val="22"/>
              </w:rPr>
              <w:t>Privažiuojamasis kelias prie Debeikių mstl. valymo įrenginių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417A3B" w14:textId="57B69805" w:rsidR="001267F9" w:rsidRPr="004B1509" w:rsidRDefault="001267F9" w:rsidP="001267F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C60" w14:textId="090B8414"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C5AED" w14:textId="58C50FD8"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91DF3" w14:textId="11E0D905" w:rsidR="001267F9" w:rsidRPr="004B1509" w:rsidRDefault="001267F9" w:rsidP="001267F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C3AE" w14:textId="5F2B12A6"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6599DE" w14:textId="070D73A1" w:rsidR="001267F9" w:rsidRPr="004B1509" w:rsidRDefault="001267F9" w:rsidP="001267F9">
            <w:pPr>
              <w:jc w:val="center"/>
              <w:rPr>
                <w:rFonts w:eastAsia="Calibri"/>
                <w:szCs w:val="22"/>
              </w:rPr>
            </w:pPr>
            <w:r w:rsidRPr="004B1509">
              <w:rPr>
                <w:rFonts w:eastAsia="Calibri"/>
                <w:szCs w:val="22"/>
              </w:rPr>
              <w:t>-</w:t>
            </w:r>
          </w:p>
        </w:tc>
      </w:tr>
      <w:tr w:rsidR="001267F9" w:rsidRPr="004B1509" w14:paraId="123FBA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5133A3" w14:textId="77777777" w:rsidR="001267F9" w:rsidRPr="004B1509" w:rsidRDefault="001267F9" w:rsidP="001267F9">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36D5B1" w14:textId="3634E68E" w:rsidR="001267F9" w:rsidRPr="004B1509" w:rsidRDefault="001267F9" w:rsidP="001267F9">
            <w:pPr>
              <w:rPr>
                <w:rFonts w:eastAsia="Calibri"/>
                <w:szCs w:val="22"/>
              </w:rPr>
            </w:pPr>
            <w:r w:rsidRPr="004B1509">
              <w:rPr>
                <w:rFonts w:eastAsia="Calibri"/>
                <w:szCs w:val="22"/>
              </w:rPr>
              <w:t>d91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B0F392" w14:textId="3D0ACDED" w:rsidR="001267F9" w:rsidRPr="004B1509" w:rsidRDefault="001267F9" w:rsidP="001267F9">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nuo kelio Debeikiai –</w:t>
            </w:r>
            <w:proofErr w:type="spellStart"/>
            <w:r w:rsidRPr="004B1509">
              <w:rPr>
                <w:rFonts w:eastAsia="Calibri"/>
                <w:szCs w:val="22"/>
              </w:rPr>
              <w:t>Čekonys</w:t>
            </w:r>
            <w:proofErr w:type="spellEnd"/>
            <w:r w:rsidRPr="004B1509">
              <w:rPr>
                <w:rFonts w:eastAsia="Calibri"/>
                <w:szCs w:val="22"/>
              </w:rPr>
              <w:t>, II</w:t>
            </w:r>
            <w:r>
              <w:rPr>
                <w:rFonts w:eastAsia="Calibri"/>
                <w:szCs w:val="22"/>
              </w:rPr>
              <w:t>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7CDCB7" w14:textId="053631EA" w:rsidR="001267F9" w:rsidRPr="004B1509" w:rsidRDefault="001267F9" w:rsidP="001267F9">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C268E" w14:textId="38E9AF23"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FF9C4" w14:textId="65938809" w:rsidR="001267F9" w:rsidRPr="004B1509" w:rsidRDefault="001267F9" w:rsidP="001267F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DA86C" w14:textId="2F934CA3" w:rsidR="001267F9" w:rsidRPr="004B1509" w:rsidRDefault="001267F9" w:rsidP="001267F9">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175E" w14:textId="4CEF2CE1" w:rsidR="001267F9" w:rsidRPr="004B1509" w:rsidRDefault="001267F9" w:rsidP="001267F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444CB5" w14:textId="3526A970" w:rsidR="001267F9" w:rsidRPr="004B1509" w:rsidRDefault="001267F9" w:rsidP="001267F9">
            <w:pPr>
              <w:jc w:val="center"/>
              <w:rPr>
                <w:rFonts w:eastAsia="Calibri"/>
                <w:szCs w:val="22"/>
              </w:rPr>
            </w:pPr>
            <w:r w:rsidRPr="004B1509">
              <w:rPr>
                <w:rFonts w:eastAsia="Calibri"/>
                <w:szCs w:val="22"/>
              </w:rPr>
              <w:t>-</w:t>
            </w:r>
          </w:p>
        </w:tc>
      </w:tr>
      <w:tr w:rsidR="001267F9" w:rsidRPr="004B1509" w14:paraId="4D0EED4F"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31E6BA14" w14:textId="77777777" w:rsidR="001267F9" w:rsidRPr="004B1509" w:rsidRDefault="001267F9" w:rsidP="001267F9">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7B7D6F13" w14:textId="77777777" w:rsidR="001267F9" w:rsidRPr="004B1509" w:rsidRDefault="001267F9" w:rsidP="001267F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61B15A1" w14:textId="77777777" w:rsidR="001267F9" w:rsidRPr="004B1509" w:rsidRDefault="001267F9" w:rsidP="001267F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19805B" w14:textId="77777777" w:rsidR="001267F9" w:rsidRPr="004B1509" w:rsidRDefault="001267F9" w:rsidP="001267F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55DE5BE" w14:textId="77777777" w:rsidR="001267F9" w:rsidRPr="004B1509" w:rsidRDefault="001267F9" w:rsidP="001267F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E439D31" w14:textId="77777777" w:rsidR="001267F9" w:rsidRPr="004B1509" w:rsidRDefault="001267F9" w:rsidP="001267F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2F21B51" w14:textId="77777777" w:rsidR="001267F9" w:rsidRPr="004B1509" w:rsidRDefault="001267F9" w:rsidP="001267F9">
            <w:pPr>
              <w:jc w:val="center"/>
              <w:rPr>
                <w:rFonts w:eastAsia="Calibri"/>
                <w:bCs/>
                <w:szCs w:val="22"/>
              </w:rPr>
            </w:pPr>
          </w:p>
        </w:tc>
      </w:tr>
      <w:tr w:rsidR="002159D3" w:rsidRPr="004B1509" w14:paraId="470F86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B2C557"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498C0B" w14:textId="3FDEE7F7" w:rsidR="002159D3" w:rsidRPr="004B1509" w:rsidRDefault="002159D3" w:rsidP="002159D3">
            <w:pPr>
              <w:rPr>
                <w:rFonts w:eastAsia="Calibri"/>
                <w:szCs w:val="22"/>
              </w:rPr>
            </w:pPr>
            <w:r w:rsidRPr="004B1509">
              <w:rPr>
                <w:rFonts w:eastAsia="Calibri"/>
                <w:szCs w:val="22"/>
              </w:rPr>
              <w:t>DSV6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8E825A" w14:textId="6F777EEB" w:rsidR="002159D3" w:rsidRPr="004B1509" w:rsidRDefault="002159D3" w:rsidP="002159D3">
            <w:pPr>
              <w:rPr>
                <w:rFonts w:eastAsia="Calibri"/>
                <w:szCs w:val="22"/>
              </w:rPr>
            </w:pPr>
            <w:r w:rsidRPr="004B1509">
              <w:rPr>
                <w:rFonts w:eastAsia="Calibri"/>
                <w:szCs w:val="22"/>
              </w:rPr>
              <w:t xml:space="preserve">Privažiuojamasis kelias prie Meldučių k. kaimo žvėryno nuo kelio </w:t>
            </w:r>
            <w:proofErr w:type="spellStart"/>
            <w:r w:rsidRPr="004B1509">
              <w:rPr>
                <w:rFonts w:eastAsia="Calibri"/>
                <w:szCs w:val="22"/>
              </w:rPr>
              <w:t>Čekonys</w:t>
            </w:r>
            <w:proofErr w:type="spellEnd"/>
            <w:r w:rsidRPr="004B1509">
              <w:rPr>
                <w:rFonts w:eastAsia="Calibri"/>
                <w:szCs w:val="22"/>
              </w:rPr>
              <w:t>–Debeik</w:t>
            </w:r>
            <w:r>
              <w:rPr>
                <w:rFonts w:eastAsia="Calibri"/>
                <w:szCs w:val="22"/>
              </w:rPr>
              <w:t>i</w:t>
            </w:r>
            <w:r w:rsidRPr="004B1509">
              <w:rPr>
                <w:rFonts w:eastAsia="Calibri"/>
                <w:szCs w:val="22"/>
              </w:rPr>
              <w:t>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2B7003" w14:textId="630A7DC0" w:rsidR="002159D3" w:rsidRPr="004B1509" w:rsidRDefault="002159D3" w:rsidP="002159D3">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191" w14:textId="6E5B1841"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5A8E4" w14:textId="1DFA646F"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D1E47" w14:textId="54B7E2C9" w:rsidR="002159D3" w:rsidRPr="004B1509" w:rsidRDefault="002159D3" w:rsidP="002159D3">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4F8E" w14:textId="3FA62A2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9BB22F" w14:textId="349458B3" w:rsidR="002159D3" w:rsidRPr="004B1509" w:rsidRDefault="002159D3" w:rsidP="002159D3">
            <w:pPr>
              <w:jc w:val="center"/>
              <w:rPr>
                <w:rFonts w:eastAsia="Calibri"/>
                <w:szCs w:val="22"/>
              </w:rPr>
            </w:pPr>
            <w:r w:rsidRPr="004B1509">
              <w:rPr>
                <w:rFonts w:eastAsia="Calibri"/>
                <w:szCs w:val="22"/>
              </w:rPr>
              <w:t>-</w:t>
            </w:r>
          </w:p>
        </w:tc>
      </w:tr>
      <w:tr w:rsidR="002159D3" w:rsidRPr="004B1509" w14:paraId="72C244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A2C76C"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95D11" w14:textId="512C0ED9" w:rsidR="002159D3" w:rsidRPr="004B1509" w:rsidRDefault="002159D3" w:rsidP="002159D3">
            <w:pPr>
              <w:rPr>
                <w:rFonts w:eastAsia="Calibri"/>
                <w:szCs w:val="22"/>
              </w:rPr>
            </w:pPr>
            <w:r w:rsidRPr="004B1509">
              <w:rPr>
                <w:rFonts w:eastAsia="Calibri"/>
                <w:szCs w:val="22"/>
              </w:rPr>
              <w:t>DSV10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041F0E" w14:textId="690FECD6"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Kapčiuškių</w:t>
            </w:r>
            <w:proofErr w:type="spellEnd"/>
            <w:r w:rsidRPr="004B1509">
              <w:rPr>
                <w:rFonts w:eastAsia="Calibri"/>
                <w:szCs w:val="22"/>
              </w:rPr>
              <w:t xml:space="preserve"> k. nuo kelio </w:t>
            </w:r>
            <w:proofErr w:type="spellStart"/>
            <w:r w:rsidRPr="004B1509">
              <w:rPr>
                <w:rFonts w:eastAsia="Calibri"/>
                <w:szCs w:val="22"/>
              </w:rPr>
              <w:t>Jurzdikas</w:t>
            </w:r>
            <w:proofErr w:type="spellEnd"/>
            <w:r w:rsidRPr="004B1509">
              <w:rPr>
                <w:rFonts w:eastAsia="Calibri"/>
                <w:szCs w:val="22"/>
              </w:rPr>
              <w:t xml:space="preserve">– </w:t>
            </w:r>
            <w:proofErr w:type="spellStart"/>
            <w:r w:rsidRPr="004B1509">
              <w:rPr>
                <w:rFonts w:eastAsia="Calibri"/>
                <w:szCs w:val="22"/>
              </w:rPr>
              <w:t>Peštyniai</w:t>
            </w:r>
            <w:proofErr w:type="spellEnd"/>
            <w:r w:rsidRPr="004B1509">
              <w:rPr>
                <w:rFonts w:eastAsia="Calibri"/>
                <w:szCs w:val="22"/>
              </w:rPr>
              <w:t xml:space="preserve">,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2839AC" w14:textId="7CEF78CD" w:rsidR="002159D3" w:rsidRPr="004B1509" w:rsidRDefault="002159D3" w:rsidP="002159D3">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9504D" w14:textId="5FF09175"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A8B7E" w14:textId="170B8438"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61B5D" w14:textId="29BB1212" w:rsidR="002159D3" w:rsidRPr="004B1509" w:rsidRDefault="002159D3" w:rsidP="002159D3">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C0A2" w14:textId="0C8EFA98"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3EFED1" w14:textId="2E3160DC" w:rsidR="002159D3" w:rsidRPr="004B1509" w:rsidRDefault="002159D3" w:rsidP="002159D3">
            <w:pPr>
              <w:jc w:val="center"/>
              <w:rPr>
                <w:rFonts w:eastAsia="Calibri"/>
                <w:szCs w:val="22"/>
              </w:rPr>
            </w:pPr>
            <w:r w:rsidRPr="004B1509">
              <w:rPr>
                <w:rFonts w:eastAsia="Calibri"/>
                <w:szCs w:val="22"/>
              </w:rPr>
              <w:t>-</w:t>
            </w:r>
          </w:p>
        </w:tc>
      </w:tr>
      <w:tr w:rsidR="002159D3" w:rsidRPr="004B1509" w14:paraId="39DCBB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B9CCC4"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F14275" w14:textId="1F798306" w:rsidR="002159D3" w:rsidRPr="004B1509" w:rsidRDefault="002159D3" w:rsidP="002159D3">
            <w:pPr>
              <w:rPr>
                <w:rFonts w:eastAsia="Calibri"/>
                <w:szCs w:val="22"/>
              </w:rPr>
            </w:pPr>
            <w:r w:rsidRPr="004B1509">
              <w:rPr>
                <w:rFonts w:eastAsia="Calibri"/>
                <w:szCs w:val="22"/>
              </w:rPr>
              <w:t>DSV19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8F78BE" w14:textId="20132A5D"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17DCC7" w14:textId="17A177DD" w:rsidR="002159D3" w:rsidRPr="004B1509" w:rsidRDefault="002159D3" w:rsidP="002159D3">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8A44" w14:textId="5287D13F"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59F3" w14:textId="41A0D294"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D93DF" w14:textId="1BA9484D" w:rsidR="002159D3" w:rsidRPr="004B1509" w:rsidRDefault="002159D3" w:rsidP="002159D3">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EAE9F" w14:textId="76CC55C8"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5DF716" w14:textId="65960C6E" w:rsidR="002159D3" w:rsidRPr="004B1509" w:rsidRDefault="002159D3" w:rsidP="002159D3">
            <w:pPr>
              <w:jc w:val="center"/>
              <w:rPr>
                <w:rFonts w:eastAsia="Calibri"/>
                <w:szCs w:val="22"/>
              </w:rPr>
            </w:pPr>
            <w:r w:rsidRPr="004B1509">
              <w:rPr>
                <w:rFonts w:eastAsia="Calibri"/>
                <w:szCs w:val="22"/>
              </w:rPr>
              <w:t>-</w:t>
            </w:r>
          </w:p>
        </w:tc>
      </w:tr>
      <w:tr w:rsidR="002159D3" w:rsidRPr="004B1509" w14:paraId="799AF7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015E3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88DC38" w14:textId="4FE2D733" w:rsidR="002159D3" w:rsidRPr="004B1509" w:rsidRDefault="002159D3" w:rsidP="002159D3">
            <w:pPr>
              <w:rPr>
                <w:rFonts w:eastAsia="Calibri"/>
                <w:szCs w:val="22"/>
              </w:rPr>
            </w:pPr>
            <w:r w:rsidRPr="004B1509">
              <w:rPr>
                <w:rFonts w:eastAsia="Calibri"/>
                <w:szCs w:val="22"/>
              </w:rPr>
              <w:t>DSV24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752191" w14:textId="19B43EB1" w:rsidR="002159D3" w:rsidRPr="004B1509" w:rsidRDefault="002159D3" w:rsidP="002159D3">
            <w:pPr>
              <w:rPr>
                <w:rFonts w:eastAsia="Calibri"/>
                <w:szCs w:val="22"/>
              </w:rPr>
            </w:pPr>
            <w:r w:rsidRPr="004B1509">
              <w:rPr>
                <w:rFonts w:eastAsia="Calibri"/>
                <w:szCs w:val="22"/>
              </w:rPr>
              <w:t>Privažiuojamasis kelias prie Kalvelių k. miško nuo kelio Debeikiai–</w:t>
            </w:r>
            <w:proofErr w:type="spellStart"/>
            <w:r w:rsidRPr="004B1509">
              <w:rPr>
                <w:rFonts w:eastAsia="Calibri"/>
                <w:szCs w:val="22"/>
              </w:rPr>
              <w:t>Čekonys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C958D9F" w14:textId="4CEEA9AE" w:rsidR="002159D3" w:rsidRPr="004B1509" w:rsidRDefault="002159D3" w:rsidP="002159D3">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CD5B" w14:textId="71EFDE3A"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BF34" w14:textId="55F60725"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3E8A4" w14:textId="0770DC71" w:rsidR="002159D3" w:rsidRPr="004B1509" w:rsidRDefault="002159D3" w:rsidP="002159D3">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086A7" w14:textId="2A277523"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CA7944" w14:textId="23F46188" w:rsidR="002159D3" w:rsidRPr="004B1509" w:rsidRDefault="002159D3" w:rsidP="002159D3">
            <w:pPr>
              <w:jc w:val="center"/>
              <w:rPr>
                <w:rFonts w:eastAsia="Calibri"/>
                <w:szCs w:val="22"/>
              </w:rPr>
            </w:pPr>
            <w:r w:rsidRPr="004B1509">
              <w:rPr>
                <w:rFonts w:eastAsia="Calibri"/>
                <w:szCs w:val="22"/>
              </w:rPr>
              <w:t>-</w:t>
            </w:r>
          </w:p>
        </w:tc>
      </w:tr>
      <w:tr w:rsidR="002159D3" w:rsidRPr="004B1509" w14:paraId="32A0F7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1826F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AC2B1" w14:textId="649F7D29" w:rsidR="002159D3" w:rsidRPr="004B1509" w:rsidRDefault="002159D3" w:rsidP="002159D3">
            <w:pPr>
              <w:rPr>
                <w:rFonts w:eastAsia="Calibri"/>
                <w:szCs w:val="22"/>
              </w:rPr>
            </w:pPr>
            <w:r w:rsidRPr="004B1509">
              <w:rPr>
                <w:rFonts w:eastAsia="Calibri"/>
                <w:szCs w:val="22"/>
              </w:rPr>
              <w:t>DSV30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2BE3A8" w14:textId="48115447" w:rsidR="002159D3" w:rsidRPr="004B1509" w:rsidRDefault="002159D3" w:rsidP="002159D3">
            <w:pPr>
              <w:rPr>
                <w:rFonts w:eastAsia="Calibri"/>
                <w:szCs w:val="22"/>
              </w:rPr>
            </w:pPr>
            <w:r w:rsidRPr="004B1509">
              <w:rPr>
                <w:rFonts w:eastAsia="Calibri"/>
                <w:szCs w:val="22"/>
              </w:rPr>
              <w:t xml:space="preserve">Privažiuojamasis kelias prie Papšių k. nuo kelio Debeikiai–Žalioji, III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C97853" w14:textId="7AB542B6" w:rsidR="002159D3" w:rsidRPr="004B1509" w:rsidRDefault="002159D3" w:rsidP="002159D3">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EF40" w14:textId="5AD8DF28"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680E" w14:textId="0FF3316B"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B9F3" w14:textId="59CA3EE8" w:rsidR="002159D3" w:rsidRPr="004B1509" w:rsidRDefault="002159D3" w:rsidP="002159D3">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A8973" w14:textId="20007850"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57E960" w14:textId="212C4568" w:rsidR="002159D3" w:rsidRPr="004B1509" w:rsidRDefault="002159D3" w:rsidP="002159D3">
            <w:pPr>
              <w:jc w:val="center"/>
              <w:rPr>
                <w:rFonts w:eastAsia="Calibri"/>
                <w:szCs w:val="22"/>
              </w:rPr>
            </w:pPr>
            <w:r w:rsidRPr="004B1509">
              <w:rPr>
                <w:rFonts w:eastAsia="Calibri"/>
                <w:szCs w:val="22"/>
              </w:rPr>
              <w:t>-</w:t>
            </w:r>
          </w:p>
        </w:tc>
      </w:tr>
      <w:tr w:rsidR="002159D3" w:rsidRPr="004B1509" w14:paraId="705EA8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47556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A3A8A2" w14:textId="5F47CC3B" w:rsidR="002159D3" w:rsidRPr="004B1509" w:rsidRDefault="002159D3" w:rsidP="002159D3">
            <w:pPr>
              <w:rPr>
                <w:rFonts w:eastAsia="Calibri"/>
                <w:szCs w:val="22"/>
              </w:rPr>
            </w:pPr>
            <w:r w:rsidRPr="004B1509">
              <w:rPr>
                <w:rFonts w:eastAsia="Calibri"/>
                <w:szCs w:val="22"/>
              </w:rPr>
              <w:t>DSV34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891761" w14:textId="3075F9E1"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Jurzdiko</w:t>
            </w:r>
            <w:proofErr w:type="spellEnd"/>
            <w:r w:rsidRPr="004B1509">
              <w:rPr>
                <w:rFonts w:eastAsia="Calibri"/>
                <w:szCs w:val="22"/>
              </w:rPr>
              <w:t xml:space="preserve"> k.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52DDD8" w14:textId="4C466445" w:rsidR="002159D3" w:rsidRPr="004B1509" w:rsidRDefault="002159D3" w:rsidP="002159D3">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5A01A" w14:textId="5DE82684"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F05E" w14:textId="4A6FEBB0"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127B4" w14:textId="3501FC27" w:rsidR="002159D3" w:rsidRPr="004B1509" w:rsidRDefault="002159D3" w:rsidP="002159D3">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D1143" w14:textId="4E5AC15E"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1C0E56" w14:textId="787ED437" w:rsidR="002159D3" w:rsidRPr="004B1509" w:rsidRDefault="002159D3" w:rsidP="002159D3">
            <w:pPr>
              <w:jc w:val="center"/>
              <w:rPr>
                <w:rFonts w:eastAsia="Calibri"/>
                <w:szCs w:val="22"/>
              </w:rPr>
            </w:pPr>
            <w:r w:rsidRPr="004B1509">
              <w:rPr>
                <w:rFonts w:eastAsia="Calibri"/>
                <w:szCs w:val="22"/>
              </w:rPr>
              <w:t>-</w:t>
            </w:r>
          </w:p>
        </w:tc>
      </w:tr>
      <w:tr w:rsidR="002159D3" w:rsidRPr="004B1509" w14:paraId="065FD68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6B4825"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BB99DF" w14:textId="043749E4" w:rsidR="002159D3" w:rsidRPr="004B1509" w:rsidRDefault="002159D3" w:rsidP="002159D3">
            <w:pPr>
              <w:rPr>
                <w:rFonts w:eastAsia="Calibri"/>
                <w:szCs w:val="22"/>
              </w:rPr>
            </w:pPr>
            <w:r w:rsidRPr="004B1509">
              <w:rPr>
                <w:rFonts w:eastAsia="Calibri"/>
                <w:szCs w:val="22"/>
              </w:rPr>
              <w:t>DSV38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0ABF2D" w14:textId="09D5FCB0" w:rsidR="002159D3" w:rsidRPr="004B1509" w:rsidRDefault="002159D3" w:rsidP="002159D3">
            <w:pPr>
              <w:rPr>
                <w:rFonts w:eastAsia="Calibri"/>
                <w:szCs w:val="22"/>
              </w:rPr>
            </w:pPr>
            <w:r w:rsidRPr="004B1509">
              <w:rPr>
                <w:rFonts w:eastAsia="Calibri"/>
                <w:szCs w:val="22"/>
              </w:rPr>
              <w:t>Privažiuojamasis kelias prie Debeikių mstl. vandenvietės  nuo kelio Debeikiai–</w:t>
            </w:r>
            <w:proofErr w:type="spellStart"/>
            <w:r w:rsidRPr="004B1509">
              <w:rPr>
                <w:rFonts w:eastAsia="Calibri"/>
                <w:szCs w:val="22"/>
              </w:rPr>
              <w:t>Rašimai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F54FFE9" w14:textId="7FD8B887" w:rsidR="002159D3" w:rsidRPr="004B1509" w:rsidRDefault="002159D3" w:rsidP="002159D3">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56D" w14:textId="0B3948AD"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C10E4" w14:textId="05BB0D10"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A996" w14:textId="76E02826" w:rsidR="002159D3" w:rsidRPr="004B1509" w:rsidRDefault="002159D3" w:rsidP="002159D3">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6A027" w14:textId="6263B521"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6AEF02" w14:textId="7CE6103A" w:rsidR="002159D3" w:rsidRPr="004B1509" w:rsidRDefault="002159D3" w:rsidP="002159D3">
            <w:pPr>
              <w:jc w:val="center"/>
              <w:rPr>
                <w:rFonts w:eastAsia="Calibri"/>
                <w:szCs w:val="22"/>
              </w:rPr>
            </w:pPr>
            <w:r w:rsidRPr="004B1509">
              <w:rPr>
                <w:rFonts w:eastAsia="Calibri"/>
                <w:szCs w:val="22"/>
              </w:rPr>
              <w:t>-</w:t>
            </w:r>
          </w:p>
        </w:tc>
      </w:tr>
      <w:tr w:rsidR="002159D3" w:rsidRPr="004B1509" w14:paraId="3F1E93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B4BDE0"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4F7E5" w14:textId="04638F99" w:rsidR="002159D3" w:rsidRPr="004B1509" w:rsidRDefault="002159D3" w:rsidP="002159D3">
            <w:pPr>
              <w:rPr>
                <w:rFonts w:eastAsia="Calibri"/>
                <w:szCs w:val="22"/>
              </w:rPr>
            </w:pPr>
            <w:r w:rsidRPr="004B1509">
              <w:rPr>
                <w:rFonts w:eastAsia="Calibri"/>
                <w:szCs w:val="22"/>
              </w:rPr>
              <w:t>DSV40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06C489" w14:textId="6400FC7E"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Stalnioniškis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6AEAC62" w14:textId="6EE5DC34" w:rsidR="002159D3" w:rsidRPr="004B1509" w:rsidRDefault="002159D3" w:rsidP="002159D3">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82C07" w14:textId="70417580"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DEF1E" w14:textId="7B8436E4"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B454A" w14:textId="5C13EB84" w:rsidR="002159D3" w:rsidRPr="004B1509" w:rsidRDefault="002159D3" w:rsidP="002159D3">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DF73C" w14:textId="2680B5B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5279FB" w14:textId="3EDC1CD1" w:rsidR="002159D3" w:rsidRPr="004B1509" w:rsidRDefault="002159D3" w:rsidP="002159D3">
            <w:pPr>
              <w:jc w:val="center"/>
              <w:rPr>
                <w:rFonts w:eastAsia="Calibri"/>
                <w:szCs w:val="22"/>
              </w:rPr>
            </w:pPr>
            <w:r w:rsidRPr="004B1509">
              <w:rPr>
                <w:rFonts w:eastAsia="Calibri"/>
                <w:szCs w:val="22"/>
              </w:rPr>
              <w:t>-</w:t>
            </w:r>
          </w:p>
        </w:tc>
      </w:tr>
      <w:tr w:rsidR="002159D3" w:rsidRPr="004B1509" w14:paraId="621E6F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0AEFD4"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F5E13" w14:textId="4951FDA6" w:rsidR="002159D3" w:rsidRPr="004B1509" w:rsidRDefault="002159D3" w:rsidP="002159D3">
            <w:pPr>
              <w:rPr>
                <w:rFonts w:eastAsia="Calibri"/>
                <w:szCs w:val="22"/>
              </w:rPr>
            </w:pPr>
            <w:r w:rsidRPr="004B1509">
              <w:rPr>
                <w:rFonts w:eastAsia="Calibri"/>
                <w:szCs w:val="22"/>
              </w:rPr>
              <w:t>DSV44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E8D25F" w14:textId="6E8888BB" w:rsidR="002159D3" w:rsidRPr="004B1509" w:rsidRDefault="002159D3" w:rsidP="002159D3">
            <w:pPr>
              <w:rPr>
                <w:rFonts w:eastAsia="Calibri"/>
                <w:szCs w:val="22"/>
              </w:rPr>
            </w:pP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Mikniūnai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7DB6DB1" w14:textId="1ACBE53E" w:rsidR="002159D3" w:rsidRPr="004B1509" w:rsidRDefault="002159D3" w:rsidP="002159D3">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BD76C" w14:textId="272193EB"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25F2" w14:textId="4B06430B"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09B58" w14:textId="1AD1FFBC" w:rsidR="002159D3" w:rsidRPr="004B1509" w:rsidRDefault="002159D3" w:rsidP="002159D3">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43E0F" w14:textId="66A8B06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1D9D0A" w14:textId="2F5B66E8" w:rsidR="002159D3" w:rsidRPr="004B1509" w:rsidRDefault="002159D3" w:rsidP="002159D3">
            <w:pPr>
              <w:jc w:val="center"/>
              <w:rPr>
                <w:rFonts w:eastAsia="Calibri"/>
                <w:szCs w:val="22"/>
              </w:rPr>
            </w:pPr>
            <w:r w:rsidRPr="004B1509">
              <w:rPr>
                <w:rFonts w:eastAsia="Calibri"/>
                <w:szCs w:val="22"/>
              </w:rPr>
              <w:t>-</w:t>
            </w:r>
          </w:p>
        </w:tc>
      </w:tr>
      <w:tr w:rsidR="002159D3" w:rsidRPr="004B1509" w14:paraId="671DAF8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A5D74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3FC1F7" w14:textId="4EDA7ED5" w:rsidR="002159D3" w:rsidRPr="004B1509" w:rsidRDefault="002159D3" w:rsidP="002159D3">
            <w:pPr>
              <w:rPr>
                <w:rFonts w:eastAsia="Calibri"/>
                <w:szCs w:val="22"/>
              </w:rPr>
            </w:pPr>
            <w:r w:rsidRPr="004B1509">
              <w:rPr>
                <w:rFonts w:eastAsia="Calibri"/>
                <w:szCs w:val="22"/>
              </w:rPr>
              <w:t>DSV54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0E30C" w14:textId="596BFD8D" w:rsidR="002159D3" w:rsidRPr="004B1509" w:rsidRDefault="002159D3" w:rsidP="002159D3">
            <w:pPr>
              <w:rPr>
                <w:rFonts w:eastAsia="Calibri"/>
                <w:szCs w:val="22"/>
              </w:rPr>
            </w:pPr>
            <w:r w:rsidRPr="004B1509">
              <w:rPr>
                <w:rFonts w:eastAsia="Calibri"/>
                <w:szCs w:val="22"/>
              </w:rPr>
              <w:t>Privažiuojamasis kelias prie Leliūnų paukštyno nuo Ilgosios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12ED52" w14:textId="34AF0650" w:rsidR="002159D3" w:rsidRPr="004B1509" w:rsidRDefault="002159D3" w:rsidP="002159D3">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731D7" w14:textId="300CB806"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D0C9" w14:textId="5F274C13"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7408" w14:textId="320E9763" w:rsidR="002159D3" w:rsidRPr="004B1509" w:rsidRDefault="002159D3" w:rsidP="002159D3">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5158C" w14:textId="47D9CF69"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E87001" w14:textId="5DDF2251" w:rsidR="002159D3" w:rsidRPr="004B1509" w:rsidRDefault="002159D3" w:rsidP="002159D3">
            <w:pPr>
              <w:jc w:val="center"/>
              <w:rPr>
                <w:rFonts w:eastAsia="Calibri"/>
                <w:szCs w:val="22"/>
              </w:rPr>
            </w:pPr>
            <w:r w:rsidRPr="004B1509">
              <w:rPr>
                <w:rFonts w:eastAsia="Calibri"/>
                <w:szCs w:val="22"/>
              </w:rPr>
              <w:t>-</w:t>
            </w:r>
          </w:p>
        </w:tc>
      </w:tr>
      <w:tr w:rsidR="002159D3" w:rsidRPr="004B1509" w14:paraId="4023CB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E3ADB9"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8C90AF" w14:textId="7AB932B2" w:rsidR="002159D3" w:rsidRPr="004B1509" w:rsidRDefault="002159D3" w:rsidP="002159D3">
            <w:pPr>
              <w:rPr>
                <w:rFonts w:eastAsia="Calibri"/>
                <w:szCs w:val="22"/>
              </w:rPr>
            </w:pPr>
            <w:r w:rsidRPr="004B1509">
              <w:rPr>
                <w:rFonts w:eastAsia="Calibri"/>
                <w:szCs w:val="22"/>
              </w:rPr>
              <w:t>DSV58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977ACB" w14:textId="3CCB72EB"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Jononių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Jononys</w:t>
            </w:r>
            <w:proofErr w:type="spellEnd"/>
            <w:r w:rsidRPr="004B1509">
              <w:rPr>
                <w:rFonts w:eastAsia="Calibri"/>
                <w:szCs w:val="22"/>
              </w:rPr>
              <w:t xml:space="preserve">,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4E82D5" w14:textId="183757FA" w:rsidR="002159D3" w:rsidRPr="004B1509" w:rsidRDefault="002159D3" w:rsidP="002159D3">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DEAFE" w14:textId="37FF11FA"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CBBF0" w14:textId="6AD3A5EB"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995D" w14:textId="5B5374AD" w:rsidR="002159D3" w:rsidRPr="004B1509" w:rsidRDefault="002159D3" w:rsidP="002159D3">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260F3" w14:textId="15EDDD9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BE0DCA" w14:textId="5112316D" w:rsidR="002159D3" w:rsidRPr="004B1509" w:rsidRDefault="002159D3" w:rsidP="002159D3">
            <w:pPr>
              <w:jc w:val="center"/>
              <w:rPr>
                <w:rFonts w:eastAsia="Calibri"/>
                <w:szCs w:val="22"/>
              </w:rPr>
            </w:pPr>
            <w:r w:rsidRPr="004B1509">
              <w:rPr>
                <w:rFonts w:eastAsia="Calibri"/>
                <w:szCs w:val="22"/>
              </w:rPr>
              <w:t>-</w:t>
            </w:r>
          </w:p>
        </w:tc>
      </w:tr>
      <w:tr w:rsidR="002159D3" w:rsidRPr="004B1509" w14:paraId="44C439B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33CB0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003C3" w14:textId="6C6F5A25" w:rsidR="002159D3" w:rsidRPr="004B1509" w:rsidRDefault="002159D3" w:rsidP="002159D3">
            <w:pPr>
              <w:rPr>
                <w:rFonts w:eastAsia="Calibri"/>
                <w:szCs w:val="22"/>
              </w:rPr>
            </w:pPr>
            <w:r w:rsidRPr="004B1509">
              <w:rPr>
                <w:rFonts w:eastAsia="Calibri"/>
                <w:szCs w:val="22"/>
              </w:rPr>
              <w:t>DSV59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9D293B" w14:textId="2D13BAC4"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Jononių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 xml:space="preserve">– </w:t>
            </w:r>
            <w:proofErr w:type="spellStart"/>
            <w:r w:rsidRPr="004B1509">
              <w:rPr>
                <w:rFonts w:eastAsia="Calibri"/>
                <w:szCs w:val="22"/>
              </w:rPr>
              <w:t>Jononys</w:t>
            </w:r>
            <w:proofErr w:type="spellEnd"/>
            <w:r w:rsidRPr="004B1509">
              <w:rPr>
                <w:rFonts w:eastAsia="Calibri"/>
                <w:szCs w:val="22"/>
              </w:rPr>
              <w:t xml:space="preserve">,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438AA8" w14:textId="76CFEC01" w:rsidR="002159D3" w:rsidRPr="004B1509" w:rsidRDefault="002159D3" w:rsidP="002159D3">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B4127" w14:textId="3F63195C"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F1AC9" w14:textId="7BF4E29F"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34B8B" w14:textId="2BBEC5FF" w:rsidR="002159D3" w:rsidRPr="004B1509" w:rsidRDefault="002159D3" w:rsidP="002159D3">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5D8A7" w14:textId="3C51167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65719B" w14:textId="34CCF3CC" w:rsidR="002159D3" w:rsidRPr="004B1509" w:rsidRDefault="002159D3" w:rsidP="002159D3">
            <w:pPr>
              <w:jc w:val="center"/>
              <w:rPr>
                <w:rFonts w:eastAsia="Calibri"/>
                <w:szCs w:val="22"/>
              </w:rPr>
            </w:pPr>
            <w:r w:rsidRPr="004B1509">
              <w:rPr>
                <w:rFonts w:eastAsia="Calibri"/>
                <w:szCs w:val="22"/>
              </w:rPr>
              <w:t>-</w:t>
            </w:r>
          </w:p>
        </w:tc>
      </w:tr>
      <w:tr w:rsidR="002159D3" w:rsidRPr="004B1509" w14:paraId="7962A3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E75622"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02DB7" w14:textId="78F21693" w:rsidR="002159D3" w:rsidRPr="004B1509" w:rsidRDefault="002159D3" w:rsidP="002159D3">
            <w:pPr>
              <w:rPr>
                <w:rFonts w:eastAsia="Calibri"/>
                <w:szCs w:val="22"/>
              </w:rPr>
            </w:pPr>
            <w:r w:rsidRPr="004B1509">
              <w:rPr>
                <w:rFonts w:eastAsia="Calibri"/>
                <w:szCs w:val="22"/>
              </w:rPr>
              <w:t>DSV68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46BDBE" w14:textId="40A6C62E"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nuo kelio </w:t>
            </w:r>
            <w:proofErr w:type="spellStart"/>
            <w:r w:rsidRPr="004B1509">
              <w:rPr>
                <w:rFonts w:eastAsia="Calibri"/>
                <w:szCs w:val="22"/>
              </w:rPr>
              <w:t>Čekonys</w:t>
            </w:r>
            <w:proofErr w:type="spellEnd"/>
            <w:r w:rsidRPr="004B1509">
              <w:rPr>
                <w:rFonts w:eastAsia="Calibri"/>
                <w:szCs w:val="22"/>
              </w:rPr>
              <w:t>–Elmininkai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E9E9F4" w14:textId="7E8A18E8" w:rsidR="002159D3" w:rsidRPr="004B1509" w:rsidRDefault="002159D3" w:rsidP="002159D3">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1DDF" w14:textId="472404E6"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39A9A" w14:textId="70C11786"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ECE53" w14:textId="1AD88445" w:rsidR="002159D3" w:rsidRPr="004B1509" w:rsidRDefault="002159D3" w:rsidP="002159D3">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E31D3" w14:textId="4C18D67F"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FA462B" w14:textId="7306B055" w:rsidR="002159D3" w:rsidRPr="004B1509" w:rsidRDefault="002159D3" w:rsidP="002159D3">
            <w:pPr>
              <w:jc w:val="center"/>
              <w:rPr>
                <w:rFonts w:eastAsia="Calibri"/>
                <w:szCs w:val="22"/>
              </w:rPr>
            </w:pPr>
            <w:r w:rsidRPr="004B1509">
              <w:rPr>
                <w:rFonts w:eastAsia="Calibri"/>
                <w:szCs w:val="22"/>
              </w:rPr>
              <w:t>-</w:t>
            </w:r>
          </w:p>
        </w:tc>
      </w:tr>
      <w:tr w:rsidR="002159D3" w:rsidRPr="004B1509" w14:paraId="1FA9086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1EDBD2"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3EFF7" w14:textId="52607623" w:rsidR="002159D3" w:rsidRPr="004B1509" w:rsidRDefault="002159D3" w:rsidP="002159D3">
            <w:pPr>
              <w:rPr>
                <w:rFonts w:eastAsia="Calibri"/>
                <w:szCs w:val="22"/>
              </w:rPr>
            </w:pPr>
            <w:r w:rsidRPr="004B1509">
              <w:rPr>
                <w:rFonts w:eastAsia="Calibri"/>
                <w:szCs w:val="22"/>
              </w:rPr>
              <w:t>DSV80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79A70D" w14:textId="1235F3B2" w:rsidR="002159D3" w:rsidRPr="004B1509" w:rsidRDefault="002159D3" w:rsidP="002159D3">
            <w:pPr>
              <w:rPr>
                <w:rFonts w:eastAsia="Calibri"/>
                <w:szCs w:val="22"/>
              </w:rPr>
            </w:pPr>
            <w:r w:rsidRPr="004B1509">
              <w:rPr>
                <w:rFonts w:eastAsia="Calibri"/>
                <w:szCs w:val="22"/>
              </w:rPr>
              <w:t>Privažiuojamasis kelias prie Debeikių kapinių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0A9322" w14:textId="40F52422" w:rsidR="002159D3" w:rsidRPr="004B1509" w:rsidRDefault="002159D3" w:rsidP="002159D3">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B7179" w14:textId="74CE5DBC"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CD4A5" w14:textId="0710FAE9"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6A5CB" w14:textId="29D1AEC0" w:rsidR="002159D3" w:rsidRPr="004B1509" w:rsidRDefault="002159D3" w:rsidP="002159D3">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32D25" w14:textId="1B613A20"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A7BA75" w14:textId="19204515" w:rsidR="002159D3" w:rsidRPr="004B1509" w:rsidRDefault="002159D3" w:rsidP="002159D3">
            <w:pPr>
              <w:jc w:val="center"/>
              <w:rPr>
                <w:rFonts w:eastAsia="Calibri"/>
                <w:szCs w:val="22"/>
              </w:rPr>
            </w:pPr>
            <w:r w:rsidRPr="004B1509">
              <w:rPr>
                <w:rFonts w:eastAsia="Calibri"/>
                <w:szCs w:val="22"/>
              </w:rPr>
              <w:t>-</w:t>
            </w:r>
          </w:p>
        </w:tc>
      </w:tr>
      <w:tr w:rsidR="002159D3" w:rsidRPr="004B1509" w14:paraId="7C2585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B502F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4038AA" w14:textId="53865183" w:rsidR="002159D3" w:rsidRPr="004B1509" w:rsidRDefault="002159D3" w:rsidP="002159D3">
            <w:pPr>
              <w:rPr>
                <w:rFonts w:eastAsia="Calibri"/>
                <w:szCs w:val="22"/>
              </w:rPr>
            </w:pPr>
            <w:r w:rsidRPr="004B1509">
              <w:rPr>
                <w:rFonts w:eastAsia="Calibri"/>
                <w:szCs w:val="22"/>
              </w:rPr>
              <w:t>DSV81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CAB7A8" w14:textId="77A7BC06"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Aknysčių</w:t>
            </w:r>
            <w:proofErr w:type="spellEnd"/>
            <w:r w:rsidRPr="004B1509">
              <w:rPr>
                <w:rFonts w:eastAsia="Calibri"/>
                <w:szCs w:val="22"/>
              </w:rPr>
              <w:t xml:space="preserve"> k. nuo kelio </w:t>
            </w: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Aknysčiai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AF4A96E" w14:textId="0A2CBDFA" w:rsidR="002159D3" w:rsidRPr="004B1509" w:rsidRDefault="002159D3" w:rsidP="002159D3">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4D579" w14:textId="7425F413" w:rsidR="002159D3" w:rsidRPr="004B1509" w:rsidRDefault="002159D3" w:rsidP="002159D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54E6E1A" w14:textId="0B94D698" w:rsidR="002159D3" w:rsidRPr="004B1509" w:rsidRDefault="002159D3" w:rsidP="002159D3">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2D20E" w14:textId="61D535BE" w:rsidR="002159D3" w:rsidRPr="004B1509" w:rsidRDefault="002159D3" w:rsidP="002159D3">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19C" w14:textId="642B5A2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BC47E13" w14:textId="245E0638" w:rsidR="002159D3" w:rsidRPr="004B1509" w:rsidRDefault="002159D3" w:rsidP="002159D3">
            <w:pPr>
              <w:jc w:val="center"/>
              <w:rPr>
                <w:rFonts w:eastAsia="Calibri"/>
                <w:szCs w:val="22"/>
              </w:rPr>
            </w:pPr>
            <w:r>
              <w:rPr>
                <w:rFonts w:eastAsia="Calibri"/>
                <w:szCs w:val="22"/>
              </w:rPr>
              <w:t>-</w:t>
            </w:r>
          </w:p>
        </w:tc>
      </w:tr>
      <w:tr w:rsidR="002159D3" w:rsidRPr="004B1509" w14:paraId="015789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8A0C3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029908" w14:textId="0854BA60" w:rsidR="002159D3" w:rsidRPr="004B1509" w:rsidRDefault="002159D3" w:rsidP="002159D3">
            <w:pPr>
              <w:rPr>
                <w:rFonts w:eastAsia="Calibri"/>
                <w:szCs w:val="22"/>
              </w:rPr>
            </w:pPr>
            <w:r w:rsidRPr="004B1509">
              <w:rPr>
                <w:rFonts w:eastAsia="Calibri"/>
                <w:szCs w:val="22"/>
              </w:rPr>
              <w:t>DSV82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B58A98" w14:textId="56949BCC" w:rsidR="002159D3" w:rsidRPr="004B1509" w:rsidRDefault="002159D3" w:rsidP="002159D3">
            <w:pPr>
              <w:rPr>
                <w:rFonts w:eastAsia="Calibri"/>
                <w:szCs w:val="22"/>
              </w:rPr>
            </w:pPr>
            <w:r w:rsidRPr="004B1509">
              <w:rPr>
                <w:rFonts w:eastAsia="Calibri"/>
                <w:szCs w:val="22"/>
              </w:rPr>
              <w:t xml:space="preserve">Privažiuojamasis kelias prie garažų nuo Dvaro g.,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92B605" w14:textId="44D5ACD7" w:rsidR="002159D3" w:rsidRPr="004B1509" w:rsidRDefault="002159D3" w:rsidP="002159D3">
            <w:pPr>
              <w:jc w:val="right"/>
              <w:rPr>
                <w:rFonts w:eastAsia="Calibri"/>
                <w:szCs w:val="22"/>
              </w:rPr>
            </w:pPr>
            <w:r w:rsidRPr="004B1509">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BE9F" w14:textId="4DA4EE41"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CDAE" w14:textId="19B5640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3F9C" w14:textId="283A6CA8" w:rsidR="002159D3" w:rsidRPr="004B1509" w:rsidRDefault="002159D3" w:rsidP="002159D3">
            <w:pPr>
              <w:jc w:val="right"/>
              <w:rPr>
                <w:rFonts w:eastAsia="Calibri"/>
                <w:bCs/>
                <w:szCs w:val="22"/>
              </w:rPr>
            </w:pPr>
            <w:r w:rsidRPr="004B1509">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E34BE" w14:textId="64FC5F08"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2A143E" w14:textId="053B02B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777A7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4AAFE9"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383D" w14:textId="7C0116A4" w:rsidR="002159D3" w:rsidRPr="004B1509" w:rsidRDefault="002159D3" w:rsidP="002159D3">
            <w:pPr>
              <w:rPr>
                <w:rFonts w:eastAsia="Calibri"/>
                <w:szCs w:val="22"/>
              </w:rPr>
            </w:pPr>
            <w:r w:rsidRPr="004B1509">
              <w:rPr>
                <w:rFonts w:eastAsia="Calibri"/>
                <w:szCs w:val="22"/>
              </w:rPr>
              <w:t>DSV83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B96326" w14:textId="1F70BAC5" w:rsidR="002159D3" w:rsidRPr="004B1509" w:rsidRDefault="002159D3" w:rsidP="002159D3">
            <w:pPr>
              <w:rPr>
                <w:rFonts w:eastAsia="Calibri"/>
                <w:szCs w:val="22"/>
              </w:rPr>
            </w:pPr>
            <w:r w:rsidRPr="004B1509">
              <w:rPr>
                <w:rFonts w:eastAsia="Calibri"/>
                <w:szCs w:val="22"/>
              </w:rPr>
              <w:t>Privažiuojamasis kelias prie Ąžuolynės miško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D8903" w14:textId="6C78991F" w:rsidR="002159D3" w:rsidRPr="004B1509" w:rsidRDefault="002159D3" w:rsidP="002159D3">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E1A9F" w14:textId="69D5D71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01A22" w14:textId="5DE8DEB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7520F" w14:textId="6C6E1381" w:rsidR="002159D3" w:rsidRPr="004B1509" w:rsidRDefault="002159D3" w:rsidP="002159D3">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83DCC5" w14:textId="54F75479"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B94ACE" w14:textId="0A31234B"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59FC5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613A8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032D3" w14:textId="6567900F" w:rsidR="002159D3" w:rsidRPr="004B1509" w:rsidRDefault="002159D3" w:rsidP="002159D3">
            <w:pPr>
              <w:rPr>
                <w:rFonts w:eastAsia="Calibri"/>
                <w:szCs w:val="22"/>
              </w:rPr>
            </w:pPr>
            <w:r w:rsidRPr="004B1509">
              <w:rPr>
                <w:rFonts w:eastAsia="Calibri"/>
                <w:szCs w:val="22"/>
              </w:rPr>
              <w:t>DSV101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7AAF4E" w14:textId="31CD2357" w:rsidR="002159D3" w:rsidRPr="004B1509" w:rsidRDefault="002159D3" w:rsidP="002159D3">
            <w:pPr>
              <w:rPr>
                <w:rFonts w:eastAsia="Calibri"/>
                <w:szCs w:val="22"/>
              </w:rPr>
            </w:pPr>
            <w:r w:rsidRPr="004B1509">
              <w:rPr>
                <w:rFonts w:eastAsia="Calibri"/>
                <w:szCs w:val="22"/>
              </w:rPr>
              <w:t xml:space="preserve">Privažiuojamasis kelias prie Šventosios upės nuo kelio </w:t>
            </w:r>
            <w:proofErr w:type="spellStart"/>
            <w:r w:rsidRPr="004B1509">
              <w:rPr>
                <w:rFonts w:eastAsia="Calibri"/>
                <w:szCs w:val="22"/>
              </w:rPr>
              <w:t>Mičionys</w:t>
            </w:r>
            <w:proofErr w:type="spellEnd"/>
            <w:r w:rsidRPr="004B1509">
              <w:rPr>
                <w:rFonts w:eastAsia="Calibri"/>
                <w:szCs w:val="22"/>
              </w:rPr>
              <w:t>–</w:t>
            </w:r>
            <w:proofErr w:type="spellStart"/>
            <w:r w:rsidRPr="004B1509">
              <w:rPr>
                <w:rFonts w:eastAsia="Calibri"/>
                <w:szCs w:val="22"/>
              </w:rPr>
              <w:t>Dauneikiai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EA41755" w14:textId="7241DA10" w:rsidR="002159D3" w:rsidRPr="004B1509" w:rsidRDefault="002159D3" w:rsidP="002159D3">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FE31B" w14:textId="2EE06C4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86ABD" w14:textId="77FFD72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385A9" w14:textId="6672560C" w:rsidR="002159D3" w:rsidRPr="004B1509" w:rsidRDefault="002159D3" w:rsidP="002159D3">
            <w:pPr>
              <w:jc w:val="right"/>
              <w:rPr>
                <w:rFonts w:eastAsia="Calibri"/>
                <w:bCs/>
                <w:szCs w:val="22"/>
              </w:rPr>
            </w:pPr>
            <w:r w:rsidRPr="004B150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2B9CA8" w14:textId="235BFB8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25A10A" w14:textId="39E6A1CC"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3C067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672EFD"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261C6" w14:textId="42E20572" w:rsidR="002159D3" w:rsidRPr="004B1509" w:rsidRDefault="002159D3" w:rsidP="002159D3">
            <w:pPr>
              <w:rPr>
                <w:rFonts w:eastAsia="Calibri"/>
                <w:szCs w:val="22"/>
              </w:rPr>
            </w:pPr>
            <w:r w:rsidRPr="004B1509">
              <w:rPr>
                <w:rFonts w:eastAsia="Calibri"/>
                <w:szCs w:val="22"/>
              </w:rPr>
              <w:t>DSV103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EDB5CF" w14:textId="01807BD5"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Mičionių</w:t>
            </w:r>
            <w:proofErr w:type="spellEnd"/>
            <w:r w:rsidRPr="004B1509">
              <w:rPr>
                <w:rFonts w:eastAsia="Calibri"/>
                <w:szCs w:val="22"/>
              </w:rPr>
              <w:t xml:space="preserve"> fermų nuo kelio Medinos–</w:t>
            </w:r>
            <w:proofErr w:type="spellStart"/>
            <w:r w:rsidRPr="004B1509">
              <w:rPr>
                <w:rFonts w:eastAsia="Calibri"/>
                <w:szCs w:val="22"/>
              </w:rPr>
              <w:t>Mičionys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864879C" w14:textId="69E24112" w:rsidR="002159D3" w:rsidRPr="004B1509" w:rsidRDefault="002159D3" w:rsidP="002159D3">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35B76" w14:textId="6E5B6FAB"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BE5F" w14:textId="2B28AE4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C09C5" w14:textId="2B3ACFB1" w:rsidR="002159D3" w:rsidRPr="004B1509" w:rsidRDefault="002159D3" w:rsidP="002159D3">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F9A70" w14:textId="1A44246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E4ACA7" w14:textId="08E48EAE"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0D0A8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3F06A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EF7B88" w14:textId="6460784E" w:rsidR="002159D3" w:rsidRPr="004B1509" w:rsidRDefault="002159D3" w:rsidP="002159D3">
            <w:pPr>
              <w:rPr>
                <w:rFonts w:eastAsia="Calibri"/>
                <w:szCs w:val="22"/>
              </w:rPr>
            </w:pPr>
            <w:r w:rsidRPr="004B1509">
              <w:rPr>
                <w:rFonts w:eastAsia="Calibri"/>
                <w:szCs w:val="22"/>
              </w:rPr>
              <w:t>DSV112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62C6BA" w14:textId="2B2B635A" w:rsidR="002159D3" w:rsidRPr="004B1509" w:rsidRDefault="002159D3" w:rsidP="002159D3">
            <w:pPr>
              <w:rPr>
                <w:rFonts w:eastAsia="Calibri"/>
                <w:szCs w:val="22"/>
              </w:rPr>
            </w:pPr>
            <w:r w:rsidRPr="004B1509">
              <w:rPr>
                <w:rFonts w:eastAsia="Calibri"/>
                <w:szCs w:val="22"/>
              </w:rPr>
              <w:t>Privažiuojamasis kelias prie Medinų k.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6EC1DC" w14:textId="25DDBB1C" w:rsidR="002159D3" w:rsidRPr="004B1509" w:rsidRDefault="002159D3" w:rsidP="002159D3">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EB2A" w14:textId="667EC9B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86B8" w14:textId="5A51D61B"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203A" w14:textId="71048ECB" w:rsidR="002159D3" w:rsidRPr="004B1509" w:rsidRDefault="002159D3" w:rsidP="002159D3">
            <w:pPr>
              <w:jc w:val="right"/>
              <w:rPr>
                <w:rFonts w:eastAsia="Calibri"/>
                <w:bCs/>
                <w:szCs w:val="22"/>
              </w:rPr>
            </w:pPr>
            <w:r w:rsidRPr="004B1509">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F33AC" w14:textId="763D04B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1E4F2F" w14:textId="555E9B0B"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D16AB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CAC1E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842A" w14:textId="1D044244" w:rsidR="002159D3" w:rsidRPr="004B1509" w:rsidRDefault="002159D3" w:rsidP="002159D3">
            <w:pPr>
              <w:rPr>
                <w:rFonts w:eastAsia="Calibri"/>
                <w:szCs w:val="22"/>
              </w:rPr>
            </w:pPr>
            <w:r w:rsidRPr="004B1509">
              <w:rPr>
                <w:rFonts w:eastAsia="Calibri"/>
                <w:szCs w:val="22"/>
              </w:rPr>
              <w:t>DSV120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E73EA2" w14:textId="07AC8A14" w:rsidR="002159D3" w:rsidRPr="004B1509" w:rsidRDefault="002159D3" w:rsidP="002159D3">
            <w:pPr>
              <w:rPr>
                <w:rFonts w:eastAsia="Calibri"/>
                <w:szCs w:val="22"/>
              </w:rPr>
            </w:pPr>
            <w:r w:rsidRPr="004B1509">
              <w:rPr>
                <w:rFonts w:eastAsia="Calibri"/>
                <w:szCs w:val="22"/>
              </w:rPr>
              <w:t>Privažiuojamasis kelias prie Leliūnų k. užtvankos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5AC4F7" w14:textId="23CB6160" w:rsidR="002159D3" w:rsidRPr="004B1509" w:rsidRDefault="002159D3" w:rsidP="002159D3">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2F1CC" w14:textId="1ED123B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3168B" w14:textId="0FA44A6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4C104" w14:textId="07BB2151" w:rsidR="002159D3" w:rsidRPr="004B1509" w:rsidRDefault="002159D3" w:rsidP="002159D3">
            <w:pPr>
              <w:jc w:val="right"/>
              <w:rPr>
                <w:rFonts w:eastAsia="Calibri"/>
                <w:bCs/>
                <w:szCs w:val="22"/>
              </w:rPr>
            </w:pPr>
            <w:r w:rsidRPr="004B1509">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8D4B" w14:textId="7CE9A393"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926416" w14:textId="58D1E4EB"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E35B6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B5DCC5"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E355D2" w14:textId="6CFD311B" w:rsidR="002159D3" w:rsidRPr="004B1509" w:rsidRDefault="002159D3" w:rsidP="002159D3">
            <w:pPr>
              <w:rPr>
                <w:rFonts w:eastAsia="Calibri"/>
                <w:szCs w:val="22"/>
              </w:rPr>
            </w:pPr>
            <w:r w:rsidRPr="004B1509">
              <w:rPr>
                <w:rFonts w:eastAsia="Calibri"/>
                <w:szCs w:val="22"/>
              </w:rPr>
              <w:t>DSV125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60347B" w14:textId="0353240E" w:rsidR="002159D3" w:rsidRPr="004B1509" w:rsidRDefault="002159D3" w:rsidP="002159D3">
            <w:pPr>
              <w:rPr>
                <w:rFonts w:eastAsia="Calibri"/>
                <w:szCs w:val="22"/>
              </w:rPr>
            </w:pPr>
            <w:r w:rsidRPr="004B1509">
              <w:rPr>
                <w:rFonts w:eastAsia="Calibri"/>
                <w:szCs w:val="22"/>
              </w:rPr>
              <w:t xml:space="preserve">Privažiuojamasis kelias prie Leliūnų k. fermų nuo kelio Anykščiai–Svėdasai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CA0855" w14:textId="7C4F5E5A" w:rsidR="002159D3" w:rsidRPr="004B1509" w:rsidRDefault="002159D3" w:rsidP="002159D3">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80D1" w14:textId="385D12C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0A6E5" w14:textId="08E39DF1"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F7847" w14:textId="62D0F753" w:rsidR="002159D3" w:rsidRPr="004B1509" w:rsidRDefault="002159D3" w:rsidP="002159D3">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3ADF" w14:textId="5ECCBA95"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5D5940" w14:textId="0DA291A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170F9E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AFEC8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24459" w14:textId="6034F214" w:rsidR="002159D3" w:rsidRPr="004B1509" w:rsidRDefault="002159D3" w:rsidP="002159D3">
            <w:pPr>
              <w:rPr>
                <w:rFonts w:eastAsia="Calibri"/>
                <w:szCs w:val="22"/>
              </w:rPr>
            </w:pPr>
            <w:r w:rsidRPr="004B1509">
              <w:rPr>
                <w:rFonts w:eastAsia="Calibri"/>
                <w:szCs w:val="22"/>
              </w:rPr>
              <w:t>DSV147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D4D87B" w14:textId="7B135425"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fermų nuo kelio </w:t>
            </w:r>
            <w:proofErr w:type="spellStart"/>
            <w:r w:rsidRPr="004B1509">
              <w:rPr>
                <w:rFonts w:eastAsia="Calibri"/>
                <w:szCs w:val="22"/>
              </w:rPr>
              <w:t>Čekonys</w:t>
            </w:r>
            <w:proofErr w:type="spellEnd"/>
            <w:r w:rsidRPr="004B1509">
              <w:rPr>
                <w:rFonts w:eastAsia="Calibri"/>
                <w:szCs w:val="22"/>
              </w:rPr>
              <w:t xml:space="preserve">–Debeikiai,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81D1D5" w14:textId="457875E5" w:rsidR="002159D3" w:rsidRPr="004B1509" w:rsidRDefault="002159D3" w:rsidP="002159D3">
            <w:pPr>
              <w:jc w:val="right"/>
              <w:rPr>
                <w:rFonts w:eastAsia="Calibri"/>
                <w:szCs w:val="22"/>
              </w:rPr>
            </w:pPr>
            <w:r w:rsidRPr="004B150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BA8A1" w14:textId="3FC1298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0F093" w14:textId="7A2839C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E0D7" w14:textId="6056EFCF" w:rsidR="002159D3" w:rsidRPr="004B1509" w:rsidRDefault="002159D3" w:rsidP="002159D3">
            <w:pPr>
              <w:jc w:val="right"/>
              <w:rPr>
                <w:rFonts w:eastAsia="Calibri"/>
                <w:bCs/>
                <w:szCs w:val="22"/>
              </w:rPr>
            </w:pPr>
            <w:r w:rsidRPr="004B1509">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35CBE" w14:textId="25EBC055"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79A730" w14:textId="5297794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7C109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4CDBF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E9DD8" w14:textId="49D64A08" w:rsidR="002159D3" w:rsidRPr="004B1509" w:rsidRDefault="002159D3" w:rsidP="002159D3">
            <w:pPr>
              <w:rPr>
                <w:rFonts w:eastAsia="Calibri"/>
                <w:szCs w:val="22"/>
              </w:rPr>
            </w:pPr>
            <w:r w:rsidRPr="004B1509">
              <w:rPr>
                <w:rFonts w:eastAsia="Calibri"/>
                <w:szCs w:val="22"/>
              </w:rPr>
              <w:t>DSV148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1A3386" w14:textId="6B802971"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Volupio</w:t>
            </w:r>
            <w:proofErr w:type="spellEnd"/>
            <w:r w:rsidRPr="004B1509">
              <w:rPr>
                <w:rFonts w:eastAsia="Calibri"/>
                <w:szCs w:val="22"/>
              </w:rPr>
              <w:t xml:space="preserve"> upelio nuo kelio </w:t>
            </w:r>
            <w:proofErr w:type="spellStart"/>
            <w:r w:rsidRPr="004B1509">
              <w:rPr>
                <w:rFonts w:eastAsia="Calibri"/>
                <w:szCs w:val="22"/>
              </w:rPr>
              <w:t>Čekonys</w:t>
            </w:r>
            <w:proofErr w:type="spellEnd"/>
            <w:r w:rsidRPr="004B1509">
              <w:rPr>
                <w:rFonts w:eastAsia="Calibri"/>
                <w:szCs w:val="22"/>
              </w:rPr>
              <w:t>–Debeikiai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375D2B" w14:textId="7FD1DBE9" w:rsidR="002159D3" w:rsidRPr="004B1509" w:rsidRDefault="002159D3" w:rsidP="002159D3">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E0B05" w14:textId="479FED5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994D5" w14:textId="658EE5FB"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F9D4C" w14:textId="162C67DB" w:rsidR="002159D3" w:rsidRPr="004B1509" w:rsidRDefault="002159D3" w:rsidP="002159D3">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2586E" w14:textId="48F7DB8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975C69" w14:textId="798C150C"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C9509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A6A484"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020025" w14:textId="23684BC1" w:rsidR="002159D3" w:rsidRPr="004B1509" w:rsidRDefault="002159D3" w:rsidP="002159D3">
            <w:pPr>
              <w:rPr>
                <w:rFonts w:eastAsia="Calibri"/>
                <w:szCs w:val="22"/>
              </w:rPr>
            </w:pPr>
            <w:r w:rsidRPr="004B1509">
              <w:rPr>
                <w:rFonts w:eastAsia="Calibri"/>
                <w:szCs w:val="22"/>
              </w:rPr>
              <w:t>DSV152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CC5B05" w14:textId="6A7C9D3D"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fermų nuo kelio </w:t>
            </w:r>
            <w:proofErr w:type="spellStart"/>
            <w:r w:rsidRPr="004B1509">
              <w:rPr>
                <w:rFonts w:eastAsia="Calibri"/>
                <w:szCs w:val="22"/>
              </w:rPr>
              <w:t>Čekonys</w:t>
            </w:r>
            <w:proofErr w:type="spellEnd"/>
            <w:r w:rsidRPr="004B1509">
              <w:rPr>
                <w:rFonts w:eastAsia="Calibri"/>
                <w:szCs w:val="22"/>
              </w:rPr>
              <w:t>–Debeikiai,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CC7E8B" w14:textId="765B8733" w:rsidR="002159D3" w:rsidRPr="004B1509" w:rsidRDefault="002159D3" w:rsidP="002159D3">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F8F63" w14:textId="3C6E605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C8A3A" w14:textId="52913C5D"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FB4ED" w14:textId="40C498E2" w:rsidR="002159D3" w:rsidRPr="004B1509" w:rsidRDefault="002159D3" w:rsidP="002159D3">
            <w:pPr>
              <w:jc w:val="right"/>
              <w:rPr>
                <w:rFonts w:eastAsia="Calibri"/>
                <w:bCs/>
                <w:szCs w:val="22"/>
              </w:rPr>
            </w:pPr>
            <w:r w:rsidRPr="004B1509">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CCA7B" w14:textId="4DB666F3"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609732" w14:textId="166D39B9"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041BA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A2A64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26BFB" w14:textId="42BFD9B0" w:rsidR="002159D3" w:rsidRPr="004B1509" w:rsidRDefault="002159D3" w:rsidP="002159D3">
            <w:pPr>
              <w:rPr>
                <w:rFonts w:eastAsia="Calibri"/>
                <w:szCs w:val="22"/>
              </w:rPr>
            </w:pPr>
            <w:r w:rsidRPr="004B1509">
              <w:rPr>
                <w:rFonts w:eastAsia="Calibri"/>
                <w:szCs w:val="22"/>
              </w:rPr>
              <w:t>DSV154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8542D7" w14:textId="3F8E24C1" w:rsidR="002159D3" w:rsidRPr="004B1509" w:rsidRDefault="002159D3" w:rsidP="002159D3">
            <w:pPr>
              <w:rPr>
                <w:rFonts w:eastAsia="Calibri"/>
                <w:szCs w:val="22"/>
              </w:rPr>
            </w:pPr>
            <w:r w:rsidRPr="004B1509">
              <w:rPr>
                <w:rFonts w:eastAsia="Calibri"/>
                <w:szCs w:val="22"/>
              </w:rPr>
              <w:t>Privažiuojamasis kelias prie Leliūnų k. nuo kelio Leliūnai– Dobilynės miškas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6216F7" w14:textId="61EC5EBD" w:rsidR="002159D3" w:rsidRPr="004B1509" w:rsidRDefault="002159D3" w:rsidP="002159D3">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A193" w14:textId="1EEBA3E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E65CF" w14:textId="5246941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4A386" w14:textId="26DAB1D0" w:rsidR="002159D3" w:rsidRPr="004B1509" w:rsidRDefault="002159D3" w:rsidP="002159D3">
            <w:pPr>
              <w:jc w:val="right"/>
              <w:rPr>
                <w:rFonts w:eastAsia="Calibri"/>
                <w:bCs/>
                <w:szCs w:val="22"/>
              </w:rPr>
            </w:pPr>
            <w:r w:rsidRPr="004B1509">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1FFC1" w14:textId="062922E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ED722C" w14:textId="010EAA4F"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AE132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98F900"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5714F" w14:textId="12C1CB94" w:rsidR="002159D3" w:rsidRPr="004B1509" w:rsidRDefault="002159D3" w:rsidP="002159D3">
            <w:pPr>
              <w:rPr>
                <w:rFonts w:eastAsia="Calibri"/>
                <w:szCs w:val="22"/>
              </w:rPr>
            </w:pPr>
            <w:r w:rsidRPr="004B1509">
              <w:rPr>
                <w:rFonts w:eastAsia="Calibri"/>
                <w:szCs w:val="22"/>
              </w:rPr>
              <w:t>DSV157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28B2C0" w14:textId="690DAB26"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k. nuo kelio </w:t>
            </w: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Aknysčiai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75E3B6D" w14:textId="5F7BD8A7" w:rsidR="002159D3" w:rsidRPr="004B1509" w:rsidRDefault="002159D3" w:rsidP="002159D3">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AAFF8" w14:textId="2A43D1F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DA22D" w14:textId="73ECF60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34D2D" w14:textId="02A35693" w:rsidR="002159D3" w:rsidRPr="004B1509" w:rsidRDefault="002159D3" w:rsidP="002159D3">
            <w:pPr>
              <w:jc w:val="right"/>
              <w:rPr>
                <w:rFonts w:eastAsia="Calibri"/>
                <w:bCs/>
                <w:szCs w:val="22"/>
              </w:rPr>
            </w:pPr>
            <w:r w:rsidRPr="004B1509">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46CFF" w14:textId="6EDD1BA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664E92" w14:textId="182FBF35"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391A4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563FC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D88F67" w14:textId="43352370" w:rsidR="002159D3" w:rsidRPr="004B1509" w:rsidRDefault="002159D3" w:rsidP="002159D3">
            <w:pPr>
              <w:rPr>
                <w:rFonts w:eastAsia="Calibri"/>
                <w:szCs w:val="22"/>
              </w:rPr>
            </w:pPr>
            <w:r w:rsidRPr="004B1509">
              <w:rPr>
                <w:rFonts w:eastAsia="Calibri"/>
                <w:szCs w:val="22"/>
              </w:rPr>
              <w:t>DSV165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02366A" w14:textId="7815DAFD"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k.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EE4BBC" w14:textId="18F6BDDC" w:rsidR="002159D3" w:rsidRPr="004B1509" w:rsidRDefault="002159D3" w:rsidP="002159D3">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C5338" w14:textId="0897DBE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18926" w14:textId="2915760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74FAB" w14:textId="4948BF60" w:rsidR="002159D3" w:rsidRPr="004B1509" w:rsidRDefault="002159D3" w:rsidP="002159D3">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83D4B" w14:textId="40917015"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444ED9" w14:textId="708FACF0"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6F4D8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54989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F63F9" w14:textId="0490B527" w:rsidR="002159D3" w:rsidRPr="004B1509" w:rsidRDefault="002159D3" w:rsidP="002159D3">
            <w:pPr>
              <w:rPr>
                <w:rFonts w:eastAsia="Calibri"/>
                <w:szCs w:val="22"/>
              </w:rPr>
            </w:pPr>
            <w:r w:rsidRPr="004B1509">
              <w:rPr>
                <w:rFonts w:eastAsia="Calibri"/>
                <w:szCs w:val="22"/>
              </w:rPr>
              <w:t>DSV167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5B366D" w14:textId="26AC5429" w:rsidR="002159D3" w:rsidRPr="004B1509" w:rsidRDefault="002159D3" w:rsidP="002159D3">
            <w:pPr>
              <w:rPr>
                <w:rFonts w:eastAsia="Calibri"/>
                <w:szCs w:val="22"/>
              </w:rPr>
            </w:pPr>
            <w:r w:rsidRPr="004B1509">
              <w:rPr>
                <w:rFonts w:eastAsia="Calibri"/>
                <w:szCs w:val="22"/>
              </w:rPr>
              <w:t>Miškiniai–Ąžuolynė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43CDD0" w14:textId="02AE3F29" w:rsidR="002159D3" w:rsidRPr="004B1509" w:rsidRDefault="002159D3" w:rsidP="002159D3">
            <w:pPr>
              <w:jc w:val="right"/>
              <w:rPr>
                <w:rFonts w:eastAsia="Calibri"/>
                <w:szCs w:val="22"/>
              </w:rPr>
            </w:pPr>
            <w:r w:rsidRPr="004B1509">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B72B6" w14:textId="7AACBBD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C9B44" w14:textId="024954C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D4FCC" w14:textId="6198D745" w:rsidR="002159D3" w:rsidRPr="004B1509" w:rsidRDefault="002159D3" w:rsidP="002159D3">
            <w:pPr>
              <w:jc w:val="right"/>
              <w:rPr>
                <w:rFonts w:eastAsia="Calibri"/>
                <w:bCs/>
                <w:szCs w:val="22"/>
              </w:rPr>
            </w:pPr>
            <w:r w:rsidRPr="004B1509">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B4BFB" w14:textId="44B1525E"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1EB43A" w14:textId="794D3B2F"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7A242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33F836"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5F4DA" w14:textId="3108D4FE" w:rsidR="002159D3" w:rsidRPr="004B1509" w:rsidRDefault="002159D3" w:rsidP="002159D3">
            <w:pPr>
              <w:rPr>
                <w:rFonts w:eastAsia="Calibri"/>
                <w:szCs w:val="22"/>
              </w:rPr>
            </w:pPr>
            <w:r w:rsidRPr="004B1509">
              <w:rPr>
                <w:rFonts w:eastAsia="Calibri"/>
                <w:szCs w:val="22"/>
              </w:rPr>
              <w:t>DSV168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4F22BF" w14:textId="37F5EBCA" w:rsidR="002159D3" w:rsidRPr="004B1509" w:rsidRDefault="002159D3" w:rsidP="002159D3">
            <w:pPr>
              <w:rPr>
                <w:rFonts w:eastAsia="Calibri"/>
                <w:szCs w:val="22"/>
              </w:rPr>
            </w:pPr>
            <w:r w:rsidRPr="004B1509">
              <w:rPr>
                <w:rFonts w:eastAsia="Calibri"/>
                <w:szCs w:val="22"/>
              </w:rPr>
              <w:t>Privažiuojamasis kelias prie Vienybės g., Debeikių mstl. nuo kelio Debeikiai–</w:t>
            </w:r>
            <w:proofErr w:type="spellStart"/>
            <w:r w:rsidRPr="004B1509">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DF49ACF" w14:textId="3504F5D6" w:rsidR="002159D3" w:rsidRPr="004B1509" w:rsidRDefault="002159D3" w:rsidP="002159D3">
            <w:pPr>
              <w:jc w:val="right"/>
              <w:rPr>
                <w:rFonts w:eastAsia="Calibri"/>
                <w:szCs w:val="22"/>
              </w:rPr>
            </w:pPr>
            <w:r w:rsidRPr="004B1509">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3AB20" w14:textId="37A37E41"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8D6BF" w14:textId="2FF355E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3B6D" w14:textId="3CE3E788" w:rsidR="002159D3" w:rsidRPr="004B1509" w:rsidRDefault="002159D3" w:rsidP="002159D3">
            <w:pPr>
              <w:jc w:val="right"/>
              <w:rPr>
                <w:rFonts w:eastAsia="Calibri"/>
                <w:bCs/>
                <w:szCs w:val="22"/>
              </w:rPr>
            </w:pPr>
            <w:r w:rsidRPr="004B1509">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B7680" w14:textId="4B2FF58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8DE54B" w14:textId="35C898D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14281B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CE5004"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E04CE5" w14:textId="6526E216" w:rsidR="002159D3" w:rsidRPr="004B1509" w:rsidRDefault="002159D3" w:rsidP="002159D3">
            <w:pPr>
              <w:rPr>
                <w:rFonts w:eastAsia="Calibri"/>
                <w:szCs w:val="22"/>
              </w:rPr>
            </w:pPr>
            <w:r w:rsidRPr="004B1509">
              <w:rPr>
                <w:rFonts w:eastAsia="Calibri"/>
                <w:szCs w:val="22"/>
              </w:rPr>
              <w:t>DSV169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F2C3CF" w14:textId="152B9192" w:rsidR="002159D3" w:rsidRPr="004B1509" w:rsidRDefault="002159D3" w:rsidP="002159D3">
            <w:pPr>
              <w:rPr>
                <w:rFonts w:eastAsia="Calibri"/>
                <w:szCs w:val="22"/>
              </w:rPr>
            </w:pPr>
            <w:r w:rsidRPr="004B1509">
              <w:rPr>
                <w:rFonts w:eastAsia="Calibri"/>
                <w:szCs w:val="22"/>
              </w:rPr>
              <w:t>Privažiuojamasis kelias prie Debeikių mstl. mechaninių dirbtuvių nuo kelio Debeikiai–</w:t>
            </w:r>
            <w:proofErr w:type="spellStart"/>
            <w:r w:rsidRPr="004B1509">
              <w:rPr>
                <w:rFonts w:eastAsia="Calibri"/>
                <w:szCs w:val="22"/>
              </w:rPr>
              <w:t>Rašimai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24EB525" w14:textId="10AAF979" w:rsidR="002159D3" w:rsidRPr="004B1509" w:rsidRDefault="002159D3" w:rsidP="002159D3">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7F0DC" w14:textId="2206BEB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FE60B" w14:textId="6A6FCC4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8EE5E" w14:textId="2E006CED" w:rsidR="002159D3" w:rsidRPr="004B1509" w:rsidRDefault="002159D3" w:rsidP="002159D3">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D52BC" w14:textId="2B791FA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5BADD1" w14:textId="5FF25A73"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D3516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B85D6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5276A" w14:textId="53720F80" w:rsidR="002159D3" w:rsidRPr="004B1509" w:rsidRDefault="002159D3" w:rsidP="002159D3">
            <w:pPr>
              <w:rPr>
                <w:rFonts w:eastAsia="Calibri"/>
                <w:szCs w:val="22"/>
              </w:rPr>
            </w:pPr>
            <w:r w:rsidRPr="004B1509">
              <w:rPr>
                <w:rFonts w:eastAsia="Calibri"/>
                <w:szCs w:val="22"/>
              </w:rPr>
              <w:t>DSV170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260147" w14:textId="246D692C" w:rsidR="002159D3" w:rsidRPr="004B1509" w:rsidRDefault="002159D3" w:rsidP="002159D3">
            <w:pPr>
              <w:rPr>
                <w:rFonts w:eastAsia="Calibri"/>
                <w:szCs w:val="22"/>
              </w:rPr>
            </w:pPr>
            <w:r w:rsidRPr="004B1509">
              <w:rPr>
                <w:rFonts w:eastAsia="Calibri"/>
                <w:szCs w:val="22"/>
              </w:rPr>
              <w:t xml:space="preserve">Privažiuojamasis kelias prie Debeikių mstl. užtvankos nuo kelio </w:t>
            </w:r>
            <w:proofErr w:type="spellStart"/>
            <w:r w:rsidRPr="004B1509">
              <w:rPr>
                <w:rFonts w:eastAsia="Calibri"/>
                <w:szCs w:val="22"/>
              </w:rPr>
              <w:t>Čekonys</w:t>
            </w:r>
            <w:proofErr w:type="spellEnd"/>
            <w:r w:rsidRPr="004B1509">
              <w:rPr>
                <w:rFonts w:eastAsia="Calibri"/>
                <w:szCs w:val="22"/>
              </w:rPr>
              <w:t>–Debeikiai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0BA654" w14:textId="087DD036" w:rsidR="002159D3" w:rsidRPr="004B1509" w:rsidRDefault="002159D3" w:rsidP="002159D3">
            <w:pPr>
              <w:jc w:val="right"/>
              <w:rPr>
                <w:rFonts w:eastAsia="Calibri"/>
                <w:szCs w:val="22"/>
              </w:rPr>
            </w:pPr>
            <w:r w:rsidRPr="004B1509">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E4CB" w14:textId="45DBF099"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E1862" w14:textId="0EB410D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A633D" w14:textId="2F84AFDD" w:rsidR="002159D3" w:rsidRPr="004B1509" w:rsidRDefault="002159D3" w:rsidP="002159D3">
            <w:pPr>
              <w:jc w:val="right"/>
              <w:rPr>
                <w:rFonts w:eastAsia="Calibri"/>
                <w:bCs/>
                <w:szCs w:val="22"/>
              </w:rPr>
            </w:pPr>
            <w:r w:rsidRPr="004B1509">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DC365" w14:textId="201AFD26"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2DE849" w14:textId="12505FBA"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8E33A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A39E5F"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F656B" w14:textId="1690DF66" w:rsidR="002159D3" w:rsidRPr="004B1509" w:rsidRDefault="002159D3" w:rsidP="002159D3">
            <w:pPr>
              <w:rPr>
                <w:rFonts w:eastAsia="Calibri"/>
                <w:szCs w:val="22"/>
              </w:rPr>
            </w:pPr>
            <w:r w:rsidRPr="004B1509">
              <w:rPr>
                <w:rFonts w:eastAsia="Calibri"/>
                <w:szCs w:val="22"/>
              </w:rPr>
              <w:t>DSV172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E2C1F2" w14:textId="27D3E490" w:rsidR="002159D3" w:rsidRPr="004B1509" w:rsidRDefault="002159D3" w:rsidP="002159D3">
            <w:pPr>
              <w:rPr>
                <w:rFonts w:eastAsia="Calibri"/>
                <w:szCs w:val="22"/>
              </w:rPr>
            </w:pPr>
            <w:r w:rsidRPr="004B1509">
              <w:rPr>
                <w:rFonts w:eastAsia="Calibri"/>
                <w:szCs w:val="22"/>
              </w:rPr>
              <w:t>Privažiuojamasis kelias prie Kurtinių k. nuo kelio Debeikiai–</w:t>
            </w:r>
            <w:proofErr w:type="spellStart"/>
            <w:r w:rsidRPr="004B1509">
              <w:rPr>
                <w:rFonts w:eastAsia="Calibri"/>
                <w:szCs w:val="22"/>
              </w:rPr>
              <w:t>Trumbatiškis</w:t>
            </w:r>
            <w:proofErr w:type="spellEnd"/>
            <w:r w:rsidRPr="004B1509">
              <w:rPr>
                <w:rFonts w:eastAsia="Calibri"/>
                <w:szCs w:val="22"/>
              </w:rPr>
              <w:t xml:space="preserve">,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370EFE" w14:textId="63B7628B" w:rsidR="002159D3" w:rsidRPr="004B1509" w:rsidRDefault="002159D3" w:rsidP="002159D3">
            <w:pPr>
              <w:jc w:val="right"/>
              <w:rPr>
                <w:rFonts w:eastAsia="Calibri"/>
                <w:szCs w:val="22"/>
              </w:rPr>
            </w:pPr>
            <w:r w:rsidRPr="004B1509">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71B51" w14:textId="47C1206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F9B44" w14:textId="5F92742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432F4" w14:textId="0D8064D7" w:rsidR="002159D3" w:rsidRPr="004B1509" w:rsidRDefault="002159D3" w:rsidP="002159D3">
            <w:pPr>
              <w:jc w:val="right"/>
              <w:rPr>
                <w:rFonts w:eastAsia="Calibri"/>
                <w:bCs/>
                <w:szCs w:val="22"/>
              </w:rPr>
            </w:pPr>
            <w:r w:rsidRPr="004B1509">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39DC6" w14:textId="252CC67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887451" w14:textId="0754852A"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1E537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571325"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8655DF" w14:textId="2533F244" w:rsidR="002159D3" w:rsidRPr="004B1509" w:rsidRDefault="002159D3" w:rsidP="002159D3">
            <w:pPr>
              <w:rPr>
                <w:rFonts w:eastAsia="Calibri"/>
                <w:szCs w:val="22"/>
              </w:rPr>
            </w:pPr>
            <w:r w:rsidRPr="004B1509">
              <w:rPr>
                <w:rFonts w:eastAsia="Calibri"/>
                <w:szCs w:val="22"/>
              </w:rPr>
              <w:t>DSV173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992747" w14:textId="760B883E" w:rsidR="002159D3" w:rsidRPr="004B1509" w:rsidRDefault="002159D3" w:rsidP="002159D3">
            <w:pPr>
              <w:rPr>
                <w:rFonts w:eastAsia="Calibri"/>
                <w:szCs w:val="22"/>
              </w:rPr>
            </w:pPr>
            <w:r w:rsidRPr="004B1509">
              <w:rPr>
                <w:rFonts w:eastAsia="Calibri"/>
                <w:szCs w:val="22"/>
              </w:rPr>
              <w:t>Privažiuojamasis kelias prie Miškinių k.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848B69" w14:textId="691E390F" w:rsidR="002159D3" w:rsidRPr="004B1509" w:rsidRDefault="002159D3" w:rsidP="002159D3">
            <w:pPr>
              <w:jc w:val="right"/>
              <w:rPr>
                <w:rFonts w:eastAsia="Calibri"/>
                <w:szCs w:val="22"/>
              </w:rPr>
            </w:pPr>
            <w:r w:rsidRPr="004B1509">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12F6" w14:textId="1224647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53CB5" w14:textId="5CACBE1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6E7B0" w14:textId="65D3A081" w:rsidR="002159D3" w:rsidRPr="004B1509" w:rsidRDefault="002159D3" w:rsidP="002159D3">
            <w:pPr>
              <w:jc w:val="right"/>
              <w:rPr>
                <w:rFonts w:eastAsia="Calibri"/>
                <w:bCs/>
                <w:szCs w:val="22"/>
              </w:rPr>
            </w:pPr>
            <w:r w:rsidRPr="004B1509">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30F32" w14:textId="4D9339F3"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5ADD35" w14:textId="6D31B745"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95FF5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98F0E7"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F8C" w14:textId="5EDF5E02" w:rsidR="002159D3" w:rsidRPr="004B1509" w:rsidRDefault="002159D3" w:rsidP="002159D3">
            <w:pPr>
              <w:rPr>
                <w:rFonts w:eastAsia="Calibri"/>
                <w:szCs w:val="22"/>
              </w:rPr>
            </w:pPr>
            <w:r w:rsidRPr="004B1509">
              <w:rPr>
                <w:rFonts w:eastAsia="Calibri"/>
                <w:szCs w:val="22"/>
              </w:rPr>
              <w:t>DSV174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4CEAA1" w14:textId="6A9C051D" w:rsidR="002159D3" w:rsidRPr="004B1509" w:rsidRDefault="002159D3" w:rsidP="002159D3">
            <w:pPr>
              <w:rPr>
                <w:rFonts w:eastAsia="Calibri"/>
                <w:szCs w:val="22"/>
              </w:rPr>
            </w:pPr>
            <w:r w:rsidRPr="004B1509">
              <w:rPr>
                <w:rFonts w:eastAsia="Calibri"/>
                <w:szCs w:val="22"/>
              </w:rPr>
              <w:t>Privažiuojamasis kelias prie Miškinių k. nuo kelio Debeikiai –</w:t>
            </w:r>
            <w:proofErr w:type="spellStart"/>
            <w:r w:rsidRPr="004B1509">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CD1E1E1" w14:textId="1EB4D781" w:rsidR="002159D3" w:rsidRPr="004B1509" w:rsidRDefault="002159D3" w:rsidP="002159D3">
            <w:pPr>
              <w:jc w:val="right"/>
              <w:rPr>
                <w:rFonts w:eastAsia="Calibri"/>
                <w:szCs w:val="22"/>
              </w:rPr>
            </w:pPr>
            <w:r w:rsidRPr="004B1509">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341D7" w14:textId="4098BBC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1AB6C" w14:textId="4A09679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A31AA" w14:textId="19200A45" w:rsidR="002159D3" w:rsidRPr="004B1509" w:rsidRDefault="002159D3" w:rsidP="002159D3">
            <w:pPr>
              <w:jc w:val="right"/>
              <w:rPr>
                <w:rFonts w:eastAsia="Calibri"/>
                <w:bCs/>
                <w:szCs w:val="22"/>
              </w:rPr>
            </w:pPr>
            <w:r w:rsidRPr="004B1509">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02206" w14:textId="396E752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25FCCC" w14:textId="355EF89F"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ED1E3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6A5A7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1C769F" w14:textId="72C55988" w:rsidR="002159D3" w:rsidRPr="004B1509" w:rsidRDefault="002159D3" w:rsidP="002159D3">
            <w:pPr>
              <w:rPr>
                <w:rFonts w:eastAsia="Calibri"/>
                <w:szCs w:val="22"/>
              </w:rPr>
            </w:pPr>
            <w:r w:rsidRPr="004B1509">
              <w:rPr>
                <w:rFonts w:eastAsia="Calibri"/>
                <w:szCs w:val="22"/>
              </w:rPr>
              <w:t>DSV177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FF75DF" w14:textId="2146D0F0"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k.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9CA1F" w14:textId="50ABD5BA" w:rsidR="002159D3" w:rsidRPr="004B1509" w:rsidRDefault="002159D3" w:rsidP="002159D3">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BE67E" w14:textId="22975F2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66ACE" w14:textId="1BDA388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C4492" w14:textId="2CBA22F3" w:rsidR="002159D3" w:rsidRPr="004B1509" w:rsidRDefault="002159D3" w:rsidP="002159D3">
            <w:pPr>
              <w:jc w:val="right"/>
              <w:rPr>
                <w:rFonts w:eastAsia="Calibri"/>
                <w:bCs/>
                <w:szCs w:val="22"/>
              </w:rPr>
            </w:pPr>
            <w:r w:rsidRPr="004B1509">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3F73" w14:textId="2F7C628B"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41F145" w14:textId="2E63FCF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797F4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1ADDA4"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B5D2E5" w14:textId="44F722FE" w:rsidR="002159D3" w:rsidRPr="004B1509" w:rsidRDefault="002159D3" w:rsidP="002159D3">
            <w:pPr>
              <w:rPr>
                <w:rFonts w:eastAsia="Calibri"/>
                <w:szCs w:val="22"/>
              </w:rPr>
            </w:pPr>
            <w:r w:rsidRPr="004B1509">
              <w:rPr>
                <w:rFonts w:eastAsia="Calibri"/>
                <w:szCs w:val="22"/>
              </w:rPr>
              <w:t>DSV178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684767" w14:textId="05BA43D4"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Juozapavos</w:t>
            </w:r>
            <w:proofErr w:type="spellEnd"/>
            <w:r w:rsidRPr="004B1509">
              <w:rPr>
                <w:rFonts w:eastAsia="Calibri"/>
                <w:szCs w:val="22"/>
              </w:rPr>
              <w:t xml:space="preserve"> vs.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87F456" w14:textId="143A2189" w:rsidR="002159D3" w:rsidRPr="004B1509" w:rsidRDefault="002159D3" w:rsidP="002159D3">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587BF" w14:textId="4F61A0C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571A4" w14:textId="0576831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596D1" w14:textId="6CC4BFD1" w:rsidR="002159D3" w:rsidRPr="004B1509" w:rsidRDefault="002159D3" w:rsidP="002159D3">
            <w:pPr>
              <w:jc w:val="right"/>
              <w:rPr>
                <w:rFonts w:eastAsia="Calibri"/>
                <w:bCs/>
                <w:szCs w:val="22"/>
              </w:rPr>
            </w:pPr>
            <w:r w:rsidRPr="004B1509">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79B88" w14:textId="35E8CF5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166E72" w14:textId="70B54681"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1480B0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8D25E6"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3EB9A" w14:textId="506849BF" w:rsidR="002159D3" w:rsidRPr="004B1509" w:rsidRDefault="002159D3" w:rsidP="002159D3">
            <w:pPr>
              <w:rPr>
                <w:rFonts w:eastAsia="Calibri"/>
                <w:szCs w:val="22"/>
              </w:rPr>
            </w:pPr>
            <w:r w:rsidRPr="004B1509">
              <w:rPr>
                <w:rFonts w:eastAsia="Calibri"/>
                <w:szCs w:val="22"/>
              </w:rPr>
              <w:t>DSV180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A2674F" w14:textId="37EE483A" w:rsidR="002159D3" w:rsidRPr="004B1509" w:rsidRDefault="002159D3" w:rsidP="002159D3">
            <w:pPr>
              <w:rPr>
                <w:rFonts w:eastAsia="Calibri"/>
                <w:szCs w:val="22"/>
              </w:rPr>
            </w:pPr>
            <w:r w:rsidRPr="004B1509">
              <w:rPr>
                <w:rFonts w:eastAsia="Calibri"/>
                <w:szCs w:val="22"/>
              </w:rPr>
              <w:t>Privažiuojamasis kelias prie Debeikių mstl. fermų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621EFC" w14:textId="2F33C38C" w:rsidR="002159D3" w:rsidRPr="004B1509" w:rsidRDefault="002159D3" w:rsidP="002159D3">
            <w:pPr>
              <w:jc w:val="right"/>
              <w:rPr>
                <w:rFonts w:eastAsia="Calibri"/>
                <w:szCs w:val="22"/>
              </w:rPr>
            </w:pPr>
            <w:r w:rsidRPr="004B1509">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88DA" w14:textId="3B4BF45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E1533" w14:textId="6432619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FEB2" w14:textId="0275790C" w:rsidR="002159D3" w:rsidRPr="004B1509" w:rsidRDefault="002159D3" w:rsidP="002159D3">
            <w:pPr>
              <w:jc w:val="right"/>
              <w:rPr>
                <w:rFonts w:eastAsia="Calibri"/>
                <w:bCs/>
                <w:szCs w:val="22"/>
              </w:rPr>
            </w:pPr>
            <w:r w:rsidRPr="004B1509">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AE334" w14:textId="08546AF8"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DB3B5A" w14:textId="5557F88E"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DEFEB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F0CF6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27DB6" w14:textId="059844FF" w:rsidR="002159D3" w:rsidRPr="004B1509" w:rsidRDefault="002159D3" w:rsidP="002159D3">
            <w:pPr>
              <w:rPr>
                <w:rFonts w:eastAsia="Calibri"/>
                <w:szCs w:val="22"/>
              </w:rPr>
            </w:pPr>
            <w:r w:rsidRPr="004B1509">
              <w:rPr>
                <w:rFonts w:eastAsia="Calibri"/>
                <w:szCs w:val="22"/>
              </w:rPr>
              <w:t>DSV192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AD8548" w14:textId="140DE73B" w:rsidR="002159D3" w:rsidRPr="004B1509" w:rsidRDefault="002159D3" w:rsidP="002159D3">
            <w:pPr>
              <w:rPr>
                <w:rFonts w:eastAsia="Calibri"/>
                <w:szCs w:val="22"/>
              </w:rPr>
            </w:pPr>
            <w:r w:rsidRPr="004B1509">
              <w:rPr>
                <w:rFonts w:eastAsia="Calibri"/>
                <w:szCs w:val="22"/>
              </w:rPr>
              <w:t xml:space="preserve">Privažiuojamasis kelias prie Mickūnų </w:t>
            </w:r>
            <w:proofErr w:type="spellStart"/>
            <w:r w:rsidRPr="004B1509">
              <w:rPr>
                <w:rFonts w:eastAsia="Calibri"/>
                <w:szCs w:val="22"/>
              </w:rPr>
              <w:t>motokroso</w:t>
            </w:r>
            <w:proofErr w:type="spellEnd"/>
            <w:r w:rsidRPr="004B1509">
              <w:rPr>
                <w:rFonts w:eastAsia="Calibri"/>
                <w:szCs w:val="22"/>
              </w:rPr>
              <w:t xml:space="preserve"> trasos nuo kelio Anykščiai–Svėdasai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F1704" w14:textId="00953614" w:rsidR="002159D3" w:rsidRPr="004B1509" w:rsidRDefault="002159D3" w:rsidP="002159D3">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B199" w14:textId="2C2BDC4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3F674" w14:textId="786C28F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78A4" w14:textId="1CDB5954" w:rsidR="002159D3" w:rsidRPr="004B1509" w:rsidRDefault="002159D3" w:rsidP="002159D3">
            <w:pPr>
              <w:jc w:val="right"/>
              <w:rPr>
                <w:rFonts w:eastAsia="Calibri"/>
                <w:bCs/>
                <w:szCs w:val="22"/>
              </w:rPr>
            </w:pPr>
            <w:r w:rsidRPr="004B1509">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D69" w14:textId="37D7FD66"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5CB09B" w14:textId="30C9D946"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332FA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21A26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08929" w14:textId="20EA8A3F" w:rsidR="002159D3" w:rsidRPr="004B1509" w:rsidRDefault="002159D3" w:rsidP="002159D3">
            <w:pPr>
              <w:rPr>
                <w:rFonts w:eastAsia="Calibri"/>
                <w:szCs w:val="22"/>
              </w:rPr>
            </w:pPr>
            <w:r w:rsidRPr="004B1509">
              <w:rPr>
                <w:rFonts w:eastAsia="Calibri"/>
                <w:szCs w:val="22"/>
              </w:rPr>
              <w:t>DSV195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7ABCC3" w14:textId="32552626" w:rsidR="002159D3" w:rsidRPr="004B1509" w:rsidRDefault="002159D3" w:rsidP="002159D3">
            <w:pPr>
              <w:rPr>
                <w:rFonts w:eastAsia="Calibri"/>
                <w:szCs w:val="22"/>
              </w:rPr>
            </w:pPr>
            <w:r w:rsidRPr="004B1509">
              <w:rPr>
                <w:rFonts w:eastAsia="Calibri"/>
                <w:szCs w:val="22"/>
              </w:rPr>
              <w:t xml:space="preserve">Privažiuojamasis kelias prie Mickūnų senkapio nuo kelio </w:t>
            </w:r>
            <w:proofErr w:type="spellStart"/>
            <w:r w:rsidRPr="004B1509">
              <w:rPr>
                <w:rFonts w:eastAsia="Calibri"/>
                <w:szCs w:val="22"/>
              </w:rPr>
              <w:t>Antupiai</w:t>
            </w:r>
            <w:proofErr w:type="spellEnd"/>
            <w:r w:rsidRPr="004B1509">
              <w:rPr>
                <w:rFonts w:eastAsia="Calibri"/>
                <w:szCs w:val="22"/>
              </w:rPr>
              <w:t>–Kupriai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A880FF" w14:textId="6922D203" w:rsidR="002159D3" w:rsidRPr="004B1509" w:rsidRDefault="002159D3" w:rsidP="002159D3">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8FBB" w14:textId="5D90365D"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BAB49" w14:textId="29D9083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6EBC2" w14:textId="45DF1639" w:rsidR="002159D3" w:rsidRPr="004B1509" w:rsidRDefault="002159D3" w:rsidP="002159D3">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F476C" w14:textId="17F5F8B5"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53BAD3" w14:textId="513C91EF"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BF7C5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B3C8A5"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51C02" w14:textId="648B1C57" w:rsidR="002159D3" w:rsidRPr="004B1509" w:rsidRDefault="002159D3" w:rsidP="002159D3">
            <w:pPr>
              <w:rPr>
                <w:rFonts w:eastAsia="Calibri"/>
                <w:szCs w:val="22"/>
              </w:rPr>
            </w:pPr>
            <w:r w:rsidRPr="004B1509">
              <w:rPr>
                <w:rFonts w:eastAsia="Calibri"/>
                <w:szCs w:val="22"/>
              </w:rPr>
              <w:t>DSV200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B07029" w14:textId="579D31BC" w:rsidR="002159D3" w:rsidRPr="004B1509" w:rsidRDefault="002159D3" w:rsidP="002159D3">
            <w:pPr>
              <w:rPr>
                <w:rFonts w:eastAsia="Calibri"/>
                <w:szCs w:val="22"/>
              </w:rPr>
            </w:pPr>
            <w:r w:rsidRPr="004B1509">
              <w:rPr>
                <w:rFonts w:eastAsia="Calibri"/>
                <w:szCs w:val="22"/>
              </w:rPr>
              <w:t>Privažiuojamasis kelias prie Leliūnų k. lentpjūvės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CBC343" w14:textId="792D5816" w:rsidR="002159D3" w:rsidRPr="004B1509" w:rsidRDefault="002159D3" w:rsidP="002159D3">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ED09B" w14:textId="21CE846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5C065" w14:textId="4BBDC9A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2C6B8" w14:textId="29589B0A" w:rsidR="002159D3" w:rsidRPr="004B1509" w:rsidRDefault="002159D3" w:rsidP="002159D3">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6D7E" w14:textId="13643FF9"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1B3CCA" w14:textId="270604F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95B62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6D5BE9"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6BEA30" w14:textId="12EF5851" w:rsidR="002159D3" w:rsidRPr="004B1509" w:rsidRDefault="002159D3" w:rsidP="002159D3">
            <w:pPr>
              <w:rPr>
                <w:rFonts w:eastAsia="Calibri"/>
                <w:szCs w:val="22"/>
              </w:rPr>
            </w:pPr>
            <w:r w:rsidRPr="004B1509">
              <w:rPr>
                <w:rFonts w:eastAsia="Calibri"/>
                <w:szCs w:val="22"/>
              </w:rPr>
              <w:t>DSV202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040688" w14:textId="5F8686F0" w:rsidR="002159D3" w:rsidRPr="004B1509" w:rsidRDefault="002159D3" w:rsidP="002159D3">
            <w:pPr>
              <w:rPr>
                <w:rFonts w:eastAsia="Calibri"/>
                <w:szCs w:val="22"/>
              </w:rPr>
            </w:pPr>
            <w:r w:rsidRPr="004B1509">
              <w:rPr>
                <w:rFonts w:eastAsia="Calibri"/>
                <w:szCs w:val="22"/>
              </w:rPr>
              <w:t>Privažiuojamasis kelias prie Leliūnų k. nuo kelio Leliūnai–Ragaišiai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7B7A1A" w14:textId="0968152D" w:rsidR="002159D3" w:rsidRPr="004B1509" w:rsidRDefault="002159D3" w:rsidP="002159D3">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2A76" w14:textId="372B121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1C3BD" w14:textId="12FC8C2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FF74" w14:textId="08AFDFF8" w:rsidR="002159D3" w:rsidRPr="004B1509" w:rsidRDefault="002159D3" w:rsidP="002159D3">
            <w:pPr>
              <w:jc w:val="right"/>
              <w:rPr>
                <w:rFonts w:eastAsia="Calibri"/>
                <w:bCs/>
                <w:szCs w:val="22"/>
              </w:rPr>
            </w:pPr>
            <w:r w:rsidRPr="004B1509">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ADE28" w14:textId="6DDE11A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997648" w14:textId="1F47302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F08920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D13C45"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21590" w14:textId="1F51752F" w:rsidR="002159D3" w:rsidRPr="004B1509" w:rsidRDefault="002159D3" w:rsidP="002159D3">
            <w:pPr>
              <w:rPr>
                <w:rFonts w:eastAsia="Calibri"/>
                <w:szCs w:val="22"/>
              </w:rPr>
            </w:pPr>
            <w:r w:rsidRPr="004B1509">
              <w:rPr>
                <w:rFonts w:eastAsia="Calibri"/>
                <w:szCs w:val="22"/>
              </w:rPr>
              <w:t>DSV203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01D769" w14:textId="67953656" w:rsidR="002159D3" w:rsidRPr="004B1509" w:rsidRDefault="002159D3" w:rsidP="002159D3">
            <w:pPr>
              <w:rPr>
                <w:rFonts w:eastAsia="Calibri"/>
                <w:szCs w:val="22"/>
              </w:rPr>
            </w:pP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Danišiūnai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BB17D10" w14:textId="10F512D5" w:rsidR="002159D3" w:rsidRPr="004B1509" w:rsidRDefault="002159D3" w:rsidP="002159D3">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795D8" w14:textId="47E51BB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C32CC" w14:textId="2ABFB83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7FD9" w14:textId="6EABF885" w:rsidR="002159D3" w:rsidRPr="004B1509" w:rsidRDefault="002159D3" w:rsidP="002159D3">
            <w:pPr>
              <w:jc w:val="right"/>
              <w:rPr>
                <w:rFonts w:eastAsia="Calibri"/>
                <w:bCs/>
                <w:szCs w:val="22"/>
              </w:rPr>
            </w:pPr>
            <w:r w:rsidRPr="004B1509">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67A1A" w14:textId="3CC82B38"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972238" w14:textId="2DCB928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9602E7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D75F5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1D1BF" w14:textId="2D1E4172" w:rsidR="002159D3" w:rsidRPr="004B1509" w:rsidRDefault="002159D3" w:rsidP="002159D3">
            <w:pPr>
              <w:rPr>
                <w:rFonts w:eastAsia="Calibri"/>
                <w:szCs w:val="22"/>
              </w:rPr>
            </w:pPr>
            <w:r w:rsidRPr="004B1509">
              <w:rPr>
                <w:rFonts w:eastAsia="Calibri"/>
                <w:szCs w:val="22"/>
              </w:rPr>
              <w:t>DSV204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883BE5" w14:textId="26963DA7"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Gerkonių</w:t>
            </w:r>
            <w:proofErr w:type="spellEnd"/>
            <w:r w:rsidRPr="004B1509">
              <w:rPr>
                <w:rFonts w:eastAsia="Calibri"/>
                <w:szCs w:val="22"/>
              </w:rPr>
              <w:t xml:space="preserve"> miško nuo kelio </w:t>
            </w: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Varkujai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16E79D0" w14:textId="4CC64414" w:rsidR="002159D3" w:rsidRPr="004B1509" w:rsidRDefault="002159D3" w:rsidP="002159D3">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3EE2F" w14:textId="2C052C3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5882C" w14:textId="3D8532C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15C6A5" w14:textId="67EB231F" w:rsidR="002159D3" w:rsidRPr="004B1509" w:rsidRDefault="002159D3" w:rsidP="002159D3">
            <w:pPr>
              <w:jc w:val="right"/>
              <w:rPr>
                <w:rFonts w:eastAsia="Calibri"/>
                <w:bCs/>
                <w:szCs w:val="22"/>
              </w:rPr>
            </w:pPr>
            <w:r w:rsidRPr="004B1509">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2666E" w14:textId="5B50205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D07688" w14:textId="16EB6CD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C951D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E2D2F6"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3F166" w14:textId="07F2C4E8" w:rsidR="002159D3" w:rsidRPr="004B1509" w:rsidRDefault="002159D3" w:rsidP="002159D3">
            <w:pPr>
              <w:rPr>
                <w:rFonts w:eastAsia="Calibri"/>
                <w:szCs w:val="22"/>
              </w:rPr>
            </w:pPr>
            <w:r w:rsidRPr="004B1509">
              <w:rPr>
                <w:rFonts w:eastAsia="Calibri"/>
                <w:szCs w:val="22"/>
              </w:rPr>
              <w:t>DSV207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109B38" w14:textId="3BFD3C2A" w:rsidR="002159D3" w:rsidRPr="004B1509" w:rsidRDefault="002159D3" w:rsidP="002159D3">
            <w:pPr>
              <w:rPr>
                <w:rFonts w:eastAsia="Calibri"/>
                <w:szCs w:val="22"/>
              </w:rPr>
            </w:pPr>
            <w:r w:rsidRPr="004B1509">
              <w:rPr>
                <w:rFonts w:eastAsia="Calibri"/>
                <w:szCs w:val="22"/>
              </w:rPr>
              <w:t>Privažiuojamasis kelias prie Leliūnų k. kapinių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1F598E" w14:textId="1CB71157" w:rsidR="002159D3" w:rsidRPr="004B1509" w:rsidRDefault="002159D3" w:rsidP="002159D3">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B8EDA" w14:textId="2BA94C4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6BA" w14:textId="02BE3C9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65C3" w14:textId="000509E5" w:rsidR="002159D3" w:rsidRPr="004B1509" w:rsidRDefault="002159D3" w:rsidP="002159D3">
            <w:pPr>
              <w:jc w:val="right"/>
              <w:rPr>
                <w:rFonts w:eastAsia="Calibri"/>
                <w:bCs/>
                <w:szCs w:val="22"/>
              </w:rPr>
            </w:pPr>
            <w:r w:rsidRPr="004B1509">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2F2E3" w14:textId="672165A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2CAA7D" w14:textId="283604B3"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3BC4E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98C7A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72CE" w14:textId="478EA396" w:rsidR="002159D3" w:rsidRPr="004B1509" w:rsidRDefault="002159D3" w:rsidP="002159D3">
            <w:pPr>
              <w:rPr>
                <w:rFonts w:eastAsia="Calibri"/>
                <w:szCs w:val="22"/>
              </w:rPr>
            </w:pPr>
            <w:r w:rsidRPr="004B1509">
              <w:rPr>
                <w:rFonts w:eastAsia="Calibri"/>
                <w:szCs w:val="22"/>
              </w:rPr>
              <w:t>DSV214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44AAF" w14:textId="4D5AA8F8"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vandenvietės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C2138A" w14:textId="69A4F146" w:rsidR="002159D3" w:rsidRPr="004B1509" w:rsidRDefault="002159D3" w:rsidP="002159D3">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44143" w14:textId="7173F68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8A706" w14:textId="1EA3628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C4913" w14:textId="7DEB8AAF" w:rsidR="002159D3" w:rsidRPr="004B1509" w:rsidRDefault="002159D3" w:rsidP="002159D3">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4B13" w14:textId="05BCDB8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D8E455" w14:textId="0E72ED49"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CDA62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29969F"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45004" w14:textId="78D17893" w:rsidR="002159D3" w:rsidRPr="004B1509" w:rsidRDefault="002159D3" w:rsidP="002159D3">
            <w:pPr>
              <w:rPr>
                <w:rFonts w:eastAsia="Calibri"/>
                <w:szCs w:val="22"/>
              </w:rPr>
            </w:pPr>
            <w:r w:rsidRPr="004B1509">
              <w:rPr>
                <w:rFonts w:eastAsia="Calibri"/>
                <w:szCs w:val="22"/>
              </w:rPr>
              <w:t>DSV219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FE85C3" w14:textId="3147CDE4" w:rsidR="002159D3" w:rsidRPr="004B1509" w:rsidRDefault="002159D3" w:rsidP="002159D3">
            <w:pPr>
              <w:rPr>
                <w:rFonts w:eastAsia="Calibri"/>
                <w:szCs w:val="22"/>
              </w:rPr>
            </w:pPr>
            <w:r w:rsidRPr="004B1509">
              <w:rPr>
                <w:rFonts w:eastAsia="Calibri"/>
                <w:szCs w:val="22"/>
              </w:rPr>
              <w:t xml:space="preserve">Privažiuojamasis kelias prie buvusio </w:t>
            </w:r>
            <w:proofErr w:type="spellStart"/>
            <w:r w:rsidRPr="004B1509">
              <w:rPr>
                <w:rFonts w:eastAsia="Calibri"/>
                <w:szCs w:val="22"/>
              </w:rPr>
              <w:t>Jononių</w:t>
            </w:r>
            <w:proofErr w:type="spellEnd"/>
            <w:r w:rsidRPr="004B1509">
              <w:rPr>
                <w:rFonts w:eastAsia="Calibri"/>
                <w:szCs w:val="22"/>
              </w:rPr>
              <w:t xml:space="preserve"> karjero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Jononys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D5E81A6" w14:textId="1A9A912B" w:rsidR="002159D3" w:rsidRPr="004B1509" w:rsidRDefault="002159D3" w:rsidP="002159D3">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0A827" w14:textId="7B3614D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FBAC1" w14:textId="6102A9A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6F1C" w14:textId="4AD13984" w:rsidR="002159D3" w:rsidRPr="004B1509" w:rsidRDefault="002159D3" w:rsidP="002159D3">
            <w:pPr>
              <w:jc w:val="right"/>
              <w:rPr>
                <w:rFonts w:eastAsia="Calibri"/>
                <w:bCs/>
                <w:szCs w:val="22"/>
              </w:rPr>
            </w:pPr>
            <w:r w:rsidRPr="004B1509">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F355A" w14:textId="0D34B9AB"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FE8FAA" w14:textId="7A144A7C"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1756C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EF3DE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53FD" w14:textId="2E5D9985" w:rsidR="002159D3" w:rsidRPr="004B1509" w:rsidRDefault="002159D3" w:rsidP="002159D3">
            <w:pPr>
              <w:rPr>
                <w:rFonts w:eastAsia="Calibri"/>
                <w:szCs w:val="22"/>
              </w:rPr>
            </w:pPr>
            <w:r w:rsidRPr="004B1509">
              <w:rPr>
                <w:rFonts w:eastAsia="Calibri"/>
                <w:szCs w:val="22"/>
              </w:rPr>
              <w:t>DSV221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CDCECD" w14:textId="7BB61DDB" w:rsidR="002159D3" w:rsidRPr="004B1509" w:rsidRDefault="002159D3" w:rsidP="002159D3">
            <w:pPr>
              <w:rPr>
                <w:rFonts w:eastAsia="Calibri"/>
                <w:szCs w:val="22"/>
              </w:rPr>
            </w:pPr>
            <w:proofErr w:type="spellStart"/>
            <w:r w:rsidRPr="004B1509">
              <w:rPr>
                <w:rFonts w:eastAsia="Calibri"/>
                <w:szCs w:val="22"/>
              </w:rPr>
              <w:t>Jononys</w:t>
            </w:r>
            <w:proofErr w:type="spellEnd"/>
            <w:r w:rsidRPr="004B1509">
              <w:rPr>
                <w:rFonts w:eastAsia="Calibri"/>
                <w:szCs w:val="22"/>
              </w:rPr>
              <w:t>–</w:t>
            </w:r>
            <w:proofErr w:type="spellStart"/>
            <w:r w:rsidRPr="004B1509">
              <w:rPr>
                <w:rFonts w:eastAsia="Calibri"/>
                <w:szCs w:val="22"/>
              </w:rPr>
              <w:t>Gerkonių</w:t>
            </w:r>
            <w:proofErr w:type="spellEnd"/>
            <w:r w:rsidRPr="004B1509">
              <w:rPr>
                <w:rFonts w:eastAsia="Calibri"/>
                <w:szCs w:val="22"/>
              </w:rPr>
              <w:t xml:space="preserve"> miškas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8369AA" w14:textId="7F660627" w:rsidR="002159D3" w:rsidRPr="004B1509" w:rsidRDefault="002159D3" w:rsidP="002159D3">
            <w:pPr>
              <w:jc w:val="right"/>
              <w:rPr>
                <w:rFonts w:eastAsia="Calibri"/>
                <w:szCs w:val="22"/>
              </w:rPr>
            </w:pPr>
            <w:r w:rsidRPr="004B1509">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95469" w14:textId="113B944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7F5B8" w14:textId="78C6AFD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7FCF" w14:textId="287A9040" w:rsidR="002159D3" w:rsidRPr="004B1509" w:rsidRDefault="002159D3" w:rsidP="002159D3">
            <w:pPr>
              <w:jc w:val="right"/>
              <w:rPr>
                <w:rFonts w:eastAsia="Calibri"/>
                <w:bCs/>
                <w:szCs w:val="22"/>
              </w:rPr>
            </w:pPr>
            <w:r w:rsidRPr="004B1509">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5E903" w14:textId="76BA1860"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D8F681" w14:textId="0855EDE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12B0F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D83E4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DA4AE5" w14:textId="3373DC65" w:rsidR="002159D3" w:rsidRPr="004B1509" w:rsidRDefault="002159D3" w:rsidP="002159D3">
            <w:pPr>
              <w:rPr>
                <w:rFonts w:eastAsia="Calibri"/>
                <w:szCs w:val="22"/>
              </w:rPr>
            </w:pPr>
            <w:r w:rsidRPr="004B1509">
              <w:rPr>
                <w:rFonts w:eastAsia="Calibri"/>
                <w:szCs w:val="22"/>
              </w:rPr>
              <w:t>DSV223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77D48A" w14:textId="2DEF6866" w:rsidR="002159D3" w:rsidRPr="004B1509" w:rsidRDefault="002159D3" w:rsidP="002159D3">
            <w:pPr>
              <w:rPr>
                <w:rFonts w:eastAsia="Calibri"/>
                <w:szCs w:val="22"/>
              </w:rPr>
            </w:pPr>
            <w:r w:rsidRPr="004B1509">
              <w:rPr>
                <w:rFonts w:eastAsia="Calibri"/>
                <w:szCs w:val="22"/>
              </w:rPr>
              <w:t xml:space="preserve">Privažiuojamasis kelias iki kultūros paveldo objekto „Žydų žudynių vieta“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Jononys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F216A98" w14:textId="0A84A13F" w:rsidR="002159D3" w:rsidRPr="004B1509" w:rsidRDefault="002159D3" w:rsidP="002159D3">
            <w:pPr>
              <w:jc w:val="right"/>
              <w:rPr>
                <w:rFonts w:eastAsia="Calibri"/>
                <w:szCs w:val="22"/>
              </w:rPr>
            </w:pPr>
            <w:r w:rsidRPr="004B1509">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2F3C1" w14:textId="07607FC1"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DE5C3" w14:textId="70BEE86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61F3" w14:textId="228B071D" w:rsidR="002159D3" w:rsidRPr="004B1509" w:rsidRDefault="002159D3" w:rsidP="002159D3">
            <w:pPr>
              <w:jc w:val="right"/>
              <w:rPr>
                <w:rFonts w:eastAsia="Calibri"/>
                <w:bCs/>
                <w:szCs w:val="22"/>
              </w:rPr>
            </w:pPr>
            <w:r w:rsidRPr="004B1509">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E87A3" w14:textId="7964C5B1"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064251" w14:textId="058831DB"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374FE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0E72D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57FB4B" w14:textId="2E2C238E" w:rsidR="002159D3" w:rsidRPr="004B1509" w:rsidRDefault="002159D3" w:rsidP="002159D3">
            <w:pPr>
              <w:rPr>
                <w:rFonts w:eastAsia="Calibri"/>
                <w:szCs w:val="22"/>
              </w:rPr>
            </w:pPr>
            <w:r w:rsidRPr="004B1509">
              <w:rPr>
                <w:rFonts w:eastAsia="Calibri"/>
                <w:szCs w:val="22"/>
              </w:rPr>
              <w:t>DSV226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5042CA" w14:textId="7BA276DC"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fermų nuo kelio </w:t>
            </w:r>
            <w:proofErr w:type="spellStart"/>
            <w:r w:rsidRPr="004B1509">
              <w:rPr>
                <w:rFonts w:eastAsia="Calibri"/>
                <w:szCs w:val="22"/>
              </w:rPr>
              <w:t>Varkujai</w:t>
            </w:r>
            <w:proofErr w:type="spellEnd"/>
            <w:r w:rsidRPr="004B1509">
              <w:rPr>
                <w:rFonts w:eastAsia="Calibri"/>
                <w:szCs w:val="22"/>
              </w:rPr>
              <w:t>–Vainiūnai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1F115B" w14:textId="5B4CDADA" w:rsidR="002159D3" w:rsidRPr="004B1509" w:rsidRDefault="002159D3" w:rsidP="002159D3">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99EF5" w14:textId="52E014ED"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4011B" w14:textId="17D993A1"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B5C6C" w14:textId="7659F1BF" w:rsidR="002159D3" w:rsidRPr="004B1509" w:rsidRDefault="002159D3" w:rsidP="002159D3">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57F7D" w14:textId="47004A4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78B99A" w14:textId="1C0350EC"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ECB43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57E928"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987880" w14:textId="3FC35A64" w:rsidR="002159D3" w:rsidRPr="004B1509" w:rsidRDefault="002159D3" w:rsidP="002159D3">
            <w:pPr>
              <w:rPr>
                <w:rFonts w:eastAsia="Calibri"/>
                <w:szCs w:val="22"/>
              </w:rPr>
            </w:pPr>
            <w:r w:rsidRPr="004B1509">
              <w:rPr>
                <w:rFonts w:eastAsia="Calibri"/>
                <w:szCs w:val="22"/>
              </w:rPr>
              <w:t>DSV227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539F97" w14:textId="0662E450"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Budaso</w:t>
            </w:r>
            <w:proofErr w:type="spellEnd"/>
            <w:r w:rsidRPr="004B1509">
              <w:rPr>
                <w:rFonts w:eastAsia="Calibri"/>
                <w:szCs w:val="22"/>
              </w:rPr>
              <w:t xml:space="preserve"> ežero nuo kelio </w:t>
            </w:r>
            <w:proofErr w:type="spellStart"/>
            <w:r w:rsidRPr="004B1509">
              <w:rPr>
                <w:rFonts w:eastAsia="Calibri"/>
                <w:szCs w:val="22"/>
              </w:rPr>
              <w:t>Varkujai</w:t>
            </w:r>
            <w:proofErr w:type="spellEnd"/>
            <w:r w:rsidRPr="004B1509">
              <w:rPr>
                <w:rFonts w:eastAsia="Calibri"/>
                <w:szCs w:val="22"/>
              </w:rPr>
              <w:t>–Vainiūnai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1E3C91" w14:textId="40466764" w:rsidR="002159D3" w:rsidRPr="004B1509" w:rsidRDefault="002159D3" w:rsidP="002159D3">
            <w:pPr>
              <w:jc w:val="right"/>
              <w:rPr>
                <w:rFonts w:eastAsia="Calibri"/>
                <w:szCs w:val="22"/>
              </w:rPr>
            </w:pPr>
            <w:r w:rsidRPr="004B1509">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8947" w14:textId="5E68B5C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335A" w14:textId="2FEA17C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ACE8" w14:textId="6EE93B15" w:rsidR="002159D3" w:rsidRPr="004B1509" w:rsidRDefault="002159D3" w:rsidP="002159D3">
            <w:pPr>
              <w:jc w:val="right"/>
              <w:rPr>
                <w:rFonts w:eastAsia="Calibri"/>
                <w:bCs/>
                <w:szCs w:val="22"/>
              </w:rPr>
            </w:pPr>
            <w:r w:rsidRPr="004B1509">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11660" w14:textId="1F6D4A2E"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F42F67" w14:textId="702A0774"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AA0AC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F04C1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30A8F" w14:textId="493EB644" w:rsidR="002159D3" w:rsidRPr="004B1509" w:rsidRDefault="002159D3" w:rsidP="002159D3">
            <w:pPr>
              <w:rPr>
                <w:rFonts w:eastAsia="Calibri"/>
                <w:szCs w:val="22"/>
              </w:rPr>
            </w:pPr>
            <w:r w:rsidRPr="004B1509">
              <w:rPr>
                <w:rFonts w:eastAsia="Calibri"/>
                <w:szCs w:val="22"/>
              </w:rPr>
              <w:t>DSV230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D8D663" w14:textId="743E6932" w:rsidR="002159D3" w:rsidRPr="004B1509" w:rsidRDefault="002159D3" w:rsidP="002159D3">
            <w:pPr>
              <w:rPr>
                <w:rFonts w:eastAsia="Calibri"/>
                <w:szCs w:val="22"/>
              </w:rPr>
            </w:pPr>
            <w:proofErr w:type="spellStart"/>
            <w:r w:rsidRPr="004B1509">
              <w:rPr>
                <w:rFonts w:eastAsia="Calibri"/>
                <w:szCs w:val="22"/>
              </w:rPr>
              <w:t>Jurzdikas</w:t>
            </w:r>
            <w:proofErr w:type="spellEnd"/>
            <w:r w:rsidRPr="004B1509">
              <w:rPr>
                <w:rFonts w:eastAsia="Calibri"/>
                <w:szCs w:val="22"/>
              </w:rPr>
              <w:t>–</w:t>
            </w:r>
            <w:proofErr w:type="spellStart"/>
            <w:r w:rsidRPr="004B1509">
              <w:rPr>
                <w:rFonts w:eastAsia="Calibri"/>
                <w:szCs w:val="22"/>
              </w:rPr>
              <w:t>Kapčiuškiai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1A53D8E" w14:textId="288D23F0" w:rsidR="002159D3" w:rsidRPr="004B1509" w:rsidRDefault="002159D3" w:rsidP="002159D3">
            <w:pPr>
              <w:jc w:val="right"/>
              <w:rPr>
                <w:rFonts w:eastAsia="Calibri"/>
                <w:szCs w:val="22"/>
              </w:rPr>
            </w:pPr>
            <w:r w:rsidRPr="004B1509">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71CCB" w14:textId="606BF23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87808" w14:textId="2FC938E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19981" w14:textId="40E2B930" w:rsidR="002159D3" w:rsidRPr="004B1509" w:rsidRDefault="002159D3" w:rsidP="002159D3">
            <w:pPr>
              <w:jc w:val="right"/>
              <w:rPr>
                <w:rFonts w:eastAsia="Calibri"/>
                <w:bCs/>
                <w:szCs w:val="22"/>
              </w:rPr>
            </w:pPr>
            <w:r w:rsidRPr="004B1509">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AD875" w14:textId="448BAD2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FEDE3E" w14:textId="1BE09FE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1DDD74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167649"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489DD" w14:textId="40CEC6DB" w:rsidR="002159D3" w:rsidRPr="004B1509" w:rsidRDefault="002159D3" w:rsidP="002159D3">
            <w:pPr>
              <w:rPr>
                <w:rFonts w:eastAsia="Calibri"/>
                <w:szCs w:val="22"/>
              </w:rPr>
            </w:pPr>
            <w:r w:rsidRPr="004B1509">
              <w:rPr>
                <w:rFonts w:eastAsia="Calibri"/>
                <w:szCs w:val="22"/>
              </w:rPr>
              <w:t>DSV236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E9B7BA" w14:textId="0809BF4E" w:rsidR="002159D3" w:rsidRPr="004B1509" w:rsidRDefault="002159D3" w:rsidP="002159D3">
            <w:pPr>
              <w:rPr>
                <w:rFonts w:eastAsia="Calibri"/>
                <w:szCs w:val="22"/>
              </w:rPr>
            </w:pPr>
            <w:r w:rsidRPr="004B1509">
              <w:rPr>
                <w:rFonts w:eastAsia="Calibri"/>
                <w:szCs w:val="22"/>
              </w:rPr>
              <w:t>Privažiuojamasis kelias prie Gudelių k. nuo kelio Aušra–Černiai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3A4F9C" w14:textId="1660B459" w:rsidR="002159D3" w:rsidRPr="004B1509" w:rsidRDefault="002159D3" w:rsidP="002159D3">
            <w:pPr>
              <w:jc w:val="right"/>
              <w:rPr>
                <w:rFonts w:eastAsia="Calibri"/>
                <w:szCs w:val="22"/>
              </w:rPr>
            </w:pPr>
            <w:r w:rsidRPr="004B1509">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CE306" w14:textId="13A5F16D"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E1E5E" w14:textId="04C1563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D709" w14:textId="2E437EC4" w:rsidR="002159D3" w:rsidRPr="004B1509" w:rsidRDefault="002159D3" w:rsidP="002159D3">
            <w:pPr>
              <w:jc w:val="right"/>
              <w:rPr>
                <w:rFonts w:eastAsia="Calibri"/>
                <w:bCs/>
                <w:szCs w:val="22"/>
              </w:rPr>
            </w:pPr>
            <w:r w:rsidRPr="004B1509">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5AC5" w14:textId="648EF54F"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5C23FD" w14:textId="6805450B"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438C0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C6946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884EC" w14:textId="247E4F77" w:rsidR="002159D3" w:rsidRPr="004B1509" w:rsidRDefault="002159D3" w:rsidP="002159D3">
            <w:pPr>
              <w:rPr>
                <w:rFonts w:eastAsia="Calibri"/>
                <w:szCs w:val="22"/>
              </w:rPr>
            </w:pPr>
            <w:r w:rsidRPr="004B1509">
              <w:rPr>
                <w:rFonts w:eastAsia="Calibri"/>
                <w:szCs w:val="22"/>
              </w:rPr>
              <w:t>DSV237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50001E" w14:textId="56A65826"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tvenkinio nuo Dvaro g.,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214316" w14:textId="31BDDB1D" w:rsidR="002159D3" w:rsidRPr="004B1509" w:rsidRDefault="002159D3" w:rsidP="002159D3">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61B5" w14:textId="1A21E19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37DD" w14:textId="1824295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814B1" w14:textId="7D78127A" w:rsidR="002159D3" w:rsidRPr="004B1509" w:rsidRDefault="002159D3" w:rsidP="002159D3">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EAA6E" w14:textId="317BE7E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6D3FE2" w14:textId="231C367F"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1B0162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2EA126"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E92ABC" w14:textId="5C77166D" w:rsidR="002159D3" w:rsidRPr="004B1509" w:rsidRDefault="002159D3" w:rsidP="002159D3">
            <w:pPr>
              <w:rPr>
                <w:rFonts w:eastAsia="Calibri"/>
                <w:szCs w:val="22"/>
              </w:rPr>
            </w:pPr>
            <w:r w:rsidRPr="004B1509">
              <w:rPr>
                <w:rFonts w:eastAsia="Calibri"/>
                <w:szCs w:val="22"/>
              </w:rPr>
              <w:t>DSV238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1958EB" w14:textId="3C30082A"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garažų nuo Dvaro g.,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751B6C" w14:textId="78C24282" w:rsidR="002159D3" w:rsidRPr="004B1509" w:rsidRDefault="002159D3" w:rsidP="002159D3">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9AEDC" w14:textId="4143908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629B5" w14:textId="61277DC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AD1EF" w14:textId="2378A285" w:rsidR="002159D3" w:rsidRPr="004B1509" w:rsidRDefault="002159D3" w:rsidP="002159D3">
            <w:pPr>
              <w:jc w:val="right"/>
              <w:rPr>
                <w:rFonts w:eastAsia="Calibri"/>
                <w:bCs/>
                <w:szCs w:val="22"/>
              </w:rPr>
            </w:pPr>
            <w:r w:rsidRPr="004B1509">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474BF" w14:textId="1AC60CA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AFA2B3" w14:textId="5328B28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DAD67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25036F"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017C88" w14:textId="05B37CD1" w:rsidR="002159D3" w:rsidRPr="004B1509" w:rsidRDefault="002159D3" w:rsidP="002159D3">
            <w:pPr>
              <w:rPr>
                <w:rFonts w:eastAsia="Calibri"/>
                <w:szCs w:val="22"/>
              </w:rPr>
            </w:pPr>
            <w:r w:rsidRPr="004B1509">
              <w:rPr>
                <w:rFonts w:eastAsia="Calibri"/>
                <w:szCs w:val="22"/>
              </w:rPr>
              <w:t>DSV239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136AFC" w14:textId="04C8FD27"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FC2FDF" w14:textId="18A0152D" w:rsidR="002159D3" w:rsidRPr="004B1509" w:rsidRDefault="002159D3" w:rsidP="002159D3">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54E30" w14:textId="07B1F21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488C" w14:textId="683DE0C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D1D24" w14:textId="7C4A9E3F" w:rsidR="002159D3" w:rsidRPr="004B1509" w:rsidRDefault="002159D3" w:rsidP="002159D3">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3EFB5" w14:textId="5298E8C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6FAF85" w14:textId="4520358E"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C4135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57EAA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D16BE4" w14:textId="21748E85" w:rsidR="002159D3" w:rsidRPr="004B1509" w:rsidRDefault="002159D3" w:rsidP="002159D3">
            <w:pPr>
              <w:rPr>
                <w:rFonts w:eastAsia="Calibri"/>
                <w:szCs w:val="22"/>
              </w:rPr>
            </w:pPr>
            <w:r w:rsidRPr="004B1509">
              <w:rPr>
                <w:rFonts w:eastAsia="Calibri"/>
                <w:szCs w:val="22"/>
              </w:rPr>
              <w:t>DSV240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25139F" w14:textId="13A69D01"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fermų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6E961A" w14:textId="6B04558D" w:rsidR="002159D3" w:rsidRPr="004B1509" w:rsidRDefault="002159D3" w:rsidP="002159D3">
            <w:pPr>
              <w:jc w:val="right"/>
              <w:rPr>
                <w:rFonts w:eastAsia="Calibri"/>
                <w:szCs w:val="22"/>
              </w:rPr>
            </w:pPr>
            <w:r w:rsidRPr="004B1509">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12709" w14:textId="26CE182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3319B" w14:textId="656A03A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2C22A" w14:textId="305546F4" w:rsidR="002159D3" w:rsidRPr="004B1509" w:rsidRDefault="002159D3" w:rsidP="002159D3">
            <w:pPr>
              <w:jc w:val="right"/>
              <w:rPr>
                <w:rFonts w:eastAsia="Calibri"/>
                <w:bCs/>
                <w:szCs w:val="22"/>
              </w:rPr>
            </w:pPr>
            <w:r w:rsidRPr="004B1509">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FA5F4" w14:textId="731D5C1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BE57F5" w14:textId="25D87820"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AA57A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ABBE97"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B63A0" w14:textId="1A861E97" w:rsidR="002159D3" w:rsidRPr="004B1509" w:rsidRDefault="002159D3" w:rsidP="002159D3">
            <w:pPr>
              <w:rPr>
                <w:rFonts w:eastAsia="Calibri"/>
                <w:szCs w:val="22"/>
              </w:rPr>
            </w:pPr>
            <w:r w:rsidRPr="004B1509">
              <w:rPr>
                <w:rFonts w:eastAsia="Calibri"/>
                <w:szCs w:val="22"/>
              </w:rPr>
              <w:t>DSV241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E9B084" w14:textId="73472D98" w:rsidR="002159D3" w:rsidRPr="004B1509" w:rsidRDefault="002159D3" w:rsidP="002159D3">
            <w:pPr>
              <w:rPr>
                <w:rFonts w:eastAsia="Calibri"/>
                <w:szCs w:val="22"/>
              </w:rPr>
            </w:pPr>
            <w:r w:rsidRPr="004B1509">
              <w:rPr>
                <w:rFonts w:eastAsia="Calibri"/>
                <w:szCs w:val="22"/>
              </w:rPr>
              <w:t xml:space="preserve">Privažiuojamasis kelias prie Ąžuolynės k. nuo Lauko g., </w:t>
            </w:r>
            <w:proofErr w:type="spellStart"/>
            <w:r w:rsidRPr="004B1509">
              <w:rPr>
                <w:rFonts w:eastAsia="Calibri"/>
                <w:szCs w:val="22"/>
              </w:rPr>
              <w:t>Aknystų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25850F" w14:textId="66D33739" w:rsidR="002159D3" w:rsidRPr="004B1509" w:rsidRDefault="002159D3" w:rsidP="002159D3">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4067" w14:textId="56E7C4B9"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992D9" w14:textId="14C62C7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36A18" w14:textId="5FB1BBA5" w:rsidR="002159D3" w:rsidRPr="004B1509" w:rsidRDefault="002159D3" w:rsidP="002159D3">
            <w:pPr>
              <w:jc w:val="right"/>
              <w:rPr>
                <w:rFonts w:eastAsia="Calibri"/>
                <w:bCs/>
                <w:szCs w:val="22"/>
              </w:rPr>
            </w:pPr>
            <w:r w:rsidRPr="004B1509">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DB4" w14:textId="6C3ACD6F"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4693EC" w14:textId="314F7D8C"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34B54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605D06"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DD73AB" w14:textId="2428FE62" w:rsidR="002159D3" w:rsidRPr="004B1509" w:rsidRDefault="002159D3" w:rsidP="002159D3">
            <w:pPr>
              <w:rPr>
                <w:rFonts w:eastAsia="Calibri"/>
                <w:szCs w:val="22"/>
              </w:rPr>
            </w:pPr>
            <w:r w:rsidRPr="004B1509">
              <w:rPr>
                <w:rFonts w:eastAsia="Calibri"/>
                <w:szCs w:val="22"/>
              </w:rPr>
              <w:t>DSV242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AB1B58" w14:textId="3346DDF1" w:rsidR="002159D3" w:rsidRPr="004B1509" w:rsidRDefault="002159D3" w:rsidP="002159D3">
            <w:pPr>
              <w:rPr>
                <w:rFonts w:eastAsia="Calibri"/>
                <w:szCs w:val="22"/>
              </w:rPr>
            </w:pPr>
            <w:r w:rsidRPr="004B1509">
              <w:rPr>
                <w:rFonts w:eastAsia="Calibri"/>
                <w:szCs w:val="22"/>
              </w:rPr>
              <w:t>Privažiuojamasis kelias prie Kurtinių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44EFF6" w14:textId="3456D0CA" w:rsidR="002159D3" w:rsidRPr="004B1509" w:rsidRDefault="002159D3" w:rsidP="002159D3">
            <w:pPr>
              <w:jc w:val="right"/>
              <w:rPr>
                <w:rFonts w:eastAsia="Calibri"/>
                <w:szCs w:val="22"/>
              </w:rPr>
            </w:pPr>
            <w:r w:rsidRPr="004B1509">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686EA" w14:textId="3F69570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6A9E" w14:textId="5C5DBF3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0FE4C" w14:textId="4EF1E691" w:rsidR="002159D3" w:rsidRPr="004B1509" w:rsidRDefault="002159D3" w:rsidP="002159D3">
            <w:pPr>
              <w:jc w:val="right"/>
              <w:rPr>
                <w:rFonts w:eastAsia="Calibri"/>
                <w:bCs/>
                <w:szCs w:val="22"/>
              </w:rPr>
            </w:pPr>
            <w:r w:rsidRPr="004B1509">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88DB8" w14:textId="44390113"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7172BC" w14:textId="2AB37318"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F621EF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E990A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E2622" w14:textId="2C1CAAF1" w:rsidR="002159D3" w:rsidRPr="004B1509" w:rsidRDefault="002159D3" w:rsidP="002159D3">
            <w:pPr>
              <w:rPr>
                <w:rFonts w:eastAsia="Calibri"/>
                <w:szCs w:val="22"/>
              </w:rPr>
            </w:pPr>
            <w:r w:rsidRPr="004B1509">
              <w:rPr>
                <w:rFonts w:eastAsia="Calibri"/>
                <w:szCs w:val="22"/>
              </w:rPr>
              <w:t>DSV246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E9E8A7" w14:textId="5D6E7E3B"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Stalnioniškis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08F23A4" w14:textId="1C197DB0" w:rsidR="002159D3" w:rsidRPr="004B1509" w:rsidRDefault="002159D3" w:rsidP="002159D3">
            <w:pPr>
              <w:jc w:val="right"/>
              <w:rPr>
                <w:rFonts w:eastAsia="Calibri"/>
                <w:szCs w:val="22"/>
              </w:rPr>
            </w:pPr>
            <w:r w:rsidRPr="004B1509">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FD4F" w14:textId="6D55132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720E" w14:textId="2B50804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44476" w14:textId="0D303858" w:rsidR="002159D3" w:rsidRPr="004B1509" w:rsidRDefault="002159D3" w:rsidP="002159D3">
            <w:pPr>
              <w:jc w:val="right"/>
              <w:rPr>
                <w:rFonts w:eastAsia="Calibri"/>
                <w:bCs/>
                <w:szCs w:val="22"/>
              </w:rPr>
            </w:pPr>
            <w:r w:rsidRPr="004B1509">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33C09" w14:textId="07DE50EB"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42DE97" w14:textId="1527FCF1"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0D68F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4B1850"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F09772" w14:textId="600729CD" w:rsidR="002159D3" w:rsidRPr="004B1509" w:rsidRDefault="002159D3" w:rsidP="002159D3">
            <w:pPr>
              <w:rPr>
                <w:rFonts w:eastAsia="Calibri"/>
                <w:szCs w:val="22"/>
              </w:rPr>
            </w:pPr>
            <w:r w:rsidRPr="004B1509">
              <w:rPr>
                <w:rFonts w:eastAsia="Calibri"/>
                <w:szCs w:val="22"/>
              </w:rPr>
              <w:t>DSV248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EEB6D9" w14:textId="384640AF" w:rsidR="002159D3" w:rsidRPr="004B1509" w:rsidRDefault="002159D3" w:rsidP="002159D3">
            <w:pPr>
              <w:rPr>
                <w:rFonts w:eastAsia="Calibri"/>
                <w:szCs w:val="22"/>
              </w:rPr>
            </w:pPr>
            <w:r w:rsidRPr="004B1509">
              <w:rPr>
                <w:rFonts w:eastAsia="Calibri"/>
                <w:szCs w:val="22"/>
              </w:rPr>
              <w:t>Privažiuojamasis kelias prie Papšių k. nuo kelio Debeikiai–Žalioji, IV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E972C7" w14:textId="0E7AFE5C" w:rsidR="002159D3" w:rsidRPr="004B1509" w:rsidRDefault="002159D3" w:rsidP="002159D3">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5353B" w14:textId="1184354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D281" w14:textId="3BA48FF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FF0" w14:textId="0C7585D5" w:rsidR="002159D3" w:rsidRPr="004B1509" w:rsidRDefault="002159D3" w:rsidP="002159D3">
            <w:pPr>
              <w:jc w:val="right"/>
              <w:rPr>
                <w:rFonts w:eastAsia="Calibri"/>
                <w:bCs/>
                <w:szCs w:val="22"/>
              </w:rPr>
            </w:pPr>
            <w:r w:rsidRPr="004B150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A1231" w14:textId="62EE17F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D8D0FF" w14:textId="04DE5254"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3B3A57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47D77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24F98" w14:textId="5830FEDB" w:rsidR="002159D3" w:rsidRPr="004B1509" w:rsidRDefault="002159D3" w:rsidP="002159D3">
            <w:pPr>
              <w:rPr>
                <w:rFonts w:eastAsia="Calibri"/>
                <w:szCs w:val="22"/>
              </w:rPr>
            </w:pPr>
            <w:r w:rsidRPr="004B1509">
              <w:rPr>
                <w:rFonts w:eastAsia="Calibri"/>
                <w:szCs w:val="22"/>
              </w:rPr>
              <w:t>DSV251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543FC1" w14:textId="31937F61" w:rsidR="002159D3" w:rsidRPr="004B1509" w:rsidRDefault="002159D3" w:rsidP="002159D3">
            <w:pPr>
              <w:rPr>
                <w:rFonts w:eastAsia="Calibri"/>
                <w:szCs w:val="22"/>
              </w:rPr>
            </w:pPr>
            <w:r w:rsidRPr="004B1509">
              <w:rPr>
                <w:rFonts w:eastAsia="Calibri"/>
                <w:szCs w:val="22"/>
              </w:rPr>
              <w:t>Surviliškis–Dobilynė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1E982B" w14:textId="143E61DC" w:rsidR="002159D3" w:rsidRPr="004B1509" w:rsidRDefault="002159D3" w:rsidP="002159D3">
            <w:pPr>
              <w:jc w:val="right"/>
              <w:rPr>
                <w:rFonts w:eastAsia="Calibri"/>
                <w:szCs w:val="22"/>
              </w:rPr>
            </w:pPr>
            <w:r w:rsidRPr="004B1509">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08748" w14:textId="13A0FA4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B0F1" w14:textId="0A3F313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AFAF3" w14:textId="55073E17" w:rsidR="002159D3" w:rsidRPr="004B1509" w:rsidRDefault="002159D3" w:rsidP="002159D3">
            <w:pPr>
              <w:jc w:val="right"/>
              <w:rPr>
                <w:rFonts w:eastAsia="Calibri"/>
                <w:bCs/>
                <w:szCs w:val="22"/>
              </w:rPr>
            </w:pPr>
            <w:r w:rsidRPr="004B1509">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9F73F" w14:textId="394A7380"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2F03DB" w14:textId="74B2C08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674A7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E006A6"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BD32B" w14:textId="210DF3A8" w:rsidR="002159D3" w:rsidRPr="004B1509" w:rsidRDefault="002159D3" w:rsidP="002159D3">
            <w:pPr>
              <w:rPr>
                <w:rFonts w:eastAsia="Calibri"/>
                <w:szCs w:val="22"/>
              </w:rPr>
            </w:pPr>
            <w:r w:rsidRPr="004B1509">
              <w:rPr>
                <w:rFonts w:eastAsia="Calibri"/>
                <w:szCs w:val="22"/>
              </w:rPr>
              <w:t>DSV252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90C952" w14:textId="283AACD6"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Katlėriškių</w:t>
            </w:r>
            <w:proofErr w:type="spellEnd"/>
            <w:r w:rsidRPr="004B1509">
              <w:rPr>
                <w:rFonts w:eastAsia="Calibri"/>
                <w:szCs w:val="22"/>
              </w:rPr>
              <w:t xml:space="preserve"> k. nuo kelio Debeikiai–</w:t>
            </w:r>
            <w:proofErr w:type="spellStart"/>
            <w:r w:rsidRPr="004B1509">
              <w:rPr>
                <w:rFonts w:eastAsia="Calibri"/>
                <w:szCs w:val="22"/>
              </w:rPr>
              <w:t>Trumbatiškis</w:t>
            </w:r>
            <w:proofErr w:type="spellEnd"/>
            <w:r w:rsidRPr="004B1509">
              <w:rPr>
                <w:rFonts w:eastAsia="Calibri"/>
                <w:szCs w:val="22"/>
              </w:rPr>
              <w:t xml:space="preserve">,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88518A" w14:textId="5BE2E4A9" w:rsidR="002159D3" w:rsidRPr="004B1509" w:rsidRDefault="002159D3" w:rsidP="002159D3">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F3A0" w14:textId="667CE81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B0876" w14:textId="07D1C8AB"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04758" w14:textId="67B10C5E" w:rsidR="002159D3" w:rsidRPr="004B1509" w:rsidRDefault="002159D3" w:rsidP="002159D3">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DE8D0" w14:textId="0C2DC2B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69587E" w14:textId="06DEB724"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7EAD7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38756F"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FDFE84" w14:textId="7B1B01CE" w:rsidR="002159D3" w:rsidRPr="004B1509" w:rsidRDefault="002159D3" w:rsidP="002159D3">
            <w:pPr>
              <w:rPr>
                <w:rFonts w:eastAsia="Calibri"/>
                <w:szCs w:val="22"/>
              </w:rPr>
            </w:pPr>
            <w:r w:rsidRPr="004B1509">
              <w:rPr>
                <w:rFonts w:eastAsia="Calibri"/>
                <w:szCs w:val="22"/>
              </w:rPr>
              <w:t>DSV257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19C399" w14:textId="55A14B04" w:rsidR="002159D3" w:rsidRPr="004B1509" w:rsidRDefault="002159D3" w:rsidP="002159D3">
            <w:pPr>
              <w:rPr>
                <w:rFonts w:eastAsia="Calibri"/>
                <w:szCs w:val="22"/>
              </w:rPr>
            </w:pPr>
            <w:r w:rsidRPr="004B1509">
              <w:rPr>
                <w:rFonts w:eastAsia="Calibri"/>
                <w:szCs w:val="22"/>
              </w:rPr>
              <w:t xml:space="preserve">Privažiuojamasis kelias prie Aušros k. nuo </w:t>
            </w:r>
            <w:proofErr w:type="spellStart"/>
            <w:r w:rsidRPr="004B1509">
              <w:rPr>
                <w:rFonts w:eastAsia="Calibri"/>
                <w:szCs w:val="22"/>
              </w:rPr>
              <w:t>Lipšio</w:t>
            </w:r>
            <w:proofErr w:type="spellEnd"/>
            <w:r w:rsidRPr="004B1509">
              <w:rPr>
                <w:rFonts w:eastAsia="Calibri"/>
                <w:szCs w:val="22"/>
              </w:rPr>
              <w:t xml:space="preserve"> g., Aušros k.,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71C6E2" w14:textId="32941E7B" w:rsidR="002159D3" w:rsidRPr="004B1509" w:rsidRDefault="002159D3" w:rsidP="002159D3">
            <w:pPr>
              <w:jc w:val="right"/>
              <w:rPr>
                <w:rFonts w:eastAsia="Calibri"/>
                <w:szCs w:val="22"/>
              </w:rPr>
            </w:pPr>
            <w:r w:rsidRPr="004B1509">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7A126" w14:textId="0A5DD65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DE881" w14:textId="68FABB5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D4B19" w14:textId="4D813711" w:rsidR="002159D3" w:rsidRPr="004B1509" w:rsidRDefault="002159D3" w:rsidP="002159D3">
            <w:pPr>
              <w:jc w:val="right"/>
              <w:rPr>
                <w:rFonts w:eastAsia="Calibri"/>
                <w:bCs/>
                <w:szCs w:val="22"/>
              </w:rPr>
            </w:pPr>
            <w:r w:rsidRPr="004B1509">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B455" w14:textId="0376958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A0E7D7" w14:textId="290B1D9F"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7E98EC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4B02E5"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BAEE18" w14:textId="75B2B861" w:rsidR="002159D3" w:rsidRPr="004B1509" w:rsidRDefault="002159D3" w:rsidP="002159D3">
            <w:pPr>
              <w:rPr>
                <w:rFonts w:eastAsia="Calibri"/>
                <w:szCs w:val="22"/>
              </w:rPr>
            </w:pPr>
            <w:r w:rsidRPr="004B1509">
              <w:rPr>
                <w:rFonts w:eastAsia="Calibri"/>
                <w:szCs w:val="22"/>
              </w:rPr>
              <w:t>DSV259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4D05ED" w14:textId="2C90C9F5" w:rsidR="002159D3" w:rsidRPr="004B1509" w:rsidRDefault="002159D3" w:rsidP="002159D3">
            <w:pPr>
              <w:rPr>
                <w:rFonts w:eastAsia="Calibri"/>
                <w:szCs w:val="22"/>
              </w:rPr>
            </w:pPr>
            <w:r w:rsidRPr="004B1509">
              <w:rPr>
                <w:rFonts w:eastAsia="Calibri"/>
                <w:szCs w:val="22"/>
              </w:rPr>
              <w:t xml:space="preserve">Privažiuojamasis kelias prie Aušros k. nuo </w:t>
            </w:r>
            <w:proofErr w:type="spellStart"/>
            <w:r w:rsidRPr="004B1509">
              <w:rPr>
                <w:rFonts w:eastAsia="Calibri"/>
                <w:szCs w:val="22"/>
              </w:rPr>
              <w:t>Lipšio</w:t>
            </w:r>
            <w:proofErr w:type="spellEnd"/>
            <w:r w:rsidRPr="004B1509">
              <w:rPr>
                <w:rFonts w:eastAsia="Calibri"/>
                <w:szCs w:val="22"/>
              </w:rPr>
              <w:t xml:space="preserve"> g., Aušros k.,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E95500" w14:textId="2C6B61A4" w:rsidR="002159D3" w:rsidRPr="004B1509" w:rsidRDefault="002159D3" w:rsidP="002159D3">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BD29" w14:textId="079F6CC9"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BB7C5" w14:textId="18154C1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5CD4B" w14:textId="0263D1F7" w:rsidR="002159D3" w:rsidRPr="004B1509" w:rsidRDefault="002159D3" w:rsidP="002159D3">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19015" w14:textId="5DCF38DE"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C16DAB" w14:textId="40849DE4"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0985A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A83C08"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3CAA9" w14:textId="290928BA" w:rsidR="002159D3" w:rsidRPr="004B1509" w:rsidRDefault="002159D3" w:rsidP="002159D3">
            <w:pPr>
              <w:rPr>
                <w:rFonts w:eastAsia="Calibri"/>
                <w:szCs w:val="22"/>
              </w:rPr>
            </w:pPr>
            <w:r w:rsidRPr="004B1509">
              <w:rPr>
                <w:rFonts w:eastAsia="Calibri"/>
                <w:szCs w:val="22"/>
              </w:rPr>
              <w:t>DSV260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52815F" w14:textId="52E31B2F" w:rsidR="002159D3" w:rsidRPr="004B1509" w:rsidRDefault="002159D3" w:rsidP="002159D3">
            <w:pPr>
              <w:rPr>
                <w:rFonts w:eastAsia="Calibri"/>
                <w:szCs w:val="22"/>
              </w:rPr>
            </w:pPr>
            <w:r w:rsidRPr="004B1509">
              <w:rPr>
                <w:rFonts w:eastAsia="Calibri"/>
                <w:szCs w:val="22"/>
              </w:rPr>
              <w:t>Privažiuojamasis kelias prie Aušros k. nuo kelio Aušra–</w:t>
            </w:r>
            <w:proofErr w:type="spellStart"/>
            <w:r w:rsidRPr="004B1509">
              <w:rPr>
                <w:rFonts w:eastAsia="Calibri"/>
                <w:szCs w:val="22"/>
              </w:rPr>
              <w:t>Kuzmiškiai</w:t>
            </w:r>
            <w:proofErr w:type="spellEnd"/>
            <w:r w:rsidRPr="004B1509">
              <w:rPr>
                <w:rFonts w:eastAsia="Calibri"/>
                <w:szCs w:val="22"/>
              </w:rPr>
              <w:t>,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39FA66" w14:textId="4A725ED1" w:rsidR="002159D3" w:rsidRPr="004B1509" w:rsidRDefault="002159D3" w:rsidP="002159D3">
            <w:pPr>
              <w:jc w:val="right"/>
              <w:rPr>
                <w:rFonts w:eastAsia="Calibri"/>
                <w:szCs w:val="22"/>
              </w:rPr>
            </w:pPr>
            <w:r w:rsidRPr="004B1509">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C936" w14:textId="0D9B9FF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F243" w14:textId="7932F12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0BF6A" w14:textId="79C36907" w:rsidR="002159D3" w:rsidRPr="004B1509" w:rsidRDefault="002159D3" w:rsidP="002159D3">
            <w:pPr>
              <w:jc w:val="right"/>
              <w:rPr>
                <w:rFonts w:eastAsia="Calibri"/>
                <w:bCs/>
                <w:szCs w:val="22"/>
              </w:rPr>
            </w:pPr>
            <w:r w:rsidRPr="004B1509">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C45DC" w14:textId="3899F9C1"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70E89C" w14:textId="12AB84E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A6B33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D1D27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3713A" w14:textId="6A1D4A7E" w:rsidR="002159D3" w:rsidRPr="004B1509" w:rsidRDefault="002159D3" w:rsidP="002159D3">
            <w:pPr>
              <w:rPr>
                <w:rFonts w:eastAsia="Calibri"/>
                <w:szCs w:val="22"/>
              </w:rPr>
            </w:pPr>
            <w:r w:rsidRPr="004B1509">
              <w:rPr>
                <w:rFonts w:eastAsia="Calibri"/>
                <w:szCs w:val="22"/>
              </w:rPr>
              <w:t>DSV261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9B83AE" w14:textId="5621D2C3" w:rsidR="002159D3" w:rsidRPr="004B1509" w:rsidRDefault="002159D3" w:rsidP="002159D3">
            <w:pPr>
              <w:rPr>
                <w:rFonts w:eastAsia="Calibri"/>
                <w:szCs w:val="22"/>
              </w:rPr>
            </w:pPr>
            <w:r w:rsidRPr="004B1509">
              <w:rPr>
                <w:rFonts w:eastAsia="Calibri"/>
                <w:szCs w:val="22"/>
              </w:rPr>
              <w:t>Privažiuojamasis kelias prie Aušros k. nuo kelio Aušra–</w:t>
            </w:r>
            <w:proofErr w:type="spellStart"/>
            <w:r w:rsidRPr="004B1509">
              <w:rPr>
                <w:rFonts w:eastAsia="Calibri"/>
                <w:szCs w:val="22"/>
              </w:rPr>
              <w:t>Kuzmiškiai</w:t>
            </w:r>
            <w:proofErr w:type="spellEnd"/>
            <w:r w:rsidRPr="004B1509">
              <w:rPr>
                <w:rFonts w:eastAsia="Calibri"/>
                <w:szCs w:val="22"/>
              </w:rPr>
              <w:t>,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177A3C" w14:textId="7EAABCBB" w:rsidR="002159D3" w:rsidRPr="004B1509" w:rsidRDefault="002159D3" w:rsidP="002159D3">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92955" w14:textId="554C53B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A467" w14:textId="526FC29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6ED71" w14:textId="33C731DB" w:rsidR="002159D3" w:rsidRPr="004B1509" w:rsidRDefault="002159D3" w:rsidP="002159D3">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FE2CA" w14:textId="06F57AC0"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2C37F2" w14:textId="56E5D905"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50F2C1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A68790"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AB6E23" w14:textId="48561F3C" w:rsidR="002159D3" w:rsidRPr="004B1509" w:rsidRDefault="002159D3" w:rsidP="002159D3">
            <w:pPr>
              <w:rPr>
                <w:rFonts w:eastAsia="Calibri"/>
                <w:szCs w:val="22"/>
              </w:rPr>
            </w:pPr>
            <w:r w:rsidRPr="004B1509">
              <w:rPr>
                <w:rFonts w:eastAsia="Calibri"/>
                <w:szCs w:val="22"/>
              </w:rPr>
              <w:t>DSV263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AD11DB" w14:textId="3265A68B" w:rsidR="002159D3" w:rsidRPr="004B1509" w:rsidRDefault="002159D3" w:rsidP="002159D3">
            <w:pPr>
              <w:rPr>
                <w:rFonts w:eastAsia="Calibri"/>
                <w:szCs w:val="22"/>
              </w:rPr>
            </w:pPr>
            <w:r w:rsidRPr="004B1509">
              <w:rPr>
                <w:rFonts w:eastAsia="Calibri"/>
                <w:szCs w:val="22"/>
              </w:rPr>
              <w:t>Privažiuojamasis kelias prie Aušros k. fermų nuo Kaštonų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92A991" w14:textId="6A0C2901" w:rsidR="002159D3" w:rsidRPr="004B1509" w:rsidRDefault="002159D3" w:rsidP="002159D3">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038F" w14:textId="334845E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53D5F" w14:textId="0915DCC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36BC" w14:textId="29F4CBB3" w:rsidR="002159D3" w:rsidRPr="004B1509" w:rsidRDefault="002159D3" w:rsidP="002159D3">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0A03C" w14:textId="7BC4BA3B"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302B1D" w14:textId="612DDF4E"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AA631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EA3D7C"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578DE" w14:textId="24DE54FA" w:rsidR="002159D3" w:rsidRPr="004B1509" w:rsidRDefault="002159D3" w:rsidP="002159D3">
            <w:pPr>
              <w:rPr>
                <w:rFonts w:eastAsia="Calibri"/>
                <w:szCs w:val="22"/>
              </w:rPr>
            </w:pPr>
            <w:r w:rsidRPr="004B1509">
              <w:rPr>
                <w:rFonts w:eastAsia="Calibri"/>
                <w:szCs w:val="22"/>
              </w:rPr>
              <w:t>DSV264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3AA6AD" w14:textId="3312B4E9" w:rsidR="002159D3" w:rsidRPr="004B1509" w:rsidRDefault="002159D3" w:rsidP="002159D3">
            <w:pPr>
              <w:rPr>
                <w:rFonts w:eastAsia="Calibri"/>
                <w:szCs w:val="22"/>
              </w:rPr>
            </w:pPr>
            <w:r w:rsidRPr="004B1509">
              <w:rPr>
                <w:rFonts w:eastAsia="Calibri"/>
                <w:szCs w:val="22"/>
              </w:rPr>
              <w:t>Privažiuojamasis kelias prie Aušros k. fermų nuo Dvaro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19265F" w14:textId="43B841AA" w:rsidR="002159D3" w:rsidRPr="004B1509" w:rsidRDefault="002159D3" w:rsidP="002159D3">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1D717" w14:textId="5BD3263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55942" w14:textId="54C964C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E12E4" w14:textId="32FE5A1A" w:rsidR="002159D3" w:rsidRPr="004B1509" w:rsidRDefault="002159D3" w:rsidP="002159D3">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78D79" w14:textId="6263699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AB09DE" w14:textId="1F2A90AA"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133766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D499B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191F66" w14:textId="796E20AB" w:rsidR="002159D3" w:rsidRPr="004B1509" w:rsidRDefault="002159D3" w:rsidP="002159D3">
            <w:pPr>
              <w:rPr>
                <w:rFonts w:eastAsia="Calibri"/>
                <w:szCs w:val="22"/>
              </w:rPr>
            </w:pPr>
            <w:r w:rsidRPr="004B1509">
              <w:rPr>
                <w:rFonts w:eastAsia="Calibri"/>
                <w:szCs w:val="22"/>
              </w:rPr>
              <w:t>DSV265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D66ED0" w14:textId="3A403328" w:rsidR="002159D3" w:rsidRPr="004B1509" w:rsidRDefault="002159D3" w:rsidP="002159D3">
            <w:pPr>
              <w:rPr>
                <w:rFonts w:eastAsia="Calibri"/>
                <w:szCs w:val="22"/>
              </w:rPr>
            </w:pPr>
            <w:r w:rsidRPr="004B1509">
              <w:rPr>
                <w:rFonts w:eastAsia="Calibri"/>
                <w:szCs w:val="22"/>
              </w:rPr>
              <w:t>Aušra–</w:t>
            </w:r>
            <w:proofErr w:type="spellStart"/>
            <w:r w:rsidRPr="004B1509">
              <w:rPr>
                <w:rFonts w:eastAsia="Calibri"/>
                <w:szCs w:val="22"/>
              </w:rPr>
              <w:t>Palipšė</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665E49F" w14:textId="6BA2763A" w:rsidR="002159D3" w:rsidRPr="004B1509" w:rsidRDefault="002159D3" w:rsidP="002159D3">
            <w:pPr>
              <w:jc w:val="right"/>
              <w:rPr>
                <w:rFonts w:eastAsia="Calibri"/>
                <w:szCs w:val="22"/>
              </w:rPr>
            </w:pPr>
            <w:r w:rsidRPr="004B1509">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9767" w14:textId="233118B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D3CFC" w14:textId="21F3A663"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95F0C" w14:textId="7007A7EF" w:rsidR="002159D3" w:rsidRPr="004B1509" w:rsidRDefault="002159D3" w:rsidP="002159D3">
            <w:pPr>
              <w:jc w:val="right"/>
              <w:rPr>
                <w:rFonts w:eastAsia="Calibri"/>
                <w:bCs/>
                <w:szCs w:val="22"/>
              </w:rPr>
            </w:pPr>
            <w:r w:rsidRPr="004B1509">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1E7C" w14:textId="6D8AA7F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3E4DB2" w14:textId="71F0150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B07C8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66149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12892" w14:textId="639D5AAF" w:rsidR="002159D3" w:rsidRPr="004B1509" w:rsidRDefault="002159D3" w:rsidP="002159D3">
            <w:pPr>
              <w:rPr>
                <w:rFonts w:eastAsia="Calibri"/>
                <w:szCs w:val="22"/>
              </w:rPr>
            </w:pPr>
            <w:r w:rsidRPr="004B1509">
              <w:rPr>
                <w:rFonts w:eastAsia="Calibri"/>
                <w:szCs w:val="22"/>
              </w:rPr>
              <w:t>DSV272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EE2D99" w14:textId="52682844" w:rsidR="002159D3" w:rsidRPr="004B1509" w:rsidRDefault="002159D3" w:rsidP="002159D3">
            <w:pPr>
              <w:rPr>
                <w:rFonts w:eastAsia="Calibri"/>
                <w:szCs w:val="22"/>
              </w:rPr>
            </w:pPr>
            <w:r w:rsidRPr="004B1509">
              <w:rPr>
                <w:rFonts w:eastAsia="Calibri"/>
                <w:szCs w:val="22"/>
              </w:rPr>
              <w:t>Aušra–Ąžuolynė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582823" w14:textId="518D762C" w:rsidR="002159D3" w:rsidRPr="004B1509" w:rsidRDefault="002159D3" w:rsidP="002159D3">
            <w:pPr>
              <w:jc w:val="right"/>
              <w:rPr>
                <w:rFonts w:eastAsia="Calibri"/>
                <w:szCs w:val="22"/>
              </w:rPr>
            </w:pPr>
            <w:r w:rsidRPr="004B1509">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8B3BD" w14:textId="5879B489"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41827" w14:textId="07F4852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F5661" w14:textId="3A4594CF" w:rsidR="002159D3" w:rsidRPr="004B1509" w:rsidRDefault="002159D3" w:rsidP="002159D3">
            <w:pPr>
              <w:jc w:val="right"/>
              <w:rPr>
                <w:rFonts w:eastAsia="Calibri"/>
                <w:bCs/>
                <w:szCs w:val="22"/>
              </w:rPr>
            </w:pPr>
            <w:r w:rsidRPr="004B1509">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18249" w14:textId="0784CDBD"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8FE317" w14:textId="785B124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C6565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A43DA8"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E1771" w14:textId="1BD54345" w:rsidR="002159D3" w:rsidRPr="004B1509" w:rsidRDefault="002159D3" w:rsidP="002159D3">
            <w:pPr>
              <w:rPr>
                <w:rFonts w:eastAsia="Calibri"/>
                <w:szCs w:val="22"/>
              </w:rPr>
            </w:pPr>
            <w:r w:rsidRPr="004B1509">
              <w:rPr>
                <w:rFonts w:eastAsia="Calibri"/>
                <w:szCs w:val="22"/>
              </w:rPr>
              <w:t>DSV282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3639D9" w14:textId="29B3AE59" w:rsidR="002159D3" w:rsidRPr="004B1509" w:rsidRDefault="002159D3" w:rsidP="002159D3">
            <w:pPr>
              <w:rPr>
                <w:rFonts w:eastAsia="Calibri"/>
                <w:szCs w:val="22"/>
              </w:rPr>
            </w:pPr>
            <w:r w:rsidRPr="004B1509">
              <w:rPr>
                <w:rFonts w:eastAsia="Calibri"/>
                <w:szCs w:val="22"/>
              </w:rPr>
              <w:t>Privažiuojamasis kelias prie Bebarzdžių k. nuo kelio Kalveliai–Bebarzdžiai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55ED9C" w14:textId="0C7D2BF7" w:rsidR="002159D3" w:rsidRPr="004B1509" w:rsidRDefault="002159D3" w:rsidP="002159D3">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940DB" w14:textId="287F4A7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9DA76" w14:textId="2C6423A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ED6F4" w14:textId="5C8D58FE" w:rsidR="002159D3" w:rsidRPr="004B1509" w:rsidRDefault="002159D3" w:rsidP="002159D3">
            <w:pPr>
              <w:jc w:val="right"/>
              <w:rPr>
                <w:rFonts w:eastAsia="Calibri"/>
                <w:bCs/>
                <w:szCs w:val="22"/>
              </w:rPr>
            </w:pPr>
            <w:r w:rsidRPr="004B1509">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932AB" w14:textId="3B859E7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79B6C5" w14:textId="27D1C960"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B11D7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FC795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71615" w14:textId="1A13E689" w:rsidR="002159D3" w:rsidRPr="004B1509" w:rsidRDefault="002159D3" w:rsidP="002159D3">
            <w:pPr>
              <w:rPr>
                <w:rFonts w:eastAsia="Calibri"/>
                <w:szCs w:val="22"/>
              </w:rPr>
            </w:pPr>
            <w:r w:rsidRPr="004B1509">
              <w:rPr>
                <w:rFonts w:eastAsia="Calibri"/>
                <w:szCs w:val="22"/>
              </w:rPr>
              <w:t>DSV284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A6EE8E" w14:textId="2BE1EA55" w:rsidR="002159D3" w:rsidRPr="004B1509" w:rsidRDefault="002159D3" w:rsidP="002159D3">
            <w:pPr>
              <w:rPr>
                <w:rFonts w:eastAsia="Calibri"/>
                <w:szCs w:val="22"/>
              </w:rPr>
            </w:pPr>
            <w:r w:rsidRPr="004B1509">
              <w:rPr>
                <w:rFonts w:eastAsia="Calibri"/>
                <w:szCs w:val="22"/>
              </w:rPr>
              <w:t>Privažiuojamasis kelias prie Bebarzdžių k. nuo kelio Debeikiai–Bebarzdžiai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1AB001" w14:textId="12312FA9" w:rsidR="002159D3" w:rsidRPr="004B1509" w:rsidRDefault="002159D3" w:rsidP="002159D3">
            <w:pPr>
              <w:jc w:val="right"/>
              <w:rPr>
                <w:rFonts w:eastAsia="Calibri"/>
                <w:szCs w:val="22"/>
              </w:rPr>
            </w:pPr>
            <w:r w:rsidRPr="004B1509">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ED7EE" w14:textId="458C992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7677" w14:textId="75DCC931"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38521" w14:textId="780083F4" w:rsidR="002159D3" w:rsidRPr="004B1509" w:rsidRDefault="002159D3" w:rsidP="002159D3">
            <w:pPr>
              <w:jc w:val="right"/>
              <w:rPr>
                <w:rFonts w:eastAsia="Calibri"/>
                <w:bCs/>
                <w:szCs w:val="22"/>
              </w:rPr>
            </w:pPr>
            <w:r w:rsidRPr="004B1509">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0AEC" w14:textId="2AFD5A0D"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EAC199" w14:textId="1236E25C"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77FC2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838B47"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831296" w14:textId="55720155" w:rsidR="002159D3" w:rsidRPr="004B1509" w:rsidRDefault="002159D3" w:rsidP="002159D3">
            <w:pPr>
              <w:rPr>
                <w:rFonts w:eastAsia="Calibri"/>
                <w:szCs w:val="22"/>
              </w:rPr>
            </w:pPr>
            <w:r w:rsidRPr="004B1509">
              <w:rPr>
                <w:rFonts w:eastAsia="Calibri"/>
                <w:szCs w:val="22"/>
              </w:rPr>
              <w:t>DSV287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6CDEA2" w14:textId="42EBA981" w:rsidR="002159D3" w:rsidRPr="004B1509" w:rsidRDefault="002159D3" w:rsidP="002159D3">
            <w:pPr>
              <w:rPr>
                <w:rFonts w:eastAsia="Calibri"/>
                <w:szCs w:val="22"/>
              </w:rPr>
            </w:pPr>
            <w:r w:rsidRPr="004B1509">
              <w:rPr>
                <w:rFonts w:eastAsia="Calibri"/>
                <w:szCs w:val="22"/>
              </w:rPr>
              <w:t>Privažiuojamasis kelias prie Puodžių karjero nuo kelio Debeikiai–Rubikiai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A5B408" w14:textId="58F52385" w:rsidR="002159D3" w:rsidRPr="004B1509" w:rsidRDefault="002159D3" w:rsidP="002159D3">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862D" w14:textId="46CC72B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03C11" w14:textId="30319A4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D6292" w14:textId="4886A68D" w:rsidR="002159D3" w:rsidRPr="004B1509" w:rsidRDefault="002159D3" w:rsidP="002159D3">
            <w:pPr>
              <w:jc w:val="right"/>
              <w:rPr>
                <w:rFonts w:eastAsia="Calibri"/>
                <w:bCs/>
                <w:szCs w:val="22"/>
              </w:rPr>
            </w:pPr>
            <w:r w:rsidRPr="004B1509">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4166" w14:textId="38795F4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98AF09" w14:textId="2441F6B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F4B86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673747"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06574" w14:textId="495E69AC" w:rsidR="002159D3" w:rsidRPr="004B1509" w:rsidRDefault="002159D3" w:rsidP="002159D3">
            <w:pPr>
              <w:rPr>
                <w:rFonts w:eastAsia="Calibri"/>
                <w:szCs w:val="22"/>
              </w:rPr>
            </w:pPr>
            <w:r w:rsidRPr="004B1509">
              <w:rPr>
                <w:rFonts w:eastAsia="Calibri"/>
                <w:szCs w:val="22"/>
              </w:rPr>
              <w:t>DSV290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00D1A2" w14:textId="5AC8C457" w:rsidR="002159D3" w:rsidRPr="004B1509" w:rsidRDefault="002159D3" w:rsidP="002159D3">
            <w:pPr>
              <w:rPr>
                <w:rFonts w:eastAsia="Calibri"/>
                <w:szCs w:val="22"/>
              </w:rPr>
            </w:pPr>
            <w:r w:rsidRPr="004B1509">
              <w:rPr>
                <w:rFonts w:eastAsia="Calibri"/>
                <w:szCs w:val="22"/>
              </w:rPr>
              <w:t>Privažiuojamasis kelias prie Puodžių k. fermų nuo kelio Puodžiai–Surviliškis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76FA0F" w14:textId="074E04EF" w:rsidR="002159D3" w:rsidRPr="004B1509" w:rsidRDefault="002159D3" w:rsidP="002159D3">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3F2DB" w14:textId="028ADC5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89A7F" w14:textId="18E8A19B"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BB2EE" w14:textId="3CFCE3BF" w:rsidR="002159D3" w:rsidRPr="004B1509" w:rsidRDefault="002159D3" w:rsidP="002159D3">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C4886" w14:textId="1439132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472461" w14:textId="47654C20"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FAC54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62F212"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ED89B6" w14:textId="1A2609DB" w:rsidR="002159D3" w:rsidRPr="004B1509" w:rsidRDefault="002159D3" w:rsidP="002159D3">
            <w:pPr>
              <w:rPr>
                <w:rFonts w:eastAsia="Calibri"/>
                <w:szCs w:val="22"/>
              </w:rPr>
            </w:pPr>
            <w:r w:rsidRPr="004B1509">
              <w:rPr>
                <w:rFonts w:eastAsia="Calibri"/>
                <w:szCs w:val="22"/>
              </w:rPr>
              <w:t>DSV291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C8D79E" w14:textId="0F70119A" w:rsidR="002159D3" w:rsidRPr="004B1509" w:rsidRDefault="002159D3" w:rsidP="002159D3">
            <w:pPr>
              <w:rPr>
                <w:rFonts w:eastAsia="Calibri"/>
                <w:szCs w:val="22"/>
              </w:rPr>
            </w:pPr>
            <w:proofErr w:type="spellStart"/>
            <w:r w:rsidRPr="004B1509">
              <w:rPr>
                <w:rFonts w:eastAsia="Calibri"/>
                <w:szCs w:val="22"/>
              </w:rPr>
              <w:t>Aniūnai</w:t>
            </w:r>
            <w:proofErr w:type="spellEnd"/>
            <w:r w:rsidRPr="004B1509">
              <w:rPr>
                <w:rFonts w:eastAsia="Calibri"/>
                <w:szCs w:val="22"/>
              </w:rPr>
              <w:t>–</w:t>
            </w:r>
            <w:proofErr w:type="spellStart"/>
            <w:r w:rsidRPr="004B1509">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404B3B3" w14:textId="505BEE7A" w:rsidR="002159D3" w:rsidRPr="004B1509" w:rsidRDefault="002159D3" w:rsidP="002159D3">
            <w:pPr>
              <w:jc w:val="right"/>
              <w:rPr>
                <w:rFonts w:eastAsia="Calibri"/>
                <w:szCs w:val="22"/>
              </w:rPr>
            </w:pPr>
            <w:r w:rsidRPr="004B1509">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E91B4" w14:textId="1CF632B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8584C" w14:textId="328EF5A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0E09" w14:textId="214D325D" w:rsidR="002159D3" w:rsidRPr="004B1509" w:rsidRDefault="002159D3" w:rsidP="002159D3">
            <w:pPr>
              <w:jc w:val="right"/>
              <w:rPr>
                <w:rFonts w:eastAsia="Calibri"/>
                <w:bCs/>
                <w:szCs w:val="22"/>
              </w:rPr>
            </w:pPr>
            <w:r w:rsidRPr="004B1509">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75279" w14:textId="5C00380B"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53D8AD" w14:textId="4361C354"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E33490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299271"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3B571" w14:textId="4C18BB13" w:rsidR="002159D3" w:rsidRPr="004B1509" w:rsidRDefault="002159D3" w:rsidP="002159D3">
            <w:pPr>
              <w:rPr>
                <w:rFonts w:eastAsia="Calibri"/>
                <w:szCs w:val="22"/>
              </w:rPr>
            </w:pPr>
            <w:r w:rsidRPr="004B1509">
              <w:rPr>
                <w:rFonts w:eastAsia="Calibri"/>
                <w:szCs w:val="22"/>
              </w:rPr>
              <w:t>DSV301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49954" w14:textId="4B74FFAD"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sporto aikštyno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6AE6DC" w14:textId="1BA340E3" w:rsidR="002159D3" w:rsidRPr="004B1509" w:rsidRDefault="002159D3" w:rsidP="002159D3">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75A5D" w14:textId="636A6E1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296D2" w14:textId="2183F53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0EBD9" w14:textId="2874A3ED" w:rsidR="002159D3" w:rsidRPr="004B1509" w:rsidRDefault="002159D3" w:rsidP="002159D3">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4E3E3" w14:textId="24DD9F7C"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A73F47" w14:textId="4E33871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F0D1D6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858143"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BCBA83" w14:textId="048D74AB" w:rsidR="002159D3" w:rsidRPr="004B1509" w:rsidRDefault="002159D3" w:rsidP="002159D3">
            <w:pPr>
              <w:rPr>
                <w:rFonts w:eastAsia="Calibri"/>
                <w:szCs w:val="22"/>
              </w:rPr>
            </w:pPr>
            <w:r w:rsidRPr="004B1509">
              <w:rPr>
                <w:rFonts w:eastAsia="Calibri"/>
                <w:szCs w:val="22"/>
              </w:rPr>
              <w:t>DSV304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4BFEE4" w14:textId="36F6302B" w:rsidR="002159D3" w:rsidRPr="004B1509" w:rsidRDefault="002159D3" w:rsidP="002159D3">
            <w:pPr>
              <w:rPr>
                <w:rFonts w:eastAsia="Calibri"/>
                <w:szCs w:val="22"/>
              </w:rPr>
            </w:pPr>
            <w:r w:rsidRPr="004B1509">
              <w:rPr>
                <w:rFonts w:eastAsia="Calibri"/>
                <w:szCs w:val="22"/>
              </w:rPr>
              <w:t>Privažiuojamasis kelias prie Debeikių mstl. katilinės nuo kelio Debeikiai–</w:t>
            </w:r>
            <w:proofErr w:type="spellStart"/>
            <w:r w:rsidRPr="004B1509">
              <w:rPr>
                <w:rFonts w:eastAsia="Calibri"/>
                <w:szCs w:val="22"/>
              </w:rPr>
              <w:t>Rašimai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17E5FBA" w14:textId="04BF8968" w:rsidR="002159D3" w:rsidRPr="004B1509" w:rsidRDefault="002159D3" w:rsidP="002159D3">
            <w:pPr>
              <w:jc w:val="right"/>
              <w:rPr>
                <w:rFonts w:eastAsia="Calibri"/>
                <w:szCs w:val="22"/>
              </w:rPr>
            </w:pPr>
            <w:r w:rsidRPr="004B1509">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0F73" w14:textId="03726C5B"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CA769" w14:textId="1EFDE3F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F5D62" w14:textId="7CE3DF76" w:rsidR="002159D3" w:rsidRPr="004B1509" w:rsidRDefault="002159D3" w:rsidP="002159D3">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E4435" w14:textId="2EBC2E4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AB634C" w14:textId="6D6B2FD7"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15AC0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2C9949"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13BD8" w14:textId="4AA2DF0A" w:rsidR="002159D3" w:rsidRPr="004B1509" w:rsidRDefault="002159D3" w:rsidP="002159D3">
            <w:pPr>
              <w:rPr>
                <w:rFonts w:eastAsia="Calibri"/>
                <w:szCs w:val="22"/>
              </w:rPr>
            </w:pPr>
            <w:r w:rsidRPr="004B1509">
              <w:rPr>
                <w:rFonts w:eastAsia="Calibri"/>
                <w:szCs w:val="22"/>
              </w:rPr>
              <w:t>DSV309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619B66" w14:textId="48071709" w:rsidR="002159D3" w:rsidRPr="004B1509" w:rsidRDefault="002159D3" w:rsidP="002159D3">
            <w:pPr>
              <w:rPr>
                <w:rFonts w:eastAsia="Calibri"/>
                <w:szCs w:val="22"/>
              </w:rPr>
            </w:pPr>
            <w:r w:rsidRPr="004B1509">
              <w:rPr>
                <w:rFonts w:eastAsia="Calibri"/>
                <w:szCs w:val="22"/>
              </w:rPr>
              <w:t>Privažiuojamasis kelias prie Debeikių mstl. fermų nuo kelio Debeikiai–</w:t>
            </w:r>
            <w:proofErr w:type="spellStart"/>
            <w:r w:rsidRPr="004B1509">
              <w:rPr>
                <w:rFonts w:eastAsia="Calibri"/>
                <w:szCs w:val="22"/>
              </w:rPr>
              <w:t>Rašimai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09347EF" w14:textId="7FD2DD42" w:rsidR="002159D3" w:rsidRPr="004B1509" w:rsidRDefault="002159D3" w:rsidP="002159D3">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B7849" w14:textId="46621F1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267E8" w14:textId="4B47AB0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8EB85" w14:textId="1E877073" w:rsidR="002159D3" w:rsidRPr="004B1509" w:rsidRDefault="002159D3" w:rsidP="002159D3">
            <w:pPr>
              <w:jc w:val="right"/>
              <w:rPr>
                <w:rFonts w:eastAsia="Calibri"/>
                <w:bCs/>
                <w:szCs w:val="22"/>
              </w:rPr>
            </w:pPr>
            <w:r w:rsidRPr="004B1509">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04F04" w14:textId="6E405DB8"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743679" w14:textId="7648F01B"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2D8772A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AA554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6FE9B" w14:textId="40B1AE74" w:rsidR="002159D3" w:rsidRPr="004B1509" w:rsidRDefault="002159D3" w:rsidP="002159D3">
            <w:pPr>
              <w:rPr>
                <w:rFonts w:eastAsia="Calibri"/>
                <w:szCs w:val="22"/>
              </w:rPr>
            </w:pPr>
            <w:r w:rsidRPr="004B1509">
              <w:rPr>
                <w:rFonts w:eastAsia="Calibri"/>
                <w:szCs w:val="22"/>
              </w:rPr>
              <w:t>DSV311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B24A69" w14:textId="3EB0874B"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fermų nuo kelio </w:t>
            </w:r>
            <w:proofErr w:type="spellStart"/>
            <w:r w:rsidRPr="004B1509">
              <w:rPr>
                <w:rFonts w:eastAsia="Calibri"/>
                <w:szCs w:val="22"/>
              </w:rPr>
              <w:t>Čekonys</w:t>
            </w:r>
            <w:proofErr w:type="spellEnd"/>
            <w:r w:rsidRPr="004B1509">
              <w:rPr>
                <w:rFonts w:eastAsia="Calibri"/>
                <w:szCs w:val="22"/>
              </w:rPr>
              <w:t>–Debeikiai,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DD90A3" w14:textId="4AFB3D9D" w:rsidR="002159D3" w:rsidRPr="004B1509" w:rsidRDefault="002159D3" w:rsidP="002159D3">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5AC" w14:textId="3B89ACB4"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EE3C3" w14:textId="181EA5AE"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4863C" w14:textId="6425B0BF" w:rsidR="002159D3" w:rsidRPr="004B1509" w:rsidRDefault="002159D3" w:rsidP="002159D3">
            <w:pPr>
              <w:jc w:val="right"/>
              <w:rPr>
                <w:rFonts w:eastAsia="Calibri"/>
                <w:bCs/>
                <w:szCs w:val="22"/>
              </w:rPr>
            </w:pPr>
            <w:r w:rsidRPr="004B1509">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6FD6" w14:textId="681C0B4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351585" w14:textId="29A98658"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8569F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47103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46F99D" w14:textId="25C3771E" w:rsidR="002159D3" w:rsidRPr="004B1509" w:rsidRDefault="002159D3" w:rsidP="002159D3">
            <w:pPr>
              <w:rPr>
                <w:rFonts w:eastAsia="Calibri"/>
                <w:szCs w:val="22"/>
              </w:rPr>
            </w:pPr>
            <w:r w:rsidRPr="004B1509">
              <w:rPr>
                <w:rFonts w:eastAsia="Calibri"/>
                <w:szCs w:val="22"/>
              </w:rPr>
              <w:t>DSV312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29C68" w14:textId="416C503F"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Gerkonių</w:t>
            </w:r>
            <w:proofErr w:type="spellEnd"/>
            <w:r w:rsidRPr="004B1509">
              <w:rPr>
                <w:rFonts w:eastAsia="Calibri"/>
                <w:szCs w:val="22"/>
              </w:rPr>
              <w:t xml:space="preserve"> k. aerodromo nuo kelio </w:t>
            </w: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Varkujai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297073F" w14:textId="46BFDE96" w:rsidR="002159D3" w:rsidRPr="004B1509" w:rsidRDefault="002159D3" w:rsidP="002159D3">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A31C" w14:textId="0BAA5847"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7599A" w14:textId="7DD9943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55BCF" w14:textId="1272DBC9" w:rsidR="002159D3" w:rsidRPr="004B1509" w:rsidRDefault="002159D3" w:rsidP="002159D3">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FFF92" w14:textId="0488965A"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FC690A" w14:textId="26D7FDFA"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78549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24013D"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08735" w14:textId="2A531519" w:rsidR="002159D3" w:rsidRPr="004B1509" w:rsidRDefault="002159D3" w:rsidP="002159D3">
            <w:pPr>
              <w:rPr>
                <w:rFonts w:eastAsia="Calibri"/>
                <w:szCs w:val="22"/>
              </w:rPr>
            </w:pPr>
            <w:r w:rsidRPr="004B1509">
              <w:rPr>
                <w:rFonts w:eastAsia="Calibri"/>
                <w:szCs w:val="22"/>
              </w:rPr>
              <w:t>DSV319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5FD472" w14:textId="204AE986" w:rsidR="002159D3" w:rsidRPr="004B1509" w:rsidRDefault="002159D3" w:rsidP="002159D3">
            <w:pPr>
              <w:rPr>
                <w:rFonts w:eastAsia="Calibri"/>
                <w:szCs w:val="22"/>
              </w:rPr>
            </w:pPr>
            <w:r w:rsidRPr="004B1509">
              <w:rPr>
                <w:rFonts w:eastAsia="Calibri"/>
                <w:szCs w:val="22"/>
              </w:rPr>
              <w:t xml:space="preserve">Privažiuojamasis kelias prie Mickūnų </w:t>
            </w:r>
            <w:proofErr w:type="spellStart"/>
            <w:r w:rsidRPr="004B1509">
              <w:rPr>
                <w:rFonts w:eastAsia="Calibri"/>
                <w:szCs w:val="22"/>
              </w:rPr>
              <w:t>motokroso</w:t>
            </w:r>
            <w:proofErr w:type="spellEnd"/>
            <w:r w:rsidRPr="004B1509">
              <w:rPr>
                <w:rFonts w:eastAsia="Calibri"/>
                <w:szCs w:val="22"/>
              </w:rPr>
              <w:t xml:space="preserve"> trasos nuo kelio </w:t>
            </w:r>
            <w:proofErr w:type="spellStart"/>
            <w:r w:rsidRPr="004B1509">
              <w:rPr>
                <w:rFonts w:eastAsia="Calibri"/>
                <w:szCs w:val="22"/>
              </w:rPr>
              <w:t>Antupiai</w:t>
            </w:r>
            <w:proofErr w:type="spellEnd"/>
            <w:r w:rsidRPr="004B1509">
              <w:rPr>
                <w:rFonts w:eastAsia="Calibri"/>
                <w:szCs w:val="22"/>
              </w:rPr>
              <w:t>–Kupriai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65EB3C" w14:textId="5835D304" w:rsidR="002159D3" w:rsidRPr="004B1509" w:rsidRDefault="002159D3" w:rsidP="002159D3">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E4420" w14:textId="59F9C23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459D" w14:textId="552F3509"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3E2D" w14:textId="5527C35F" w:rsidR="002159D3" w:rsidRPr="004B1509" w:rsidRDefault="002159D3" w:rsidP="002159D3">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50949" w14:textId="3163B95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D1ED30" w14:textId="26697649"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B2043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50E9F8"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2C8BEF" w14:textId="0825746D" w:rsidR="002159D3" w:rsidRPr="004B1509" w:rsidRDefault="002159D3" w:rsidP="002159D3">
            <w:pPr>
              <w:rPr>
                <w:rFonts w:eastAsia="Calibri"/>
                <w:szCs w:val="22"/>
              </w:rPr>
            </w:pPr>
            <w:r w:rsidRPr="004B1509">
              <w:rPr>
                <w:rFonts w:eastAsia="Calibri"/>
                <w:szCs w:val="22"/>
              </w:rPr>
              <w:t>DSV323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13C8C" w14:textId="5E316A3A" w:rsidR="002159D3" w:rsidRPr="004B1509" w:rsidRDefault="002159D3" w:rsidP="002159D3">
            <w:pPr>
              <w:rPr>
                <w:rFonts w:eastAsia="Calibri"/>
                <w:szCs w:val="22"/>
              </w:rPr>
            </w:pPr>
            <w:r w:rsidRPr="004B1509">
              <w:rPr>
                <w:rFonts w:eastAsia="Calibri"/>
                <w:szCs w:val="22"/>
              </w:rPr>
              <w:t>Privažiuojamasis kelias prie Papšių k. kapinių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7C8FEA" w14:textId="2A2B5CB7" w:rsidR="002159D3" w:rsidRPr="004B1509" w:rsidRDefault="002159D3" w:rsidP="002159D3">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9E1AC" w14:textId="3404DD4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338EA" w14:textId="230D21E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B09AE" w14:textId="4E812C22" w:rsidR="002159D3" w:rsidRPr="004B1509" w:rsidRDefault="002159D3" w:rsidP="002159D3">
            <w:pPr>
              <w:jc w:val="right"/>
              <w:rPr>
                <w:rFonts w:eastAsia="Calibri"/>
                <w:bCs/>
                <w:szCs w:val="22"/>
              </w:rPr>
            </w:pPr>
            <w:r w:rsidRPr="004B1509">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F132D" w14:textId="7091D24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EFAF2F" w14:textId="2DB11F51"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393284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C33878"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5A165A" w14:textId="6A8586B7" w:rsidR="002159D3" w:rsidRPr="004B1509" w:rsidRDefault="002159D3" w:rsidP="002159D3">
            <w:pPr>
              <w:rPr>
                <w:rFonts w:eastAsia="Calibri"/>
                <w:szCs w:val="22"/>
              </w:rPr>
            </w:pPr>
            <w:r w:rsidRPr="004B1509">
              <w:rPr>
                <w:rFonts w:eastAsia="Calibri"/>
                <w:szCs w:val="22"/>
              </w:rPr>
              <w:t>DSV325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1874D3" w14:textId="24E573D3"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Jononių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 xml:space="preserve">– </w:t>
            </w:r>
            <w:proofErr w:type="spellStart"/>
            <w:r w:rsidRPr="004B1509">
              <w:rPr>
                <w:rFonts w:eastAsia="Calibri"/>
                <w:szCs w:val="22"/>
              </w:rPr>
              <w:t>Jononys</w:t>
            </w:r>
            <w:proofErr w:type="spellEnd"/>
            <w:r w:rsidRPr="004B1509">
              <w:rPr>
                <w:rFonts w:eastAsia="Calibri"/>
                <w:szCs w:val="22"/>
              </w:rPr>
              <w:t>,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46C5DA" w14:textId="3B3D4374" w:rsidR="002159D3" w:rsidRPr="004B1509" w:rsidRDefault="002159D3" w:rsidP="002159D3">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11822" w14:textId="28E2E280"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7A553" w14:textId="6D7D513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E13E2" w14:textId="79CB3393" w:rsidR="002159D3" w:rsidRPr="004B1509" w:rsidRDefault="002159D3" w:rsidP="002159D3">
            <w:pPr>
              <w:jc w:val="right"/>
              <w:rPr>
                <w:rFonts w:eastAsia="Calibri"/>
                <w:bCs/>
                <w:szCs w:val="22"/>
              </w:rPr>
            </w:pPr>
            <w:r w:rsidRPr="004B1509">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7774" w14:textId="5A0E799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6C84E2" w14:textId="6AFD819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023F2F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21719A"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0FF910" w14:textId="47F1F4D8" w:rsidR="002159D3" w:rsidRPr="004B1509" w:rsidRDefault="002159D3" w:rsidP="002159D3">
            <w:pPr>
              <w:rPr>
                <w:rFonts w:eastAsia="Calibri"/>
                <w:szCs w:val="22"/>
              </w:rPr>
            </w:pPr>
            <w:r w:rsidRPr="004B1509">
              <w:rPr>
                <w:rFonts w:eastAsia="Calibri"/>
                <w:szCs w:val="22"/>
              </w:rPr>
              <w:t>DSV329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D2A5AA" w14:textId="59FE3F5D" w:rsidR="002159D3" w:rsidRPr="004B1509" w:rsidRDefault="002159D3" w:rsidP="002159D3">
            <w:pPr>
              <w:rPr>
                <w:rFonts w:eastAsia="Calibri"/>
                <w:szCs w:val="22"/>
              </w:rPr>
            </w:pPr>
            <w:proofErr w:type="spellStart"/>
            <w:r w:rsidRPr="004B1509">
              <w:rPr>
                <w:rFonts w:eastAsia="Calibri"/>
                <w:szCs w:val="22"/>
              </w:rPr>
              <w:t>Jononys</w:t>
            </w:r>
            <w:proofErr w:type="spellEnd"/>
            <w:r w:rsidRPr="004B1509">
              <w:rPr>
                <w:rFonts w:eastAsia="Calibri"/>
                <w:szCs w:val="22"/>
              </w:rPr>
              <w:t>–Stasiškiai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2A5634" w14:textId="4C879FE8" w:rsidR="002159D3" w:rsidRPr="004B1509" w:rsidRDefault="002159D3" w:rsidP="002159D3">
            <w:pPr>
              <w:jc w:val="right"/>
              <w:rPr>
                <w:rFonts w:eastAsia="Calibri"/>
                <w:szCs w:val="22"/>
              </w:rPr>
            </w:pPr>
            <w:r w:rsidRPr="004B1509">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9F4DD" w14:textId="6731B71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3924F" w14:textId="245C366D"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0BA3C" w14:textId="2F27CAB6" w:rsidR="002159D3" w:rsidRPr="004B1509" w:rsidRDefault="002159D3" w:rsidP="002159D3">
            <w:pPr>
              <w:jc w:val="right"/>
              <w:rPr>
                <w:rFonts w:eastAsia="Calibri"/>
                <w:bCs/>
                <w:szCs w:val="22"/>
              </w:rPr>
            </w:pPr>
            <w:r w:rsidRPr="004B1509">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59253" w14:textId="098AB382"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BB3DD0" w14:textId="2F7907F4"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B288D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0395AB"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1938C" w14:textId="29C29FA6" w:rsidR="002159D3" w:rsidRPr="004B1509" w:rsidRDefault="002159D3" w:rsidP="002159D3">
            <w:pPr>
              <w:rPr>
                <w:rFonts w:eastAsia="Calibri"/>
                <w:szCs w:val="22"/>
              </w:rPr>
            </w:pPr>
            <w:r w:rsidRPr="004B1509">
              <w:rPr>
                <w:rFonts w:eastAsia="Calibri"/>
                <w:szCs w:val="22"/>
              </w:rPr>
              <w:t>DSV334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D624D8" w14:textId="27E310AA" w:rsidR="002159D3" w:rsidRPr="004B1509" w:rsidRDefault="002159D3" w:rsidP="002159D3">
            <w:pPr>
              <w:rPr>
                <w:rFonts w:eastAsia="Calibri"/>
                <w:szCs w:val="22"/>
              </w:rPr>
            </w:pPr>
            <w:r w:rsidRPr="004B1509">
              <w:rPr>
                <w:rFonts w:eastAsia="Calibri"/>
                <w:szCs w:val="22"/>
              </w:rPr>
              <w:t xml:space="preserve">Privažiuojamasis kelias prie Šventupio k. nuo kelio Kupiškis–Utena, V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505B24" w14:textId="089F829E" w:rsidR="002159D3" w:rsidRPr="004B1509" w:rsidRDefault="002159D3" w:rsidP="002159D3">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56AD6" w14:textId="62E8000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09020" w14:textId="0162A0BF"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5E32E" w14:textId="5EB07F34" w:rsidR="002159D3" w:rsidRPr="004B1509" w:rsidRDefault="002159D3" w:rsidP="002159D3">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94776" w14:textId="6AA1B3BB"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2734FD" w14:textId="34E04192"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2E778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C74FD2"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4DD314" w14:textId="31E83F5E" w:rsidR="002159D3" w:rsidRPr="004B1509" w:rsidRDefault="002159D3" w:rsidP="002159D3">
            <w:pPr>
              <w:rPr>
                <w:rFonts w:eastAsia="Calibri"/>
                <w:szCs w:val="22"/>
              </w:rPr>
            </w:pPr>
            <w:r w:rsidRPr="004B1509">
              <w:rPr>
                <w:rFonts w:eastAsia="Calibri"/>
                <w:szCs w:val="22"/>
              </w:rPr>
              <w:t>DSV336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A76B0C" w14:textId="1929F2E8" w:rsidR="002159D3" w:rsidRPr="004B1509" w:rsidRDefault="002159D3" w:rsidP="002159D3">
            <w:pPr>
              <w:rPr>
                <w:rFonts w:eastAsia="Calibri"/>
                <w:szCs w:val="22"/>
              </w:rPr>
            </w:pPr>
            <w:r w:rsidRPr="004B1509">
              <w:rPr>
                <w:rFonts w:eastAsia="Calibri"/>
                <w:szCs w:val="22"/>
              </w:rPr>
              <w:t>Privažiuojamasis kelias prie Ąžuolynės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C2A1D3" w14:textId="4EF8BDA8" w:rsidR="002159D3" w:rsidRPr="004B1509" w:rsidRDefault="002159D3" w:rsidP="002159D3">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6D5DE" w14:textId="453C09BC"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7AB06" w14:textId="75EA4C4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8C4F2" w14:textId="3A68903A" w:rsidR="002159D3" w:rsidRPr="004B1509" w:rsidRDefault="002159D3" w:rsidP="002159D3">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8417E" w14:textId="20ABE80E"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2566DA" w14:textId="4D2531CD"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64B3FE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F8A05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2D2532" w14:textId="07699834" w:rsidR="002159D3" w:rsidRPr="004B1509" w:rsidRDefault="002159D3" w:rsidP="002159D3">
            <w:pPr>
              <w:rPr>
                <w:rFonts w:eastAsia="Calibri"/>
                <w:szCs w:val="22"/>
              </w:rPr>
            </w:pPr>
            <w:r w:rsidRPr="004B1509">
              <w:rPr>
                <w:rFonts w:eastAsia="Calibri"/>
                <w:szCs w:val="22"/>
              </w:rPr>
              <w:t>DSV343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F8A9FC" w14:textId="2D71EE07"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Marimpolio</w:t>
            </w:r>
            <w:proofErr w:type="spellEnd"/>
            <w:r w:rsidRPr="004B1509">
              <w:rPr>
                <w:rFonts w:eastAsia="Calibri"/>
                <w:szCs w:val="22"/>
              </w:rPr>
              <w:t xml:space="preserve"> k. nuo Surviliškio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9DF293" w14:textId="5803A07C" w:rsidR="002159D3" w:rsidRPr="004B1509" w:rsidRDefault="002159D3" w:rsidP="002159D3">
            <w:pPr>
              <w:jc w:val="right"/>
              <w:rPr>
                <w:rFonts w:eastAsia="Calibri"/>
                <w:szCs w:val="22"/>
              </w:rPr>
            </w:pPr>
            <w:r w:rsidRPr="004B150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FDCED" w14:textId="4AEE893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B3CBF" w14:textId="4056F4C8"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6649F" w14:textId="166381E6" w:rsidR="002159D3" w:rsidRPr="004B1509" w:rsidRDefault="002159D3" w:rsidP="002159D3">
            <w:pPr>
              <w:jc w:val="right"/>
              <w:rPr>
                <w:rFonts w:eastAsia="Calibri"/>
                <w:bCs/>
                <w:szCs w:val="22"/>
              </w:rPr>
            </w:pPr>
            <w:r w:rsidRPr="004B150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FDB3" w14:textId="470C544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B7C957" w14:textId="6B7DA0E1"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520C1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3C08C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AA804" w14:textId="6A226367" w:rsidR="002159D3" w:rsidRPr="004B1509" w:rsidRDefault="002159D3" w:rsidP="002159D3">
            <w:pPr>
              <w:rPr>
                <w:rFonts w:eastAsia="Calibri"/>
                <w:szCs w:val="22"/>
              </w:rPr>
            </w:pPr>
            <w:r w:rsidRPr="004B1509">
              <w:rPr>
                <w:rFonts w:eastAsia="Calibri"/>
                <w:szCs w:val="22"/>
              </w:rPr>
              <w:t>DSV344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7C91D9" w14:textId="407465AB" w:rsidR="002159D3" w:rsidRPr="004B1509" w:rsidRDefault="002159D3" w:rsidP="002159D3">
            <w:pPr>
              <w:rPr>
                <w:rFonts w:eastAsia="Calibri"/>
                <w:szCs w:val="22"/>
              </w:rPr>
            </w:pPr>
            <w:r w:rsidRPr="004B1509">
              <w:rPr>
                <w:rFonts w:eastAsia="Calibri"/>
                <w:szCs w:val="22"/>
              </w:rPr>
              <w:t xml:space="preserve">Privažiuojamasis kelias prie </w:t>
            </w:r>
            <w:proofErr w:type="spellStart"/>
            <w:r w:rsidRPr="004B1509">
              <w:rPr>
                <w:rFonts w:eastAsia="Calibri"/>
                <w:szCs w:val="22"/>
              </w:rPr>
              <w:t>Marimpolio</w:t>
            </w:r>
            <w:proofErr w:type="spellEnd"/>
            <w:r w:rsidRPr="004B1509">
              <w:rPr>
                <w:rFonts w:eastAsia="Calibri"/>
                <w:szCs w:val="22"/>
              </w:rPr>
              <w:t xml:space="preserve"> k. nuo kelio Debeikiai–Rubikiai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F3F6FD" w14:textId="13DC481E" w:rsidR="002159D3" w:rsidRPr="004B1509" w:rsidRDefault="002159D3" w:rsidP="002159D3">
            <w:pPr>
              <w:jc w:val="right"/>
              <w:rPr>
                <w:rFonts w:eastAsia="Calibri"/>
                <w:szCs w:val="22"/>
              </w:rPr>
            </w:pPr>
            <w:r w:rsidRPr="004B1509">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73AD9" w14:textId="7232E065"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891A" w14:textId="76BD6B4A"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D5DFE" w14:textId="6B60396D" w:rsidR="002159D3" w:rsidRPr="004B1509" w:rsidRDefault="002159D3" w:rsidP="002159D3">
            <w:pPr>
              <w:jc w:val="right"/>
              <w:rPr>
                <w:rFonts w:eastAsia="Calibri"/>
                <w:bCs/>
                <w:szCs w:val="22"/>
              </w:rPr>
            </w:pPr>
            <w:r w:rsidRPr="004B1509">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D847" w14:textId="2ECB4F87"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84F10F" w14:textId="27559851" w:rsidR="002159D3" w:rsidRPr="004B1509" w:rsidRDefault="002159D3" w:rsidP="002159D3">
            <w:pPr>
              <w:jc w:val="center"/>
              <w:rPr>
                <w:rFonts w:eastAsia="Calibri"/>
                <w:bCs/>
                <w:szCs w:val="22"/>
              </w:rPr>
            </w:pPr>
            <w:r w:rsidRPr="004B1509">
              <w:rPr>
                <w:rFonts w:eastAsia="Calibri"/>
                <w:bCs/>
                <w:szCs w:val="22"/>
              </w:rPr>
              <w:t>-</w:t>
            </w:r>
          </w:p>
        </w:tc>
      </w:tr>
      <w:tr w:rsidR="002159D3" w:rsidRPr="004B1509" w14:paraId="456B99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A8C7BE" w14:textId="77777777" w:rsidR="002159D3" w:rsidRPr="004B1509" w:rsidRDefault="002159D3" w:rsidP="002159D3">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37B66" w14:textId="23D7A6DE" w:rsidR="002159D3" w:rsidRPr="004B1509" w:rsidRDefault="002159D3" w:rsidP="002159D3">
            <w:pPr>
              <w:rPr>
                <w:rFonts w:eastAsia="Calibri"/>
                <w:szCs w:val="22"/>
              </w:rPr>
            </w:pPr>
            <w:r w:rsidRPr="004B1509">
              <w:rPr>
                <w:rFonts w:eastAsia="Calibri"/>
                <w:szCs w:val="22"/>
              </w:rPr>
              <w:t>DSV345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A1B472" w14:textId="068FF075" w:rsidR="002159D3" w:rsidRPr="004B1509" w:rsidRDefault="002159D3" w:rsidP="002159D3">
            <w:pPr>
              <w:rPr>
                <w:rFonts w:eastAsia="Calibri"/>
                <w:szCs w:val="22"/>
              </w:rPr>
            </w:pPr>
            <w:r w:rsidRPr="004B1509">
              <w:rPr>
                <w:rFonts w:eastAsia="Calibri"/>
                <w:szCs w:val="22"/>
              </w:rPr>
              <w:t>Privažiuojamasis kelias prie Kalvelių k. fermų nuo kelio Kalveliai–Bebarzdžiai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9462B0" w14:textId="6DC7267B" w:rsidR="002159D3" w:rsidRPr="004B1509" w:rsidRDefault="002159D3" w:rsidP="002159D3">
            <w:pPr>
              <w:jc w:val="right"/>
              <w:rPr>
                <w:rFonts w:eastAsia="Calibri"/>
                <w:szCs w:val="22"/>
              </w:rPr>
            </w:pPr>
            <w:r w:rsidRPr="004B150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ADBA6" w14:textId="31924B36"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91D62" w14:textId="6E5FF9D2" w:rsidR="002159D3" w:rsidRPr="004B1509" w:rsidRDefault="002159D3" w:rsidP="002159D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92DA4" w14:textId="5F32AD59" w:rsidR="002159D3" w:rsidRPr="004B1509" w:rsidRDefault="002159D3" w:rsidP="002159D3">
            <w:pPr>
              <w:jc w:val="right"/>
              <w:rPr>
                <w:rFonts w:eastAsia="Calibri"/>
                <w:bCs/>
                <w:szCs w:val="22"/>
              </w:rPr>
            </w:pPr>
            <w:r w:rsidRPr="004B1509">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BBC7" w14:textId="167DFD84" w:rsidR="002159D3" w:rsidRPr="004B1509" w:rsidRDefault="002159D3" w:rsidP="002159D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489AE8" w14:textId="38D7D683" w:rsidR="002159D3" w:rsidRPr="004B1509" w:rsidRDefault="002159D3" w:rsidP="002159D3">
            <w:pPr>
              <w:jc w:val="center"/>
              <w:rPr>
                <w:rFonts w:eastAsia="Calibri"/>
                <w:bCs/>
                <w:szCs w:val="22"/>
              </w:rPr>
            </w:pPr>
            <w:r w:rsidRPr="004B1509">
              <w:rPr>
                <w:rFonts w:eastAsia="Calibri"/>
                <w:bCs/>
                <w:szCs w:val="22"/>
              </w:rPr>
              <w:t>-</w:t>
            </w:r>
          </w:p>
        </w:tc>
      </w:tr>
      <w:tr w:rsidR="00F82D77" w:rsidRPr="004B1509" w14:paraId="7F4226C3"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4BE936E6" w14:textId="77777777" w:rsidR="00F82D77" w:rsidRPr="004B1509" w:rsidRDefault="00F82D77" w:rsidP="00F82D77">
            <w:pPr>
              <w:tabs>
                <w:tab w:val="center" w:pos="4819"/>
                <w:tab w:val="right" w:pos="9638"/>
              </w:tabs>
              <w:rPr>
                <w:rFonts w:eastAsia="Calibri"/>
                <w:i/>
                <w:iCs/>
                <w:szCs w:val="22"/>
              </w:rPr>
            </w:pPr>
            <w:r w:rsidRPr="004B1509">
              <w:rPr>
                <w:rFonts w:eastAsia="Calibri"/>
                <w:i/>
                <w:iCs/>
                <w:szCs w:val="22"/>
              </w:rPr>
              <w:t>5.</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CEBE2A8" w14:textId="77777777" w:rsidR="00F82D77" w:rsidRPr="004B1509" w:rsidRDefault="00F82D77" w:rsidP="00F82D77">
            <w:pPr>
              <w:rPr>
                <w:rFonts w:eastAsia="Calibri"/>
                <w:i/>
                <w:iCs/>
                <w:szCs w:val="22"/>
              </w:rPr>
            </w:pPr>
            <w:r w:rsidRPr="004B1509">
              <w:rPr>
                <w:rFonts w:eastAsia="Calibri"/>
                <w:i/>
                <w:iCs/>
                <w:szCs w:val="22"/>
              </w:rPr>
              <w:t>KAVARSKO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10631D5A" w14:textId="020EA486" w:rsidR="00F82D77" w:rsidRPr="004B1509" w:rsidRDefault="00F82D77" w:rsidP="00F82D77">
            <w:pPr>
              <w:jc w:val="right"/>
              <w:rPr>
                <w:rFonts w:eastAsia="Calibri"/>
                <w:bCs/>
                <w:i/>
                <w:iCs/>
                <w:szCs w:val="22"/>
              </w:rPr>
            </w:pPr>
            <w:r w:rsidRPr="007B2AB5">
              <w:rPr>
                <w:rFonts w:eastAsia="Calibri"/>
                <w:bCs/>
                <w:i/>
                <w:iCs/>
                <w:szCs w:val="22"/>
              </w:rPr>
              <w:t>183 287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569C2C3" w14:textId="1E469BCC" w:rsidR="00F82D77" w:rsidRPr="004B1509" w:rsidRDefault="00F82D77" w:rsidP="00F82D77">
            <w:pPr>
              <w:jc w:val="right"/>
              <w:rPr>
                <w:rFonts w:eastAsia="Calibri"/>
                <w:bCs/>
                <w:i/>
                <w:iCs/>
                <w:szCs w:val="22"/>
              </w:rPr>
            </w:pPr>
            <w:r w:rsidRPr="007B2AB5">
              <w:rPr>
                <w:rFonts w:eastAsia="Calibri"/>
                <w:bCs/>
                <w:i/>
                <w:iCs/>
                <w:szCs w:val="22"/>
              </w:rPr>
              <w:t>8 282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5618E1B" w14:textId="7199C0DE" w:rsidR="00F82D77" w:rsidRPr="004B1509" w:rsidRDefault="00F82D77" w:rsidP="00F82D77">
            <w:pPr>
              <w:jc w:val="right"/>
              <w:rPr>
                <w:rFonts w:eastAsia="Calibri"/>
                <w:i/>
                <w:iCs/>
                <w:szCs w:val="22"/>
              </w:rPr>
            </w:pPr>
            <w:r w:rsidRPr="007B2AB5">
              <w:rPr>
                <w:rFonts w:eastAsia="Calibri"/>
                <w:i/>
                <w:iCs/>
                <w:szCs w:val="22"/>
              </w:rPr>
              <w:t>156 851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955E6E" w14:textId="4CF95776" w:rsidR="00F82D77" w:rsidRPr="004B1509" w:rsidRDefault="00F82D77" w:rsidP="00F82D77">
            <w:pPr>
              <w:jc w:val="right"/>
              <w:rPr>
                <w:rFonts w:eastAsia="Calibri"/>
                <w:bCs/>
                <w:i/>
                <w:iCs/>
                <w:szCs w:val="22"/>
              </w:rPr>
            </w:pPr>
            <w:r w:rsidRPr="007B2AB5">
              <w:rPr>
                <w:rFonts w:eastAsia="Calibri"/>
                <w:bCs/>
                <w:i/>
                <w:iCs/>
                <w:szCs w:val="22"/>
              </w:rPr>
              <w:t>18 154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F54536A" w14:textId="77777777" w:rsidR="00F82D77" w:rsidRPr="004B1509" w:rsidRDefault="00F82D77" w:rsidP="00F82D77">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0110DEDB" w14:textId="77777777" w:rsidR="00F82D77" w:rsidRPr="004B1509" w:rsidRDefault="00F82D77" w:rsidP="00F82D77">
            <w:pPr>
              <w:jc w:val="center"/>
              <w:rPr>
                <w:rFonts w:eastAsia="Calibri"/>
                <w:i/>
                <w:iCs/>
                <w:szCs w:val="22"/>
              </w:rPr>
            </w:pPr>
          </w:p>
        </w:tc>
      </w:tr>
      <w:tr w:rsidR="00F82D77" w:rsidRPr="000E6EF2" w14:paraId="32B09B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D5F151" w14:textId="77777777" w:rsidR="00F82D77" w:rsidRPr="000E6EF2" w:rsidRDefault="00F82D77" w:rsidP="00F82D77">
            <w:pPr>
              <w:numPr>
                <w:ilvl w:val="0"/>
                <w:numId w:val="12"/>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000000"/>
              <w:left w:val="single" w:sz="4" w:space="0" w:color="000000"/>
              <w:bottom w:val="single" w:sz="4" w:space="0" w:color="000000"/>
              <w:right w:val="single" w:sz="4" w:space="0" w:color="auto"/>
            </w:tcBorders>
            <w:vAlign w:val="center"/>
            <w:hideMark/>
          </w:tcPr>
          <w:p w14:paraId="559773C9" w14:textId="77777777" w:rsidR="00F82D77" w:rsidRPr="000E6EF2" w:rsidRDefault="00F82D77" w:rsidP="00F82D77">
            <w:pPr>
              <w:rPr>
                <w:rFonts w:eastAsia="Calibri"/>
                <w:i/>
                <w:iCs/>
                <w:szCs w:val="22"/>
              </w:rPr>
            </w:pPr>
            <w:r w:rsidRPr="000E6EF2">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2E41CB2D" w14:textId="6E1EA984" w:rsidR="00F82D77" w:rsidRPr="000E6EF2" w:rsidRDefault="00F82D77" w:rsidP="00F82D77">
            <w:pPr>
              <w:jc w:val="right"/>
              <w:rPr>
                <w:rFonts w:eastAsia="Calibri"/>
                <w:i/>
                <w:iCs/>
                <w:szCs w:val="22"/>
              </w:rPr>
            </w:pPr>
            <w:r>
              <w:rPr>
                <w:rFonts w:eastAsia="Calibri"/>
                <w:i/>
                <w:iCs/>
                <w:szCs w:val="22"/>
              </w:rPr>
              <w:t xml:space="preserve">48 916 </w:t>
            </w:r>
          </w:p>
        </w:tc>
        <w:tc>
          <w:tcPr>
            <w:tcW w:w="1133" w:type="dxa"/>
            <w:tcBorders>
              <w:top w:val="single" w:sz="4" w:space="0" w:color="auto"/>
              <w:left w:val="single" w:sz="4" w:space="0" w:color="auto"/>
              <w:bottom w:val="single" w:sz="4" w:space="0" w:color="auto"/>
              <w:right w:val="single" w:sz="4" w:space="0" w:color="auto"/>
            </w:tcBorders>
            <w:vAlign w:val="center"/>
          </w:tcPr>
          <w:p w14:paraId="2D1C3911" w14:textId="7F923698" w:rsidR="00F82D77" w:rsidRPr="000E6EF2" w:rsidRDefault="00F82D77" w:rsidP="00F82D77">
            <w:pPr>
              <w:jc w:val="right"/>
              <w:rPr>
                <w:rFonts w:eastAsia="Calibri"/>
                <w:i/>
                <w:iCs/>
                <w:szCs w:val="22"/>
              </w:rPr>
            </w:pPr>
            <w:r>
              <w:rPr>
                <w:rFonts w:eastAsia="Calibri"/>
                <w:i/>
                <w:iCs/>
                <w:szCs w:val="22"/>
              </w:rPr>
              <w:t>7 459</w:t>
            </w:r>
          </w:p>
        </w:tc>
        <w:tc>
          <w:tcPr>
            <w:tcW w:w="1133" w:type="dxa"/>
            <w:tcBorders>
              <w:top w:val="single" w:sz="4" w:space="0" w:color="auto"/>
              <w:left w:val="single" w:sz="4" w:space="0" w:color="auto"/>
              <w:bottom w:val="single" w:sz="4" w:space="0" w:color="auto"/>
              <w:right w:val="single" w:sz="4" w:space="0" w:color="auto"/>
            </w:tcBorders>
            <w:vAlign w:val="center"/>
          </w:tcPr>
          <w:p w14:paraId="2EC6121A" w14:textId="2A8D665D" w:rsidR="00F82D77" w:rsidRPr="000E6EF2" w:rsidRDefault="00F82D77" w:rsidP="00F82D77">
            <w:pPr>
              <w:jc w:val="right"/>
              <w:rPr>
                <w:rFonts w:eastAsia="Calibri"/>
                <w:i/>
                <w:iCs/>
                <w:szCs w:val="22"/>
              </w:rPr>
            </w:pPr>
            <w:r>
              <w:rPr>
                <w:rFonts w:eastAsia="Calibri"/>
                <w:i/>
                <w:iCs/>
                <w:szCs w:val="22"/>
              </w:rPr>
              <w:t>38 810</w:t>
            </w:r>
          </w:p>
        </w:tc>
        <w:tc>
          <w:tcPr>
            <w:tcW w:w="1133" w:type="dxa"/>
            <w:tcBorders>
              <w:top w:val="single" w:sz="4" w:space="0" w:color="auto"/>
              <w:left w:val="single" w:sz="4" w:space="0" w:color="auto"/>
              <w:bottom w:val="single" w:sz="4" w:space="0" w:color="auto"/>
              <w:right w:val="single" w:sz="4" w:space="0" w:color="auto"/>
            </w:tcBorders>
            <w:vAlign w:val="center"/>
          </w:tcPr>
          <w:p w14:paraId="7FB12983" w14:textId="50883AA8" w:rsidR="00F82D77" w:rsidRPr="000E6EF2" w:rsidRDefault="00F82D77" w:rsidP="00F82D77">
            <w:pPr>
              <w:jc w:val="right"/>
              <w:rPr>
                <w:rFonts w:eastAsia="Calibri"/>
                <w:i/>
                <w:iCs/>
                <w:szCs w:val="22"/>
              </w:rPr>
            </w:pPr>
            <w:r>
              <w:rPr>
                <w:rFonts w:eastAsia="Calibri"/>
                <w:i/>
                <w:iCs/>
                <w:szCs w:val="22"/>
              </w:rPr>
              <w:t>2 647</w:t>
            </w:r>
          </w:p>
        </w:tc>
        <w:tc>
          <w:tcPr>
            <w:tcW w:w="1133" w:type="dxa"/>
            <w:tcBorders>
              <w:top w:val="single" w:sz="4" w:space="0" w:color="auto"/>
              <w:left w:val="single" w:sz="4" w:space="0" w:color="auto"/>
              <w:bottom w:val="single" w:sz="4" w:space="0" w:color="auto"/>
              <w:right w:val="single" w:sz="4" w:space="0" w:color="auto"/>
            </w:tcBorders>
            <w:vAlign w:val="center"/>
          </w:tcPr>
          <w:p w14:paraId="4A927E06" w14:textId="77777777" w:rsidR="00F82D77" w:rsidRPr="000E6EF2" w:rsidRDefault="00F82D77" w:rsidP="00F82D77">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0F99AB2" w14:textId="77777777" w:rsidR="00F82D77" w:rsidRPr="000E6EF2" w:rsidRDefault="00F82D77" w:rsidP="00F82D77">
            <w:pPr>
              <w:jc w:val="center"/>
              <w:rPr>
                <w:rFonts w:eastAsia="Calibri"/>
                <w:i/>
                <w:iCs/>
                <w:szCs w:val="22"/>
              </w:rPr>
            </w:pPr>
          </w:p>
        </w:tc>
      </w:tr>
      <w:tr w:rsidR="00F82D77" w:rsidRPr="004B1509" w14:paraId="4278CF5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55A1C6"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C2BF967" w14:textId="516FCB4E" w:rsidR="00F82D77" w:rsidRPr="004B1509" w:rsidRDefault="00F82D77" w:rsidP="00F82D77">
            <w:pPr>
              <w:rPr>
                <w:rFonts w:eastAsia="Calibri"/>
                <w:szCs w:val="22"/>
              </w:rPr>
            </w:pPr>
            <w:r w:rsidRPr="004B1509">
              <w:rPr>
                <w:rFonts w:eastAsia="Calibri"/>
                <w:szCs w:val="22"/>
              </w:rPr>
              <w:t>km23881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0BC167" w14:textId="05BD596C" w:rsidR="00F82D77" w:rsidRPr="004B1509" w:rsidRDefault="00F82D77" w:rsidP="00F82D77">
            <w:pPr>
              <w:rPr>
                <w:rFonts w:eastAsia="Calibri"/>
                <w:szCs w:val="22"/>
              </w:rPr>
            </w:pPr>
            <w:r w:rsidRPr="004B1509">
              <w:rPr>
                <w:rFonts w:eastAsia="Calibri"/>
                <w:szCs w:val="22"/>
              </w:rPr>
              <w:t>Alyvų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4077638" w14:textId="6F812A95" w:rsidR="00F82D77" w:rsidRPr="004B1509" w:rsidRDefault="00F82D77" w:rsidP="00F82D77">
            <w:pPr>
              <w:jc w:val="right"/>
              <w:rPr>
                <w:rFonts w:eastAsia="Calibri"/>
                <w:szCs w:val="22"/>
              </w:rPr>
            </w:pPr>
            <w:r w:rsidRPr="004B1509">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081A" w14:textId="7268DCEB"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6AB67" w14:textId="04DF839B" w:rsidR="00F82D77" w:rsidRPr="004B1509" w:rsidRDefault="00F82D77" w:rsidP="00F82D77">
            <w:pPr>
              <w:jc w:val="right"/>
              <w:rPr>
                <w:rFonts w:eastAsia="Calibri"/>
                <w:szCs w:val="22"/>
              </w:rPr>
            </w:pPr>
            <w:r w:rsidRPr="004B1509">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A8613" w14:textId="61CE76DA"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68A41" w14:textId="0165613A"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42A320" w14:textId="6DDE7613" w:rsidR="00F82D77" w:rsidRPr="004B1509" w:rsidRDefault="00F82D77" w:rsidP="00F82D77">
            <w:pPr>
              <w:jc w:val="center"/>
              <w:rPr>
                <w:rFonts w:eastAsia="Calibri"/>
                <w:szCs w:val="22"/>
              </w:rPr>
            </w:pPr>
            <w:r w:rsidRPr="004B1509">
              <w:rPr>
                <w:rFonts w:eastAsia="Calibri"/>
                <w:szCs w:val="22"/>
              </w:rPr>
              <w:t>3497-2028-0014</w:t>
            </w:r>
          </w:p>
        </w:tc>
      </w:tr>
      <w:tr w:rsidR="00F82D77" w:rsidRPr="004B1509" w14:paraId="0BA9AB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B78989"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241E71" w14:textId="53239BDA" w:rsidR="00F82D77" w:rsidRPr="004B1509" w:rsidRDefault="00F82D77" w:rsidP="00F82D77">
            <w:pPr>
              <w:rPr>
                <w:rFonts w:eastAsia="Calibri"/>
                <w:szCs w:val="22"/>
              </w:rPr>
            </w:pPr>
            <w:r w:rsidRPr="004B1509">
              <w:rPr>
                <w:rFonts w:eastAsia="Calibri"/>
                <w:szCs w:val="22"/>
              </w:rPr>
              <w:t>km23885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B0AE71" w14:textId="728545C2" w:rsidR="00F82D77" w:rsidRPr="004B1509" w:rsidRDefault="00F82D77" w:rsidP="00F82D77">
            <w:pPr>
              <w:rPr>
                <w:rFonts w:eastAsia="Calibri"/>
                <w:szCs w:val="22"/>
              </w:rPr>
            </w:pPr>
            <w:r w:rsidRPr="004B1509">
              <w:rPr>
                <w:rFonts w:eastAsia="Calibri"/>
                <w:szCs w:val="22"/>
              </w:rPr>
              <w:t>Gegužės 1-osios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020F346" w14:textId="7E03A62B" w:rsidR="00F82D77" w:rsidRPr="004B1509" w:rsidRDefault="00F82D77" w:rsidP="00F82D77">
            <w:pPr>
              <w:jc w:val="right"/>
              <w:rPr>
                <w:rFonts w:eastAsia="Calibri"/>
                <w:szCs w:val="22"/>
              </w:rPr>
            </w:pPr>
            <w:r w:rsidRPr="004B1509">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1B68C" w14:textId="511A4BA4"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4E4EA" w14:textId="1054E8A7" w:rsidR="00F82D77" w:rsidRPr="004B1509" w:rsidRDefault="00F82D77" w:rsidP="00F82D77">
            <w:pPr>
              <w:jc w:val="right"/>
              <w:rPr>
                <w:rFonts w:eastAsia="Calibri"/>
                <w:szCs w:val="22"/>
              </w:rPr>
            </w:pPr>
            <w:r w:rsidRPr="004B1509">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EA680" w14:textId="2B83150C"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268A" w14:textId="33443191"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712BCA" w14:textId="41514BC3" w:rsidR="00F82D77" w:rsidRPr="004B1509" w:rsidRDefault="00F82D77" w:rsidP="00F82D77">
            <w:pPr>
              <w:jc w:val="center"/>
              <w:rPr>
                <w:rFonts w:eastAsia="Calibri"/>
                <w:szCs w:val="22"/>
              </w:rPr>
            </w:pPr>
            <w:r w:rsidRPr="004B1509">
              <w:rPr>
                <w:rFonts w:eastAsia="Calibri"/>
                <w:szCs w:val="22"/>
              </w:rPr>
              <w:t>3497-2027-9010</w:t>
            </w:r>
          </w:p>
        </w:tc>
      </w:tr>
      <w:tr w:rsidR="00F82D77" w:rsidRPr="00A774D5" w14:paraId="611FD8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3601F0" w14:textId="77777777" w:rsidR="00F82D77" w:rsidRPr="00A774D5"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F50F4E" w14:textId="7A1A9435" w:rsidR="00F82D77" w:rsidRPr="00A774D5" w:rsidRDefault="00F82D77" w:rsidP="00F82D77">
            <w:pPr>
              <w:rPr>
                <w:rFonts w:eastAsia="Calibri"/>
                <w:szCs w:val="22"/>
              </w:rPr>
            </w:pPr>
            <w:r w:rsidRPr="00A774D5">
              <w:rPr>
                <w:rFonts w:eastAsia="Calibri"/>
                <w:szCs w:val="22"/>
              </w:rPr>
              <w:t>km23882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D59093C" w14:textId="772F206C" w:rsidR="00F82D77" w:rsidRPr="00A774D5" w:rsidRDefault="00F82D77" w:rsidP="00F82D77">
            <w:pPr>
              <w:rPr>
                <w:rFonts w:eastAsia="Calibri"/>
                <w:szCs w:val="22"/>
              </w:rPr>
            </w:pPr>
            <w:r w:rsidRPr="00A774D5">
              <w:rPr>
                <w:rFonts w:eastAsia="Calibri"/>
                <w:szCs w:val="22"/>
              </w:rPr>
              <w:t>J. Biliūno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BC44432" w14:textId="054110D2" w:rsidR="00F82D77" w:rsidRPr="00A774D5" w:rsidRDefault="00F82D77" w:rsidP="00F82D77">
            <w:pPr>
              <w:jc w:val="right"/>
              <w:rPr>
                <w:rFonts w:eastAsia="Calibri"/>
                <w:szCs w:val="22"/>
              </w:rPr>
            </w:pPr>
            <w:r w:rsidRPr="00A774D5">
              <w:rPr>
                <w:rFonts w:eastAsia="Calibri"/>
                <w:szCs w:val="22"/>
              </w:rPr>
              <w:t>740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926AE" w14:textId="1FA31537" w:rsidR="00F82D77" w:rsidRPr="00A774D5" w:rsidRDefault="00F82D77" w:rsidP="00F82D77">
            <w:pPr>
              <w:jc w:val="right"/>
              <w:rPr>
                <w:rFonts w:eastAsia="Calibri"/>
                <w:szCs w:val="22"/>
              </w:rPr>
            </w:pPr>
            <w:r w:rsidRPr="00A774D5">
              <w:rPr>
                <w:rFonts w:eastAsia="Calibri"/>
                <w:szCs w:val="22"/>
              </w:rPr>
              <w:t>592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DA5FF" w14:textId="7A2594F8" w:rsidR="00F82D77" w:rsidRPr="00A774D5" w:rsidRDefault="00F82D77" w:rsidP="00F82D77">
            <w:pPr>
              <w:jc w:val="right"/>
              <w:rPr>
                <w:rFonts w:eastAsia="Calibri"/>
                <w:szCs w:val="22"/>
              </w:rPr>
            </w:pPr>
            <w:r w:rsidRPr="00A774D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5F7BC" w14:textId="7F0DDA0B" w:rsidR="00F82D77" w:rsidRPr="00A774D5" w:rsidRDefault="00F82D77" w:rsidP="00F82D77">
            <w:pPr>
              <w:jc w:val="right"/>
              <w:rPr>
                <w:rFonts w:eastAsia="Calibri"/>
                <w:szCs w:val="22"/>
              </w:rPr>
            </w:pPr>
            <w:r w:rsidRPr="00A774D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DC7CE" w14:textId="3AEEB01B" w:rsidR="00F82D77" w:rsidRPr="00A774D5" w:rsidRDefault="00F82D77" w:rsidP="00F82D77">
            <w:pPr>
              <w:jc w:val="center"/>
              <w:rPr>
                <w:rFonts w:eastAsia="Calibri"/>
                <w:szCs w:val="22"/>
              </w:rPr>
            </w:pPr>
            <w:r w:rsidRPr="00A774D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701E1" w14:textId="3C1B5B75" w:rsidR="00F82D77" w:rsidRPr="00A774D5" w:rsidRDefault="00F82D77" w:rsidP="00F82D77">
            <w:pPr>
              <w:jc w:val="center"/>
              <w:rPr>
                <w:rFonts w:eastAsia="Calibri"/>
                <w:szCs w:val="22"/>
              </w:rPr>
            </w:pPr>
            <w:r w:rsidRPr="00A774D5">
              <w:rPr>
                <w:rFonts w:eastAsia="Calibri"/>
                <w:szCs w:val="22"/>
              </w:rPr>
              <w:t>3497-2024-5010</w:t>
            </w:r>
          </w:p>
        </w:tc>
      </w:tr>
      <w:tr w:rsidR="00F82D77" w:rsidRPr="004B1509" w14:paraId="291A48A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C63B55"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DEF11D" w14:textId="3E1FE83F" w:rsidR="00F82D77" w:rsidRPr="004B1509" w:rsidRDefault="00F82D77" w:rsidP="00F82D77">
            <w:pPr>
              <w:rPr>
                <w:rFonts w:eastAsia="Calibri"/>
                <w:szCs w:val="22"/>
              </w:rPr>
            </w:pPr>
            <w:r w:rsidRPr="004B1509">
              <w:rPr>
                <w:rFonts w:eastAsia="Calibri"/>
                <w:szCs w:val="22"/>
              </w:rPr>
              <w:t>km23886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BD4B914" w14:textId="300E35A3" w:rsidR="00F82D77" w:rsidRPr="004B1509" w:rsidRDefault="00F82D77" w:rsidP="00F82D77">
            <w:pPr>
              <w:rPr>
                <w:rFonts w:eastAsia="Calibri"/>
                <w:szCs w:val="22"/>
              </w:rPr>
            </w:pPr>
            <w:r w:rsidRPr="004B1509">
              <w:rPr>
                <w:rFonts w:eastAsia="Calibri"/>
                <w:szCs w:val="22"/>
              </w:rPr>
              <w:t>J. Janonio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ACD2269" w14:textId="411F0D45" w:rsidR="00F82D77" w:rsidRPr="004B1509" w:rsidRDefault="00F82D77" w:rsidP="00F82D77">
            <w:pPr>
              <w:jc w:val="right"/>
              <w:rPr>
                <w:rFonts w:eastAsia="Calibri"/>
                <w:szCs w:val="22"/>
              </w:rPr>
            </w:pPr>
            <w:r w:rsidRPr="004B1509">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DF096" w14:textId="24C49A4F"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36730" w14:textId="04209E26" w:rsidR="00F82D77" w:rsidRPr="004B1509" w:rsidRDefault="00F82D77" w:rsidP="00F82D77">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A54DC" w14:textId="61062F51"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64D24" w14:textId="7ABF35EC"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A5A63" w14:textId="3B1D999D" w:rsidR="00F82D77" w:rsidRPr="004B1509" w:rsidRDefault="00F82D77" w:rsidP="00F82D77">
            <w:pPr>
              <w:jc w:val="center"/>
              <w:rPr>
                <w:rFonts w:eastAsia="Calibri"/>
                <w:szCs w:val="22"/>
              </w:rPr>
            </w:pPr>
            <w:r w:rsidRPr="004B1509">
              <w:rPr>
                <w:rFonts w:eastAsia="Calibri"/>
                <w:szCs w:val="22"/>
              </w:rPr>
              <w:t>3497-2025-0014</w:t>
            </w:r>
          </w:p>
        </w:tc>
      </w:tr>
      <w:tr w:rsidR="00F82D77" w:rsidRPr="004B1509" w14:paraId="75DF6D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6118F5"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07725A" w14:textId="46A6DD44" w:rsidR="00F82D77" w:rsidRPr="004B1509" w:rsidRDefault="00F82D77" w:rsidP="00F82D77">
            <w:pPr>
              <w:rPr>
                <w:rFonts w:eastAsia="Calibri"/>
                <w:szCs w:val="22"/>
              </w:rPr>
            </w:pPr>
            <w:r w:rsidRPr="004B1509">
              <w:rPr>
                <w:rFonts w:eastAsia="Calibri"/>
                <w:szCs w:val="22"/>
              </w:rPr>
              <w:t>km23946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0BAD092" w14:textId="6ACCD14E" w:rsidR="00F82D77" w:rsidRPr="004B1509" w:rsidRDefault="00F82D77" w:rsidP="00F82D77">
            <w:pPr>
              <w:rPr>
                <w:rFonts w:eastAsia="Calibri"/>
                <w:szCs w:val="22"/>
              </w:rPr>
            </w:pPr>
            <w:r w:rsidRPr="004B1509">
              <w:rPr>
                <w:rFonts w:eastAsia="Calibri"/>
                <w:szCs w:val="22"/>
              </w:rPr>
              <w:t>P. Raudonikio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9E03DC5" w14:textId="1A096EE7" w:rsidR="00F82D77" w:rsidRPr="004B1509" w:rsidRDefault="00F82D77" w:rsidP="00F82D77">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AE620A" w14:textId="7F426D92" w:rsidR="00F82D77" w:rsidRPr="004B1509" w:rsidRDefault="00F82D77" w:rsidP="00F82D77">
            <w:pPr>
              <w:jc w:val="right"/>
              <w:rPr>
                <w:rFonts w:eastAsia="Calibri"/>
                <w:szCs w:val="22"/>
              </w:rPr>
            </w:pPr>
            <w:r w:rsidRPr="004B1509">
              <w:rPr>
                <w:rFonts w:eastAsia="Calibri"/>
                <w:szCs w:val="22"/>
              </w:rPr>
              <w:t>342</w:t>
            </w:r>
            <w:r w:rsidRPr="004B1509">
              <w:rPr>
                <w:rFonts w:eastAsia="Calibri"/>
                <w:szCs w:val="22"/>
                <w:vertAlign w:val="superscript"/>
              </w:rPr>
              <w:footnoteReference w:id="17"/>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411AC" w14:textId="648569FA"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6A6A9" w14:textId="3AE73426"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47D8E" w14:textId="6BB27E2B"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919A76" w14:textId="2792E06D" w:rsidR="00F82D77" w:rsidRPr="004B1509" w:rsidRDefault="00F82D77" w:rsidP="00F82D77">
            <w:pPr>
              <w:jc w:val="center"/>
              <w:rPr>
                <w:rFonts w:eastAsia="Calibri"/>
                <w:szCs w:val="22"/>
              </w:rPr>
            </w:pPr>
            <w:r w:rsidRPr="004B1509">
              <w:rPr>
                <w:rFonts w:eastAsia="Calibri"/>
                <w:szCs w:val="22"/>
              </w:rPr>
              <w:t>3497-2027-6019</w:t>
            </w:r>
          </w:p>
        </w:tc>
      </w:tr>
      <w:tr w:rsidR="00F82D77" w:rsidRPr="004B1509" w14:paraId="64CDCC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7C3A10"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CC2333" w14:textId="66DD217A" w:rsidR="00F82D77" w:rsidRPr="004B1509" w:rsidRDefault="00F82D77" w:rsidP="00F82D77">
            <w:pPr>
              <w:rPr>
                <w:rFonts w:eastAsia="Calibri"/>
                <w:szCs w:val="22"/>
              </w:rPr>
            </w:pPr>
            <w:r w:rsidRPr="004B1509">
              <w:rPr>
                <w:rFonts w:eastAsia="Calibri"/>
                <w:szCs w:val="22"/>
              </w:rPr>
              <w:t>km23888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6F1586" w14:textId="3A054713" w:rsidR="00F82D77" w:rsidRPr="004B1509" w:rsidRDefault="00F82D77" w:rsidP="00F82D77">
            <w:pPr>
              <w:rPr>
                <w:rFonts w:eastAsia="Calibri"/>
                <w:szCs w:val="22"/>
              </w:rPr>
            </w:pPr>
            <w:r w:rsidRPr="004B1509">
              <w:rPr>
                <w:rFonts w:eastAsia="Calibri"/>
                <w:szCs w:val="22"/>
              </w:rPr>
              <w:t>Paupio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5997FC8" w14:textId="2EB3AC66" w:rsidR="00F82D77" w:rsidRPr="004B1509" w:rsidRDefault="00F82D77" w:rsidP="00F82D77">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0E25" w14:textId="43AD2974"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9043" w14:textId="03804AFB" w:rsidR="00F82D77" w:rsidRPr="004B1509" w:rsidRDefault="00F82D77" w:rsidP="00F82D77">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226B1" w14:textId="1F505E96"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331AA" w14:textId="423A684F"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506AC" w14:textId="565B3B18" w:rsidR="00F82D77" w:rsidRPr="004B1509" w:rsidRDefault="00F82D77" w:rsidP="00F82D77">
            <w:pPr>
              <w:jc w:val="center"/>
              <w:rPr>
                <w:rFonts w:eastAsia="Calibri"/>
                <w:szCs w:val="22"/>
              </w:rPr>
            </w:pPr>
            <w:r w:rsidRPr="004B1509">
              <w:rPr>
                <w:rFonts w:eastAsia="Calibri"/>
                <w:szCs w:val="22"/>
              </w:rPr>
              <w:t>4400-5428-1626</w:t>
            </w:r>
          </w:p>
        </w:tc>
      </w:tr>
      <w:tr w:rsidR="00F82D77" w:rsidRPr="004B1509" w14:paraId="26F5ECB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17FBD5"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125006F" w14:textId="0F06F350" w:rsidR="00F82D77" w:rsidRPr="004B1509" w:rsidRDefault="00F82D77" w:rsidP="00F82D77">
            <w:pPr>
              <w:rPr>
                <w:rFonts w:eastAsia="Calibri"/>
                <w:szCs w:val="22"/>
              </w:rPr>
            </w:pPr>
            <w:r w:rsidRPr="004B1509">
              <w:rPr>
                <w:rFonts w:eastAsia="Calibri"/>
                <w:szCs w:val="22"/>
              </w:rPr>
              <w:t>km 23945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8E64F0" w14:textId="598AE9FE" w:rsidR="00F82D77" w:rsidRPr="004B1509" w:rsidRDefault="00F82D77" w:rsidP="00F82D77">
            <w:pPr>
              <w:rPr>
                <w:rFonts w:eastAsia="Calibri"/>
                <w:szCs w:val="22"/>
              </w:rPr>
            </w:pPr>
            <w:r w:rsidRPr="004B1509">
              <w:rPr>
                <w:rFonts w:eastAsia="Calibri"/>
                <w:szCs w:val="22"/>
              </w:rPr>
              <w:t>Pienės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8C31106" w14:textId="3E849BA8" w:rsidR="00F82D77" w:rsidRPr="004B1509" w:rsidRDefault="00F82D77" w:rsidP="00F82D77">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0D1BE" w14:textId="3CB4719A" w:rsidR="00F82D77" w:rsidRPr="004B1509" w:rsidRDefault="00F82D77" w:rsidP="00F82D77">
            <w:pPr>
              <w:jc w:val="right"/>
              <w:rPr>
                <w:rFonts w:eastAsia="Calibri"/>
                <w:szCs w:val="22"/>
              </w:rPr>
            </w:pPr>
            <w:r w:rsidRPr="004B1509">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B5991" w14:textId="79CDF01D" w:rsidR="00F82D77" w:rsidRPr="004B1509" w:rsidRDefault="00F82D77" w:rsidP="00F82D77">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7C698" w14:textId="3E6223B0"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ABAE4" w14:textId="53F0748E"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509877" w14:textId="012E7465" w:rsidR="00F82D77" w:rsidRPr="004B1509" w:rsidRDefault="00F82D77" w:rsidP="00F82D77">
            <w:pPr>
              <w:jc w:val="center"/>
              <w:rPr>
                <w:rFonts w:eastAsia="Calibri"/>
                <w:szCs w:val="22"/>
              </w:rPr>
            </w:pPr>
            <w:r w:rsidRPr="004B1509">
              <w:rPr>
                <w:rFonts w:eastAsia="Calibri"/>
                <w:szCs w:val="22"/>
              </w:rPr>
              <w:t>3497-2028-1018</w:t>
            </w:r>
          </w:p>
        </w:tc>
      </w:tr>
      <w:tr w:rsidR="00F82D77" w:rsidRPr="004B1509" w14:paraId="65FD97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860583"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78E49CF" w14:textId="59B824D0" w:rsidR="00F82D77" w:rsidRPr="004B1509" w:rsidRDefault="00F82D77" w:rsidP="00F82D77">
            <w:pPr>
              <w:rPr>
                <w:rFonts w:eastAsia="Calibri"/>
                <w:szCs w:val="22"/>
              </w:rPr>
            </w:pPr>
            <w:r w:rsidRPr="004B1509">
              <w:rPr>
                <w:rFonts w:eastAsia="Calibri"/>
                <w:szCs w:val="22"/>
              </w:rPr>
              <w:t>km23947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8B24E28" w14:textId="4408CA31" w:rsidR="00F82D77" w:rsidRPr="004B1509" w:rsidRDefault="00F82D77" w:rsidP="00F82D77">
            <w:pPr>
              <w:rPr>
                <w:rFonts w:eastAsia="Calibri"/>
                <w:szCs w:val="22"/>
              </w:rPr>
            </w:pPr>
            <w:r w:rsidRPr="004B1509">
              <w:rPr>
                <w:rFonts w:eastAsia="Calibri"/>
                <w:szCs w:val="22"/>
              </w:rPr>
              <w:t>Respublikos a.,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B6D4B11" w14:textId="0F650545" w:rsidR="00F82D77" w:rsidRPr="004B1509" w:rsidRDefault="00F82D77" w:rsidP="00F82D77">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5B2CD" w14:textId="451228C1" w:rsidR="00F82D77" w:rsidRPr="004B1509" w:rsidRDefault="00F82D77" w:rsidP="00F82D77">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94468" w14:textId="258830C8"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20CC5" w14:textId="272F5FB5"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0A3E2" w14:textId="053BAD2C"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9BBF11" w14:textId="0B0D5D98" w:rsidR="00F82D77" w:rsidRPr="004B1509" w:rsidRDefault="00F82D77" w:rsidP="00F82D77">
            <w:pPr>
              <w:jc w:val="center"/>
              <w:rPr>
                <w:rFonts w:eastAsia="Calibri"/>
                <w:szCs w:val="22"/>
              </w:rPr>
            </w:pPr>
            <w:r w:rsidRPr="004B1509">
              <w:rPr>
                <w:rFonts w:eastAsia="Calibri"/>
                <w:szCs w:val="22"/>
              </w:rPr>
              <w:t>4400-5428-1648</w:t>
            </w:r>
          </w:p>
        </w:tc>
      </w:tr>
      <w:tr w:rsidR="00F82D77" w:rsidRPr="004B1509" w14:paraId="5A5575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B7C4F6"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0BFCBD" w14:textId="2C3933B6" w:rsidR="00F82D77" w:rsidRPr="004B1509" w:rsidRDefault="00F82D77" w:rsidP="00F82D77">
            <w:pPr>
              <w:rPr>
                <w:rFonts w:eastAsia="Calibri"/>
                <w:szCs w:val="22"/>
              </w:rPr>
            </w:pPr>
            <w:r w:rsidRPr="004B1509">
              <w:rPr>
                <w:rFonts w:eastAsia="Calibri"/>
                <w:szCs w:val="22"/>
              </w:rPr>
              <w:t>km23948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EBC3AB" w14:textId="6E4512CB" w:rsidR="00F82D77" w:rsidRPr="004B1509" w:rsidRDefault="00F82D77" w:rsidP="00F82D77">
            <w:pPr>
              <w:rPr>
                <w:rFonts w:eastAsia="Calibri"/>
                <w:szCs w:val="22"/>
              </w:rPr>
            </w:pPr>
            <w:r w:rsidRPr="004B1509">
              <w:rPr>
                <w:rFonts w:eastAsia="Calibri"/>
                <w:szCs w:val="22"/>
              </w:rPr>
              <w:t>Savanorių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BE24E8" w14:textId="6B054C8A" w:rsidR="00F82D77" w:rsidRPr="004B1509" w:rsidRDefault="00F82D77" w:rsidP="00F82D77">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A8B15" w14:textId="1ACA92DA" w:rsidR="00F82D77" w:rsidRPr="004B1509" w:rsidRDefault="00F82D77" w:rsidP="00F82D77">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tcPr>
          <w:p w14:paraId="0ED68451" w14:textId="3FA24FA9" w:rsidR="00F82D77" w:rsidRPr="004B1509" w:rsidRDefault="00F82D77" w:rsidP="00F82D77">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69EC92D" w14:textId="5CB322FF" w:rsidR="00F82D77" w:rsidRPr="004B1509" w:rsidRDefault="00F82D77" w:rsidP="00F82D77">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98B491" w14:textId="78FF2E27"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3E3C3" w14:textId="716C25AD" w:rsidR="00F82D77" w:rsidRPr="004B1509" w:rsidRDefault="00F82D77" w:rsidP="00F82D77">
            <w:pPr>
              <w:jc w:val="center"/>
              <w:rPr>
                <w:rFonts w:eastAsia="Calibri"/>
                <w:szCs w:val="22"/>
              </w:rPr>
            </w:pPr>
            <w:r w:rsidRPr="004B1509">
              <w:rPr>
                <w:rFonts w:eastAsia="Calibri"/>
                <w:szCs w:val="22"/>
              </w:rPr>
              <w:t>3497-2025-1018</w:t>
            </w:r>
          </w:p>
        </w:tc>
      </w:tr>
      <w:tr w:rsidR="00F82D77" w:rsidRPr="00837F1B" w14:paraId="64910D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878CCE" w14:textId="77777777" w:rsidR="00F82D77" w:rsidRPr="00837F1B"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316E03" w14:textId="3E86F6E3" w:rsidR="00F82D77" w:rsidRPr="00837F1B" w:rsidRDefault="00F82D77" w:rsidP="00F82D77">
            <w:pPr>
              <w:rPr>
                <w:rFonts w:eastAsia="Calibri"/>
                <w:szCs w:val="22"/>
              </w:rPr>
            </w:pPr>
            <w:r w:rsidRPr="00837F1B">
              <w:rPr>
                <w:rFonts w:eastAsia="Calibri"/>
                <w:szCs w:val="22"/>
              </w:rPr>
              <w:t>km23949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5564541" w14:textId="32AE9048" w:rsidR="00F82D77" w:rsidRPr="00837F1B" w:rsidRDefault="00F82D77" w:rsidP="00F82D77">
            <w:pPr>
              <w:rPr>
                <w:rFonts w:eastAsia="Calibri"/>
                <w:szCs w:val="22"/>
              </w:rPr>
            </w:pPr>
            <w:r w:rsidRPr="00837F1B">
              <w:rPr>
                <w:rFonts w:eastAsia="Calibri"/>
                <w:szCs w:val="22"/>
              </w:rPr>
              <w:t>Sodų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9AB9220" w14:textId="0D385365" w:rsidR="00F82D77" w:rsidRPr="00837F1B" w:rsidRDefault="00F82D77" w:rsidP="00F82D77">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1A25A" w14:textId="793AAEE0" w:rsidR="00F82D77" w:rsidRPr="00837F1B" w:rsidRDefault="00F82D77" w:rsidP="00F82D77">
            <w:pPr>
              <w:jc w:val="right"/>
              <w:rPr>
                <w:rFonts w:eastAsia="Calibri"/>
                <w:strike/>
                <w:szCs w:val="22"/>
              </w:rPr>
            </w:pPr>
            <w:r w:rsidRPr="00837F1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3088" w14:textId="38E58176" w:rsidR="00F82D77" w:rsidRPr="00837F1B" w:rsidRDefault="00F82D77" w:rsidP="00F82D77">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8C971" w14:textId="56DC1993" w:rsidR="00F82D77" w:rsidRPr="00837F1B" w:rsidRDefault="00F82D77" w:rsidP="00F82D77">
            <w:pPr>
              <w:jc w:val="right"/>
              <w:rPr>
                <w:rFonts w:eastAsia="Calibri"/>
                <w:szCs w:val="22"/>
              </w:rPr>
            </w:pPr>
            <w:r w:rsidRPr="00837F1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CD71" w14:textId="7DAB8BD6" w:rsidR="00F82D77" w:rsidRPr="00837F1B" w:rsidRDefault="00F82D77" w:rsidP="00F82D77">
            <w:pPr>
              <w:jc w:val="center"/>
              <w:rPr>
                <w:rFonts w:eastAsia="Calibri"/>
                <w:szCs w:val="22"/>
              </w:rPr>
            </w:pPr>
            <w:r w:rsidRPr="00837F1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CA3647" w14:textId="31C44152" w:rsidR="00F82D77" w:rsidRPr="00837F1B" w:rsidRDefault="00F82D77" w:rsidP="00F82D77">
            <w:pPr>
              <w:jc w:val="center"/>
              <w:rPr>
                <w:rFonts w:eastAsia="Calibri"/>
                <w:szCs w:val="22"/>
              </w:rPr>
            </w:pPr>
            <w:r w:rsidRPr="00837F1B">
              <w:rPr>
                <w:rFonts w:eastAsia="Calibri"/>
                <w:szCs w:val="22"/>
              </w:rPr>
              <w:t>3497-2027-8013</w:t>
            </w:r>
          </w:p>
        </w:tc>
      </w:tr>
      <w:tr w:rsidR="00F82D77" w:rsidRPr="004B1509" w14:paraId="45DD09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C17FD7"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95215A0" w14:textId="21597705" w:rsidR="00F82D77" w:rsidRPr="004B1509" w:rsidRDefault="00F82D77" w:rsidP="00F82D77">
            <w:pPr>
              <w:rPr>
                <w:rFonts w:eastAsia="Calibri"/>
                <w:szCs w:val="22"/>
              </w:rPr>
            </w:pPr>
            <w:r w:rsidRPr="004B1509">
              <w:rPr>
                <w:rFonts w:eastAsia="Calibri"/>
                <w:szCs w:val="22"/>
              </w:rPr>
              <w:t>km 23950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D146FA6" w14:textId="769E7CF4" w:rsidR="00F82D77" w:rsidRPr="004B1509" w:rsidRDefault="00F82D77" w:rsidP="00F82D77">
            <w:pPr>
              <w:rPr>
                <w:rFonts w:eastAsia="Calibri"/>
                <w:szCs w:val="22"/>
              </w:rPr>
            </w:pPr>
            <w:r w:rsidRPr="004B1509">
              <w:rPr>
                <w:rFonts w:eastAsia="Calibri"/>
                <w:szCs w:val="22"/>
              </w:rPr>
              <w:t>Sportininkų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40BE296" w14:textId="7E5C181A" w:rsidR="00F82D77" w:rsidRPr="004B1509" w:rsidRDefault="00F82D77" w:rsidP="00F82D77">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05F92" w14:textId="0F1F918A" w:rsidR="00F82D77" w:rsidRPr="004B1509" w:rsidRDefault="00F82D77" w:rsidP="00F82D77">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F3E06" w14:textId="4857DEA5"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7228" w14:textId="5921E3DA"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71350" w14:textId="1DD78548"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CD967" w14:textId="39E27DA4" w:rsidR="00F82D77" w:rsidRPr="004B1509" w:rsidRDefault="00F82D77" w:rsidP="00F82D77">
            <w:pPr>
              <w:jc w:val="center"/>
              <w:rPr>
                <w:rFonts w:eastAsia="Calibri"/>
                <w:szCs w:val="22"/>
              </w:rPr>
            </w:pPr>
            <w:r w:rsidRPr="004B1509">
              <w:rPr>
                <w:rFonts w:eastAsia="Calibri"/>
                <w:szCs w:val="22"/>
              </w:rPr>
              <w:t>3497-2025-6015</w:t>
            </w:r>
          </w:p>
        </w:tc>
      </w:tr>
      <w:tr w:rsidR="00F82D77" w:rsidRPr="004B1509" w14:paraId="0CAFAA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B9BFDC"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02374F" w14:textId="6E744168" w:rsidR="00F82D77" w:rsidRPr="004B1509" w:rsidRDefault="00F82D77" w:rsidP="00F82D77">
            <w:pPr>
              <w:rPr>
                <w:rFonts w:eastAsia="Calibri"/>
                <w:szCs w:val="22"/>
              </w:rPr>
            </w:pPr>
            <w:r w:rsidRPr="004B1509">
              <w:rPr>
                <w:rFonts w:eastAsia="Calibri"/>
                <w:szCs w:val="22"/>
              </w:rPr>
              <w:t>km23951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010AA1D" w14:textId="3E9503B1" w:rsidR="00F82D77" w:rsidRPr="004B1509" w:rsidRDefault="00F82D77" w:rsidP="00F82D77">
            <w:pPr>
              <w:rPr>
                <w:rFonts w:eastAsia="Calibri"/>
                <w:szCs w:val="22"/>
              </w:rPr>
            </w:pPr>
            <w:r w:rsidRPr="004B1509">
              <w:rPr>
                <w:rFonts w:eastAsia="Calibri"/>
                <w:szCs w:val="22"/>
              </w:rPr>
              <w:t>Šaltinio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A5B0142" w14:textId="32D3BD64" w:rsidR="00F82D77" w:rsidRPr="004B1509" w:rsidRDefault="00F82D77" w:rsidP="00F82D77">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C424E" w14:textId="51C27D0E" w:rsidR="00F82D77" w:rsidRPr="004B1509" w:rsidRDefault="00F82D77" w:rsidP="00F82D77">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87197" w14:textId="31EC3964"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AA417" w14:textId="34A18C62"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41BA1" w14:textId="77777777" w:rsidR="00F82D77" w:rsidRPr="004B1509" w:rsidRDefault="00F82D77" w:rsidP="00F82D77">
            <w:pPr>
              <w:jc w:val="center"/>
              <w:rPr>
                <w:rFonts w:eastAsia="Calibri"/>
                <w:bCs/>
                <w:szCs w:val="22"/>
              </w:rPr>
            </w:pPr>
            <w:r w:rsidRPr="004B1509">
              <w:rPr>
                <w:rFonts w:eastAsia="Calibri"/>
                <w:bCs/>
                <w:szCs w:val="22"/>
              </w:rPr>
              <w:t>D</w:t>
            </w:r>
          </w:p>
          <w:p w14:paraId="13944645" w14:textId="42A49B06" w:rsidR="00F82D77" w:rsidRPr="004B1509" w:rsidRDefault="00F82D77" w:rsidP="00F82D77">
            <w:pPr>
              <w:jc w:val="center"/>
              <w:rPr>
                <w:rFonts w:eastAsia="Calibri"/>
                <w:bCs/>
                <w:szCs w:val="22"/>
              </w:rPr>
            </w:pPr>
            <w:r>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8A0365" w14:textId="77777777" w:rsidR="00F82D77" w:rsidRPr="004B1509" w:rsidRDefault="00F82D77" w:rsidP="00F82D77">
            <w:pPr>
              <w:jc w:val="center"/>
              <w:rPr>
                <w:rFonts w:eastAsia="Calibri"/>
                <w:szCs w:val="22"/>
              </w:rPr>
            </w:pPr>
            <w:r w:rsidRPr="004B1509">
              <w:rPr>
                <w:rFonts w:eastAsia="Calibri"/>
                <w:szCs w:val="22"/>
              </w:rPr>
              <w:t>4400-2422-1301</w:t>
            </w:r>
          </w:p>
          <w:p w14:paraId="726AF7C1" w14:textId="4AB12CEE" w:rsidR="00F82D77" w:rsidRPr="004B1509" w:rsidRDefault="00F82D77" w:rsidP="00F82D77">
            <w:pPr>
              <w:jc w:val="center"/>
              <w:rPr>
                <w:rFonts w:eastAsia="Calibri"/>
                <w:szCs w:val="22"/>
              </w:rPr>
            </w:pPr>
            <w:r w:rsidRPr="004B1509">
              <w:rPr>
                <w:rFonts w:eastAsia="Calibri"/>
                <w:szCs w:val="22"/>
              </w:rPr>
              <w:t>4400-5427-9362</w:t>
            </w:r>
          </w:p>
        </w:tc>
      </w:tr>
      <w:tr w:rsidR="00F82D77" w:rsidRPr="004B1509" w14:paraId="6F9131A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2E3AB0"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4182" w14:textId="78044354" w:rsidR="00F82D77" w:rsidRPr="004B1509" w:rsidRDefault="00F82D77" w:rsidP="00F82D77">
            <w:pPr>
              <w:rPr>
                <w:rFonts w:eastAsia="Calibri"/>
                <w:szCs w:val="22"/>
              </w:rPr>
            </w:pPr>
            <w:r w:rsidRPr="004B1509">
              <w:rPr>
                <w:rFonts w:eastAsia="Calibri"/>
                <w:szCs w:val="22"/>
              </w:rPr>
              <w:t>km23952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E7414AE" w14:textId="1C56CB4D" w:rsidR="00F82D77" w:rsidRPr="004B1509" w:rsidRDefault="00F82D77" w:rsidP="00F82D77">
            <w:pPr>
              <w:rPr>
                <w:rFonts w:eastAsia="Calibri"/>
                <w:szCs w:val="22"/>
              </w:rPr>
            </w:pPr>
            <w:r w:rsidRPr="004B1509">
              <w:rPr>
                <w:rFonts w:eastAsia="Calibri"/>
                <w:szCs w:val="22"/>
              </w:rPr>
              <w:t>Šaltinio skg.,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64A4C19" w14:textId="5831D497" w:rsidR="00F82D77" w:rsidRPr="004B1509" w:rsidRDefault="00F82D77" w:rsidP="00F82D77">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42B6" w14:textId="71EF4BA2" w:rsidR="00F82D77" w:rsidRPr="004B1509" w:rsidRDefault="00F82D77" w:rsidP="00F82D77">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9FBAF" w14:textId="11599BCF"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951EC" w14:textId="63B4E2EC"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8B369" w14:textId="189E8453"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679378" w14:textId="061A7066" w:rsidR="00F82D77" w:rsidRPr="004B1509" w:rsidRDefault="00F82D77" w:rsidP="00F82D77">
            <w:pPr>
              <w:jc w:val="center"/>
              <w:rPr>
                <w:rFonts w:eastAsia="Calibri"/>
                <w:szCs w:val="22"/>
              </w:rPr>
            </w:pPr>
            <w:r w:rsidRPr="004B1509">
              <w:rPr>
                <w:rFonts w:eastAsia="Calibri"/>
                <w:szCs w:val="22"/>
              </w:rPr>
              <w:t>3497-2024-6019</w:t>
            </w:r>
          </w:p>
        </w:tc>
      </w:tr>
      <w:tr w:rsidR="00F82D77" w:rsidRPr="004B1509" w14:paraId="5A522C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2A529F"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062EB" w14:textId="7945A4AC" w:rsidR="00F82D77" w:rsidRPr="004B1509" w:rsidRDefault="00F82D77" w:rsidP="00F82D77">
            <w:pPr>
              <w:rPr>
                <w:rFonts w:eastAsia="Calibri"/>
                <w:szCs w:val="22"/>
              </w:rPr>
            </w:pPr>
            <w:r w:rsidRPr="004B1509">
              <w:rPr>
                <w:rFonts w:eastAsia="Calibri"/>
                <w:szCs w:val="22"/>
              </w:rPr>
              <w:t>km 23953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CFC450" w14:textId="36F8888C" w:rsidR="00F82D77" w:rsidRPr="004B1509" w:rsidRDefault="00F82D77" w:rsidP="00F82D77">
            <w:pPr>
              <w:rPr>
                <w:rFonts w:eastAsia="Calibri"/>
                <w:szCs w:val="22"/>
              </w:rPr>
            </w:pPr>
            <w:r w:rsidRPr="004B1509">
              <w:rPr>
                <w:rFonts w:eastAsia="Calibri"/>
                <w:szCs w:val="22"/>
              </w:rPr>
              <w:t>Šventosios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4AAFCF6" w14:textId="15979D31" w:rsidR="00F82D77" w:rsidRPr="004B1509" w:rsidRDefault="00F82D77" w:rsidP="00F82D77">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769A5" w14:textId="70A43D15" w:rsidR="00F82D77" w:rsidRPr="004B1509" w:rsidRDefault="00F82D77" w:rsidP="00F82D77">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CB795" w14:textId="0A851321"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BA466" w14:textId="3E8297A7"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EABA7" w14:textId="3C183391"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6C1442" w14:textId="30472009" w:rsidR="00F82D77" w:rsidRPr="004B1509" w:rsidRDefault="00F82D77" w:rsidP="00F82D77">
            <w:pPr>
              <w:jc w:val="center"/>
              <w:rPr>
                <w:rFonts w:eastAsia="Calibri"/>
                <w:szCs w:val="22"/>
              </w:rPr>
            </w:pPr>
            <w:r w:rsidRPr="004B1509">
              <w:rPr>
                <w:rFonts w:eastAsia="Calibri"/>
                <w:szCs w:val="22"/>
              </w:rPr>
              <w:t>3497-2024-7016</w:t>
            </w:r>
          </w:p>
        </w:tc>
      </w:tr>
      <w:tr w:rsidR="00F82D77" w:rsidRPr="004B1509" w14:paraId="3C1350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71B7BC"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vAlign w:val="center"/>
            <w:hideMark/>
          </w:tcPr>
          <w:p w14:paraId="2EA2712D" w14:textId="51FF307A" w:rsidR="00F82D77" w:rsidRPr="004B1509" w:rsidRDefault="00F82D77" w:rsidP="00F82D77">
            <w:pPr>
              <w:rPr>
                <w:rFonts w:eastAsia="Calibri"/>
                <w:szCs w:val="22"/>
              </w:rPr>
            </w:pPr>
            <w:r w:rsidRPr="004B1509">
              <w:rPr>
                <w:rFonts w:eastAsia="Calibri"/>
                <w:szCs w:val="22"/>
              </w:rPr>
              <w:t>km 23887</w:t>
            </w:r>
          </w:p>
        </w:tc>
        <w:tc>
          <w:tcPr>
            <w:tcW w:w="4412" w:type="dxa"/>
            <w:tcBorders>
              <w:top w:val="single" w:sz="4" w:space="0" w:color="auto"/>
              <w:left w:val="single" w:sz="4" w:space="0" w:color="000000"/>
              <w:bottom w:val="single" w:sz="4" w:space="0" w:color="000000"/>
              <w:right w:val="single" w:sz="4" w:space="0" w:color="auto"/>
            </w:tcBorders>
            <w:vAlign w:val="center"/>
            <w:hideMark/>
          </w:tcPr>
          <w:p w14:paraId="28DCA8EF" w14:textId="2DA81025" w:rsidR="00F82D77" w:rsidRPr="004B1509" w:rsidRDefault="00F82D77" w:rsidP="00F82D77">
            <w:pPr>
              <w:rPr>
                <w:rFonts w:eastAsia="Calibri"/>
                <w:szCs w:val="22"/>
              </w:rPr>
            </w:pPr>
            <w:r w:rsidRPr="004B1509">
              <w:rPr>
                <w:rFonts w:eastAsia="Calibri"/>
                <w:szCs w:val="22"/>
              </w:rPr>
              <w:t>Tvenkinio g., Kavarsko m.</w:t>
            </w:r>
          </w:p>
        </w:tc>
        <w:tc>
          <w:tcPr>
            <w:tcW w:w="1147" w:type="dxa"/>
            <w:tcBorders>
              <w:top w:val="single" w:sz="4" w:space="0" w:color="auto"/>
              <w:left w:val="single" w:sz="4" w:space="0" w:color="000000"/>
              <w:bottom w:val="single" w:sz="4" w:space="0" w:color="000000"/>
              <w:right w:val="single" w:sz="4" w:space="0" w:color="auto"/>
            </w:tcBorders>
            <w:vAlign w:val="center"/>
            <w:hideMark/>
          </w:tcPr>
          <w:p w14:paraId="3449ADA5" w14:textId="04C5E828" w:rsidR="00F82D77" w:rsidRPr="004B1509" w:rsidRDefault="00F82D77" w:rsidP="00F82D77">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5E19" w14:textId="2AC99215" w:rsidR="00F82D77" w:rsidRPr="004B1509" w:rsidRDefault="00F82D77" w:rsidP="00F82D77">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19FAE" w14:textId="234C9B01"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8B56" w14:textId="46627B13"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933C3" w14:textId="7ED28591"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93B1A9" w14:textId="57C1359F" w:rsidR="00F82D77" w:rsidRPr="004B1509" w:rsidRDefault="00F82D77" w:rsidP="00F82D77">
            <w:pPr>
              <w:jc w:val="center"/>
              <w:rPr>
                <w:rFonts w:eastAsia="Calibri"/>
                <w:szCs w:val="22"/>
              </w:rPr>
            </w:pPr>
            <w:r w:rsidRPr="004B1509">
              <w:rPr>
                <w:rFonts w:eastAsia="Calibri"/>
                <w:szCs w:val="22"/>
              </w:rPr>
              <w:t>3497-2024-9010</w:t>
            </w:r>
          </w:p>
        </w:tc>
      </w:tr>
      <w:tr w:rsidR="00F82D77" w:rsidRPr="004B1509" w14:paraId="2A8EB90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040981"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1ED6CE2" w14:textId="00234E2C" w:rsidR="00F82D77" w:rsidRPr="004B1509" w:rsidRDefault="00F82D77" w:rsidP="00F82D77">
            <w:pPr>
              <w:rPr>
                <w:rFonts w:eastAsia="Calibri"/>
                <w:szCs w:val="22"/>
              </w:rPr>
            </w:pPr>
            <w:r w:rsidRPr="004B1509">
              <w:rPr>
                <w:rFonts w:eastAsia="Calibri"/>
                <w:szCs w:val="22"/>
              </w:rPr>
              <w:t>k9-1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76FDD5" w14:textId="2B82C9B3" w:rsidR="00F82D77" w:rsidRPr="004B1509" w:rsidRDefault="00F82D77" w:rsidP="00F82D77">
            <w:pPr>
              <w:rPr>
                <w:rFonts w:eastAsia="Calibri"/>
                <w:szCs w:val="22"/>
              </w:rPr>
            </w:pPr>
            <w:r w:rsidRPr="004B1509">
              <w:rPr>
                <w:rFonts w:eastAsia="Calibri"/>
                <w:szCs w:val="22"/>
              </w:rPr>
              <w:t>Budrių g., Budrių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BF4A527" w14:textId="081B0705" w:rsidR="00F82D77" w:rsidRPr="004B1509" w:rsidRDefault="00F82D77" w:rsidP="00F82D77">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09BAB" w14:textId="7659ACF8"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0A212" w14:textId="62C3856C" w:rsidR="00F82D77" w:rsidRPr="004B1509" w:rsidRDefault="00F82D77" w:rsidP="00F82D77">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7A29" w14:textId="68C241BB"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946C4" w14:textId="3443793C"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CBF2B" w14:textId="4E30F333" w:rsidR="00F82D77" w:rsidRPr="004B1509" w:rsidRDefault="00F82D77" w:rsidP="00F82D77">
            <w:pPr>
              <w:jc w:val="center"/>
              <w:rPr>
                <w:rFonts w:eastAsia="Calibri"/>
                <w:szCs w:val="22"/>
              </w:rPr>
            </w:pPr>
            <w:r w:rsidRPr="004B1509">
              <w:rPr>
                <w:rFonts w:eastAsia="Calibri"/>
                <w:szCs w:val="22"/>
              </w:rPr>
              <w:t>4400-5544-5204</w:t>
            </w:r>
          </w:p>
        </w:tc>
      </w:tr>
      <w:tr w:rsidR="00F82D77" w:rsidRPr="004B1509" w14:paraId="4EB381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5D044E"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7AF81B" w14:textId="5224ACAA" w:rsidR="00F82D77" w:rsidRPr="004B1509" w:rsidRDefault="00F82D77" w:rsidP="00F82D77">
            <w:pPr>
              <w:rPr>
                <w:rFonts w:eastAsia="Calibri"/>
                <w:szCs w:val="22"/>
              </w:rPr>
            </w:pPr>
            <w:r w:rsidRPr="004B1509">
              <w:rPr>
                <w:rFonts w:eastAsia="Calibri"/>
                <w:szCs w:val="22"/>
              </w:rPr>
              <w:t>KS215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8D007F" w14:textId="0D87F980" w:rsidR="00F82D77" w:rsidRPr="004B1509" w:rsidRDefault="00F82D77" w:rsidP="00F82D77">
            <w:pPr>
              <w:rPr>
                <w:rFonts w:eastAsia="Calibri"/>
                <w:szCs w:val="22"/>
              </w:rPr>
            </w:pPr>
            <w:r w:rsidRPr="004B1509">
              <w:rPr>
                <w:rFonts w:eastAsia="Calibri"/>
                <w:szCs w:val="22"/>
              </w:rPr>
              <w:t>Paežerės g., Budrių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758D611" w14:textId="7ACA463B" w:rsidR="00F82D77" w:rsidRPr="004B1509" w:rsidRDefault="00F82D77" w:rsidP="00F82D77">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8FA0D" w14:textId="272FDEF7"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DC78C" w14:textId="1E6A0228" w:rsidR="00F82D77" w:rsidRPr="004B1509" w:rsidRDefault="00F82D77" w:rsidP="00F82D77">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D2564" w14:textId="5BA88700"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05DDE" w14:textId="7252E60D"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071B" w14:textId="37AB5EA4" w:rsidR="00F82D77" w:rsidRPr="004B1509" w:rsidRDefault="00F82D77" w:rsidP="00F82D77">
            <w:pPr>
              <w:jc w:val="center"/>
              <w:rPr>
                <w:rFonts w:eastAsia="Calibri"/>
                <w:szCs w:val="22"/>
              </w:rPr>
            </w:pPr>
            <w:r w:rsidRPr="004B1509">
              <w:rPr>
                <w:rFonts w:eastAsia="Calibri"/>
                <w:szCs w:val="22"/>
              </w:rPr>
              <w:t>4400-5544-5215</w:t>
            </w:r>
          </w:p>
        </w:tc>
      </w:tr>
      <w:tr w:rsidR="00F82D77" w:rsidRPr="004B1509" w14:paraId="200EA4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7F04BF"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E60880" w14:textId="5ED3E433" w:rsidR="00F82D77" w:rsidRPr="004B1509" w:rsidRDefault="00F82D77" w:rsidP="00F82D77">
            <w:pPr>
              <w:rPr>
                <w:rFonts w:eastAsia="Calibri"/>
                <w:szCs w:val="22"/>
              </w:rPr>
            </w:pPr>
            <w:r w:rsidRPr="004B1509">
              <w:rPr>
                <w:rFonts w:eastAsia="Calibri"/>
                <w:szCs w:val="22"/>
              </w:rPr>
              <w:t>k123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E0ECAC" w14:textId="006ABE5A" w:rsidR="00F82D77" w:rsidRPr="004B1509" w:rsidRDefault="00F82D77" w:rsidP="00F82D77">
            <w:pPr>
              <w:rPr>
                <w:rFonts w:eastAsia="Calibri"/>
                <w:szCs w:val="22"/>
              </w:rPr>
            </w:pPr>
            <w:r w:rsidRPr="004B1509">
              <w:rPr>
                <w:rFonts w:eastAsia="Calibri"/>
                <w:szCs w:val="22"/>
              </w:rPr>
              <w:t>Pamiškės g., Budrių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4E4319D" w14:textId="3C250F23" w:rsidR="00F82D77" w:rsidRPr="004B1509" w:rsidRDefault="00F82D77" w:rsidP="00F82D77">
            <w:pPr>
              <w:jc w:val="right"/>
              <w:rPr>
                <w:rFonts w:eastAsia="Calibri"/>
                <w:szCs w:val="22"/>
              </w:rPr>
            </w:pPr>
            <w:r w:rsidRPr="004B1509">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0378B" w14:textId="62C6CA78"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F8B5E" w14:textId="109E2991" w:rsidR="00F82D77" w:rsidRPr="004B1509" w:rsidRDefault="00F82D77" w:rsidP="00F82D77">
            <w:pPr>
              <w:jc w:val="right"/>
              <w:rPr>
                <w:rFonts w:eastAsia="Calibri"/>
                <w:szCs w:val="22"/>
              </w:rPr>
            </w:pPr>
            <w:r w:rsidRPr="004B1509">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24DA5" w14:textId="7D193148"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98B22" w14:textId="5A67C4E9"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4B692D" w14:textId="6822C32C" w:rsidR="00F82D77" w:rsidRPr="004B1509" w:rsidRDefault="00F82D77" w:rsidP="00F82D77">
            <w:pPr>
              <w:jc w:val="center"/>
              <w:rPr>
                <w:rFonts w:eastAsia="Calibri"/>
                <w:szCs w:val="22"/>
              </w:rPr>
            </w:pPr>
            <w:r w:rsidRPr="004B1509">
              <w:rPr>
                <w:rFonts w:eastAsia="Calibri"/>
                <w:szCs w:val="22"/>
              </w:rPr>
              <w:t>4400-5544-5248</w:t>
            </w:r>
          </w:p>
        </w:tc>
      </w:tr>
      <w:tr w:rsidR="00F82D77" w:rsidRPr="004B1509" w14:paraId="14507E0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C2570B"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9233DC" w14:textId="3EE2B136" w:rsidR="00F82D77" w:rsidRPr="004B1509" w:rsidRDefault="00F82D77" w:rsidP="00F82D77">
            <w:pPr>
              <w:rPr>
                <w:rFonts w:eastAsia="Calibri"/>
                <w:szCs w:val="22"/>
              </w:rPr>
            </w:pPr>
            <w:r w:rsidRPr="004B1509">
              <w:rPr>
                <w:rFonts w:eastAsia="Calibri"/>
                <w:szCs w:val="22"/>
              </w:rPr>
              <w:t>k19-2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1DC6A4B" w14:textId="599FBADF" w:rsidR="00F82D77" w:rsidRPr="004B1509" w:rsidRDefault="00F82D77" w:rsidP="00F82D77">
            <w:pPr>
              <w:rPr>
                <w:rFonts w:eastAsia="Calibri"/>
                <w:szCs w:val="22"/>
              </w:rPr>
            </w:pPr>
            <w:r w:rsidRPr="004B1509">
              <w:rPr>
                <w:rFonts w:eastAsia="Calibri"/>
                <w:szCs w:val="22"/>
              </w:rPr>
              <w:t xml:space="preserve">Alyvų g. , </w:t>
            </w:r>
            <w:proofErr w:type="spellStart"/>
            <w:r w:rsidRPr="004B1509">
              <w:rPr>
                <w:rFonts w:eastAsia="Calibri"/>
                <w:szCs w:val="22"/>
              </w:rPr>
              <w:t>Dabužių</w:t>
            </w:r>
            <w:proofErr w:type="spellEnd"/>
            <w:r w:rsidRPr="004B1509">
              <w:rPr>
                <w:rFonts w:eastAsia="Calibri"/>
                <w:szCs w:val="22"/>
              </w:rPr>
              <w:t xml:space="preserve">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FE6A453" w14:textId="6D2AB432" w:rsidR="00F82D77" w:rsidRPr="004B1509" w:rsidRDefault="00F82D77" w:rsidP="00F82D77">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DF44" w14:textId="04EB6A7D"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408C0" w14:textId="611719D9" w:rsidR="00F82D77" w:rsidRPr="004B1509" w:rsidRDefault="00F82D77" w:rsidP="00F82D77">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06773" w14:textId="2AAE0B4C"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D5502" w14:textId="413E7F45"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230A58" w14:textId="018E0899" w:rsidR="00F82D77" w:rsidRPr="004B1509" w:rsidRDefault="00F82D77" w:rsidP="00F82D77">
            <w:pPr>
              <w:jc w:val="center"/>
              <w:rPr>
                <w:rFonts w:eastAsia="Calibri"/>
                <w:szCs w:val="22"/>
              </w:rPr>
            </w:pPr>
            <w:r w:rsidRPr="004B1509">
              <w:rPr>
                <w:rFonts w:eastAsia="Calibri"/>
                <w:szCs w:val="22"/>
              </w:rPr>
              <w:t>4400-5543-8208</w:t>
            </w:r>
          </w:p>
        </w:tc>
      </w:tr>
      <w:tr w:rsidR="00F82D77" w:rsidRPr="004B1509" w14:paraId="47492A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FFA4E3"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658A34" w14:textId="4B58ECE2" w:rsidR="00F82D77" w:rsidRPr="004B1509" w:rsidRDefault="00F82D77" w:rsidP="00F82D77">
            <w:pPr>
              <w:rPr>
                <w:rFonts w:eastAsia="Calibri"/>
                <w:szCs w:val="22"/>
              </w:rPr>
            </w:pPr>
            <w:r w:rsidRPr="004B1509">
              <w:rPr>
                <w:rFonts w:eastAsia="Calibri"/>
                <w:szCs w:val="22"/>
              </w:rPr>
              <w:t>k106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273E2E7" w14:textId="4E7D496B" w:rsidR="00F82D77" w:rsidRPr="004B1509" w:rsidRDefault="00F82D77" w:rsidP="00F82D77">
            <w:pPr>
              <w:rPr>
                <w:rFonts w:eastAsia="Calibri"/>
                <w:szCs w:val="22"/>
              </w:rPr>
            </w:pPr>
            <w:r w:rsidRPr="004B1509">
              <w:rPr>
                <w:rFonts w:eastAsia="Calibri"/>
                <w:szCs w:val="22"/>
              </w:rPr>
              <w:t xml:space="preserve">Aušros g., </w:t>
            </w:r>
            <w:proofErr w:type="spellStart"/>
            <w:r w:rsidRPr="004B1509">
              <w:rPr>
                <w:rFonts w:eastAsia="Calibri"/>
                <w:szCs w:val="22"/>
              </w:rPr>
              <w:t>Dabužių</w:t>
            </w:r>
            <w:proofErr w:type="spellEnd"/>
            <w:r w:rsidRPr="004B1509">
              <w:rPr>
                <w:rFonts w:eastAsia="Calibri"/>
                <w:szCs w:val="22"/>
              </w:rPr>
              <w:t xml:space="preserve">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2D494FB" w14:textId="567DCB61" w:rsidR="00F82D77" w:rsidRPr="004B1509" w:rsidRDefault="00F82D77" w:rsidP="00F82D77">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42B96" w14:textId="447A26DB" w:rsidR="00F82D77" w:rsidRPr="004B1509" w:rsidRDefault="00F82D77" w:rsidP="00F82D77">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E9017E" w14:textId="0E24EE91" w:rsidR="00F82D77" w:rsidRPr="004B1509" w:rsidRDefault="00F82D77" w:rsidP="00F82D77">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B1D1B" w14:textId="03BD1C6C"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88F2" w14:textId="2E3C9A98"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3A9A96" w14:textId="3002B115" w:rsidR="00F82D77" w:rsidRPr="004B1509" w:rsidRDefault="00F82D77" w:rsidP="00F82D77">
            <w:pPr>
              <w:jc w:val="center"/>
              <w:rPr>
                <w:rFonts w:eastAsia="Calibri"/>
                <w:szCs w:val="22"/>
              </w:rPr>
            </w:pPr>
            <w:r w:rsidRPr="004B1509">
              <w:rPr>
                <w:rFonts w:eastAsia="Calibri"/>
                <w:szCs w:val="22"/>
              </w:rPr>
              <w:t>4400-5543-8210</w:t>
            </w:r>
          </w:p>
        </w:tc>
      </w:tr>
      <w:tr w:rsidR="00F82D77" w:rsidRPr="004B1509" w14:paraId="7E0F66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FFEBE2"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0922A1" w14:textId="0BF75BC3" w:rsidR="00F82D77" w:rsidRPr="004B1509" w:rsidRDefault="00F82D77" w:rsidP="00F82D77">
            <w:pPr>
              <w:rPr>
                <w:rFonts w:eastAsia="Calibri"/>
                <w:szCs w:val="22"/>
              </w:rPr>
            </w:pPr>
            <w:r w:rsidRPr="004B1509">
              <w:rPr>
                <w:rFonts w:eastAsia="Calibri"/>
                <w:szCs w:val="22"/>
              </w:rPr>
              <w:t>k20-1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82590C" w14:textId="1CC68CD2" w:rsidR="00F82D77" w:rsidRPr="004B1509" w:rsidRDefault="00F82D77" w:rsidP="00F82D77">
            <w:pPr>
              <w:rPr>
                <w:rFonts w:eastAsia="Calibri"/>
                <w:szCs w:val="22"/>
              </w:rPr>
            </w:pPr>
            <w:r w:rsidRPr="004B1509">
              <w:rPr>
                <w:rFonts w:eastAsia="Calibri"/>
                <w:szCs w:val="22"/>
              </w:rPr>
              <w:t xml:space="preserve">Dvaro g., </w:t>
            </w:r>
            <w:proofErr w:type="spellStart"/>
            <w:r w:rsidRPr="004B1509">
              <w:rPr>
                <w:rFonts w:eastAsia="Calibri"/>
                <w:szCs w:val="22"/>
              </w:rPr>
              <w:t>Dabužių</w:t>
            </w:r>
            <w:proofErr w:type="spellEnd"/>
            <w:r w:rsidRPr="004B1509">
              <w:rPr>
                <w:rFonts w:eastAsia="Calibri"/>
                <w:szCs w:val="22"/>
              </w:rPr>
              <w:t xml:space="preserve">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19F040A" w14:textId="2D97D0AE" w:rsidR="00F82D77" w:rsidRPr="004B1509" w:rsidRDefault="00F82D77" w:rsidP="00F82D77">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D5F1" w14:textId="50C42627" w:rsidR="00F82D77" w:rsidRPr="004B1509" w:rsidRDefault="00F82D77" w:rsidP="00F82D77">
            <w:pPr>
              <w:jc w:val="right"/>
              <w:rPr>
                <w:rFonts w:eastAsia="Calibri"/>
                <w:szCs w:val="22"/>
              </w:rPr>
            </w:pPr>
            <w:r w:rsidRPr="004B1509">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9E3E03" w14:textId="4B2B6035" w:rsidR="00F82D77" w:rsidRPr="004B1509" w:rsidRDefault="00F82D77" w:rsidP="00F82D77">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F386" w14:textId="3582E8CD"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42E08" w14:textId="3230462B"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D68DEB" w14:textId="10F7D6A6" w:rsidR="00F82D77" w:rsidRPr="004B1509" w:rsidRDefault="00F82D77" w:rsidP="00F82D77">
            <w:pPr>
              <w:jc w:val="center"/>
              <w:rPr>
                <w:rFonts w:eastAsia="Calibri"/>
                <w:szCs w:val="22"/>
              </w:rPr>
            </w:pPr>
            <w:r w:rsidRPr="004B1509">
              <w:rPr>
                <w:rFonts w:eastAsia="Calibri"/>
                <w:szCs w:val="22"/>
              </w:rPr>
              <w:t>4400-5543-8232</w:t>
            </w:r>
          </w:p>
        </w:tc>
      </w:tr>
      <w:tr w:rsidR="00F82D77" w:rsidRPr="004B1509" w14:paraId="248012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D1E962"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F3297F" w14:textId="0406E281" w:rsidR="00F82D77" w:rsidRPr="004B1509" w:rsidRDefault="00F82D77" w:rsidP="00F82D77">
            <w:pPr>
              <w:rPr>
                <w:rFonts w:eastAsia="Calibri"/>
                <w:szCs w:val="22"/>
              </w:rPr>
            </w:pPr>
            <w:r w:rsidRPr="004B1509">
              <w:rPr>
                <w:rFonts w:eastAsia="Calibri"/>
                <w:szCs w:val="22"/>
              </w:rPr>
              <w:t>k110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58BBF42" w14:textId="1063E56B" w:rsidR="00F82D77" w:rsidRPr="004B1509" w:rsidRDefault="00F82D77" w:rsidP="00F82D77">
            <w:pPr>
              <w:rPr>
                <w:rFonts w:eastAsia="Calibri"/>
                <w:szCs w:val="22"/>
              </w:rPr>
            </w:pPr>
            <w:r w:rsidRPr="004B1509">
              <w:rPr>
                <w:rFonts w:eastAsia="Calibri"/>
                <w:szCs w:val="22"/>
              </w:rPr>
              <w:t xml:space="preserve">Lauko g., </w:t>
            </w:r>
            <w:proofErr w:type="spellStart"/>
            <w:r w:rsidRPr="004B1509">
              <w:rPr>
                <w:rFonts w:eastAsia="Calibri"/>
                <w:szCs w:val="22"/>
              </w:rPr>
              <w:t>Dabužių</w:t>
            </w:r>
            <w:proofErr w:type="spellEnd"/>
            <w:r w:rsidRPr="004B1509">
              <w:rPr>
                <w:rFonts w:eastAsia="Calibri"/>
                <w:szCs w:val="22"/>
              </w:rPr>
              <w:t xml:space="preserve">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D3523D0" w14:textId="32FF04EA" w:rsidR="00F82D77" w:rsidRPr="004B1509" w:rsidRDefault="00F82D77" w:rsidP="00F82D77">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BE6D" w14:textId="614C415C"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52999" w14:textId="1B4D33EC" w:rsidR="00F82D77" w:rsidRPr="004B1509" w:rsidRDefault="00F82D77" w:rsidP="00F82D77">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9AFCA" w14:textId="1D48F3C5"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9D717" w14:textId="65916BC5"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D46C0" w14:textId="34622678" w:rsidR="00F82D77" w:rsidRPr="004B1509" w:rsidRDefault="00F82D77" w:rsidP="00F82D77">
            <w:pPr>
              <w:jc w:val="center"/>
              <w:rPr>
                <w:rFonts w:eastAsia="Calibri"/>
                <w:szCs w:val="22"/>
              </w:rPr>
            </w:pPr>
            <w:r w:rsidRPr="004B1509">
              <w:rPr>
                <w:rFonts w:eastAsia="Calibri"/>
                <w:szCs w:val="22"/>
              </w:rPr>
              <w:t>4400-5543-8254</w:t>
            </w:r>
          </w:p>
        </w:tc>
      </w:tr>
      <w:tr w:rsidR="00F82D77" w:rsidRPr="004B1509" w14:paraId="1CC189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5F6279"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651A7C7" w14:textId="7B209E94" w:rsidR="00F82D77" w:rsidRPr="004B1509" w:rsidRDefault="00F82D77" w:rsidP="00F82D77">
            <w:pPr>
              <w:rPr>
                <w:rFonts w:eastAsia="Calibri"/>
                <w:szCs w:val="22"/>
              </w:rPr>
            </w:pPr>
            <w:r w:rsidRPr="004B1509">
              <w:rPr>
                <w:rFonts w:eastAsia="Calibri"/>
                <w:szCs w:val="22"/>
              </w:rPr>
              <w:t>k19-1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59E65BE" w14:textId="510C384F" w:rsidR="00F82D77" w:rsidRPr="004B1509" w:rsidRDefault="00F82D77" w:rsidP="00F82D77">
            <w:pPr>
              <w:rPr>
                <w:rFonts w:eastAsia="Calibri"/>
                <w:szCs w:val="22"/>
              </w:rPr>
            </w:pPr>
            <w:r w:rsidRPr="004B1509">
              <w:rPr>
                <w:rFonts w:eastAsia="Calibri"/>
                <w:szCs w:val="22"/>
              </w:rPr>
              <w:t xml:space="preserve">Miško g., </w:t>
            </w:r>
            <w:proofErr w:type="spellStart"/>
            <w:r w:rsidRPr="004B1509">
              <w:rPr>
                <w:rFonts w:eastAsia="Calibri"/>
                <w:szCs w:val="22"/>
              </w:rPr>
              <w:t>Dabužių</w:t>
            </w:r>
            <w:proofErr w:type="spellEnd"/>
            <w:r w:rsidRPr="004B1509">
              <w:rPr>
                <w:rFonts w:eastAsia="Calibri"/>
                <w:szCs w:val="22"/>
              </w:rPr>
              <w:t xml:space="preserve">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8B20BCD" w14:textId="0D2C47AE" w:rsidR="00F82D77" w:rsidRPr="004B1509" w:rsidRDefault="00F82D77" w:rsidP="00F82D77">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BB940" w14:textId="3A208680"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E96CE" w14:textId="54C3578A" w:rsidR="00F82D77" w:rsidRPr="004B1509" w:rsidRDefault="00F82D77" w:rsidP="00F82D77">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2C69" w14:textId="1EBC73DB"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08E3D" w14:textId="4CD97F71"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8D88AF" w14:textId="09D3EB8A" w:rsidR="00F82D77" w:rsidRPr="004B1509" w:rsidRDefault="00F82D77" w:rsidP="00F82D77">
            <w:pPr>
              <w:jc w:val="center"/>
              <w:rPr>
                <w:rFonts w:eastAsia="Calibri"/>
                <w:szCs w:val="22"/>
              </w:rPr>
            </w:pPr>
            <w:r w:rsidRPr="004B1509">
              <w:rPr>
                <w:rFonts w:eastAsia="Calibri"/>
                <w:szCs w:val="22"/>
              </w:rPr>
              <w:t>4400-5543-8265</w:t>
            </w:r>
          </w:p>
        </w:tc>
      </w:tr>
      <w:tr w:rsidR="00F82D77" w:rsidRPr="004B1509" w14:paraId="09FC80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B94B62"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A8DD0FC" w14:textId="6D531DE8" w:rsidR="00F82D77" w:rsidRPr="004B1509" w:rsidRDefault="00F82D77" w:rsidP="00F82D77">
            <w:pPr>
              <w:rPr>
                <w:rFonts w:eastAsia="Calibri"/>
                <w:szCs w:val="22"/>
              </w:rPr>
            </w:pPr>
            <w:r w:rsidRPr="004B1509">
              <w:rPr>
                <w:rFonts w:eastAsia="Calibri"/>
                <w:szCs w:val="22"/>
              </w:rPr>
              <w:t>KS446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D9719FB" w14:textId="68535EC2" w:rsidR="00F82D77" w:rsidRPr="004B1509" w:rsidRDefault="00F82D77" w:rsidP="00F82D77">
            <w:pPr>
              <w:rPr>
                <w:rFonts w:eastAsia="Calibri"/>
                <w:szCs w:val="22"/>
              </w:rPr>
            </w:pPr>
            <w:r w:rsidRPr="004B1509">
              <w:rPr>
                <w:rFonts w:eastAsia="Calibri"/>
                <w:szCs w:val="22"/>
              </w:rPr>
              <w:t xml:space="preserve">Paraisčių g., </w:t>
            </w:r>
            <w:proofErr w:type="spellStart"/>
            <w:r w:rsidRPr="004B1509">
              <w:rPr>
                <w:rFonts w:eastAsia="Calibri"/>
                <w:szCs w:val="22"/>
              </w:rPr>
              <w:t>Dabužių</w:t>
            </w:r>
            <w:proofErr w:type="spellEnd"/>
            <w:r w:rsidRPr="004B1509">
              <w:rPr>
                <w:rFonts w:eastAsia="Calibri"/>
                <w:szCs w:val="22"/>
              </w:rPr>
              <w:t xml:space="preserve">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8CC8222" w14:textId="4BFF8A89" w:rsidR="00F82D77" w:rsidRPr="004B1509" w:rsidRDefault="00F82D77" w:rsidP="00F82D77">
            <w:pPr>
              <w:jc w:val="right"/>
              <w:rPr>
                <w:rFonts w:eastAsia="Calibri"/>
                <w:szCs w:val="22"/>
              </w:rPr>
            </w:pPr>
            <w:r w:rsidRPr="004B1509">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924EC" w14:textId="34A8AF6C" w:rsidR="00F82D77" w:rsidRPr="004B1509" w:rsidRDefault="00F82D77" w:rsidP="00F82D77">
            <w:pPr>
              <w:jc w:val="right"/>
              <w:rPr>
                <w:rFonts w:eastAsia="Calibri"/>
                <w:szCs w:val="22"/>
              </w:rPr>
            </w:pPr>
            <w:r w:rsidRPr="004B1509">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A5205" w14:textId="36CCF41E" w:rsidR="00F82D77" w:rsidRPr="004B1509" w:rsidRDefault="00F82D77" w:rsidP="00F82D77">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94CF5" w14:textId="664813D2"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9FCE5" w14:textId="45143DB0"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77EE8" w14:textId="7BD8BD72" w:rsidR="00F82D77" w:rsidRPr="004B1509" w:rsidRDefault="00F82D77" w:rsidP="00F82D77">
            <w:pPr>
              <w:jc w:val="center"/>
              <w:rPr>
                <w:rFonts w:eastAsia="Calibri"/>
                <w:szCs w:val="22"/>
              </w:rPr>
            </w:pPr>
            <w:r w:rsidRPr="004B1509">
              <w:rPr>
                <w:rFonts w:eastAsia="Calibri"/>
                <w:szCs w:val="22"/>
              </w:rPr>
              <w:t>4400-5543-8276</w:t>
            </w:r>
          </w:p>
        </w:tc>
      </w:tr>
      <w:tr w:rsidR="00F82D77" w:rsidRPr="004B1509" w14:paraId="056B34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D85A0D"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0366E3" w14:textId="2D5BE260" w:rsidR="00F82D77" w:rsidRPr="004B1509" w:rsidRDefault="00F82D77" w:rsidP="00F82D77">
            <w:pPr>
              <w:rPr>
                <w:rFonts w:eastAsia="Calibri"/>
                <w:szCs w:val="22"/>
              </w:rPr>
            </w:pPr>
            <w:r w:rsidRPr="004B1509">
              <w:rPr>
                <w:rFonts w:eastAsia="Calibri"/>
                <w:szCs w:val="22"/>
              </w:rPr>
              <w:t>k109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E8ED4DB" w14:textId="0CC600C1" w:rsidR="00F82D77" w:rsidRPr="004B1509" w:rsidRDefault="00F82D77" w:rsidP="00F82D77">
            <w:pPr>
              <w:rPr>
                <w:rFonts w:eastAsia="Calibri"/>
                <w:szCs w:val="22"/>
              </w:rPr>
            </w:pPr>
            <w:r w:rsidRPr="004B1509">
              <w:rPr>
                <w:rFonts w:eastAsia="Calibri"/>
                <w:szCs w:val="22"/>
              </w:rPr>
              <w:t xml:space="preserve">Šviesos g., </w:t>
            </w:r>
            <w:proofErr w:type="spellStart"/>
            <w:r w:rsidRPr="004B1509">
              <w:rPr>
                <w:rFonts w:eastAsia="Calibri"/>
                <w:szCs w:val="22"/>
              </w:rPr>
              <w:t>Dabužių</w:t>
            </w:r>
            <w:proofErr w:type="spellEnd"/>
            <w:r w:rsidRPr="004B1509">
              <w:rPr>
                <w:rFonts w:eastAsia="Calibri"/>
                <w:szCs w:val="22"/>
              </w:rPr>
              <w:t xml:space="preserve">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88867D" w14:textId="5E8E3BCA" w:rsidR="00F82D77" w:rsidRPr="004B1509" w:rsidRDefault="00F82D77" w:rsidP="00F82D77">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C3457" w14:textId="2818A9E7"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0B9A9" w14:textId="4A8D9A2E" w:rsidR="00F82D77" w:rsidRPr="004B1509" w:rsidRDefault="00F82D77" w:rsidP="00F82D77">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F49E1" w14:textId="58CF497D"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23380" w14:textId="6301DC03"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EE8B85" w14:textId="29FD9F50" w:rsidR="00F82D77" w:rsidRPr="004B1509" w:rsidRDefault="00F82D77" w:rsidP="00F82D77">
            <w:pPr>
              <w:jc w:val="center"/>
              <w:rPr>
                <w:rFonts w:eastAsia="Calibri"/>
                <w:szCs w:val="22"/>
              </w:rPr>
            </w:pPr>
            <w:r w:rsidRPr="004B1509">
              <w:rPr>
                <w:rFonts w:eastAsia="Calibri"/>
                <w:szCs w:val="22"/>
              </w:rPr>
              <w:t>4400-5543-8287</w:t>
            </w:r>
          </w:p>
        </w:tc>
      </w:tr>
      <w:tr w:rsidR="00F82D77" w:rsidRPr="009A0740" w14:paraId="300D49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D83AC1"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E5305F6" w14:textId="78BAB8E4" w:rsidR="00F82D77" w:rsidRPr="009A0740" w:rsidRDefault="00F82D77" w:rsidP="00F82D77">
            <w:pPr>
              <w:rPr>
                <w:rFonts w:eastAsia="Calibri"/>
                <w:szCs w:val="22"/>
              </w:rPr>
            </w:pPr>
            <w:r w:rsidRPr="009A0740">
              <w:rPr>
                <w:rFonts w:eastAsia="Calibri"/>
                <w:szCs w:val="22"/>
              </w:rPr>
              <w:t>k113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2186DFC" w14:textId="672D9C5A" w:rsidR="00F82D77" w:rsidRPr="009A0740" w:rsidRDefault="00F82D77" w:rsidP="00F82D77">
            <w:pPr>
              <w:rPr>
                <w:rFonts w:eastAsia="Calibri"/>
                <w:szCs w:val="22"/>
              </w:rPr>
            </w:pPr>
            <w:r w:rsidRPr="009A0740">
              <w:rPr>
                <w:rFonts w:eastAsia="Calibri"/>
                <w:szCs w:val="22"/>
              </w:rPr>
              <w:t xml:space="preserve">Gėlių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401831" w14:textId="752371DF" w:rsidR="00F82D77" w:rsidRPr="009A0740" w:rsidRDefault="00F82D77" w:rsidP="00F82D77">
            <w:pPr>
              <w:jc w:val="right"/>
              <w:rPr>
                <w:rFonts w:eastAsia="Calibri"/>
                <w:szCs w:val="22"/>
              </w:rPr>
            </w:pPr>
            <w:r w:rsidRPr="009A0740">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CD9C2" w14:textId="4E5A2714"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AA5AA" w14:textId="77264B45" w:rsidR="00F82D77" w:rsidRPr="009A0740" w:rsidRDefault="00F82D77" w:rsidP="00F82D77">
            <w:pPr>
              <w:jc w:val="right"/>
              <w:rPr>
                <w:rFonts w:eastAsia="Calibri"/>
                <w:szCs w:val="22"/>
              </w:rPr>
            </w:pPr>
            <w:r w:rsidRPr="009A0740">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261D1" w14:textId="2FFA31AE" w:rsidR="00F82D77" w:rsidRPr="009A0740" w:rsidRDefault="00F82D77" w:rsidP="00F82D77">
            <w:pPr>
              <w:jc w:val="right"/>
              <w:rPr>
                <w:rFonts w:eastAsia="Calibri"/>
                <w:szCs w:val="22"/>
              </w:rPr>
            </w:pPr>
            <w:r w:rsidRPr="009A0740">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F80D0" w14:textId="2B5B2BCF"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0DAF5D" w14:textId="67B4A21C" w:rsidR="00F82D77" w:rsidRPr="009A0740" w:rsidRDefault="00F82D77" w:rsidP="00F82D77">
            <w:pPr>
              <w:jc w:val="center"/>
              <w:rPr>
                <w:rFonts w:eastAsia="Calibri"/>
                <w:szCs w:val="22"/>
              </w:rPr>
            </w:pPr>
            <w:r w:rsidRPr="009A0740">
              <w:rPr>
                <w:rFonts w:eastAsia="Calibri"/>
                <w:szCs w:val="22"/>
              </w:rPr>
              <w:t>4400-5979-3508</w:t>
            </w:r>
          </w:p>
        </w:tc>
      </w:tr>
      <w:tr w:rsidR="00F82D77" w:rsidRPr="009A0740" w14:paraId="0CCADB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D2D864"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C42A0E" w14:textId="2195CEAF" w:rsidR="00F82D77" w:rsidRPr="009A0740" w:rsidRDefault="00F82D77" w:rsidP="00F82D77">
            <w:pPr>
              <w:rPr>
                <w:rFonts w:eastAsia="Calibri"/>
                <w:szCs w:val="22"/>
              </w:rPr>
            </w:pPr>
            <w:r w:rsidRPr="009A0740">
              <w:rPr>
                <w:rFonts w:eastAsia="Calibri"/>
                <w:szCs w:val="22"/>
              </w:rPr>
              <w:t>k14-1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8E17A1" w14:textId="692F7A3A" w:rsidR="00F82D77" w:rsidRPr="009A0740" w:rsidRDefault="00F82D77" w:rsidP="00F82D77">
            <w:pPr>
              <w:rPr>
                <w:rFonts w:eastAsia="Calibri"/>
                <w:szCs w:val="22"/>
              </w:rPr>
            </w:pPr>
            <w:r w:rsidRPr="009A0740">
              <w:rPr>
                <w:rFonts w:eastAsia="Calibri"/>
                <w:szCs w:val="22"/>
              </w:rPr>
              <w:t xml:space="preserve">Narbutų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92D4C57" w14:textId="53B704AE" w:rsidR="00F82D77" w:rsidRPr="009A0740" w:rsidRDefault="00F82D77" w:rsidP="00F82D77">
            <w:pPr>
              <w:jc w:val="right"/>
              <w:rPr>
                <w:rFonts w:eastAsia="Calibri"/>
                <w:szCs w:val="22"/>
              </w:rPr>
            </w:pPr>
            <w:r w:rsidRPr="009A0740">
              <w:rPr>
                <w:rFonts w:eastAsia="Calibri"/>
                <w:szCs w:val="22"/>
              </w:rPr>
              <w:t xml:space="preserve">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58B4" w14:textId="12EA6E33"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5ECF3" w14:textId="795C44C7" w:rsidR="00F82D77" w:rsidRPr="009A0740" w:rsidRDefault="00F82D77" w:rsidP="00F82D77">
            <w:pPr>
              <w:jc w:val="right"/>
              <w:rPr>
                <w:rFonts w:eastAsia="Calibri"/>
                <w:szCs w:val="22"/>
              </w:rPr>
            </w:pPr>
            <w:r w:rsidRPr="009A0740">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FEDFB" w14:textId="76E47A4D"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AFDF" w14:textId="2132473D"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CB0E3" w14:textId="589830BD" w:rsidR="00F82D77" w:rsidRPr="009A0740" w:rsidRDefault="00F82D77" w:rsidP="00F82D77">
            <w:pPr>
              <w:jc w:val="center"/>
              <w:rPr>
                <w:rFonts w:eastAsia="Calibri"/>
                <w:szCs w:val="22"/>
              </w:rPr>
            </w:pPr>
            <w:r w:rsidRPr="009A0740">
              <w:rPr>
                <w:rFonts w:eastAsia="Calibri"/>
                <w:szCs w:val="22"/>
              </w:rPr>
              <w:t>4400-5979-3898</w:t>
            </w:r>
          </w:p>
        </w:tc>
      </w:tr>
      <w:tr w:rsidR="00F82D77" w:rsidRPr="009A0740" w14:paraId="1E0EEC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44E1E4"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69AD96C" w14:textId="51CF7D8F" w:rsidR="00F82D77" w:rsidRPr="009A0740" w:rsidRDefault="00F82D77" w:rsidP="00F82D77">
            <w:pPr>
              <w:rPr>
                <w:rFonts w:eastAsia="Calibri"/>
                <w:szCs w:val="22"/>
              </w:rPr>
            </w:pPr>
            <w:r w:rsidRPr="009A0740">
              <w:rPr>
                <w:rFonts w:eastAsia="Calibri"/>
                <w:szCs w:val="22"/>
              </w:rPr>
              <w:t>KS348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D93C5CB" w14:textId="3A7DB103" w:rsidR="00F82D77" w:rsidRPr="009A0740" w:rsidRDefault="00F82D77" w:rsidP="00F82D77">
            <w:pPr>
              <w:rPr>
                <w:rFonts w:eastAsia="Calibri"/>
                <w:szCs w:val="22"/>
              </w:rPr>
            </w:pPr>
            <w:r w:rsidRPr="009A0740">
              <w:rPr>
                <w:rFonts w:eastAsia="Calibri"/>
                <w:szCs w:val="22"/>
              </w:rPr>
              <w:t xml:space="preserve">Naujoji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917FA79" w14:textId="31285FEF" w:rsidR="00F82D77" w:rsidRPr="009A0740" w:rsidRDefault="00F82D77" w:rsidP="00F82D77">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EC5F" w14:textId="7B2DEF37"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8A804" w14:textId="0B96FD69" w:rsidR="00F82D77" w:rsidRPr="009A0740" w:rsidRDefault="00F82D77" w:rsidP="00F82D77">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28170" w14:textId="0176C6E1"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C7351" w14:textId="6E494FE7"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90A4CB" w14:textId="32977C53" w:rsidR="00F82D77" w:rsidRPr="009A0740" w:rsidRDefault="00F82D77" w:rsidP="00F82D77">
            <w:pPr>
              <w:jc w:val="center"/>
              <w:rPr>
                <w:rFonts w:eastAsia="Calibri"/>
                <w:szCs w:val="22"/>
              </w:rPr>
            </w:pPr>
            <w:r w:rsidRPr="009A0740">
              <w:rPr>
                <w:rFonts w:eastAsia="Calibri"/>
                <w:szCs w:val="22"/>
              </w:rPr>
              <w:t>4400-5979-3510</w:t>
            </w:r>
          </w:p>
        </w:tc>
      </w:tr>
      <w:tr w:rsidR="00F82D77" w:rsidRPr="009A0740" w14:paraId="131BD0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9B2030"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32E9BC5" w14:textId="440E8CFA" w:rsidR="00F82D77" w:rsidRPr="009A0740" w:rsidRDefault="00F82D77" w:rsidP="00F82D77">
            <w:pPr>
              <w:rPr>
                <w:rFonts w:eastAsia="Calibri"/>
                <w:szCs w:val="22"/>
              </w:rPr>
            </w:pPr>
            <w:r w:rsidRPr="009A0740">
              <w:rPr>
                <w:rFonts w:eastAsia="Calibri"/>
                <w:szCs w:val="22"/>
              </w:rPr>
              <w:t>k36-1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1A8F3D" w14:textId="14856789" w:rsidR="00F82D77" w:rsidRPr="009A0740" w:rsidRDefault="00F82D77" w:rsidP="00F82D77">
            <w:pPr>
              <w:rPr>
                <w:rFonts w:eastAsia="Calibri"/>
                <w:szCs w:val="22"/>
              </w:rPr>
            </w:pPr>
            <w:proofErr w:type="spellStart"/>
            <w:r w:rsidRPr="009A0740">
              <w:rPr>
                <w:rFonts w:eastAsia="Calibri"/>
                <w:szCs w:val="22"/>
              </w:rPr>
              <w:t>Palašišos</w:t>
            </w:r>
            <w:proofErr w:type="spellEnd"/>
            <w:r w:rsidRPr="009A0740">
              <w:rPr>
                <w:rFonts w:eastAsia="Calibri"/>
                <w:szCs w:val="22"/>
              </w:rPr>
              <w:t xml:space="preserve">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BF5D341" w14:textId="59C478C3" w:rsidR="00F82D77" w:rsidRPr="009A0740" w:rsidRDefault="00F82D77" w:rsidP="00F82D77">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64905" w14:textId="493D5824"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C0793" w14:textId="17AB381E"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8C89" w14:textId="44848B6D" w:rsidR="00F82D77" w:rsidRPr="009A0740" w:rsidRDefault="00F82D77" w:rsidP="00F82D77">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B4074" w14:textId="23F1E0EA"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54966E" w14:textId="021909D6" w:rsidR="00F82D77" w:rsidRPr="009A0740" w:rsidRDefault="00F82D77" w:rsidP="00F82D77">
            <w:pPr>
              <w:jc w:val="center"/>
              <w:rPr>
                <w:rFonts w:eastAsia="Calibri"/>
                <w:szCs w:val="22"/>
              </w:rPr>
            </w:pPr>
            <w:r w:rsidRPr="009A0740">
              <w:rPr>
                <w:rFonts w:eastAsia="Calibri"/>
                <w:szCs w:val="22"/>
              </w:rPr>
              <w:t>4400-5979-3687</w:t>
            </w:r>
          </w:p>
        </w:tc>
      </w:tr>
      <w:tr w:rsidR="00F82D77" w:rsidRPr="009A0740" w14:paraId="7158C0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0F375B"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CB5714" w14:textId="7A173EAB" w:rsidR="00F82D77" w:rsidRPr="009A0740" w:rsidRDefault="00F82D77" w:rsidP="00F82D77">
            <w:pPr>
              <w:rPr>
                <w:rFonts w:eastAsia="Calibri"/>
                <w:szCs w:val="22"/>
              </w:rPr>
            </w:pPr>
            <w:r w:rsidRPr="009A0740">
              <w:rPr>
                <w:rFonts w:eastAsia="Calibri"/>
                <w:szCs w:val="22"/>
              </w:rPr>
              <w:t>k14-2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D87CE0" w14:textId="78380EBB" w:rsidR="00F82D77" w:rsidRPr="009A0740" w:rsidRDefault="00F82D77" w:rsidP="00F82D77">
            <w:pPr>
              <w:rPr>
                <w:rFonts w:eastAsia="Calibri"/>
                <w:szCs w:val="22"/>
              </w:rPr>
            </w:pPr>
            <w:r w:rsidRPr="009A0740">
              <w:rPr>
                <w:rFonts w:eastAsia="Calibri"/>
                <w:szCs w:val="22"/>
              </w:rPr>
              <w:t xml:space="preserve">Palaukės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63B5259" w14:textId="4644F2E9" w:rsidR="00F82D77" w:rsidRPr="009A0740" w:rsidRDefault="00F82D77" w:rsidP="00F82D77">
            <w:pPr>
              <w:jc w:val="right"/>
              <w:rPr>
                <w:rFonts w:eastAsia="Calibri"/>
                <w:szCs w:val="22"/>
              </w:rPr>
            </w:pPr>
            <w:r w:rsidRPr="009A0740">
              <w:rPr>
                <w:rFonts w:eastAsia="Calibri"/>
                <w:szCs w:val="22"/>
              </w:rPr>
              <w:t xml:space="preserve"> 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30A48" w14:textId="32FEC0FD"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6DA" w14:textId="60A22D54" w:rsidR="00F82D77" w:rsidRPr="009A0740" w:rsidRDefault="00F82D77" w:rsidP="00F82D77">
            <w:pPr>
              <w:jc w:val="right"/>
              <w:rPr>
                <w:rFonts w:eastAsia="Calibri"/>
                <w:szCs w:val="22"/>
              </w:rPr>
            </w:pPr>
            <w:r w:rsidRPr="009A074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6DC36" w14:textId="6B57CDC2" w:rsidR="00F82D77" w:rsidRPr="009A0740" w:rsidRDefault="00F82D77" w:rsidP="00F82D77">
            <w:pPr>
              <w:jc w:val="right"/>
              <w:rPr>
                <w:rFonts w:eastAsia="Calibri"/>
                <w:strike/>
                <w:szCs w:val="22"/>
              </w:rPr>
            </w:pPr>
            <w:r w:rsidRPr="009A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D691" w14:textId="4250C765"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562F13" w14:textId="46C37855" w:rsidR="00F82D77" w:rsidRPr="009A0740" w:rsidRDefault="00F82D77" w:rsidP="00F82D77">
            <w:pPr>
              <w:jc w:val="center"/>
              <w:rPr>
                <w:rFonts w:eastAsia="Calibri"/>
                <w:szCs w:val="22"/>
              </w:rPr>
            </w:pPr>
            <w:r w:rsidRPr="009A0740">
              <w:rPr>
                <w:rFonts w:eastAsia="Calibri"/>
                <w:szCs w:val="22"/>
              </w:rPr>
              <w:t>4400-5979-3932</w:t>
            </w:r>
          </w:p>
        </w:tc>
      </w:tr>
      <w:tr w:rsidR="00F82D77" w:rsidRPr="009A0740" w14:paraId="192F00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E9243A"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1FC845" w14:textId="259B4819" w:rsidR="00F82D77" w:rsidRPr="009A0740" w:rsidRDefault="00F82D77" w:rsidP="00F82D77">
            <w:pPr>
              <w:rPr>
                <w:rFonts w:eastAsia="Calibri"/>
                <w:szCs w:val="22"/>
              </w:rPr>
            </w:pPr>
            <w:r w:rsidRPr="009A0740">
              <w:rPr>
                <w:rFonts w:eastAsia="Calibri"/>
                <w:szCs w:val="22"/>
              </w:rPr>
              <w:t>k114-1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152DB00" w14:textId="45A4FFE7" w:rsidR="00F82D77" w:rsidRPr="009A0740" w:rsidRDefault="00F82D77" w:rsidP="00F82D77">
            <w:pPr>
              <w:rPr>
                <w:rFonts w:eastAsia="Calibri"/>
                <w:szCs w:val="22"/>
              </w:rPr>
            </w:pPr>
            <w:r w:rsidRPr="009A0740">
              <w:rPr>
                <w:rFonts w:eastAsia="Calibri"/>
                <w:szCs w:val="22"/>
              </w:rPr>
              <w:t xml:space="preserve">Senoji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2A88A56" w14:textId="4870E42C" w:rsidR="00F82D77" w:rsidRPr="009A0740" w:rsidRDefault="00F82D77" w:rsidP="00F82D77">
            <w:pPr>
              <w:jc w:val="right"/>
              <w:rPr>
                <w:rFonts w:eastAsia="Calibri"/>
                <w:szCs w:val="22"/>
              </w:rPr>
            </w:pPr>
            <w:r w:rsidRPr="009A0740">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FB81E" w14:textId="294CDD93"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73D8D" w14:textId="32EF869A" w:rsidR="00F82D77" w:rsidRPr="009A0740" w:rsidRDefault="00F82D77" w:rsidP="00F82D77">
            <w:pPr>
              <w:jc w:val="right"/>
              <w:rPr>
                <w:rFonts w:eastAsia="Calibri"/>
                <w:szCs w:val="22"/>
              </w:rPr>
            </w:pPr>
            <w:r w:rsidRPr="009A0740">
              <w:rPr>
                <w:rFonts w:eastAsia="Calibri"/>
                <w:szCs w:val="22"/>
              </w:rPr>
              <w:t xml:space="preserve"> 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11E37" w14:textId="1A3921A2"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1592" w14:textId="5B4E9B7C"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3569F8" w14:textId="7E22DE7D" w:rsidR="00F82D77" w:rsidRPr="009A0740" w:rsidRDefault="00F82D77" w:rsidP="00F82D77">
            <w:pPr>
              <w:jc w:val="center"/>
              <w:rPr>
                <w:rFonts w:eastAsia="Calibri"/>
                <w:szCs w:val="22"/>
              </w:rPr>
            </w:pPr>
            <w:r w:rsidRPr="009A0740">
              <w:rPr>
                <w:rFonts w:eastAsia="Calibri"/>
                <w:szCs w:val="22"/>
              </w:rPr>
              <w:t>4400-5979-3943</w:t>
            </w:r>
          </w:p>
        </w:tc>
      </w:tr>
      <w:tr w:rsidR="00F82D77" w:rsidRPr="009A0740" w14:paraId="276D758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2390FB"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7DB51D" w14:textId="118EB9FF" w:rsidR="00F82D77" w:rsidRPr="009A0740" w:rsidRDefault="00F82D77" w:rsidP="00F82D77">
            <w:pPr>
              <w:rPr>
                <w:rFonts w:eastAsia="Calibri"/>
                <w:szCs w:val="22"/>
              </w:rPr>
            </w:pPr>
            <w:r w:rsidRPr="009A0740">
              <w:rPr>
                <w:rFonts w:eastAsia="Calibri"/>
                <w:szCs w:val="22"/>
              </w:rPr>
              <w:t>k21-1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9A01C3" w14:textId="3B5D7CC9" w:rsidR="00F82D77" w:rsidRPr="009A0740" w:rsidRDefault="00F82D77" w:rsidP="00F82D77">
            <w:pPr>
              <w:rPr>
                <w:rFonts w:eastAsia="Calibri"/>
                <w:szCs w:val="22"/>
              </w:rPr>
            </w:pPr>
            <w:proofErr w:type="spellStart"/>
            <w:r w:rsidRPr="009A0740">
              <w:rPr>
                <w:rFonts w:eastAsia="Calibri"/>
                <w:szCs w:val="22"/>
              </w:rPr>
              <w:t>Šunykštos</w:t>
            </w:r>
            <w:proofErr w:type="spellEnd"/>
            <w:r w:rsidRPr="009A0740">
              <w:rPr>
                <w:rFonts w:eastAsia="Calibri"/>
                <w:szCs w:val="22"/>
              </w:rPr>
              <w:t xml:space="preserve"> g., </w:t>
            </w:r>
            <w:proofErr w:type="spellStart"/>
            <w:r w:rsidRPr="009A0740">
              <w:rPr>
                <w:rFonts w:eastAsia="Calibri"/>
                <w:szCs w:val="22"/>
              </w:rPr>
              <w:t>Dauginčių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4262B8" w14:textId="7BC948EA" w:rsidR="00F82D77" w:rsidRPr="009A0740" w:rsidRDefault="00F82D77" w:rsidP="00F82D77">
            <w:pPr>
              <w:jc w:val="right"/>
              <w:rPr>
                <w:rFonts w:eastAsia="Calibri"/>
                <w:szCs w:val="22"/>
              </w:rPr>
            </w:pPr>
            <w:r w:rsidRPr="009A0740">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1EE42" w14:textId="211D401F"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2369" w14:textId="600D2AAB" w:rsidR="00F82D77" w:rsidRPr="009A0740" w:rsidRDefault="00F82D77" w:rsidP="00F82D77">
            <w:pPr>
              <w:jc w:val="right"/>
              <w:rPr>
                <w:rFonts w:eastAsia="Calibri"/>
                <w:szCs w:val="22"/>
              </w:rPr>
            </w:pPr>
            <w:r w:rsidRPr="009A0740">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126EB" w14:textId="2ABDECE6"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F2EA" w14:textId="56E9E432"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09EA47" w14:textId="008C909B" w:rsidR="00F82D77" w:rsidRPr="009A0740" w:rsidRDefault="00F82D77" w:rsidP="00F82D77">
            <w:pPr>
              <w:jc w:val="center"/>
              <w:rPr>
                <w:rFonts w:eastAsia="Calibri"/>
                <w:szCs w:val="22"/>
              </w:rPr>
            </w:pPr>
            <w:r w:rsidRPr="009A0740">
              <w:rPr>
                <w:rFonts w:eastAsia="Calibri"/>
                <w:szCs w:val="22"/>
              </w:rPr>
              <w:t>4400-5427-9384</w:t>
            </w:r>
          </w:p>
        </w:tc>
      </w:tr>
      <w:tr w:rsidR="00F82D77" w:rsidRPr="009A0740" w14:paraId="57AE84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422CFC"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C485D4" w14:textId="6E83B72D" w:rsidR="00F82D77" w:rsidRPr="009A0740" w:rsidRDefault="00F82D77" w:rsidP="00F82D77">
            <w:pPr>
              <w:rPr>
                <w:rFonts w:eastAsia="Calibri"/>
                <w:szCs w:val="22"/>
              </w:rPr>
            </w:pPr>
            <w:r w:rsidRPr="009A0740">
              <w:rPr>
                <w:rFonts w:eastAsia="Calibri"/>
                <w:szCs w:val="22"/>
              </w:rPr>
              <w:t>k41-2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44EFE64" w14:textId="6AC4468E" w:rsidR="00F82D77" w:rsidRPr="009A0740" w:rsidRDefault="00F82D77" w:rsidP="00F82D77">
            <w:pPr>
              <w:rPr>
                <w:rFonts w:eastAsia="Calibri"/>
                <w:szCs w:val="22"/>
              </w:rPr>
            </w:pPr>
            <w:r w:rsidRPr="009A0740">
              <w:rPr>
                <w:rFonts w:eastAsia="Calibri"/>
                <w:szCs w:val="22"/>
              </w:rPr>
              <w:t xml:space="preserve">Miško g., </w:t>
            </w:r>
            <w:proofErr w:type="spellStart"/>
            <w:r w:rsidRPr="009A0740">
              <w:rPr>
                <w:rFonts w:eastAsia="Calibri"/>
                <w:szCs w:val="22"/>
              </w:rPr>
              <w:t>Domeikių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5821D24" w14:textId="7F2EE360" w:rsidR="00F82D77" w:rsidRPr="009A0740" w:rsidRDefault="00F82D77" w:rsidP="00F82D77">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CD9C" w14:textId="5AF6A4C4"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0CA36" w14:textId="20E2DF23" w:rsidR="00F82D77" w:rsidRPr="009A0740" w:rsidRDefault="00F82D77" w:rsidP="00F82D77">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A733B" w14:textId="5125D279"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34A6B" w14:textId="6224F55A"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AB640" w14:textId="047219DC" w:rsidR="00F82D77" w:rsidRPr="009A0740" w:rsidRDefault="00F82D77" w:rsidP="00F82D77">
            <w:pPr>
              <w:jc w:val="center"/>
              <w:rPr>
                <w:rFonts w:eastAsia="Calibri"/>
                <w:szCs w:val="22"/>
              </w:rPr>
            </w:pPr>
            <w:r w:rsidRPr="009A0740">
              <w:rPr>
                <w:rFonts w:eastAsia="Calibri"/>
                <w:szCs w:val="22"/>
              </w:rPr>
              <w:t>4400-5979-3498</w:t>
            </w:r>
          </w:p>
        </w:tc>
      </w:tr>
      <w:tr w:rsidR="00F82D77" w:rsidRPr="009A0740" w14:paraId="4A08D5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2788DF" w14:textId="77777777" w:rsidR="00F82D77" w:rsidRPr="009A0740"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BACC05" w14:textId="24FFE522" w:rsidR="00F82D77" w:rsidRPr="009A0740" w:rsidRDefault="00F82D77" w:rsidP="00F82D77">
            <w:pPr>
              <w:rPr>
                <w:rFonts w:eastAsia="Calibri"/>
                <w:szCs w:val="22"/>
              </w:rPr>
            </w:pPr>
            <w:r w:rsidRPr="009A0740">
              <w:rPr>
                <w:rFonts w:eastAsia="Calibri"/>
                <w:szCs w:val="22"/>
              </w:rPr>
              <w:t>k33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31C312" w14:textId="6908FF74" w:rsidR="00F82D77" w:rsidRPr="009A0740" w:rsidRDefault="00F82D77" w:rsidP="00F82D77">
            <w:pPr>
              <w:rPr>
                <w:rFonts w:eastAsia="Calibri"/>
                <w:szCs w:val="22"/>
              </w:rPr>
            </w:pPr>
            <w:r w:rsidRPr="009A0740">
              <w:rPr>
                <w:rFonts w:eastAsia="Calibri"/>
                <w:szCs w:val="22"/>
              </w:rPr>
              <w:t xml:space="preserve">Šventosios g., </w:t>
            </w:r>
            <w:proofErr w:type="spellStart"/>
            <w:r w:rsidRPr="009A0740">
              <w:rPr>
                <w:rFonts w:eastAsia="Calibri"/>
                <w:szCs w:val="22"/>
              </w:rPr>
              <w:t>Domeikių</w:t>
            </w:r>
            <w:proofErr w:type="spellEnd"/>
            <w:r w:rsidRPr="009A0740">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515488D" w14:textId="5100A0CF" w:rsidR="00F82D77" w:rsidRPr="009A0740" w:rsidRDefault="00F82D77" w:rsidP="00F82D77">
            <w:pPr>
              <w:jc w:val="right"/>
              <w:rPr>
                <w:rFonts w:eastAsia="Calibri"/>
                <w:szCs w:val="22"/>
              </w:rPr>
            </w:pPr>
            <w:r w:rsidRPr="009A0740">
              <w:rPr>
                <w:rFonts w:eastAsia="Calibri"/>
                <w:szCs w:val="22"/>
              </w:rPr>
              <w:t xml:space="preserve">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D4035" w14:textId="6EA73DEE"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51C2D" w14:textId="0DFB3A07" w:rsidR="00F82D77" w:rsidRPr="009A0740" w:rsidRDefault="00F82D77" w:rsidP="00F82D77">
            <w:pPr>
              <w:jc w:val="right"/>
              <w:rPr>
                <w:rFonts w:eastAsia="Calibri"/>
                <w:szCs w:val="22"/>
              </w:rPr>
            </w:pPr>
            <w:r w:rsidRPr="009A0740">
              <w:rPr>
                <w:rFonts w:eastAsia="Calibri"/>
                <w:szCs w:val="22"/>
              </w:rPr>
              <w:t xml:space="preserve"> 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6CBE8" w14:textId="344873DC" w:rsidR="00F82D77" w:rsidRPr="009A0740" w:rsidRDefault="00F82D77" w:rsidP="00F82D77">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49CA" w14:textId="1C9E9989" w:rsidR="00F82D77" w:rsidRPr="009A0740" w:rsidRDefault="00F82D77" w:rsidP="00F82D77">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10A14C" w14:textId="1C06CB52" w:rsidR="00F82D77" w:rsidRPr="009A0740" w:rsidRDefault="00F82D77" w:rsidP="00F82D77">
            <w:pPr>
              <w:jc w:val="center"/>
              <w:rPr>
                <w:rFonts w:eastAsia="Calibri"/>
                <w:szCs w:val="22"/>
              </w:rPr>
            </w:pPr>
            <w:r w:rsidRPr="009A0740">
              <w:rPr>
                <w:rFonts w:eastAsia="Calibri"/>
                <w:szCs w:val="22"/>
              </w:rPr>
              <w:t>4400-5979-3487</w:t>
            </w:r>
          </w:p>
        </w:tc>
      </w:tr>
      <w:tr w:rsidR="00F82D77" w:rsidRPr="00AA5CDE" w14:paraId="158947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10E13D" w14:textId="77777777" w:rsidR="00F82D77" w:rsidRPr="00AA5CD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3D9DBDFF" w14:textId="22C51030" w:rsidR="00F82D77" w:rsidRPr="00AA5CDE" w:rsidRDefault="00F82D77" w:rsidP="00F82D77">
            <w:pPr>
              <w:rPr>
                <w:rFonts w:eastAsia="Calibri"/>
                <w:szCs w:val="22"/>
              </w:rPr>
            </w:pPr>
            <w:r w:rsidRPr="00AA5CDE">
              <w:rPr>
                <w:rFonts w:eastAsia="Calibri"/>
                <w:szCs w:val="22"/>
              </w:rPr>
              <w:t>k30-1</w:t>
            </w:r>
          </w:p>
        </w:tc>
        <w:tc>
          <w:tcPr>
            <w:tcW w:w="4412" w:type="dxa"/>
            <w:tcBorders>
              <w:top w:val="single" w:sz="4" w:space="0" w:color="000000"/>
              <w:left w:val="single" w:sz="4" w:space="0" w:color="000000"/>
              <w:bottom w:val="single" w:sz="4" w:space="0" w:color="000000"/>
              <w:right w:val="single" w:sz="4" w:space="0" w:color="auto"/>
            </w:tcBorders>
            <w:vAlign w:val="center"/>
          </w:tcPr>
          <w:p w14:paraId="678EBB7F" w14:textId="219FA617" w:rsidR="00F82D77" w:rsidRPr="00AA5CDE" w:rsidRDefault="00F82D77" w:rsidP="00F82D77">
            <w:pPr>
              <w:rPr>
                <w:rFonts w:eastAsia="Calibri"/>
                <w:szCs w:val="22"/>
              </w:rPr>
            </w:pPr>
            <w:r w:rsidRPr="00AA5CDE">
              <w:rPr>
                <w:rFonts w:eastAsia="Calibri"/>
                <w:szCs w:val="22"/>
              </w:rPr>
              <w:t xml:space="preserve">Dvaro g., </w:t>
            </w:r>
            <w:proofErr w:type="spellStart"/>
            <w:r w:rsidRPr="00AA5CDE">
              <w:rPr>
                <w:rFonts w:eastAsia="Calibri"/>
                <w:szCs w:val="22"/>
              </w:rPr>
              <w:t>Jakšiškio</w:t>
            </w:r>
            <w:proofErr w:type="spellEnd"/>
            <w:r w:rsidRPr="00AA5CDE">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tcPr>
          <w:p w14:paraId="69BBEB80" w14:textId="78BC4701" w:rsidR="00F82D77" w:rsidRPr="00AA5CDE" w:rsidRDefault="00F82D77" w:rsidP="00F82D77">
            <w:pPr>
              <w:jc w:val="right"/>
              <w:rPr>
                <w:rFonts w:eastAsia="Calibri"/>
                <w:szCs w:val="22"/>
              </w:rPr>
            </w:pPr>
            <w:r w:rsidRPr="00AA5CDE">
              <w:rPr>
                <w:rFonts w:eastAsia="Calibri"/>
                <w:szCs w:val="22"/>
              </w:rPr>
              <w:t>1787</w:t>
            </w:r>
          </w:p>
        </w:tc>
        <w:tc>
          <w:tcPr>
            <w:tcW w:w="1133" w:type="dxa"/>
            <w:tcBorders>
              <w:top w:val="single" w:sz="4" w:space="0" w:color="auto"/>
              <w:left w:val="single" w:sz="4" w:space="0" w:color="auto"/>
              <w:bottom w:val="single" w:sz="4" w:space="0" w:color="auto"/>
              <w:right w:val="single" w:sz="4" w:space="0" w:color="auto"/>
            </w:tcBorders>
            <w:vAlign w:val="center"/>
          </w:tcPr>
          <w:p w14:paraId="69466AB5" w14:textId="296FC68B" w:rsidR="00F82D77" w:rsidRPr="00AA5CDE" w:rsidRDefault="00F82D77" w:rsidP="00F82D77">
            <w:pPr>
              <w:jc w:val="right"/>
              <w:rPr>
                <w:rFonts w:eastAsia="Calibri"/>
                <w:szCs w:val="22"/>
              </w:rPr>
            </w:pPr>
            <w:r w:rsidRPr="00AA5CD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78A075" w14:textId="3B2662ED" w:rsidR="00F82D77" w:rsidRPr="00AA5CDE" w:rsidRDefault="00F82D77" w:rsidP="00F82D77">
            <w:pPr>
              <w:jc w:val="right"/>
              <w:rPr>
                <w:rFonts w:eastAsia="Calibri"/>
                <w:szCs w:val="22"/>
              </w:rPr>
            </w:pPr>
            <w:r w:rsidRPr="00AA5CDE">
              <w:rPr>
                <w:rFonts w:eastAsia="Calibri"/>
                <w:szCs w:val="22"/>
              </w:rPr>
              <w:t>1787</w:t>
            </w:r>
          </w:p>
        </w:tc>
        <w:tc>
          <w:tcPr>
            <w:tcW w:w="1133" w:type="dxa"/>
            <w:tcBorders>
              <w:top w:val="single" w:sz="4" w:space="0" w:color="auto"/>
              <w:left w:val="single" w:sz="4" w:space="0" w:color="auto"/>
              <w:bottom w:val="single" w:sz="4" w:space="0" w:color="auto"/>
              <w:right w:val="single" w:sz="4" w:space="0" w:color="auto"/>
            </w:tcBorders>
            <w:vAlign w:val="center"/>
          </w:tcPr>
          <w:p w14:paraId="27B08844" w14:textId="106F13F5" w:rsidR="00F82D77" w:rsidRPr="00AA5CDE" w:rsidRDefault="00F82D77" w:rsidP="00F82D77">
            <w:pPr>
              <w:jc w:val="right"/>
              <w:rPr>
                <w:rFonts w:eastAsia="Calibri"/>
                <w:szCs w:val="22"/>
              </w:rPr>
            </w:pPr>
            <w:r w:rsidRPr="00AA5CD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A68516D" w14:textId="65C11C3A" w:rsidR="00F82D77" w:rsidRPr="00AA5CDE" w:rsidRDefault="00F82D77" w:rsidP="00F82D77">
            <w:pPr>
              <w:jc w:val="center"/>
              <w:rPr>
                <w:rFonts w:eastAsia="Calibri"/>
                <w:szCs w:val="22"/>
              </w:rPr>
            </w:pPr>
            <w:r w:rsidRPr="00AA5CD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tcPr>
          <w:p w14:paraId="4F088954" w14:textId="00C0E3B0" w:rsidR="00F82D77" w:rsidRPr="00AA5CDE" w:rsidRDefault="00F82D77" w:rsidP="00F82D77">
            <w:pPr>
              <w:jc w:val="center"/>
              <w:rPr>
                <w:rFonts w:eastAsia="Calibri"/>
                <w:szCs w:val="22"/>
              </w:rPr>
            </w:pPr>
            <w:r w:rsidRPr="00AA5CDE">
              <w:rPr>
                <w:rFonts w:eastAsia="Calibri"/>
                <w:szCs w:val="22"/>
              </w:rPr>
              <w:t>4400-6267-7765</w:t>
            </w:r>
          </w:p>
        </w:tc>
      </w:tr>
      <w:tr w:rsidR="00F82D77" w:rsidRPr="002C00FD" w14:paraId="0CB017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F070E4"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7C0CE" w14:textId="2240A9A3" w:rsidR="00F82D77" w:rsidRPr="002C00FD" w:rsidRDefault="00F82D77" w:rsidP="00F82D77">
            <w:pPr>
              <w:rPr>
                <w:rFonts w:eastAsia="Calibri"/>
                <w:szCs w:val="22"/>
              </w:rPr>
            </w:pPr>
            <w:r w:rsidRPr="002C00FD">
              <w:rPr>
                <w:rFonts w:eastAsia="Calibri"/>
                <w:szCs w:val="22"/>
              </w:rPr>
              <w:t>k13-1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E1C80D7" w14:textId="37EB487C" w:rsidR="00F82D77" w:rsidRPr="002C00FD" w:rsidRDefault="00F82D77" w:rsidP="00F82D77">
            <w:pPr>
              <w:rPr>
                <w:rFonts w:eastAsia="Calibri"/>
                <w:szCs w:val="22"/>
              </w:rPr>
            </w:pPr>
            <w:r w:rsidRPr="002C00FD">
              <w:rPr>
                <w:rFonts w:eastAsia="Calibri"/>
                <w:szCs w:val="22"/>
              </w:rPr>
              <w:t xml:space="preserve">Gintaro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687A86D" w14:textId="73AD65CA" w:rsidR="00F82D77" w:rsidRPr="002C00FD" w:rsidRDefault="00F82D77" w:rsidP="00F82D77">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51BCB" w14:textId="147BD086" w:rsidR="00F82D77" w:rsidRPr="002C00FD" w:rsidRDefault="00F82D77" w:rsidP="00F82D77">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7E515" w14:textId="0140EA68"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C2228" w14:textId="24DEC0CF"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735F7" w14:textId="20350CFB"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5E31F9" w14:textId="5D609F06" w:rsidR="00F82D77" w:rsidRPr="002C00FD" w:rsidRDefault="00F82D77" w:rsidP="00F82D77">
            <w:pPr>
              <w:jc w:val="center"/>
              <w:rPr>
                <w:rFonts w:eastAsia="Calibri"/>
                <w:szCs w:val="22"/>
              </w:rPr>
            </w:pPr>
            <w:r w:rsidRPr="002C00FD">
              <w:rPr>
                <w:rFonts w:eastAsia="Calibri"/>
                <w:szCs w:val="22"/>
              </w:rPr>
              <w:t>4400-5979-3565</w:t>
            </w:r>
          </w:p>
        </w:tc>
      </w:tr>
      <w:tr w:rsidR="00F82D77" w:rsidRPr="002C00FD" w14:paraId="4C2613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777930"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7108F8" w14:textId="43B05739" w:rsidR="00F82D77" w:rsidRPr="002C00FD" w:rsidRDefault="00F82D77" w:rsidP="00F82D77">
            <w:pPr>
              <w:rPr>
                <w:rFonts w:eastAsia="Calibri"/>
                <w:szCs w:val="22"/>
              </w:rPr>
            </w:pPr>
            <w:r w:rsidRPr="002C00FD">
              <w:rPr>
                <w:rFonts w:eastAsia="Calibri"/>
                <w:szCs w:val="22"/>
              </w:rPr>
              <w:t>k13-12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F71E676" w14:textId="5FD593DB" w:rsidR="00F82D77" w:rsidRPr="002C00FD" w:rsidRDefault="00F82D77" w:rsidP="00F82D77">
            <w:pPr>
              <w:rPr>
                <w:rFonts w:eastAsia="Calibri"/>
                <w:szCs w:val="22"/>
              </w:rPr>
            </w:pPr>
            <w:r w:rsidRPr="002C00FD">
              <w:rPr>
                <w:rFonts w:eastAsia="Calibri"/>
                <w:szCs w:val="22"/>
              </w:rPr>
              <w:t xml:space="preserve">Jazminų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FA32AEF" w14:textId="5B4CA4BA" w:rsidR="00F82D77" w:rsidRPr="002C00FD" w:rsidRDefault="00F82D77" w:rsidP="00F82D77">
            <w:pPr>
              <w:jc w:val="right"/>
              <w:rPr>
                <w:rFonts w:eastAsia="Calibri"/>
                <w:szCs w:val="22"/>
              </w:rPr>
            </w:pPr>
            <w:r w:rsidRPr="002C00FD">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30C95" w14:textId="248D4798" w:rsidR="00F82D77" w:rsidRPr="002C00FD" w:rsidRDefault="00F82D77" w:rsidP="00F82D77">
            <w:pPr>
              <w:jc w:val="right"/>
              <w:rPr>
                <w:rFonts w:eastAsia="Calibri"/>
                <w:szCs w:val="22"/>
              </w:rPr>
            </w:pPr>
            <w:r w:rsidRPr="002C00FD">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6906A" w14:textId="3821E56F" w:rsidR="00F82D77" w:rsidRPr="002C00FD" w:rsidRDefault="00F82D77" w:rsidP="00F82D77">
            <w:pPr>
              <w:jc w:val="right"/>
              <w:rPr>
                <w:rFonts w:eastAsia="Calibri"/>
                <w:szCs w:val="22"/>
              </w:rPr>
            </w:pPr>
            <w:r w:rsidRPr="002C00FD">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EF5A4" w14:textId="49ED29C6" w:rsidR="00F82D77" w:rsidRPr="002C00FD" w:rsidRDefault="00F82D77" w:rsidP="00F82D77">
            <w:pPr>
              <w:jc w:val="right"/>
              <w:rPr>
                <w:rFonts w:eastAsia="Calibri"/>
                <w:szCs w:val="22"/>
              </w:rPr>
            </w:pPr>
            <w:r w:rsidRPr="002C00FD">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28B31" w14:textId="0233E07C"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D29EE2" w14:textId="414EAE18" w:rsidR="00F82D77" w:rsidRPr="002C00FD" w:rsidRDefault="00F82D77" w:rsidP="00F82D77">
            <w:pPr>
              <w:jc w:val="center"/>
              <w:rPr>
                <w:rFonts w:eastAsia="Calibri"/>
                <w:szCs w:val="22"/>
              </w:rPr>
            </w:pPr>
            <w:r w:rsidRPr="002C00FD">
              <w:rPr>
                <w:rFonts w:eastAsia="Calibri"/>
                <w:szCs w:val="22"/>
              </w:rPr>
              <w:t>4400-5979-3654</w:t>
            </w:r>
          </w:p>
        </w:tc>
      </w:tr>
      <w:tr w:rsidR="00F82D77" w:rsidRPr="002C00FD" w14:paraId="24E593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D6498D"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D08EC0" w14:textId="12694EEC" w:rsidR="00F82D77" w:rsidRPr="002C00FD" w:rsidRDefault="00F82D77" w:rsidP="00F82D77">
            <w:pPr>
              <w:rPr>
                <w:rFonts w:eastAsia="Calibri"/>
                <w:szCs w:val="22"/>
              </w:rPr>
            </w:pPr>
            <w:r w:rsidRPr="002C00FD">
              <w:rPr>
                <w:rFonts w:eastAsia="Calibri"/>
                <w:szCs w:val="22"/>
              </w:rPr>
              <w:t>k13-5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A011E36" w14:textId="060A2C21" w:rsidR="00F82D77" w:rsidRPr="002C00FD" w:rsidRDefault="00F82D77" w:rsidP="00F82D77">
            <w:pPr>
              <w:rPr>
                <w:rFonts w:eastAsia="Calibri"/>
                <w:szCs w:val="22"/>
              </w:rPr>
            </w:pPr>
            <w:r w:rsidRPr="002C00FD">
              <w:rPr>
                <w:rFonts w:eastAsia="Calibri"/>
                <w:szCs w:val="22"/>
              </w:rPr>
              <w:t xml:space="preserve">Lašišos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7F0DBE0" w14:textId="22BAACB3" w:rsidR="00F82D77" w:rsidRPr="002C00FD" w:rsidRDefault="00F82D77" w:rsidP="00F82D77">
            <w:pPr>
              <w:jc w:val="right"/>
              <w:rPr>
                <w:rFonts w:eastAsia="Calibri"/>
                <w:szCs w:val="22"/>
              </w:rPr>
            </w:pPr>
            <w:r w:rsidRPr="002C00FD">
              <w:rPr>
                <w:rFonts w:eastAsia="Calibri"/>
                <w:szCs w:val="22"/>
              </w:rPr>
              <w:t xml:space="preserve"> 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0D8B" w14:textId="419C0D23" w:rsidR="00F82D77" w:rsidRPr="002C00FD" w:rsidRDefault="00F82D77" w:rsidP="00F82D77">
            <w:pPr>
              <w:jc w:val="right"/>
              <w:rPr>
                <w:rFonts w:eastAsia="Calibri"/>
                <w:szCs w:val="22"/>
              </w:rPr>
            </w:pPr>
            <w:r w:rsidRPr="002C00FD">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4805C" w14:textId="0BAC0E8A" w:rsidR="00F82D77" w:rsidRPr="002C00FD" w:rsidRDefault="00F82D77" w:rsidP="00F82D77">
            <w:pPr>
              <w:jc w:val="right"/>
              <w:rPr>
                <w:rFonts w:eastAsia="Calibri"/>
                <w:strike/>
                <w:szCs w:val="22"/>
              </w:rPr>
            </w:pPr>
            <w:r w:rsidRPr="002C00F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D34CC" w14:textId="0C4E3666" w:rsidR="00F82D77" w:rsidRPr="002C00FD" w:rsidRDefault="00F82D77" w:rsidP="00F82D77">
            <w:pPr>
              <w:jc w:val="right"/>
              <w:rPr>
                <w:rFonts w:eastAsia="Calibri"/>
                <w:szCs w:val="22"/>
              </w:rPr>
            </w:pPr>
            <w:r w:rsidRPr="002C00FD">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F34C1" w14:textId="4FE58374"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77DE6" w14:textId="5C30F4F9" w:rsidR="00F82D77" w:rsidRPr="002C00FD" w:rsidRDefault="00F82D77" w:rsidP="00F82D77">
            <w:pPr>
              <w:jc w:val="center"/>
              <w:rPr>
                <w:rFonts w:eastAsia="Calibri"/>
                <w:szCs w:val="22"/>
              </w:rPr>
            </w:pPr>
            <w:r w:rsidRPr="002C00FD">
              <w:rPr>
                <w:rFonts w:eastAsia="Calibri"/>
                <w:szCs w:val="22"/>
              </w:rPr>
              <w:t>4400-5979-3632</w:t>
            </w:r>
          </w:p>
        </w:tc>
      </w:tr>
      <w:tr w:rsidR="00F82D77" w:rsidRPr="002C00FD" w14:paraId="264279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52E9BF"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DF625" w14:textId="0587D897" w:rsidR="00F82D77" w:rsidRPr="002C00FD" w:rsidRDefault="00F82D77" w:rsidP="00F82D77">
            <w:pPr>
              <w:rPr>
                <w:rFonts w:eastAsia="Calibri"/>
                <w:szCs w:val="22"/>
              </w:rPr>
            </w:pPr>
            <w:r w:rsidRPr="002C00FD">
              <w:rPr>
                <w:rFonts w:eastAsia="Calibri"/>
                <w:szCs w:val="22"/>
              </w:rPr>
              <w:t>k13-10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F388DEF" w14:textId="7ED57291" w:rsidR="00F82D77" w:rsidRPr="002C00FD" w:rsidRDefault="00F82D77" w:rsidP="00F82D77">
            <w:pPr>
              <w:rPr>
                <w:rFonts w:eastAsia="Calibri"/>
                <w:szCs w:val="22"/>
              </w:rPr>
            </w:pPr>
            <w:r w:rsidRPr="002C00FD">
              <w:rPr>
                <w:rFonts w:eastAsia="Calibri"/>
                <w:szCs w:val="22"/>
              </w:rPr>
              <w:t xml:space="preserve">Jurginų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7A9CEE9" w14:textId="552334C3" w:rsidR="00F82D77" w:rsidRPr="002C00FD" w:rsidRDefault="00F82D77" w:rsidP="00F82D77">
            <w:pPr>
              <w:jc w:val="right"/>
              <w:rPr>
                <w:rFonts w:eastAsia="Calibri"/>
                <w:szCs w:val="22"/>
              </w:rPr>
            </w:pPr>
            <w:r w:rsidRPr="002C00FD">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38641" w14:textId="5D0BC163" w:rsidR="00F82D77" w:rsidRPr="002C00FD" w:rsidRDefault="00F82D77" w:rsidP="00F82D77">
            <w:pPr>
              <w:jc w:val="right"/>
              <w:rPr>
                <w:rFonts w:eastAsia="Calibri"/>
                <w:szCs w:val="22"/>
              </w:rPr>
            </w:pPr>
            <w:r w:rsidRPr="002C00FD">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23BA3" w14:textId="4BE02184" w:rsidR="00F82D77" w:rsidRPr="002C00FD" w:rsidRDefault="00F82D77" w:rsidP="00F82D77">
            <w:pPr>
              <w:jc w:val="right"/>
              <w:rPr>
                <w:rFonts w:eastAsia="Calibri"/>
                <w:szCs w:val="22"/>
              </w:rPr>
            </w:pPr>
            <w:r w:rsidRPr="002C00FD">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6B5C1" w14:textId="7770CCDB"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78946" w14:textId="0909EEB6"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A2C4D" w14:textId="6979B0DC" w:rsidR="00F82D77" w:rsidRPr="002C00FD" w:rsidRDefault="00F82D77" w:rsidP="00F82D77">
            <w:pPr>
              <w:jc w:val="center"/>
              <w:rPr>
                <w:rFonts w:eastAsia="Calibri"/>
                <w:szCs w:val="22"/>
              </w:rPr>
            </w:pPr>
            <w:r w:rsidRPr="002C00FD">
              <w:rPr>
                <w:rFonts w:eastAsia="Calibri"/>
                <w:szCs w:val="22"/>
              </w:rPr>
              <w:t>4400-5979-3587</w:t>
            </w:r>
          </w:p>
        </w:tc>
      </w:tr>
      <w:tr w:rsidR="00F82D77" w:rsidRPr="002C00FD" w14:paraId="641A8B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2E1485"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6263C" w14:textId="4266A3F2" w:rsidR="00F82D77" w:rsidRPr="002C00FD" w:rsidRDefault="00F82D77" w:rsidP="00F82D77">
            <w:pPr>
              <w:rPr>
                <w:rFonts w:eastAsia="Calibri"/>
                <w:szCs w:val="22"/>
              </w:rPr>
            </w:pPr>
            <w:r w:rsidRPr="002C00FD">
              <w:rPr>
                <w:rFonts w:eastAsia="Calibri"/>
                <w:szCs w:val="22"/>
              </w:rPr>
              <w:t>k13-6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857F34" w14:textId="4ED1640A" w:rsidR="00F82D77" w:rsidRPr="002C00FD" w:rsidRDefault="00F82D77" w:rsidP="00F82D77">
            <w:pPr>
              <w:rPr>
                <w:rFonts w:eastAsia="Calibri"/>
                <w:szCs w:val="22"/>
              </w:rPr>
            </w:pPr>
            <w:r w:rsidRPr="002C00FD">
              <w:rPr>
                <w:rFonts w:eastAsia="Calibri"/>
                <w:szCs w:val="22"/>
              </w:rPr>
              <w:t xml:space="preserve">Ramybės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36D923B" w14:textId="2764BA02" w:rsidR="00F82D77" w:rsidRPr="002C00FD" w:rsidRDefault="00F82D77" w:rsidP="00F82D77">
            <w:pPr>
              <w:jc w:val="right"/>
              <w:rPr>
                <w:rFonts w:eastAsia="Calibri"/>
                <w:szCs w:val="22"/>
              </w:rPr>
            </w:pPr>
            <w:r w:rsidRPr="002C00FD">
              <w:rPr>
                <w:rFonts w:eastAsia="Calibri"/>
                <w:szCs w:val="22"/>
              </w:rPr>
              <w:t xml:space="preserve"> 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FBEF3" w14:textId="71324429" w:rsidR="00F82D77" w:rsidRPr="002C00FD" w:rsidRDefault="00F82D77" w:rsidP="00F82D77">
            <w:pPr>
              <w:jc w:val="right"/>
              <w:rPr>
                <w:rFonts w:eastAsia="Calibri"/>
                <w:szCs w:val="22"/>
              </w:rPr>
            </w:pPr>
            <w:r w:rsidRPr="002C00FD">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D17C3" w14:textId="7DD00CA0"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897A" w14:textId="46616E4D" w:rsidR="00F82D77" w:rsidRPr="002C00FD" w:rsidRDefault="00F82D77" w:rsidP="00F82D77">
            <w:pPr>
              <w:jc w:val="right"/>
              <w:rPr>
                <w:rFonts w:eastAsia="Calibri"/>
                <w:strike/>
                <w:szCs w:val="22"/>
              </w:rPr>
            </w:pPr>
            <w:r w:rsidRPr="002C00F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7EDE8" w14:textId="51D1905E"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95ED" w14:textId="58697D6B" w:rsidR="00F82D77" w:rsidRPr="002C00FD" w:rsidRDefault="00F82D77" w:rsidP="00F82D77">
            <w:pPr>
              <w:jc w:val="center"/>
              <w:rPr>
                <w:rFonts w:eastAsia="Calibri"/>
                <w:szCs w:val="22"/>
              </w:rPr>
            </w:pPr>
            <w:r w:rsidRPr="002C00FD">
              <w:rPr>
                <w:rFonts w:eastAsia="Calibri"/>
                <w:szCs w:val="22"/>
              </w:rPr>
              <w:t>4400-5979-3621</w:t>
            </w:r>
          </w:p>
        </w:tc>
      </w:tr>
      <w:tr w:rsidR="00F82D77" w:rsidRPr="002C00FD" w14:paraId="65CA73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5BF9A6"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8853D62" w14:textId="4D70D53D" w:rsidR="00F82D77" w:rsidRPr="002C00FD" w:rsidRDefault="00F82D77" w:rsidP="00F82D77">
            <w:pPr>
              <w:rPr>
                <w:rFonts w:eastAsia="Calibri"/>
                <w:szCs w:val="22"/>
              </w:rPr>
            </w:pPr>
            <w:r w:rsidRPr="002C00FD">
              <w:rPr>
                <w:rFonts w:eastAsia="Calibri"/>
                <w:szCs w:val="22"/>
              </w:rPr>
              <w:t>k13-3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A90978A" w14:textId="39DBA897" w:rsidR="00F82D77" w:rsidRPr="002C00FD" w:rsidRDefault="00F82D77" w:rsidP="00F82D77">
            <w:pPr>
              <w:rPr>
                <w:rFonts w:eastAsia="Calibri"/>
                <w:szCs w:val="22"/>
              </w:rPr>
            </w:pPr>
            <w:r w:rsidRPr="002C00FD">
              <w:rPr>
                <w:rFonts w:eastAsia="Calibri"/>
                <w:szCs w:val="22"/>
              </w:rPr>
              <w:t xml:space="preserve">Saulės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127927" w14:textId="28F3D760" w:rsidR="00F82D77" w:rsidRPr="002C00FD" w:rsidRDefault="00F82D77" w:rsidP="00F82D77">
            <w:pPr>
              <w:jc w:val="right"/>
              <w:rPr>
                <w:rFonts w:eastAsia="Calibri"/>
                <w:szCs w:val="22"/>
              </w:rPr>
            </w:pPr>
            <w:r w:rsidRPr="002C00FD">
              <w:rPr>
                <w:rFonts w:eastAsia="Calibri"/>
                <w:szCs w:val="22"/>
              </w:rPr>
              <w:t xml:space="preserve"> 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E95ED" w14:textId="13D0A86A" w:rsidR="00F82D77" w:rsidRPr="002C00FD" w:rsidRDefault="00F82D77" w:rsidP="00F82D77">
            <w:pPr>
              <w:jc w:val="right"/>
              <w:rPr>
                <w:rFonts w:eastAsia="Calibri"/>
                <w:szCs w:val="22"/>
              </w:rPr>
            </w:pPr>
            <w:r w:rsidRPr="002C00FD">
              <w:rPr>
                <w:rFonts w:eastAsia="Calibri"/>
                <w:szCs w:val="22"/>
              </w:rPr>
              <w:t xml:space="preserve">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66E3" w14:textId="295FF240" w:rsidR="00F82D77" w:rsidRPr="002C00FD" w:rsidRDefault="00F82D77" w:rsidP="00F82D77">
            <w:pPr>
              <w:jc w:val="right"/>
              <w:rPr>
                <w:rFonts w:eastAsia="Calibri"/>
                <w:szCs w:val="22"/>
              </w:rPr>
            </w:pPr>
            <w:r w:rsidRPr="002C00FD">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9D860" w14:textId="23E8B677"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EA069" w14:textId="49F1237E"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2CA533" w14:textId="5C5C90EE" w:rsidR="00F82D77" w:rsidRPr="002C00FD" w:rsidRDefault="00F82D77" w:rsidP="00F82D77">
            <w:pPr>
              <w:jc w:val="center"/>
              <w:rPr>
                <w:rFonts w:eastAsia="Calibri"/>
                <w:szCs w:val="22"/>
              </w:rPr>
            </w:pPr>
            <w:r w:rsidRPr="002C00FD">
              <w:rPr>
                <w:rFonts w:eastAsia="Calibri"/>
                <w:szCs w:val="22"/>
              </w:rPr>
              <w:t>4400-5979-3665</w:t>
            </w:r>
          </w:p>
        </w:tc>
      </w:tr>
      <w:tr w:rsidR="00F82D77" w:rsidRPr="002C00FD" w14:paraId="656BEDB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B1D43A"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277C1B" w14:textId="7EEDAA5C" w:rsidR="00F82D77" w:rsidRPr="002C00FD" w:rsidRDefault="00F82D77" w:rsidP="00F82D77">
            <w:pPr>
              <w:rPr>
                <w:rFonts w:eastAsia="Calibri"/>
                <w:szCs w:val="22"/>
              </w:rPr>
            </w:pPr>
            <w:r w:rsidRPr="002C00FD">
              <w:rPr>
                <w:rFonts w:eastAsia="Calibri"/>
                <w:szCs w:val="22"/>
              </w:rPr>
              <w:t>k13-2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4D0D2C7" w14:textId="61459CB8" w:rsidR="00F82D77" w:rsidRPr="002C00FD" w:rsidRDefault="00F82D77" w:rsidP="00F82D77">
            <w:pPr>
              <w:rPr>
                <w:rFonts w:eastAsia="Calibri"/>
                <w:szCs w:val="22"/>
              </w:rPr>
            </w:pPr>
            <w:r w:rsidRPr="002C00FD">
              <w:rPr>
                <w:rFonts w:eastAsia="Calibri"/>
                <w:szCs w:val="22"/>
              </w:rPr>
              <w:t xml:space="preserve">Vilties g., </w:t>
            </w:r>
            <w:proofErr w:type="spellStart"/>
            <w:r w:rsidRPr="002C00FD">
              <w:rPr>
                <w:rFonts w:eastAsia="Calibri"/>
                <w:szCs w:val="22"/>
              </w:rPr>
              <w:t>Janušavos</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A32F442" w14:textId="20AC0382" w:rsidR="00F82D77" w:rsidRPr="002C00FD" w:rsidRDefault="00F82D77" w:rsidP="00F82D77">
            <w:pPr>
              <w:jc w:val="right"/>
              <w:rPr>
                <w:rFonts w:eastAsia="Calibri"/>
                <w:szCs w:val="22"/>
              </w:rPr>
            </w:pPr>
            <w:r w:rsidRPr="002C00FD">
              <w:rPr>
                <w:rFonts w:eastAsia="Calibri"/>
                <w:szCs w:val="22"/>
              </w:rPr>
              <w:t xml:space="preserve">225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16B42" w14:textId="201CCE9D" w:rsidR="00F82D77" w:rsidRPr="002C00FD" w:rsidRDefault="00F82D77" w:rsidP="00F82D77">
            <w:pPr>
              <w:jc w:val="right"/>
              <w:rPr>
                <w:rFonts w:eastAsia="Calibri"/>
                <w:szCs w:val="22"/>
              </w:rPr>
            </w:pPr>
            <w:r w:rsidRPr="002C00FD">
              <w:rPr>
                <w:rFonts w:eastAsia="Calibri"/>
                <w:szCs w:val="22"/>
              </w:rPr>
              <w:t xml:space="preserve"> 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C904D" w14:textId="094AE436" w:rsidR="00F82D77" w:rsidRPr="002C00FD" w:rsidRDefault="00F82D77" w:rsidP="00F82D77">
            <w:pPr>
              <w:jc w:val="right"/>
              <w:rPr>
                <w:rFonts w:eastAsia="Calibri"/>
                <w:szCs w:val="22"/>
              </w:rPr>
            </w:pPr>
            <w:r w:rsidRPr="002C00FD">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8C532" w14:textId="3903D759"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1E63B" w14:textId="5AF3F774"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A41D1" w14:textId="45DFBE6D" w:rsidR="00F82D77" w:rsidRPr="002C00FD" w:rsidRDefault="00F82D77" w:rsidP="00F82D77">
            <w:pPr>
              <w:jc w:val="center"/>
              <w:rPr>
                <w:rFonts w:eastAsia="Calibri"/>
                <w:szCs w:val="22"/>
              </w:rPr>
            </w:pPr>
            <w:r w:rsidRPr="002C00FD">
              <w:rPr>
                <w:rFonts w:eastAsia="Calibri"/>
                <w:szCs w:val="22"/>
              </w:rPr>
              <w:t>4400-5979-3576</w:t>
            </w:r>
          </w:p>
        </w:tc>
      </w:tr>
      <w:tr w:rsidR="00F82D77" w:rsidRPr="002C00FD" w14:paraId="29CC71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8AF91D"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3CEDD" w14:textId="1A139F4C" w:rsidR="00F82D77" w:rsidRPr="002C00FD" w:rsidRDefault="00F82D77" w:rsidP="00F82D77">
            <w:pPr>
              <w:rPr>
                <w:rFonts w:eastAsia="Calibri"/>
                <w:szCs w:val="22"/>
              </w:rPr>
            </w:pPr>
            <w:r w:rsidRPr="002C00FD">
              <w:rPr>
                <w:rFonts w:eastAsia="Calibri"/>
                <w:szCs w:val="22"/>
              </w:rPr>
              <w:t>km1-6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9A3BB8C" w14:textId="20EAC2CA" w:rsidR="00F82D77" w:rsidRPr="002C00FD" w:rsidRDefault="00F82D77" w:rsidP="00F82D77">
            <w:pPr>
              <w:rPr>
                <w:rFonts w:eastAsia="Calibri"/>
                <w:szCs w:val="22"/>
              </w:rPr>
            </w:pPr>
            <w:r w:rsidRPr="002C00FD">
              <w:rPr>
                <w:rFonts w:eastAsia="Calibri"/>
                <w:szCs w:val="22"/>
              </w:rPr>
              <w:t xml:space="preserve">Beržų g., Kavarsko vs.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95E935E" w14:textId="46424443" w:rsidR="00F82D77" w:rsidRPr="002C00FD" w:rsidRDefault="00F82D77" w:rsidP="00F82D77">
            <w:pPr>
              <w:jc w:val="right"/>
              <w:rPr>
                <w:rFonts w:eastAsia="Calibri"/>
                <w:szCs w:val="22"/>
              </w:rPr>
            </w:pPr>
            <w:r w:rsidRPr="002C00FD">
              <w:rPr>
                <w:rFonts w:eastAsia="Calibri"/>
                <w:szCs w:val="22"/>
              </w:rPr>
              <w:t xml:space="preserve">244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86F1D" w14:textId="2895041C"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8FF1" w14:textId="5534422D" w:rsidR="00F82D77" w:rsidRPr="002C00FD" w:rsidRDefault="00F82D77" w:rsidP="00F82D77">
            <w:pPr>
              <w:jc w:val="right"/>
              <w:rPr>
                <w:rFonts w:eastAsia="Calibri"/>
                <w:szCs w:val="22"/>
              </w:rPr>
            </w:pPr>
            <w:r w:rsidRPr="002C00F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DD350" w14:textId="119E1775"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077D5" w14:textId="2A638651"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D20312" w14:textId="64A8A2ED" w:rsidR="00F82D77" w:rsidRPr="002C00FD" w:rsidRDefault="00F82D77" w:rsidP="00F82D77">
            <w:pPr>
              <w:jc w:val="center"/>
              <w:rPr>
                <w:rFonts w:eastAsia="Calibri"/>
                <w:szCs w:val="22"/>
              </w:rPr>
            </w:pPr>
            <w:r w:rsidRPr="002C00FD">
              <w:rPr>
                <w:rFonts w:eastAsia="Calibri"/>
                <w:szCs w:val="22"/>
              </w:rPr>
              <w:t>4400-6249-1150</w:t>
            </w:r>
          </w:p>
        </w:tc>
      </w:tr>
      <w:tr w:rsidR="00F82D77" w:rsidRPr="002C00FD" w14:paraId="54C0B58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1BC8B1"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EEE465" w14:textId="1129F180" w:rsidR="00F82D77" w:rsidRPr="002C00FD" w:rsidRDefault="00F82D77" w:rsidP="00F82D77">
            <w:pPr>
              <w:rPr>
                <w:rFonts w:eastAsia="Calibri"/>
                <w:szCs w:val="22"/>
              </w:rPr>
            </w:pPr>
            <w:r w:rsidRPr="002C00FD">
              <w:rPr>
                <w:rFonts w:eastAsia="Calibri"/>
                <w:szCs w:val="22"/>
              </w:rPr>
              <w:t>km1-5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6BCFC71" w14:textId="6F815014" w:rsidR="00F82D77" w:rsidRPr="002C00FD" w:rsidRDefault="00F82D77" w:rsidP="00F82D77">
            <w:pPr>
              <w:rPr>
                <w:rFonts w:eastAsia="Calibri"/>
                <w:szCs w:val="22"/>
              </w:rPr>
            </w:pPr>
            <w:r w:rsidRPr="002C00FD">
              <w:rPr>
                <w:rFonts w:eastAsia="Calibri"/>
                <w:szCs w:val="22"/>
              </w:rPr>
              <w:t>Parko g., Kavarsko vs.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B2D375E" w14:textId="02101AFC" w:rsidR="00F82D77" w:rsidRPr="002C00FD" w:rsidRDefault="00F82D77" w:rsidP="00F82D77">
            <w:pPr>
              <w:jc w:val="right"/>
              <w:rPr>
                <w:rFonts w:eastAsia="Calibri"/>
                <w:szCs w:val="22"/>
              </w:rPr>
            </w:pPr>
            <w:r w:rsidRPr="002C00FD">
              <w:rPr>
                <w:rFonts w:eastAsia="Calibri"/>
                <w:szCs w:val="22"/>
              </w:rPr>
              <w:t>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1F374" w14:textId="639B2911" w:rsidR="00F82D77" w:rsidRPr="002C00FD" w:rsidRDefault="00F82D77" w:rsidP="00F82D77">
            <w:pPr>
              <w:jc w:val="right"/>
              <w:rPr>
                <w:rFonts w:eastAsia="Calibri"/>
                <w:szCs w:val="22"/>
              </w:rPr>
            </w:pPr>
            <w:r w:rsidRPr="002C00FD">
              <w:rPr>
                <w:rFonts w:eastAsia="Calibri"/>
                <w:szCs w:val="22"/>
              </w:rPr>
              <w:t xml:space="preserve">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58EF9" w14:textId="12C1E00A"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A9429" w14:textId="0AE5427F"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2E175" w14:textId="3BDFBA69"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00306" w14:textId="27A240BD" w:rsidR="00F82D77" w:rsidRPr="002C00FD" w:rsidRDefault="00F82D77" w:rsidP="00F82D77">
            <w:pPr>
              <w:jc w:val="center"/>
              <w:rPr>
                <w:rFonts w:eastAsia="Calibri"/>
                <w:szCs w:val="22"/>
              </w:rPr>
            </w:pPr>
            <w:r w:rsidRPr="002C00FD">
              <w:rPr>
                <w:rFonts w:eastAsia="Calibri"/>
                <w:szCs w:val="22"/>
              </w:rPr>
              <w:t>4400-6245-5176</w:t>
            </w:r>
          </w:p>
        </w:tc>
      </w:tr>
      <w:tr w:rsidR="00F82D77" w:rsidRPr="002C00FD" w14:paraId="74AD4D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00C64D"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8C42BAD" w14:textId="39E8A2B6" w:rsidR="00F82D77" w:rsidRPr="002C00FD" w:rsidRDefault="00F82D77" w:rsidP="00F82D77">
            <w:pPr>
              <w:rPr>
                <w:rFonts w:eastAsia="Calibri"/>
                <w:szCs w:val="22"/>
              </w:rPr>
            </w:pPr>
            <w:r w:rsidRPr="002C00FD">
              <w:rPr>
                <w:rFonts w:eastAsia="Calibri"/>
                <w:szCs w:val="22"/>
              </w:rPr>
              <w:t>k48-1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8CC4C10" w14:textId="029FFDAE" w:rsidR="00F82D77" w:rsidRPr="002C00FD" w:rsidRDefault="00F82D77" w:rsidP="00F82D77">
            <w:pPr>
              <w:rPr>
                <w:rFonts w:eastAsia="Calibri"/>
                <w:szCs w:val="22"/>
              </w:rPr>
            </w:pPr>
            <w:r w:rsidRPr="002C00FD">
              <w:rPr>
                <w:rFonts w:eastAsia="Calibri"/>
                <w:szCs w:val="22"/>
              </w:rPr>
              <w:t>Pušyno g., Kavarsko vs.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08EDCA0" w14:textId="29F68564" w:rsidR="00F82D77" w:rsidRPr="002C00FD" w:rsidRDefault="00F82D77" w:rsidP="00F82D77">
            <w:pPr>
              <w:jc w:val="right"/>
              <w:rPr>
                <w:rFonts w:eastAsia="Calibri"/>
                <w:szCs w:val="22"/>
              </w:rPr>
            </w:pPr>
            <w:r w:rsidRPr="002C00FD">
              <w:rPr>
                <w:rFonts w:eastAsia="Calibri"/>
                <w:szCs w:val="22"/>
              </w:rPr>
              <w:t> 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2C5A8" w14:textId="3F49C11E"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5AE93" w14:textId="281C57A0" w:rsidR="00F82D77" w:rsidRPr="002C00FD" w:rsidRDefault="00F82D77" w:rsidP="00F82D77">
            <w:pPr>
              <w:jc w:val="right"/>
              <w:rPr>
                <w:rFonts w:eastAsia="Calibri"/>
                <w:szCs w:val="22"/>
              </w:rPr>
            </w:pPr>
            <w:r w:rsidRPr="002C00FD">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710A5" w14:textId="401565C9" w:rsidR="00F82D77" w:rsidRPr="002C00FD" w:rsidRDefault="00F82D77" w:rsidP="00F82D77">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68294" w14:textId="5167750F"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2C2C52" w14:textId="45F6C2C2" w:rsidR="00F82D77" w:rsidRPr="002C00FD" w:rsidRDefault="00F82D77" w:rsidP="00F82D77">
            <w:pPr>
              <w:jc w:val="center"/>
              <w:rPr>
                <w:rFonts w:eastAsia="Calibri"/>
                <w:szCs w:val="22"/>
              </w:rPr>
            </w:pPr>
            <w:r w:rsidRPr="002C00FD">
              <w:rPr>
                <w:rFonts w:eastAsia="Calibri"/>
                <w:szCs w:val="22"/>
              </w:rPr>
              <w:t>4400-6245-5200</w:t>
            </w:r>
          </w:p>
        </w:tc>
      </w:tr>
      <w:tr w:rsidR="00F82D77" w:rsidRPr="002C00FD" w14:paraId="6DDBE8B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8B05C7"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6961DB" w14:textId="0D9BB45C" w:rsidR="00F82D77" w:rsidRPr="002C00FD" w:rsidRDefault="00F82D77" w:rsidP="00F82D77">
            <w:pPr>
              <w:rPr>
                <w:rFonts w:eastAsia="Calibri"/>
                <w:szCs w:val="22"/>
              </w:rPr>
            </w:pPr>
            <w:r w:rsidRPr="002C00FD">
              <w:rPr>
                <w:rFonts w:eastAsia="Calibri"/>
                <w:szCs w:val="22"/>
              </w:rPr>
              <w:t>k45-1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4DC0219" w14:textId="4FDF3A4C" w:rsidR="00F82D77" w:rsidRPr="002C00FD" w:rsidRDefault="00F82D77" w:rsidP="00F82D77">
            <w:pPr>
              <w:rPr>
                <w:rFonts w:eastAsia="Calibri"/>
                <w:szCs w:val="22"/>
              </w:rPr>
            </w:pPr>
            <w:r w:rsidRPr="002C00FD">
              <w:rPr>
                <w:rFonts w:eastAsia="Calibri"/>
                <w:szCs w:val="22"/>
              </w:rPr>
              <w:t>Tvenkinio g., Kavarsko vs.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7495684" w14:textId="5707F553" w:rsidR="00F82D77" w:rsidRPr="002C00FD" w:rsidRDefault="00F82D77" w:rsidP="00F82D77">
            <w:pPr>
              <w:jc w:val="right"/>
              <w:rPr>
                <w:rFonts w:eastAsia="Calibri"/>
                <w:szCs w:val="22"/>
              </w:rPr>
            </w:pPr>
            <w:r w:rsidRPr="002C00FD">
              <w:rPr>
                <w:rFonts w:eastAsia="Calibri"/>
                <w:szCs w:val="22"/>
              </w:rPr>
              <w:t xml:space="preserve"> 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F332" w14:textId="38A89249" w:rsidR="00F82D77" w:rsidRPr="002C00FD" w:rsidRDefault="00F82D77" w:rsidP="00F82D77">
            <w:pPr>
              <w:jc w:val="right"/>
              <w:rPr>
                <w:rFonts w:eastAsia="Calibri"/>
                <w:szCs w:val="22"/>
              </w:rPr>
            </w:pPr>
            <w:r w:rsidRPr="002C00FD">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6BEED" w14:textId="575E706C" w:rsidR="00F82D77" w:rsidRPr="002C00FD" w:rsidRDefault="00F82D77" w:rsidP="00F82D77">
            <w:pPr>
              <w:jc w:val="right"/>
              <w:rPr>
                <w:rFonts w:eastAsia="Calibri"/>
                <w:szCs w:val="22"/>
              </w:rPr>
            </w:pPr>
            <w:r w:rsidRPr="002C00FD">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743F2" w14:textId="27FB463A"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65716" w14:textId="451518B7"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B79500" w14:textId="29557942" w:rsidR="00F82D77" w:rsidRPr="002C00FD" w:rsidRDefault="00F82D77" w:rsidP="00F82D77">
            <w:pPr>
              <w:jc w:val="center"/>
              <w:rPr>
                <w:rFonts w:eastAsia="Calibri"/>
                <w:szCs w:val="22"/>
              </w:rPr>
            </w:pPr>
            <w:r w:rsidRPr="002C00FD">
              <w:rPr>
                <w:rFonts w:eastAsia="Calibri"/>
                <w:szCs w:val="22"/>
              </w:rPr>
              <w:t>4400-6245-5187</w:t>
            </w:r>
          </w:p>
        </w:tc>
      </w:tr>
      <w:tr w:rsidR="00F82D77" w:rsidRPr="002C00FD" w14:paraId="29A1F25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7B3B13"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962125" w14:textId="26839DE5" w:rsidR="00F82D77" w:rsidRPr="002C00FD" w:rsidRDefault="00F82D77" w:rsidP="00F82D77">
            <w:pPr>
              <w:rPr>
                <w:rFonts w:eastAsia="Calibri"/>
                <w:szCs w:val="22"/>
              </w:rPr>
            </w:pPr>
            <w:r w:rsidRPr="002C00FD">
              <w:rPr>
                <w:rFonts w:eastAsia="Calibri"/>
                <w:szCs w:val="22"/>
              </w:rPr>
              <w:t>k43-1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C8248BC" w14:textId="04148823" w:rsidR="00F82D77" w:rsidRPr="002C00FD" w:rsidRDefault="00F82D77" w:rsidP="00F82D77">
            <w:pPr>
              <w:rPr>
                <w:rFonts w:eastAsia="Calibri"/>
                <w:szCs w:val="22"/>
              </w:rPr>
            </w:pPr>
            <w:r w:rsidRPr="002C00FD">
              <w:rPr>
                <w:rFonts w:eastAsia="Calibri"/>
                <w:szCs w:val="22"/>
              </w:rPr>
              <w:t xml:space="preserve">Ežero g., </w:t>
            </w:r>
            <w:proofErr w:type="spellStart"/>
            <w:r w:rsidRPr="002C00FD">
              <w:rPr>
                <w:rFonts w:eastAsia="Calibri"/>
                <w:szCs w:val="22"/>
              </w:rPr>
              <w:t>Laviškio</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D2D01ED" w14:textId="70310E47" w:rsidR="00F82D77" w:rsidRPr="002C00FD" w:rsidRDefault="00F82D77" w:rsidP="00F82D77">
            <w:pPr>
              <w:jc w:val="right"/>
              <w:rPr>
                <w:rFonts w:eastAsia="Calibri"/>
                <w:szCs w:val="22"/>
              </w:rPr>
            </w:pPr>
            <w:r w:rsidRPr="002C00FD">
              <w:rPr>
                <w:rFonts w:eastAsia="Calibri"/>
                <w:szCs w:val="22"/>
              </w:rPr>
              <w:t xml:space="preserve"> 2418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FD2B0" w14:textId="35033B51" w:rsidR="00F82D77" w:rsidRPr="002C00FD" w:rsidRDefault="00F82D77" w:rsidP="00F82D77">
            <w:pPr>
              <w:jc w:val="right"/>
              <w:rPr>
                <w:rFonts w:eastAsia="Calibri"/>
                <w:szCs w:val="22"/>
              </w:rPr>
            </w:pPr>
            <w:r w:rsidRPr="002C00FD">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91DC" w14:textId="2CA982B8" w:rsidR="00F82D77" w:rsidRPr="002C00FD" w:rsidRDefault="00F82D77" w:rsidP="00F82D77">
            <w:pPr>
              <w:jc w:val="right"/>
              <w:rPr>
                <w:rFonts w:eastAsia="Calibri"/>
                <w:szCs w:val="22"/>
              </w:rPr>
            </w:pPr>
            <w:r w:rsidRPr="002C00FD">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2A2A7" w14:textId="282F6FF4"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6B2B7" w14:textId="31B88F1F"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32EC59" w14:textId="020C8BCC" w:rsidR="00F82D77" w:rsidRPr="002C00FD" w:rsidRDefault="00F82D77" w:rsidP="00F82D77">
            <w:pPr>
              <w:jc w:val="center"/>
              <w:rPr>
                <w:rFonts w:eastAsia="Calibri"/>
                <w:szCs w:val="22"/>
              </w:rPr>
            </w:pPr>
            <w:r w:rsidRPr="002C00FD">
              <w:rPr>
                <w:rFonts w:eastAsia="Calibri"/>
                <w:szCs w:val="22"/>
              </w:rPr>
              <w:t>4400-6246-8953</w:t>
            </w:r>
          </w:p>
        </w:tc>
      </w:tr>
      <w:tr w:rsidR="00F82D77" w:rsidRPr="002C00FD" w14:paraId="1E5D32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D9DB0D" w14:textId="77777777" w:rsidR="00F82D77" w:rsidRPr="002C00FD"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4B56274" w14:textId="7C156332" w:rsidR="00F82D77" w:rsidRPr="002C00FD" w:rsidRDefault="00F82D77" w:rsidP="00F82D77">
            <w:pPr>
              <w:rPr>
                <w:rFonts w:eastAsia="Calibri"/>
                <w:szCs w:val="22"/>
              </w:rPr>
            </w:pPr>
            <w:r w:rsidRPr="002C00FD">
              <w:rPr>
                <w:rFonts w:eastAsia="Calibri"/>
                <w:szCs w:val="22"/>
              </w:rPr>
              <w:t>k17-2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D8EE915" w14:textId="0D67E840" w:rsidR="00F82D77" w:rsidRPr="002C00FD" w:rsidRDefault="00F82D77" w:rsidP="00F82D77">
            <w:pPr>
              <w:rPr>
                <w:rFonts w:eastAsia="Calibri"/>
                <w:szCs w:val="22"/>
              </w:rPr>
            </w:pPr>
            <w:r w:rsidRPr="002C00FD">
              <w:rPr>
                <w:rFonts w:eastAsia="Calibri"/>
                <w:szCs w:val="22"/>
              </w:rPr>
              <w:t xml:space="preserve">Beržynėlio g., </w:t>
            </w:r>
            <w:proofErr w:type="spellStart"/>
            <w:r w:rsidRPr="002C00FD">
              <w:rPr>
                <w:rFonts w:eastAsia="Calibri"/>
                <w:szCs w:val="22"/>
              </w:rPr>
              <w:t>Mackeliškių</w:t>
            </w:r>
            <w:proofErr w:type="spellEnd"/>
            <w:r w:rsidRPr="002C00F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90CF08" w14:textId="16A1D52B" w:rsidR="00F82D77" w:rsidRPr="002C00FD" w:rsidRDefault="00F82D77" w:rsidP="00F82D77">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317E2" w14:textId="727B22C3"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89818DC" w14:textId="62B7ABF3" w:rsidR="00F82D77" w:rsidRPr="002C00FD" w:rsidRDefault="00F82D77" w:rsidP="00F82D77">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E8F01" w14:textId="015D0FB5" w:rsidR="00F82D77" w:rsidRPr="002C00FD" w:rsidRDefault="00F82D77" w:rsidP="00F82D77">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0676" w14:textId="569BF2C8" w:rsidR="00F82D77" w:rsidRPr="002C00FD" w:rsidRDefault="00F82D77" w:rsidP="00F82D77">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21A253" w14:textId="068A7394" w:rsidR="00F82D77" w:rsidRPr="002C00FD" w:rsidRDefault="00F82D77" w:rsidP="00F82D77">
            <w:pPr>
              <w:jc w:val="center"/>
              <w:rPr>
                <w:rFonts w:eastAsia="Calibri"/>
                <w:szCs w:val="22"/>
              </w:rPr>
            </w:pPr>
            <w:r w:rsidRPr="002C00FD">
              <w:rPr>
                <w:rFonts w:eastAsia="Calibri"/>
                <w:szCs w:val="22"/>
              </w:rPr>
              <w:t>4400-6239-2914</w:t>
            </w:r>
          </w:p>
        </w:tc>
      </w:tr>
      <w:tr w:rsidR="00F82D77" w:rsidRPr="00183C3A" w14:paraId="06F3B40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6B1FB9"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ACFDFC" w14:textId="49DA4EAC" w:rsidR="00F82D77" w:rsidRPr="00183C3A" w:rsidRDefault="00F82D77" w:rsidP="00F82D77">
            <w:pPr>
              <w:rPr>
                <w:rFonts w:eastAsia="Calibri"/>
                <w:szCs w:val="22"/>
              </w:rPr>
            </w:pPr>
            <w:r w:rsidRPr="00183C3A">
              <w:rPr>
                <w:rFonts w:eastAsia="Calibri"/>
                <w:szCs w:val="22"/>
              </w:rPr>
              <w:t>k18-1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98771A" w14:textId="0C159464" w:rsidR="00F82D77" w:rsidRPr="00183C3A" w:rsidRDefault="00F82D77" w:rsidP="00F82D77">
            <w:pPr>
              <w:rPr>
                <w:rFonts w:eastAsia="Calibri"/>
                <w:szCs w:val="22"/>
              </w:rPr>
            </w:pPr>
            <w:r w:rsidRPr="00183C3A">
              <w:rPr>
                <w:rFonts w:eastAsia="Calibri"/>
                <w:szCs w:val="22"/>
              </w:rPr>
              <w:t xml:space="preserve">Nevėžės g., </w:t>
            </w:r>
            <w:proofErr w:type="spellStart"/>
            <w:r w:rsidRPr="00183C3A">
              <w:rPr>
                <w:rFonts w:eastAsia="Calibri"/>
                <w:szCs w:val="22"/>
              </w:rPr>
              <w:t>Mackeliškių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1DF005" w14:textId="67CE12FB" w:rsidR="00F82D77" w:rsidRPr="00183C3A" w:rsidRDefault="00F82D77" w:rsidP="00F82D77">
            <w:pPr>
              <w:jc w:val="right"/>
              <w:rPr>
                <w:rFonts w:eastAsia="Calibri"/>
                <w:szCs w:val="22"/>
              </w:rPr>
            </w:pPr>
            <w:r w:rsidRPr="00183C3A">
              <w:rPr>
                <w:rFonts w:eastAsia="Calibri"/>
                <w:szCs w:val="22"/>
              </w:rPr>
              <w:t xml:space="preserve"> 1686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C5E8" w14:textId="0D7365B9"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E4A2C" w14:textId="17739872" w:rsidR="00F82D77" w:rsidRPr="00183C3A" w:rsidRDefault="00F82D77" w:rsidP="00F82D77">
            <w:pPr>
              <w:jc w:val="right"/>
              <w:rPr>
                <w:rFonts w:eastAsia="Calibri"/>
                <w:szCs w:val="22"/>
              </w:rPr>
            </w:pPr>
            <w:r w:rsidRPr="00183C3A">
              <w:rPr>
                <w:rFonts w:eastAsia="Calibri"/>
                <w:szCs w:val="22"/>
              </w:rPr>
              <w:t>1686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03B3F" w14:textId="090CE39E" w:rsidR="00F82D77" w:rsidRPr="00183C3A" w:rsidRDefault="00F82D77" w:rsidP="00F82D77">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DC1BE" w14:textId="58C224E6"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E788E" w14:textId="663FD83A" w:rsidR="00F82D77" w:rsidRPr="00183C3A" w:rsidRDefault="00F82D77" w:rsidP="00F82D77">
            <w:pPr>
              <w:jc w:val="center"/>
              <w:rPr>
                <w:rFonts w:eastAsia="Calibri"/>
                <w:szCs w:val="22"/>
              </w:rPr>
            </w:pPr>
            <w:r w:rsidRPr="00183C3A">
              <w:rPr>
                <w:rFonts w:eastAsia="Calibri"/>
                <w:szCs w:val="22"/>
              </w:rPr>
              <w:t>4400-6239-2928</w:t>
            </w:r>
          </w:p>
        </w:tc>
      </w:tr>
      <w:tr w:rsidR="00F82D77" w:rsidRPr="00183C3A" w14:paraId="0CE3C7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4E6595"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9BD454" w14:textId="39F47557" w:rsidR="00F82D77" w:rsidRPr="00183C3A" w:rsidRDefault="00F82D77" w:rsidP="00F82D77">
            <w:pPr>
              <w:rPr>
                <w:rFonts w:eastAsia="Calibri"/>
                <w:szCs w:val="22"/>
              </w:rPr>
            </w:pPr>
            <w:r w:rsidRPr="00183C3A">
              <w:rPr>
                <w:rFonts w:eastAsia="Calibri"/>
                <w:szCs w:val="22"/>
              </w:rPr>
              <w:t>k56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52D7421" w14:textId="0F3535DC" w:rsidR="00F82D77" w:rsidRPr="00183C3A" w:rsidRDefault="00F82D77" w:rsidP="00F82D77">
            <w:pPr>
              <w:rPr>
                <w:rFonts w:eastAsia="Calibri"/>
                <w:szCs w:val="22"/>
              </w:rPr>
            </w:pPr>
            <w:r w:rsidRPr="00183C3A">
              <w:rPr>
                <w:rFonts w:eastAsia="Calibri"/>
                <w:szCs w:val="22"/>
              </w:rPr>
              <w:t>Kaimynų g., Maželių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BCCF91F" w14:textId="074A47BA" w:rsidR="00F82D77" w:rsidRPr="00183C3A" w:rsidRDefault="00F82D77" w:rsidP="00F82D77">
            <w:pPr>
              <w:jc w:val="right"/>
              <w:rPr>
                <w:rFonts w:eastAsia="Calibri"/>
                <w:szCs w:val="22"/>
              </w:rPr>
            </w:pPr>
            <w:r w:rsidRPr="00183C3A">
              <w:rPr>
                <w:rFonts w:eastAsia="Calibri"/>
                <w:szCs w:val="22"/>
              </w:rPr>
              <w:t xml:space="preserve"> 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DD9A7" w14:textId="0A62E11E"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3A8C4" w14:textId="046F0896" w:rsidR="00F82D77" w:rsidRPr="00183C3A" w:rsidRDefault="00F82D77" w:rsidP="00F82D77">
            <w:pPr>
              <w:jc w:val="right"/>
              <w:rPr>
                <w:rFonts w:eastAsia="Calibri"/>
                <w:szCs w:val="22"/>
              </w:rPr>
            </w:pPr>
            <w:r w:rsidRPr="00183C3A">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E63E3" w14:textId="1ADC66DB" w:rsidR="00F82D77" w:rsidRPr="00183C3A" w:rsidRDefault="00F82D77" w:rsidP="00F82D77">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2A120" w14:textId="77777777" w:rsidR="00F82D77" w:rsidRDefault="00F82D77" w:rsidP="00F82D77">
            <w:pPr>
              <w:jc w:val="center"/>
              <w:rPr>
                <w:rFonts w:eastAsia="Calibri"/>
                <w:szCs w:val="22"/>
              </w:rPr>
            </w:pPr>
            <w:r w:rsidRPr="00183C3A">
              <w:rPr>
                <w:rFonts w:eastAsia="Calibri"/>
                <w:szCs w:val="22"/>
              </w:rPr>
              <w:t>D</w:t>
            </w:r>
          </w:p>
          <w:p w14:paraId="418AB888" w14:textId="26CBF9A1" w:rsidR="00F82D77" w:rsidRPr="00183C3A" w:rsidRDefault="00F82D77" w:rsidP="00F82D77">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D614AC" w14:textId="476F08E5" w:rsidR="00F82D77" w:rsidRPr="00183C3A" w:rsidRDefault="00F82D77" w:rsidP="00F82D77">
            <w:pPr>
              <w:jc w:val="center"/>
              <w:rPr>
                <w:rFonts w:eastAsia="Calibri"/>
                <w:szCs w:val="22"/>
              </w:rPr>
            </w:pPr>
            <w:r w:rsidRPr="00183C3A">
              <w:rPr>
                <w:rFonts w:eastAsia="Calibri"/>
                <w:szCs w:val="22"/>
              </w:rPr>
              <w:t>4400-5986-4058 4400-5979-3802</w:t>
            </w:r>
          </w:p>
        </w:tc>
      </w:tr>
      <w:tr w:rsidR="00F82D77" w:rsidRPr="00183C3A" w14:paraId="3052A2A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5A0844"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BDEAE" w14:textId="04CFD2C0" w:rsidR="00F82D77" w:rsidRPr="00183C3A" w:rsidRDefault="00F82D77" w:rsidP="00F82D77">
            <w:pPr>
              <w:rPr>
                <w:rFonts w:eastAsia="Calibri"/>
                <w:szCs w:val="22"/>
              </w:rPr>
            </w:pPr>
            <w:r w:rsidRPr="00183C3A">
              <w:rPr>
                <w:rFonts w:eastAsia="Calibri"/>
                <w:szCs w:val="22"/>
              </w:rPr>
              <w:t>k16-2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29A7677" w14:textId="066901B1" w:rsidR="00F82D77" w:rsidRPr="00183C3A" w:rsidRDefault="00F82D77" w:rsidP="00F82D77">
            <w:pPr>
              <w:rPr>
                <w:rFonts w:eastAsia="Calibri"/>
                <w:szCs w:val="22"/>
              </w:rPr>
            </w:pPr>
            <w:r w:rsidRPr="00183C3A">
              <w:rPr>
                <w:rFonts w:eastAsia="Calibri"/>
                <w:szCs w:val="22"/>
              </w:rPr>
              <w:t>Miškų g., Maželių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ABF8CBB" w14:textId="181AA173" w:rsidR="00F82D77" w:rsidRPr="00183C3A" w:rsidRDefault="00F82D77" w:rsidP="00F82D77">
            <w:pPr>
              <w:jc w:val="right"/>
              <w:rPr>
                <w:rFonts w:eastAsia="Calibri"/>
                <w:szCs w:val="22"/>
              </w:rPr>
            </w:pPr>
            <w:r w:rsidRPr="00183C3A">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6CDCB" w14:textId="1E6BE64D"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BD76" w14:textId="3306BADD" w:rsidR="00F82D77" w:rsidRPr="00183C3A" w:rsidRDefault="00F82D77" w:rsidP="00F82D77">
            <w:pPr>
              <w:jc w:val="right"/>
              <w:rPr>
                <w:rFonts w:eastAsia="Calibri"/>
                <w:szCs w:val="22"/>
              </w:rPr>
            </w:pPr>
            <w:r w:rsidRPr="00183C3A">
              <w:rPr>
                <w:rFonts w:eastAsia="Calibri"/>
                <w:szCs w:val="22"/>
              </w:rPr>
              <w:t xml:space="preserve">  1921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41A" w14:textId="179CA86D"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1BA49" w14:textId="4ED44DBF"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14717D" w14:textId="34A8F820" w:rsidR="00F82D77" w:rsidRPr="00183C3A" w:rsidRDefault="00F82D77" w:rsidP="00F82D77">
            <w:pPr>
              <w:jc w:val="center"/>
              <w:rPr>
                <w:rFonts w:eastAsia="Calibri"/>
                <w:szCs w:val="22"/>
              </w:rPr>
            </w:pPr>
            <w:r w:rsidRPr="00183C3A">
              <w:rPr>
                <w:rFonts w:eastAsia="Calibri"/>
                <w:szCs w:val="22"/>
              </w:rPr>
              <w:t>4400-5979-3776</w:t>
            </w:r>
          </w:p>
        </w:tc>
      </w:tr>
      <w:tr w:rsidR="00F82D77" w:rsidRPr="00183C3A" w14:paraId="0EAAAD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35A246"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9F4294" w14:textId="2B9234E4" w:rsidR="00F82D77" w:rsidRPr="00183C3A" w:rsidRDefault="00F82D77" w:rsidP="00F82D77">
            <w:pPr>
              <w:rPr>
                <w:rFonts w:eastAsia="Calibri"/>
                <w:szCs w:val="22"/>
              </w:rPr>
            </w:pPr>
            <w:r w:rsidRPr="00183C3A">
              <w:rPr>
                <w:rFonts w:eastAsia="Calibri"/>
                <w:szCs w:val="22"/>
              </w:rPr>
              <w:t>k46-2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1C9F804" w14:textId="66584CEE" w:rsidR="00F82D77" w:rsidRPr="00183C3A" w:rsidRDefault="00F82D77" w:rsidP="00F82D77">
            <w:pPr>
              <w:rPr>
                <w:rFonts w:eastAsia="Calibri"/>
                <w:szCs w:val="22"/>
              </w:rPr>
            </w:pPr>
            <w:r w:rsidRPr="00183C3A">
              <w:rPr>
                <w:rFonts w:eastAsia="Calibri"/>
                <w:szCs w:val="22"/>
              </w:rPr>
              <w:t xml:space="preserve">Duobos g., </w:t>
            </w:r>
            <w:proofErr w:type="spellStart"/>
            <w:r w:rsidRPr="00183C3A">
              <w:rPr>
                <w:rFonts w:eastAsia="Calibri"/>
                <w:szCs w:val="22"/>
              </w:rPr>
              <w:t>Medžiočių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C3C7988" w14:textId="73D900ED" w:rsidR="00F82D77" w:rsidRPr="00183C3A" w:rsidRDefault="00F82D77" w:rsidP="00F82D77">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4C92" w14:textId="5AF3413C"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941AC" w14:textId="2FC579B5" w:rsidR="00F82D77" w:rsidRPr="00183C3A" w:rsidRDefault="00F82D77" w:rsidP="00F82D77">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94C03" w14:textId="7754192D"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5D17A" w14:textId="4EA8326A"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020C9C" w14:textId="7582B4F7" w:rsidR="00F82D77" w:rsidRPr="00183C3A" w:rsidRDefault="00F82D77" w:rsidP="00F82D77">
            <w:pPr>
              <w:jc w:val="center"/>
              <w:rPr>
                <w:rFonts w:eastAsia="Calibri"/>
                <w:szCs w:val="22"/>
              </w:rPr>
            </w:pPr>
            <w:r w:rsidRPr="00183C3A">
              <w:rPr>
                <w:rFonts w:eastAsia="Calibri"/>
                <w:szCs w:val="22"/>
              </w:rPr>
              <w:t>4400-6240-4314</w:t>
            </w:r>
          </w:p>
        </w:tc>
      </w:tr>
      <w:tr w:rsidR="00F82D77" w:rsidRPr="00183C3A" w14:paraId="391DF2A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E0A8C8"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B7E881" w14:textId="780EC508" w:rsidR="00F82D77" w:rsidRPr="00183C3A" w:rsidRDefault="00F82D77" w:rsidP="00F82D77">
            <w:pPr>
              <w:rPr>
                <w:rFonts w:eastAsia="Calibri"/>
                <w:szCs w:val="22"/>
              </w:rPr>
            </w:pPr>
            <w:r w:rsidRPr="00183C3A">
              <w:rPr>
                <w:rFonts w:eastAsia="Calibri"/>
                <w:szCs w:val="22"/>
              </w:rPr>
              <w:t>k46-1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F5F93A0" w14:textId="314B128B" w:rsidR="00F82D77" w:rsidRPr="00183C3A" w:rsidRDefault="00F82D77" w:rsidP="00F82D77">
            <w:pPr>
              <w:rPr>
                <w:rFonts w:eastAsia="Calibri"/>
                <w:szCs w:val="22"/>
              </w:rPr>
            </w:pPr>
            <w:r w:rsidRPr="00183C3A">
              <w:rPr>
                <w:rFonts w:eastAsia="Calibri"/>
                <w:szCs w:val="22"/>
              </w:rPr>
              <w:t xml:space="preserve">Pietų g., </w:t>
            </w:r>
            <w:proofErr w:type="spellStart"/>
            <w:r w:rsidRPr="00183C3A">
              <w:rPr>
                <w:rFonts w:eastAsia="Calibri"/>
                <w:szCs w:val="22"/>
              </w:rPr>
              <w:t>Medžiočių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0AF3738" w14:textId="0200C877" w:rsidR="00F82D77" w:rsidRPr="00183C3A" w:rsidRDefault="00F82D77" w:rsidP="00F82D77">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62DDE" w14:textId="5AF3CA17"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A8546" w14:textId="7B5711D8" w:rsidR="00F82D77" w:rsidRPr="00183C3A" w:rsidRDefault="00F82D77" w:rsidP="00F82D77">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7B049" w14:textId="035FA42B"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2C2E7" w14:textId="662D6B92"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CBDE5A" w14:textId="39CA47F7" w:rsidR="00F82D77" w:rsidRPr="00183C3A" w:rsidRDefault="00F82D77" w:rsidP="00F82D77">
            <w:pPr>
              <w:jc w:val="center"/>
              <w:rPr>
                <w:rFonts w:eastAsia="Calibri"/>
                <w:szCs w:val="22"/>
              </w:rPr>
            </w:pPr>
            <w:r w:rsidRPr="00183C3A">
              <w:rPr>
                <w:rFonts w:eastAsia="Calibri"/>
                <w:szCs w:val="22"/>
              </w:rPr>
              <w:t>4400-6239-9099</w:t>
            </w:r>
          </w:p>
        </w:tc>
      </w:tr>
      <w:tr w:rsidR="00F82D77" w:rsidRPr="00183C3A" w14:paraId="6A8405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F27683"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CB95FE0" w14:textId="10F1CA3C" w:rsidR="00F82D77" w:rsidRPr="00183C3A" w:rsidRDefault="00F82D77" w:rsidP="00F82D77">
            <w:pPr>
              <w:rPr>
                <w:rFonts w:eastAsia="Calibri"/>
                <w:szCs w:val="22"/>
              </w:rPr>
            </w:pPr>
            <w:r w:rsidRPr="00183C3A">
              <w:rPr>
                <w:rFonts w:eastAsia="Calibri"/>
                <w:szCs w:val="22"/>
              </w:rPr>
              <w:t>k48-2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E9FD783" w14:textId="2F85FE1F" w:rsidR="00F82D77" w:rsidRPr="00183C3A" w:rsidRDefault="00F82D77" w:rsidP="00F82D77">
            <w:pPr>
              <w:rPr>
                <w:rFonts w:eastAsia="Calibri"/>
                <w:szCs w:val="22"/>
              </w:rPr>
            </w:pPr>
            <w:r w:rsidRPr="00183C3A">
              <w:rPr>
                <w:rFonts w:eastAsia="Calibri"/>
                <w:szCs w:val="22"/>
              </w:rPr>
              <w:t xml:space="preserve">Saulėtekio g.,  </w:t>
            </w:r>
            <w:proofErr w:type="spellStart"/>
            <w:r w:rsidRPr="00183C3A">
              <w:rPr>
                <w:rFonts w:eastAsia="Calibri"/>
                <w:szCs w:val="22"/>
              </w:rPr>
              <w:t>Medžiočių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51B8CD7" w14:textId="45FADF65" w:rsidR="00F82D77" w:rsidRPr="00183C3A" w:rsidRDefault="00F82D77" w:rsidP="00F82D77">
            <w:pPr>
              <w:jc w:val="right"/>
              <w:rPr>
                <w:rFonts w:eastAsia="Calibri"/>
                <w:szCs w:val="22"/>
              </w:rPr>
            </w:pPr>
            <w:r w:rsidRPr="00183C3A">
              <w:rPr>
                <w:rFonts w:eastAsia="Calibri"/>
                <w:szCs w:val="22"/>
              </w:rPr>
              <w:t>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6DC2F" w14:textId="272D009D"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ED3D" w14:textId="54207AEA" w:rsidR="00F82D77" w:rsidRPr="00183C3A" w:rsidRDefault="00F82D77" w:rsidP="00F82D77">
            <w:pPr>
              <w:jc w:val="right"/>
              <w:rPr>
                <w:rFonts w:eastAsia="Calibri"/>
                <w:szCs w:val="22"/>
              </w:rPr>
            </w:pPr>
            <w:r w:rsidRPr="00183C3A">
              <w:rPr>
                <w:rFonts w:eastAsia="Calibri"/>
                <w:szCs w:val="22"/>
              </w:rPr>
              <w:t xml:space="preserve">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01CB" w14:textId="2827C862"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B145" w14:textId="24423CCD"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018CD1" w14:textId="0EAA7101" w:rsidR="00F82D77" w:rsidRPr="00183C3A" w:rsidRDefault="00F82D77" w:rsidP="00F82D77">
            <w:pPr>
              <w:jc w:val="center"/>
              <w:rPr>
                <w:rFonts w:eastAsia="Calibri"/>
                <w:szCs w:val="22"/>
              </w:rPr>
            </w:pPr>
            <w:r w:rsidRPr="00183C3A">
              <w:rPr>
                <w:rFonts w:eastAsia="Calibri"/>
                <w:szCs w:val="22"/>
              </w:rPr>
              <w:t>4400-6240-4320</w:t>
            </w:r>
          </w:p>
        </w:tc>
      </w:tr>
      <w:tr w:rsidR="00F82D77" w:rsidRPr="00183C3A" w14:paraId="356AB63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CEC003"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A91D43" w14:textId="7F9294AC" w:rsidR="00F82D77" w:rsidRPr="00183C3A" w:rsidRDefault="00F82D77" w:rsidP="00F82D77">
            <w:pPr>
              <w:rPr>
                <w:rFonts w:eastAsia="Calibri"/>
                <w:szCs w:val="22"/>
              </w:rPr>
            </w:pPr>
            <w:r w:rsidRPr="00183C3A">
              <w:rPr>
                <w:rFonts w:eastAsia="Calibri"/>
                <w:szCs w:val="22"/>
              </w:rPr>
              <w:t>k4-1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DD47BF1" w14:textId="03973ABF" w:rsidR="00F82D77" w:rsidRPr="00183C3A" w:rsidRDefault="00F82D77" w:rsidP="00F82D77">
            <w:pPr>
              <w:rPr>
                <w:rFonts w:eastAsia="Calibri"/>
                <w:szCs w:val="22"/>
              </w:rPr>
            </w:pPr>
            <w:r w:rsidRPr="00183C3A">
              <w:rPr>
                <w:rFonts w:eastAsia="Calibri"/>
                <w:szCs w:val="22"/>
              </w:rPr>
              <w:t xml:space="preserve">Dvaro g., </w:t>
            </w:r>
            <w:proofErr w:type="spellStart"/>
            <w:r w:rsidRPr="00183C3A">
              <w:rPr>
                <w:rFonts w:eastAsia="Calibri"/>
                <w:szCs w:val="22"/>
              </w:rPr>
              <w:t>Pienionių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BA395E8" w14:textId="56AF3DB1" w:rsidR="00F82D77" w:rsidRPr="00183C3A" w:rsidRDefault="00F82D77" w:rsidP="00F82D77">
            <w:pPr>
              <w:jc w:val="right"/>
              <w:rPr>
                <w:rFonts w:eastAsia="Calibri"/>
                <w:szCs w:val="22"/>
              </w:rPr>
            </w:pPr>
            <w:r w:rsidRPr="00183C3A">
              <w:rPr>
                <w:rFonts w:eastAsia="Calibri"/>
                <w:szCs w:val="22"/>
              </w:rPr>
              <w:t xml:space="preserve"> 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AB873" w14:textId="45598391" w:rsidR="00F82D77" w:rsidRPr="00183C3A" w:rsidRDefault="00F82D77" w:rsidP="00F82D77">
            <w:pPr>
              <w:jc w:val="right"/>
              <w:rPr>
                <w:rFonts w:eastAsia="Calibri"/>
                <w:szCs w:val="22"/>
              </w:rPr>
            </w:pPr>
            <w:r w:rsidRPr="00183C3A">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0572" w14:textId="5E149F38" w:rsidR="00F82D77" w:rsidRPr="00183C3A" w:rsidRDefault="00F82D77" w:rsidP="00F82D77">
            <w:pPr>
              <w:jc w:val="right"/>
              <w:rPr>
                <w:rFonts w:eastAsia="Calibri"/>
                <w:szCs w:val="22"/>
              </w:rPr>
            </w:pPr>
            <w:r w:rsidRPr="00183C3A">
              <w:rPr>
                <w:rFonts w:eastAsia="Calibri"/>
                <w:szCs w:val="22"/>
              </w:rPr>
              <w:t xml:space="preserve"> 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AF05" w14:textId="54423AD6"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B2D08" w14:textId="79F6D9FA"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6B5A0E" w14:textId="604F084E" w:rsidR="00F82D77" w:rsidRPr="00183C3A" w:rsidRDefault="00F82D77" w:rsidP="00F82D77">
            <w:pPr>
              <w:jc w:val="center"/>
              <w:rPr>
                <w:rFonts w:eastAsia="Calibri"/>
                <w:szCs w:val="22"/>
              </w:rPr>
            </w:pPr>
            <w:r w:rsidRPr="00183C3A">
              <w:rPr>
                <w:rFonts w:eastAsia="Calibri"/>
                <w:szCs w:val="22"/>
              </w:rPr>
              <w:t>4400-5979-3832</w:t>
            </w:r>
          </w:p>
        </w:tc>
      </w:tr>
      <w:tr w:rsidR="00F82D77" w:rsidRPr="00183C3A" w14:paraId="3D9C0E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DDEBE5"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1AF90B3" w14:textId="07AE0BAB" w:rsidR="00F82D77" w:rsidRPr="00183C3A" w:rsidRDefault="00F82D77" w:rsidP="00F82D77">
            <w:pPr>
              <w:rPr>
                <w:rFonts w:eastAsia="Calibri"/>
                <w:szCs w:val="22"/>
              </w:rPr>
            </w:pPr>
            <w:r w:rsidRPr="00183C3A">
              <w:rPr>
                <w:rFonts w:eastAsia="Calibri"/>
                <w:szCs w:val="22"/>
              </w:rPr>
              <w:t>k62-1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4EFB12" w14:textId="638664FC" w:rsidR="00F82D77" w:rsidRPr="00183C3A" w:rsidRDefault="00F82D77" w:rsidP="00F82D77">
            <w:pPr>
              <w:rPr>
                <w:rFonts w:eastAsia="Calibri"/>
                <w:szCs w:val="22"/>
              </w:rPr>
            </w:pPr>
            <w:r w:rsidRPr="00183C3A">
              <w:rPr>
                <w:rFonts w:eastAsia="Calibri"/>
                <w:szCs w:val="22"/>
              </w:rPr>
              <w:t xml:space="preserve">Tvenkinio g.,  </w:t>
            </w:r>
            <w:proofErr w:type="spellStart"/>
            <w:r w:rsidRPr="00183C3A">
              <w:rPr>
                <w:rFonts w:eastAsia="Calibri"/>
                <w:szCs w:val="22"/>
              </w:rPr>
              <w:t>Pienionių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C02A56C" w14:textId="7AB1B747" w:rsidR="00F82D77" w:rsidRPr="00183C3A" w:rsidRDefault="00F82D77" w:rsidP="00F82D77">
            <w:pPr>
              <w:jc w:val="right"/>
              <w:rPr>
                <w:rFonts w:eastAsia="Calibri"/>
                <w:szCs w:val="22"/>
              </w:rPr>
            </w:pPr>
            <w:r w:rsidRPr="00183C3A">
              <w:rPr>
                <w:rFonts w:eastAsia="Calibri"/>
                <w:szCs w:val="22"/>
              </w:rPr>
              <w:t xml:space="preserve">658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10FCE" w14:textId="05576891" w:rsidR="00F82D77" w:rsidRPr="00183C3A" w:rsidRDefault="00F82D77" w:rsidP="00F82D77">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1726" w14:textId="6323756B" w:rsidR="00F82D77" w:rsidRPr="00183C3A" w:rsidRDefault="00F82D77" w:rsidP="00F82D77">
            <w:pPr>
              <w:jc w:val="right"/>
              <w:rPr>
                <w:rFonts w:eastAsia="Calibri"/>
                <w:szCs w:val="22"/>
              </w:rPr>
            </w:pPr>
            <w:r w:rsidRPr="00183C3A">
              <w:rPr>
                <w:rFonts w:eastAsia="Calibri"/>
                <w:szCs w:val="22"/>
              </w:rPr>
              <w:t xml:space="preserve">  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CC0F4" w14:textId="0EF3DD13"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33AA9" w14:textId="6ABA49EE"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AE666D" w14:textId="008BBAAF" w:rsidR="00F82D77" w:rsidRPr="00183C3A" w:rsidRDefault="00F82D77" w:rsidP="00F82D77">
            <w:pPr>
              <w:jc w:val="center"/>
              <w:rPr>
                <w:rFonts w:eastAsia="Calibri"/>
                <w:szCs w:val="22"/>
              </w:rPr>
            </w:pPr>
            <w:r w:rsidRPr="00183C3A">
              <w:rPr>
                <w:rFonts w:eastAsia="Calibri"/>
                <w:szCs w:val="22"/>
              </w:rPr>
              <w:t>4400-5979-3854</w:t>
            </w:r>
          </w:p>
        </w:tc>
      </w:tr>
      <w:tr w:rsidR="00F82D77" w:rsidRPr="00183C3A" w14:paraId="2E04C6B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F7938B"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2E41111" w14:textId="1AAD0FCE" w:rsidR="00F82D77" w:rsidRPr="00183C3A" w:rsidRDefault="00F82D77" w:rsidP="00F82D77">
            <w:pPr>
              <w:rPr>
                <w:rFonts w:eastAsia="Calibri"/>
                <w:szCs w:val="22"/>
              </w:rPr>
            </w:pPr>
            <w:r w:rsidRPr="00183C3A">
              <w:rPr>
                <w:rFonts w:eastAsia="Calibri"/>
                <w:szCs w:val="22"/>
              </w:rPr>
              <w:t>km1-3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6F7D4A" w14:textId="5A1ABDD2" w:rsidR="00F82D77" w:rsidRPr="00183C3A" w:rsidRDefault="00F82D77" w:rsidP="00F82D77">
            <w:pPr>
              <w:rPr>
                <w:rFonts w:eastAsia="Calibri"/>
                <w:szCs w:val="22"/>
              </w:rPr>
            </w:pPr>
            <w:r w:rsidRPr="00183C3A">
              <w:rPr>
                <w:rFonts w:eastAsia="Calibri"/>
                <w:szCs w:val="22"/>
              </w:rPr>
              <w:t>Palaukės g., Pumpučių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2637A3" w14:textId="11658A0E" w:rsidR="00F82D77" w:rsidRPr="00183C3A" w:rsidRDefault="00F82D77" w:rsidP="00F82D77">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111B8" w14:textId="38E14AEA"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AA30" w14:textId="49C27EEB" w:rsidR="00F82D77" w:rsidRPr="00183C3A" w:rsidRDefault="00F82D77" w:rsidP="00F82D77">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ABBE4" w14:textId="2286B060"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70C79" w14:textId="5774DEE1"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662E23" w14:textId="7C161996" w:rsidR="00F82D77" w:rsidRPr="00183C3A" w:rsidRDefault="00F82D77" w:rsidP="00F82D77">
            <w:pPr>
              <w:jc w:val="center"/>
              <w:rPr>
                <w:rFonts w:eastAsia="Calibri"/>
                <w:szCs w:val="22"/>
              </w:rPr>
            </w:pPr>
            <w:r w:rsidRPr="00183C3A">
              <w:rPr>
                <w:rFonts w:eastAsia="Calibri"/>
                <w:szCs w:val="22"/>
              </w:rPr>
              <w:t>4400-6244-9669</w:t>
            </w:r>
          </w:p>
        </w:tc>
      </w:tr>
      <w:tr w:rsidR="00F82D77" w:rsidRPr="00183C3A" w14:paraId="5EED4B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471CD7"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A21D9" w14:textId="1E408512" w:rsidR="00F82D77" w:rsidRPr="00183C3A" w:rsidRDefault="00F82D77" w:rsidP="00F82D77">
            <w:pPr>
              <w:rPr>
                <w:rFonts w:eastAsia="Calibri"/>
                <w:szCs w:val="22"/>
              </w:rPr>
            </w:pPr>
            <w:r w:rsidRPr="00183C3A">
              <w:rPr>
                <w:rFonts w:eastAsia="Calibri"/>
                <w:szCs w:val="22"/>
              </w:rPr>
              <w:t>km1-4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A614F16" w14:textId="5982C504" w:rsidR="00F82D77" w:rsidRPr="00183C3A" w:rsidRDefault="00F82D77" w:rsidP="00F82D77">
            <w:pPr>
              <w:rPr>
                <w:rFonts w:eastAsia="Calibri"/>
                <w:szCs w:val="22"/>
              </w:rPr>
            </w:pPr>
            <w:r w:rsidRPr="00183C3A">
              <w:rPr>
                <w:rFonts w:eastAsia="Calibri"/>
                <w:szCs w:val="22"/>
              </w:rPr>
              <w:t>Tujų g., Pumpučių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223BCE2" w14:textId="3EF92296" w:rsidR="00F82D77" w:rsidRPr="00183C3A" w:rsidRDefault="00F82D77" w:rsidP="00F82D77">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054A" w14:textId="73E03BC1"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61C3E6" w14:textId="3C2D18DE" w:rsidR="00F82D77" w:rsidRPr="00183C3A" w:rsidRDefault="00F82D77" w:rsidP="00F82D77">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50421" w14:textId="41C57580"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3AF4" w14:textId="6E9E5188"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8EA218" w14:textId="1449997E" w:rsidR="00F82D77" w:rsidRPr="00183C3A" w:rsidRDefault="00F82D77" w:rsidP="00F82D77">
            <w:pPr>
              <w:jc w:val="center"/>
              <w:rPr>
                <w:rFonts w:eastAsia="Calibri"/>
                <w:szCs w:val="22"/>
              </w:rPr>
            </w:pPr>
            <w:r w:rsidRPr="00183C3A">
              <w:rPr>
                <w:rFonts w:eastAsia="Calibri"/>
                <w:szCs w:val="22"/>
              </w:rPr>
              <w:t>4400-6244-9658</w:t>
            </w:r>
          </w:p>
        </w:tc>
      </w:tr>
      <w:tr w:rsidR="00F82D77" w:rsidRPr="00183C3A" w14:paraId="182A9F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769D6E"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8271AE" w14:textId="126E33C7" w:rsidR="00F82D77" w:rsidRPr="00183C3A" w:rsidRDefault="00F82D77" w:rsidP="00F82D77">
            <w:pPr>
              <w:rPr>
                <w:rFonts w:eastAsia="Calibri"/>
                <w:szCs w:val="22"/>
              </w:rPr>
            </w:pPr>
            <w:r w:rsidRPr="00183C3A">
              <w:rPr>
                <w:rFonts w:eastAsia="Calibri"/>
                <w:szCs w:val="22"/>
              </w:rPr>
              <w:t>KS 206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4500F8E" w14:textId="29262326" w:rsidR="00F82D77" w:rsidRPr="00183C3A" w:rsidRDefault="00F82D77" w:rsidP="00F82D77">
            <w:pPr>
              <w:rPr>
                <w:rFonts w:eastAsia="Calibri"/>
                <w:szCs w:val="22"/>
              </w:rPr>
            </w:pPr>
            <w:r w:rsidRPr="00183C3A">
              <w:rPr>
                <w:rFonts w:eastAsia="Calibri"/>
                <w:szCs w:val="22"/>
              </w:rPr>
              <w:t xml:space="preserve">Mažoji g., </w:t>
            </w:r>
            <w:proofErr w:type="spellStart"/>
            <w:r w:rsidRPr="00183C3A">
              <w:rPr>
                <w:rFonts w:eastAsia="Calibri"/>
                <w:szCs w:val="22"/>
              </w:rPr>
              <w:t>Repšėnų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E71916D" w14:textId="40B4DA82" w:rsidR="00F82D77" w:rsidRPr="00183C3A" w:rsidRDefault="00F82D77" w:rsidP="00F82D77">
            <w:pPr>
              <w:jc w:val="right"/>
              <w:rPr>
                <w:rFonts w:eastAsia="Calibri"/>
                <w:szCs w:val="22"/>
              </w:rPr>
            </w:pPr>
            <w:r w:rsidRPr="00183C3A">
              <w:rPr>
                <w:rFonts w:eastAsia="Calibri"/>
                <w:szCs w:val="22"/>
              </w:rPr>
              <w:t>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4F071" w14:textId="3AED4DE4"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903FB" w14:textId="6005CEE5" w:rsidR="00F82D77" w:rsidRPr="00183C3A" w:rsidRDefault="00F82D77" w:rsidP="00F82D77">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84A815B" w14:textId="5BD29A98" w:rsidR="00F82D77" w:rsidRPr="00183C3A" w:rsidRDefault="00F82D77" w:rsidP="00F82D77">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183B5" w14:textId="3C076BB5"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9624" w14:textId="5693E65C" w:rsidR="00F82D77" w:rsidRPr="00183C3A" w:rsidRDefault="00F82D77" w:rsidP="00F82D77">
            <w:pPr>
              <w:jc w:val="center"/>
              <w:rPr>
                <w:rFonts w:eastAsia="Calibri"/>
                <w:szCs w:val="22"/>
              </w:rPr>
            </w:pPr>
            <w:r w:rsidRPr="00183C3A">
              <w:rPr>
                <w:rFonts w:eastAsia="Calibri"/>
                <w:szCs w:val="22"/>
              </w:rPr>
              <w:t>4400-6239-2930</w:t>
            </w:r>
          </w:p>
        </w:tc>
      </w:tr>
      <w:tr w:rsidR="00F82D77" w:rsidRPr="00183C3A" w14:paraId="0DB8AA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2EE821"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8BFD93" w14:textId="2BDB34E9" w:rsidR="00F82D77" w:rsidRPr="00183C3A" w:rsidRDefault="00F82D77" w:rsidP="00F82D77">
            <w:pPr>
              <w:rPr>
                <w:rFonts w:eastAsia="Calibri"/>
                <w:szCs w:val="22"/>
              </w:rPr>
            </w:pPr>
            <w:r w:rsidRPr="00183C3A">
              <w:rPr>
                <w:rFonts w:eastAsia="Calibri"/>
                <w:szCs w:val="22"/>
              </w:rPr>
              <w:t>k40-2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58BC419" w14:textId="2253CE42" w:rsidR="00F82D77" w:rsidRPr="00183C3A" w:rsidRDefault="00F82D77" w:rsidP="00F82D77">
            <w:pPr>
              <w:rPr>
                <w:rFonts w:eastAsia="Calibri"/>
                <w:szCs w:val="22"/>
              </w:rPr>
            </w:pPr>
            <w:r w:rsidRPr="00183C3A">
              <w:rPr>
                <w:rFonts w:eastAsia="Calibri"/>
                <w:szCs w:val="22"/>
              </w:rPr>
              <w:t xml:space="preserve">Mokyklos g., </w:t>
            </w:r>
            <w:proofErr w:type="spellStart"/>
            <w:r w:rsidRPr="00183C3A">
              <w:rPr>
                <w:rFonts w:eastAsia="Calibri"/>
                <w:szCs w:val="22"/>
              </w:rPr>
              <w:t>Repšėnų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DEEC8CC" w14:textId="5676B512" w:rsidR="00F82D77" w:rsidRPr="00183C3A" w:rsidRDefault="00F82D77" w:rsidP="00F82D77">
            <w:pPr>
              <w:jc w:val="right"/>
              <w:rPr>
                <w:rFonts w:eastAsia="Calibri"/>
                <w:szCs w:val="22"/>
              </w:rPr>
            </w:pPr>
            <w:r w:rsidRPr="00183C3A">
              <w:rPr>
                <w:rFonts w:eastAsia="Calibri"/>
                <w:szCs w:val="22"/>
              </w:rPr>
              <w:t> 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A3284" w14:textId="54550642" w:rsidR="00F82D77" w:rsidRPr="00183C3A" w:rsidRDefault="00F82D77" w:rsidP="00F82D77">
            <w:pPr>
              <w:jc w:val="right"/>
              <w:rPr>
                <w:rFonts w:eastAsia="Calibri"/>
                <w:szCs w:val="22"/>
              </w:rPr>
            </w:pPr>
            <w:r w:rsidRPr="00183C3A">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EE42" w14:textId="49111E12" w:rsidR="00F82D77" w:rsidRPr="00183C3A" w:rsidRDefault="00F82D77" w:rsidP="00F82D77">
            <w:pPr>
              <w:jc w:val="right"/>
              <w:rPr>
                <w:rFonts w:eastAsia="Calibri"/>
                <w:szCs w:val="22"/>
              </w:rPr>
            </w:pPr>
            <w:r w:rsidRPr="00183C3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14101" w14:textId="237015C8" w:rsidR="00F82D77" w:rsidRPr="00183C3A" w:rsidRDefault="00F82D77" w:rsidP="00F82D77">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93D7" w14:textId="0F05E739"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EF55BB" w14:textId="188EA8DD" w:rsidR="00F82D77" w:rsidRPr="00183C3A" w:rsidRDefault="00F82D77" w:rsidP="00F82D77">
            <w:pPr>
              <w:jc w:val="center"/>
              <w:rPr>
                <w:rFonts w:eastAsia="Calibri"/>
                <w:szCs w:val="22"/>
              </w:rPr>
            </w:pPr>
            <w:r w:rsidRPr="00183C3A">
              <w:rPr>
                <w:rFonts w:eastAsia="Calibri"/>
                <w:szCs w:val="22"/>
              </w:rPr>
              <w:t>4400-6239-3206</w:t>
            </w:r>
          </w:p>
        </w:tc>
      </w:tr>
      <w:tr w:rsidR="00F82D77" w:rsidRPr="00183C3A" w14:paraId="25B081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6CC446"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B26906" w14:textId="3949663D" w:rsidR="00F82D77" w:rsidRPr="00183C3A" w:rsidRDefault="00F82D77" w:rsidP="00F82D77">
            <w:pPr>
              <w:rPr>
                <w:rFonts w:eastAsia="Calibri"/>
                <w:szCs w:val="22"/>
              </w:rPr>
            </w:pPr>
            <w:r w:rsidRPr="00183C3A">
              <w:rPr>
                <w:rFonts w:eastAsia="Calibri"/>
                <w:szCs w:val="22"/>
              </w:rPr>
              <w:t>k39-1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27402D7" w14:textId="783A89DD" w:rsidR="00F82D77" w:rsidRPr="00183C3A" w:rsidRDefault="00F82D77" w:rsidP="00F82D77">
            <w:pPr>
              <w:rPr>
                <w:rFonts w:eastAsia="Calibri"/>
                <w:szCs w:val="22"/>
              </w:rPr>
            </w:pPr>
            <w:r w:rsidRPr="00183C3A">
              <w:rPr>
                <w:rFonts w:eastAsia="Calibri"/>
                <w:szCs w:val="22"/>
              </w:rPr>
              <w:t xml:space="preserve">Pienės g., </w:t>
            </w:r>
            <w:proofErr w:type="spellStart"/>
            <w:r w:rsidRPr="00183C3A">
              <w:rPr>
                <w:rFonts w:eastAsia="Calibri"/>
                <w:szCs w:val="22"/>
              </w:rPr>
              <w:t>Repšėnų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79DDA7A" w14:textId="24052B79" w:rsidR="00F82D77" w:rsidRPr="00183C3A" w:rsidRDefault="00F82D77" w:rsidP="00F82D77">
            <w:pPr>
              <w:jc w:val="right"/>
              <w:rPr>
                <w:rFonts w:eastAsia="Calibri"/>
                <w:szCs w:val="22"/>
              </w:rPr>
            </w:pPr>
            <w:r w:rsidRPr="00183C3A">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37B7E" w14:textId="3B7F612A" w:rsidR="00F82D77" w:rsidRPr="00183C3A" w:rsidRDefault="00F82D77" w:rsidP="00F82D77">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96AC" w14:textId="65F2CF7B" w:rsidR="00F82D77" w:rsidRPr="00183C3A" w:rsidRDefault="00F82D77" w:rsidP="00F82D77">
            <w:pPr>
              <w:jc w:val="right"/>
              <w:rPr>
                <w:rFonts w:eastAsia="Calibri"/>
                <w:szCs w:val="22"/>
              </w:rPr>
            </w:pPr>
            <w:r w:rsidRPr="00183C3A">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0EBD" w14:textId="5C7FB480"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C42B9" w14:textId="6F1FE8B8"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7899C8" w14:textId="61051A5E" w:rsidR="00F82D77" w:rsidRPr="00183C3A" w:rsidRDefault="00F82D77" w:rsidP="00F82D77">
            <w:pPr>
              <w:jc w:val="center"/>
              <w:rPr>
                <w:rFonts w:eastAsia="Calibri"/>
                <w:szCs w:val="22"/>
              </w:rPr>
            </w:pPr>
            <w:r w:rsidRPr="00183C3A">
              <w:rPr>
                <w:rFonts w:eastAsia="Calibri"/>
                <w:szCs w:val="22"/>
              </w:rPr>
              <w:t>4400-6239-3217</w:t>
            </w:r>
          </w:p>
        </w:tc>
      </w:tr>
      <w:tr w:rsidR="00F82D77" w:rsidRPr="00183C3A" w14:paraId="2A4BDFF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565893"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E910932" w14:textId="4F12A5C2" w:rsidR="00F82D77" w:rsidRPr="00183C3A" w:rsidRDefault="00F82D77" w:rsidP="00F82D77">
            <w:pPr>
              <w:rPr>
                <w:rFonts w:eastAsia="Calibri"/>
                <w:szCs w:val="22"/>
              </w:rPr>
            </w:pPr>
            <w:r w:rsidRPr="00183C3A">
              <w:rPr>
                <w:rFonts w:eastAsia="Calibri"/>
                <w:szCs w:val="22"/>
              </w:rPr>
              <w:t>k10-4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D1A9E81" w14:textId="257FED3B" w:rsidR="00F82D77" w:rsidRPr="00183C3A" w:rsidRDefault="00F82D77" w:rsidP="00F82D77">
            <w:pPr>
              <w:rPr>
                <w:rFonts w:eastAsia="Calibri"/>
                <w:szCs w:val="22"/>
              </w:rPr>
            </w:pPr>
            <w:r w:rsidRPr="00183C3A">
              <w:rPr>
                <w:rFonts w:eastAsia="Calibri"/>
                <w:szCs w:val="22"/>
              </w:rPr>
              <w:t xml:space="preserve">Vakarų g. </w:t>
            </w:r>
            <w:proofErr w:type="spellStart"/>
            <w:r w:rsidRPr="00183C3A">
              <w:rPr>
                <w:rFonts w:eastAsia="Calibri"/>
                <w:szCs w:val="22"/>
              </w:rPr>
              <w:t>Repšėnų</w:t>
            </w:r>
            <w:proofErr w:type="spellEnd"/>
            <w:r w:rsidRPr="00183C3A">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13F7E73" w14:textId="5E1C2E75" w:rsidR="00F82D77" w:rsidRPr="00183C3A" w:rsidRDefault="00F82D77" w:rsidP="00F82D77">
            <w:pPr>
              <w:jc w:val="right"/>
              <w:rPr>
                <w:rFonts w:eastAsia="Calibri"/>
                <w:szCs w:val="22"/>
              </w:rPr>
            </w:pPr>
            <w:r w:rsidRPr="00183C3A">
              <w:rPr>
                <w:rFonts w:eastAsia="Calibri"/>
                <w:szCs w:val="22"/>
              </w:rPr>
              <w:t xml:space="preserve"> 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2D57A" w14:textId="7DEAC0F0"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58AE" w14:textId="2A982BFF" w:rsidR="00F82D77" w:rsidRPr="00183C3A" w:rsidRDefault="00F82D77" w:rsidP="00F82D77">
            <w:pPr>
              <w:jc w:val="right"/>
              <w:rPr>
                <w:rFonts w:eastAsia="Calibri"/>
                <w:szCs w:val="22"/>
              </w:rPr>
            </w:pPr>
            <w:r w:rsidRPr="00183C3A">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AB6E5" w14:textId="6A84C3B2"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4510" w14:textId="7C097336"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13070" w14:textId="3A7B8A9B" w:rsidR="00F82D77" w:rsidRPr="00183C3A" w:rsidRDefault="00F82D77" w:rsidP="00F82D77">
            <w:pPr>
              <w:jc w:val="center"/>
              <w:rPr>
                <w:rFonts w:eastAsia="Calibri"/>
                <w:szCs w:val="22"/>
              </w:rPr>
            </w:pPr>
            <w:r w:rsidRPr="00183C3A">
              <w:rPr>
                <w:rFonts w:eastAsia="Calibri"/>
                <w:szCs w:val="22"/>
              </w:rPr>
              <w:t>4400-6239-3228</w:t>
            </w:r>
          </w:p>
        </w:tc>
      </w:tr>
      <w:tr w:rsidR="00F82D77" w:rsidRPr="00183C3A" w14:paraId="10315A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DB4E03"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4C8FAC" w14:textId="6501E443" w:rsidR="00F82D77" w:rsidRPr="00183C3A" w:rsidRDefault="00F82D77" w:rsidP="00F82D77">
            <w:pPr>
              <w:rPr>
                <w:rFonts w:eastAsia="Calibri"/>
                <w:szCs w:val="22"/>
              </w:rPr>
            </w:pPr>
            <w:r w:rsidRPr="00183C3A">
              <w:rPr>
                <w:rFonts w:eastAsia="Calibri"/>
                <w:szCs w:val="22"/>
              </w:rPr>
              <w:t>k42-1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F30975E" w14:textId="2D22B3CD" w:rsidR="00F82D77" w:rsidRPr="00183C3A" w:rsidRDefault="00F82D77" w:rsidP="00F82D77">
            <w:pPr>
              <w:rPr>
                <w:rFonts w:eastAsia="Calibri"/>
                <w:szCs w:val="22"/>
              </w:rPr>
            </w:pPr>
            <w:r w:rsidRPr="00183C3A">
              <w:rPr>
                <w:rFonts w:eastAsia="Calibri"/>
                <w:szCs w:val="22"/>
              </w:rPr>
              <w:t>Kalno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2BE1D8" w14:textId="091EB05B" w:rsidR="00F82D77" w:rsidRPr="00183C3A" w:rsidRDefault="00F82D77" w:rsidP="00F82D77">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3D623" w14:textId="7DC6A434" w:rsidR="00F82D77" w:rsidRPr="00183C3A" w:rsidRDefault="00F82D77" w:rsidP="00F82D77">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ADF2C" w14:textId="4D8B594A"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06863" w14:textId="2CF72098"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169CB" w14:textId="5DAC1ADE" w:rsidR="00F82D77" w:rsidRPr="00183C3A" w:rsidRDefault="00F82D77" w:rsidP="00F82D77">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463B1" w14:textId="558CD2BC" w:rsidR="00F82D77" w:rsidRPr="00183C3A" w:rsidRDefault="00F82D77" w:rsidP="00F82D77">
            <w:pPr>
              <w:jc w:val="center"/>
              <w:rPr>
                <w:rFonts w:eastAsia="Calibri"/>
                <w:szCs w:val="22"/>
              </w:rPr>
            </w:pPr>
            <w:r w:rsidRPr="00183C3A">
              <w:rPr>
                <w:rFonts w:eastAsia="Calibri"/>
                <w:szCs w:val="22"/>
              </w:rPr>
              <w:t>4400-5065-3902</w:t>
            </w:r>
          </w:p>
        </w:tc>
      </w:tr>
      <w:tr w:rsidR="00F82D77" w:rsidRPr="0079761C" w14:paraId="35713E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58ECB5" w14:textId="77777777" w:rsidR="00F82D77" w:rsidRPr="0079761C"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7DADDF" w14:textId="62BCC643" w:rsidR="00F82D77" w:rsidRPr="0079761C" w:rsidRDefault="00F82D77" w:rsidP="00F82D77">
            <w:pPr>
              <w:rPr>
                <w:rFonts w:eastAsia="Calibri"/>
                <w:szCs w:val="22"/>
              </w:rPr>
            </w:pPr>
            <w:r w:rsidRPr="0079761C">
              <w:rPr>
                <w:rFonts w:eastAsia="Calibri"/>
                <w:szCs w:val="22"/>
              </w:rPr>
              <w:t>k10-1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844736" w14:textId="784B6D3D" w:rsidR="00F82D77" w:rsidRPr="0079761C" w:rsidRDefault="00F82D77" w:rsidP="00F82D77">
            <w:pPr>
              <w:rPr>
                <w:rFonts w:eastAsia="Calibri"/>
                <w:szCs w:val="22"/>
              </w:rPr>
            </w:pPr>
            <w:r w:rsidRPr="0079761C">
              <w:rPr>
                <w:rFonts w:eastAsia="Calibri"/>
                <w:szCs w:val="22"/>
              </w:rPr>
              <w:t>Naujakiemio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BACBE8F" w14:textId="31B96453" w:rsidR="00F82D77" w:rsidRPr="0079761C" w:rsidRDefault="00F82D77" w:rsidP="00F82D77">
            <w:pPr>
              <w:jc w:val="right"/>
              <w:rPr>
                <w:rFonts w:eastAsia="Calibri"/>
                <w:szCs w:val="22"/>
              </w:rPr>
            </w:pPr>
            <w:r w:rsidRPr="0079761C">
              <w:rPr>
                <w:rFonts w:eastAsia="Calibri"/>
                <w:szCs w:val="22"/>
              </w:rPr>
              <w:t xml:space="preserve">  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228D" w14:textId="39B0158B" w:rsidR="00F82D77" w:rsidRPr="0079761C" w:rsidRDefault="00F82D77" w:rsidP="00F82D77">
            <w:pPr>
              <w:jc w:val="right"/>
              <w:rPr>
                <w:rFonts w:eastAsia="Calibri"/>
                <w:szCs w:val="22"/>
              </w:rPr>
            </w:pPr>
            <w:r w:rsidRPr="007976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7AAC" w14:textId="69B97128" w:rsidR="00F82D77" w:rsidRPr="0079761C" w:rsidRDefault="00F82D77" w:rsidP="00F82D77">
            <w:pPr>
              <w:jc w:val="right"/>
              <w:rPr>
                <w:rFonts w:eastAsia="Calibri"/>
                <w:szCs w:val="22"/>
              </w:rPr>
            </w:pPr>
            <w:r w:rsidRPr="0079761C">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017A4" w14:textId="7C3483B1" w:rsidR="00F82D77" w:rsidRPr="0079761C" w:rsidRDefault="00F82D77" w:rsidP="00F82D77">
            <w:pPr>
              <w:jc w:val="right"/>
              <w:rPr>
                <w:rFonts w:eastAsia="Calibri"/>
                <w:szCs w:val="22"/>
              </w:rPr>
            </w:pPr>
            <w:r w:rsidRPr="007976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7AB7F" w14:textId="5ADF0BCD" w:rsidR="00F82D77" w:rsidRPr="0079761C" w:rsidRDefault="00F82D77" w:rsidP="00F82D77">
            <w:pPr>
              <w:jc w:val="center"/>
              <w:rPr>
                <w:rFonts w:eastAsia="Calibri"/>
                <w:szCs w:val="22"/>
              </w:rPr>
            </w:pPr>
            <w:r w:rsidRPr="007976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AAF477" w14:textId="2E38B4CF" w:rsidR="00F82D77" w:rsidRPr="0079761C" w:rsidRDefault="00F82D77" w:rsidP="00F82D77">
            <w:pPr>
              <w:jc w:val="center"/>
              <w:rPr>
                <w:rFonts w:eastAsia="Calibri"/>
                <w:szCs w:val="22"/>
              </w:rPr>
            </w:pPr>
            <w:r w:rsidRPr="0079761C">
              <w:rPr>
                <w:rFonts w:eastAsia="Calibri"/>
                <w:szCs w:val="22"/>
              </w:rPr>
              <w:t>4400-6240-6926</w:t>
            </w:r>
          </w:p>
        </w:tc>
      </w:tr>
      <w:tr w:rsidR="00F82D77" w:rsidRPr="00183C3A" w14:paraId="545D33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021A1D" w14:textId="77777777" w:rsidR="00F82D77" w:rsidRPr="00183C3A"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B0C9D7" w14:textId="6E84DF31" w:rsidR="00F82D77" w:rsidRPr="00183C3A" w:rsidRDefault="00F82D77" w:rsidP="00F82D77">
            <w:pPr>
              <w:rPr>
                <w:rFonts w:eastAsia="Calibri"/>
                <w:szCs w:val="22"/>
              </w:rPr>
            </w:pPr>
            <w:r w:rsidRPr="00183C3A">
              <w:rPr>
                <w:rFonts w:eastAsia="Calibri"/>
                <w:szCs w:val="22"/>
              </w:rPr>
              <w:t>k10-3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93C07E2" w14:textId="3679E6E8" w:rsidR="00F82D77" w:rsidRPr="00183C3A" w:rsidRDefault="00F82D77" w:rsidP="00F82D77">
            <w:pPr>
              <w:rPr>
                <w:rFonts w:eastAsia="Calibri"/>
                <w:szCs w:val="22"/>
              </w:rPr>
            </w:pPr>
            <w:r w:rsidRPr="00183C3A">
              <w:rPr>
                <w:rFonts w:eastAsia="Calibri"/>
                <w:szCs w:val="22"/>
              </w:rPr>
              <w:t>Vilties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074D95" w14:textId="6AA8FAB1" w:rsidR="00F82D77" w:rsidRPr="00183C3A" w:rsidRDefault="00F82D77" w:rsidP="00F82D77">
            <w:pPr>
              <w:jc w:val="right"/>
              <w:rPr>
                <w:rFonts w:eastAsia="Calibri"/>
                <w:szCs w:val="22"/>
              </w:rPr>
            </w:pPr>
            <w:r w:rsidRPr="00183C3A">
              <w:rPr>
                <w:rFonts w:eastAsia="Calibri"/>
                <w:szCs w:val="22"/>
              </w:rPr>
              <w:t> 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816DC" w14:textId="586243C8" w:rsidR="00F82D77" w:rsidRPr="00183C3A" w:rsidRDefault="00F82D77" w:rsidP="00F82D77">
            <w:pPr>
              <w:jc w:val="right"/>
              <w:rPr>
                <w:rFonts w:eastAsia="Calibri"/>
                <w:szCs w:val="22"/>
              </w:rPr>
            </w:pPr>
            <w:r w:rsidRPr="00183C3A">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1C593" w14:textId="42104377" w:rsidR="00F82D77" w:rsidRPr="00183C3A" w:rsidRDefault="00F82D77" w:rsidP="00F82D77">
            <w:pPr>
              <w:jc w:val="right"/>
              <w:rPr>
                <w:rFonts w:eastAsia="Calibri"/>
                <w:szCs w:val="22"/>
              </w:rPr>
            </w:pPr>
            <w:r w:rsidRPr="00183C3A">
              <w:rPr>
                <w:rFonts w:eastAsia="Calibri"/>
                <w:szCs w:val="22"/>
              </w:rPr>
              <w:t xml:space="preserve">  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54F1B" w14:textId="5F95FBC8" w:rsidR="00F82D77" w:rsidRPr="00183C3A" w:rsidRDefault="00F82D77" w:rsidP="00F82D77">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8FF1A" w14:textId="77777777" w:rsidR="00F82D77" w:rsidRDefault="00F82D77" w:rsidP="00F82D77">
            <w:pPr>
              <w:jc w:val="center"/>
              <w:rPr>
                <w:rFonts w:eastAsia="Calibri"/>
                <w:szCs w:val="22"/>
              </w:rPr>
            </w:pPr>
            <w:r w:rsidRPr="00183C3A">
              <w:rPr>
                <w:rFonts w:eastAsia="Calibri"/>
                <w:szCs w:val="22"/>
              </w:rPr>
              <w:t>D</w:t>
            </w:r>
          </w:p>
          <w:p w14:paraId="1D0862DA" w14:textId="608F3AF2" w:rsidR="00F82D77" w:rsidRPr="00183C3A" w:rsidRDefault="00F82D77" w:rsidP="00F82D77">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C51255" w14:textId="1D087498" w:rsidR="00F82D77" w:rsidRPr="00183C3A" w:rsidRDefault="00F82D77" w:rsidP="00F82D77">
            <w:pPr>
              <w:jc w:val="center"/>
              <w:rPr>
                <w:rFonts w:eastAsia="Calibri"/>
                <w:szCs w:val="22"/>
              </w:rPr>
            </w:pPr>
            <w:r w:rsidRPr="00183C3A">
              <w:rPr>
                <w:rFonts w:eastAsia="Calibri"/>
                <w:szCs w:val="22"/>
              </w:rPr>
              <w:t>4400-6242-2708 4400-6242-2695</w:t>
            </w:r>
          </w:p>
        </w:tc>
      </w:tr>
      <w:tr w:rsidR="00F82D77" w:rsidRPr="00AF50D1" w14:paraId="43D199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9B7383" w14:textId="77777777" w:rsidR="00F82D77" w:rsidRPr="00AF50D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AB3457" w14:textId="53B53E92" w:rsidR="00F82D77" w:rsidRPr="00AF50D1" w:rsidRDefault="00F82D77" w:rsidP="00F82D77">
            <w:pPr>
              <w:rPr>
                <w:rFonts w:eastAsia="Calibri"/>
                <w:szCs w:val="22"/>
              </w:rPr>
            </w:pPr>
            <w:r w:rsidRPr="00AF50D1">
              <w:rPr>
                <w:rFonts w:eastAsia="Calibri"/>
                <w:szCs w:val="22"/>
              </w:rPr>
              <w:t>k10-2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03DFF3" w14:textId="6C0DE048" w:rsidR="00F82D77" w:rsidRPr="00AF50D1" w:rsidRDefault="00F82D77" w:rsidP="00F82D77">
            <w:pPr>
              <w:rPr>
                <w:rFonts w:eastAsia="Calibri"/>
                <w:szCs w:val="22"/>
              </w:rPr>
            </w:pPr>
            <w:r w:rsidRPr="00AF50D1">
              <w:rPr>
                <w:rFonts w:eastAsia="Calibri"/>
                <w:szCs w:val="22"/>
              </w:rPr>
              <w:t>Žiedo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B327CD" w14:textId="2F02E88D" w:rsidR="00F82D77" w:rsidRPr="00AF50D1" w:rsidRDefault="00F82D77" w:rsidP="00F82D77">
            <w:pPr>
              <w:jc w:val="right"/>
              <w:rPr>
                <w:rFonts w:eastAsia="Calibri"/>
                <w:szCs w:val="22"/>
              </w:rPr>
            </w:pPr>
            <w:r w:rsidRPr="00AF50D1">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A91A2" w14:textId="2611A751" w:rsidR="00F82D77" w:rsidRPr="00AF50D1" w:rsidRDefault="00F82D77" w:rsidP="00F82D77">
            <w:pPr>
              <w:jc w:val="right"/>
              <w:rPr>
                <w:rFonts w:eastAsia="Calibri"/>
                <w:szCs w:val="22"/>
              </w:rPr>
            </w:pPr>
            <w:r w:rsidRPr="00AF50D1">
              <w:rPr>
                <w:rFonts w:eastAsia="Calibri"/>
                <w:szCs w:val="22"/>
              </w:rPr>
              <w:t xml:space="preserve"> 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1A322" w14:textId="2BA6E3FC" w:rsidR="00F82D77" w:rsidRPr="00AF50D1" w:rsidRDefault="00F82D77" w:rsidP="00F82D77">
            <w:pPr>
              <w:jc w:val="right"/>
              <w:rPr>
                <w:rFonts w:eastAsia="Calibri"/>
                <w:strike/>
                <w:szCs w:val="22"/>
              </w:rPr>
            </w:pPr>
            <w:r w:rsidRPr="00AF50D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C1A6E" w14:textId="54279CC8" w:rsidR="00F82D77" w:rsidRPr="00AF50D1" w:rsidRDefault="00F82D77" w:rsidP="00F82D77">
            <w:pPr>
              <w:jc w:val="right"/>
              <w:rPr>
                <w:rFonts w:eastAsia="Calibri"/>
                <w:szCs w:val="22"/>
              </w:rPr>
            </w:pPr>
            <w:r w:rsidRPr="00AF50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5EC7C" w14:textId="77777777" w:rsidR="00F82D77" w:rsidRDefault="00F82D77" w:rsidP="00F82D77">
            <w:pPr>
              <w:jc w:val="center"/>
              <w:rPr>
                <w:rFonts w:eastAsia="Calibri"/>
                <w:szCs w:val="22"/>
              </w:rPr>
            </w:pPr>
            <w:r w:rsidRPr="00AF50D1">
              <w:rPr>
                <w:rFonts w:eastAsia="Calibri"/>
                <w:szCs w:val="22"/>
              </w:rPr>
              <w:t>D</w:t>
            </w:r>
          </w:p>
          <w:p w14:paraId="6E6EC7F3" w14:textId="434E184E" w:rsidR="00F82D77" w:rsidRPr="00AF50D1" w:rsidRDefault="00F82D77" w:rsidP="00F82D77">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043B37" w14:textId="77777777" w:rsidR="00F82D77" w:rsidRPr="00AF50D1" w:rsidRDefault="00F82D77" w:rsidP="00F82D77">
            <w:pPr>
              <w:jc w:val="center"/>
              <w:rPr>
                <w:rFonts w:eastAsia="Calibri"/>
                <w:szCs w:val="22"/>
              </w:rPr>
            </w:pPr>
            <w:r w:rsidRPr="00AF50D1">
              <w:rPr>
                <w:rFonts w:eastAsia="Calibri"/>
                <w:szCs w:val="22"/>
              </w:rPr>
              <w:t>4400-2495-5302</w:t>
            </w:r>
          </w:p>
          <w:p w14:paraId="2AF994E3" w14:textId="0360B7C0" w:rsidR="00F82D77" w:rsidRPr="00AF50D1" w:rsidRDefault="00F82D77" w:rsidP="00F82D77">
            <w:pPr>
              <w:jc w:val="center"/>
              <w:rPr>
                <w:rFonts w:eastAsia="Calibri"/>
                <w:szCs w:val="22"/>
              </w:rPr>
            </w:pPr>
            <w:r w:rsidRPr="00AF50D1">
              <w:rPr>
                <w:rFonts w:eastAsia="Calibri"/>
                <w:szCs w:val="22"/>
              </w:rPr>
              <w:t>4400-6242-2684</w:t>
            </w:r>
          </w:p>
        </w:tc>
      </w:tr>
      <w:tr w:rsidR="00F82D77" w:rsidRPr="000C557E" w14:paraId="4CD88ECD" w14:textId="77777777" w:rsidTr="00D825BF">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FEEB02" w14:textId="77777777" w:rsidR="00F82D77" w:rsidRPr="000C557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8A96CE" w14:textId="3A718C5C" w:rsidR="00F82D77" w:rsidRPr="000C557E" w:rsidRDefault="00F82D77" w:rsidP="00F82D77">
            <w:pPr>
              <w:rPr>
                <w:rFonts w:eastAsia="Calibri"/>
                <w:szCs w:val="22"/>
              </w:rPr>
            </w:pPr>
            <w:r w:rsidRPr="000C557E">
              <w:rPr>
                <w:rFonts w:eastAsia="Calibri"/>
                <w:szCs w:val="22"/>
              </w:rPr>
              <w:t>k11-3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FC7FF9A" w14:textId="13E63A1A" w:rsidR="00F82D77" w:rsidRPr="000C557E" w:rsidRDefault="00F82D77" w:rsidP="00F82D77">
            <w:pPr>
              <w:rPr>
                <w:rFonts w:eastAsia="Calibri"/>
                <w:szCs w:val="22"/>
              </w:rPr>
            </w:pPr>
            <w:r w:rsidRPr="000C557E">
              <w:rPr>
                <w:rFonts w:eastAsia="Calibri"/>
                <w:szCs w:val="22"/>
              </w:rPr>
              <w:t>Jurginų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6A59B94" w14:textId="44D2F79D" w:rsidR="00F82D77" w:rsidRPr="000C557E" w:rsidRDefault="00F82D77" w:rsidP="00F82D77">
            <w:pPr>
              <w:jc w:val="right"/>
              <w:rPr>
                <w:rFonts w:eastAsia="Calibri"/>
                <w:szCs w:val="22"/>
              </w:rPr>
            </w:pPr>
            <w:r w:rsidRPr="000C557E">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E3988" w14:textId="7178FF7A" w:rsidR="00F82D77" w:rsidRPr="000C557E" w:rsidRDefault="00F82D77" w:rsidP="00F82D77">
            <w:pPr>
              <w:jc w:val="right"/>
              <w:rPr>
                <w:rFonts w:eastAsia="Calibri"/>
                <w:szCs w:val="22"/>
              </w:rPr>
            </w:pPr>
            <w:r w:rsidRPr="000C557E">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1FC28" w14:textId="4651D25C" w:rsidR="00F82D77" w:rsidRPr="000C557E" w:rsidRDefault="00F82D77" w:rsidP="00F82D77">
            <w:pPr>
              <w:jc w:val="right"/>
              <w:rPr>
                <w:rFonts w:eastAsia="Calibri"/>
                <w:szCs w:val="22"/>
              </w:rPr>
            </w:pPr>
            <w:r w:rsidRPr="000C557E">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7DFF" w14:textId="33BC9AD5" w:rsidR="00F82D77" w:rsidRPr="000C557E" w:rsidRDefault="00F82D77" w:rsidP="00F82D77">
            <w:pPr>
              <w:jc w:val="right"/>
              <w:rPr>
                <w:rFonts w:eastAsia="Calibri"/>
                <w:strike/>
                <w:szCs w:val="22"/>
              </w:rPr>
            </w:pPr>
            <w:r w:rsidRPr="000C557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575F4" w14:textId="61581CC8" w:rsidR="00F82D77" w:rsidRPr="000C557E" w:rsidRDefault="00F82D77" w:rsidP="00F82D77">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3AF513" w14:textId="38180D3E" w:rsidR="00F82D77" w:rsidRPr="000C557E" w:rsidRDefault="00F82D77" w:rsidP="00F82D77">
            <w:pPr>
              <w:jc w:val="center"/>
              <w:rPr>
                <w:rFonts w:eastAsia="Calibri"/>
                <w:szCs w:val="22"/>
              </w:rPr>
            </w:pPr>
            <w:r w:rsidRPr="000C557E">
              <w:t>4400-6259-4250</w:t>
            </w:r>
          </w:p>
        </w:tc>
      </w:tr>
      <w:tr w:rsidR="00F82D77" w:rsidRPr="000C557E" w14:paraId="2B234568" w14:textId="77777777" w:rsidTr="00D825BF">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EB3174" w14:textId="77777777" w:rsidR="00F82D77" w:rsidRPr="000C557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D506F6" w14:textId="3AE4EB5D" w:rsidR="00F82D77" w:rsidRPr="000C557E" w:rsidRDefault="00F82D77" w:rsidP="00F82D77">
            <w:pPr>
              <w:rPr>
                <w:rFonts w:eastAsia="Calibri"/>
                <w:szCs w:val="22"/>
              </w:rPr>
            </w:pPr>
            <w:r w:rsidRPr="000C557E">
              <w:rPr>
                <w:rFonts w:eastAsia="Calibri"/>
                <w:szCs w:val="22"/>
              </w:rPr>
              <w:t>k11-4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678BA59" w14:textId="00730500" w:rsidR="00F82D77" w:rsidRPr="000C557E" w:rsidRDefault="00F82D77" w:rsidP="00F82D77">
            <w:pPr>
              <w:rPr>
                <w:rFonts w:eastAsia="Calibri"/>
                <w:szCs w:val="22"/>
              </w:rPr>
            </w:pPr>
            <w:r w:rsidRPr="000C557E">
              <w:rPr>
                <w:rFonts w:eastAsia="Calibri"/>
                <w:szCs w:val="22"/>
              </w:rPr>
              <w:t>Palaukės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091BDE6" w14:textId="52E63BA1" w:rsidR="00F82D77" w:rsidRPr="000C557E" w:rsidRDefault="00F82D77" w:rsidP="00F82D77">
            <w:pPr>
              <w:jc w:val="right"/>
              <w:rPr>
                <w:rFonts w:eastAsia="Calibri"/>
                <w:szCs w:val="22"/>
              </w:rPr>
            </w:pPr>
            <w:r w:rsidRPr="000C557E">
              <w:rPr>
                <w:rFonts w:eastAsia="Calibri"/>
                <w:szCs w:val="22"/>
              </w:rPr>
              <w:t xml:space="preserve">312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F0B08" w14:textId="0A286AFE"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6E9BB" w14:textId="6C783DAF" w:rsidR="00F82D77" w:rsidRPr="000C557E" w:rsidRDefault="00F82D77" w:rsidP="00F82D77">
            <w:pPr>
              <w:jc w:val="right"/>
              <w:rPr>
                <w:rFonts w:eastAsia="Calibri"/>
                <w:szCs w:val="22"/>
              </w:rPr>
            </w:pPr>
            <w:r w:rsidRPr="000C557E">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6AC6" w14:textId="3DBB992E"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9FE7C" w14:textId="7ED638FC" w:rsidR="00F82D77" w:rsidRPr="000C557E" w:rsidRDefault="00F82D77" w:rsidP="00F82D77">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548948" w14:textId="0C7236C7" w:rsidR="00F82D77" w:rsidRPr="000C557E" w:rsidRDefault="00F82D77" w:rsidP="00F82D77">
            <w:pPr>
              <w:jc w:val="center"/>
              <w:rPr>
                <w:rFonts w:eastAsia="Calibri"/>
                <w:szCs w:val="22"/>
              </w:rPr>
            </w:pPr>
            <w:r w:rsidRPr="000C557E">
              <w:t>4400-6240-5661</w:t>
            </w:r>
          </w:p>
        </w:tc>
      </w:tr>
      <w:tr w:rsidR="00F82D77" w:rsidRPr="000C557E" w14:paraId="28D7B1EE" w14:textId="77777777" w:rsidTr="00D825BF">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2A6DBE" w14:textId="77777777" w:rsidR="00F82D77" w:rsidRPr="000C557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C0C607" w14:textId="2AD98EC2" w:rsidR="00F82D77" w:rsidRPr="000C557E" w:rsidRDefault="00F82D77" w:rsidP="00F82D77">
            <w:pPr>
              <w:rPr>
                <w:rFonts w:eastAsia="Calibri"/>
                <w:szCs w:val="22"/>
              </w:rPr>
            </w:pPr>
            <w:r w:rsidRPr="000C557E">
              <w:rPr>
                <w:rFonts w:eastAsia="Calibri"/>
                <w:szCs w:val="22"/>
              </w:rPr>
              <w:t>k11-5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79B045" w14:textId="63A995A3" w:rsidR="00F82D77" w:rsidRPr="000C557E" w:rsidRDefault="00F82D77" w:rsidP="00F82D77">
            <w:pPr>
              <w:rPr>
                <w:rFonts w:eastAsia="Calibri"/>
                <w:szCs w:val="22"/>
              </w:rPr>
            </w:pPr>
            <w:r w:rsidRPr="000C557E">
              <w:rPr>
                <w:rFonts w:eastAsia="Calibri"/>
                <w:szCs w:val="22"/>
              </w:rPr>
              <w:t>Ramioji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26C1A9C" w14:textId="1E4AB2C3" w:rsidR="00F82D77" w:rsidRPr="000C557E" w:rsidRDefault="00F82D77" w:rsidP="00F82D77">
            <w:pPr>
              <w:jc w:val="right"/>
              <w:rPr>
                <w:rFonts w:eastAsia="Calibri"/>
                <w:szCs w:val="22"/>
              </w:rPr>
            </w:pPr>
            <w:r w:rsidRPr="000C557E">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5C0D2" w14:textId="6E5FF39D"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2EC37" w14:textId="2CC93273" w:rsidR="00F82D77" w:rsidRPr="000C557E" w:rsidRDefault="00F82D77" w:rsidP="00F82D77">
            <w:pPr>
              <w:jc w:val="right"/>
              <w:rPr>
                <w:rFonts w:eastAsia="Calibri"/>
                <w:szCs w:val="22"/>
              </w:rPr>
            </w:pPr>
            <w:r w:rsidRPr="000C557E">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CF19" w14:textId="6960D820"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1D91D" w14:textId="78A5F4ED" w:rsidR="00F82D77" w:rsidRPr="000C557E" w:rsidRDefault="00F82D77" w:rsidP="00F82D77">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C2D7A6" w14:textId="7AC6A375" w:rsidR="00F82D77" w:rsidRPr="000C557E" w:rsidRDefault="00F82D77" w:rsidP="00F82D77">
            <w:pPr>
              <w:jc w:val="center"/>
              <w:rPr>
                <w:rFonts w:eastAsia="Calibri"/>
                <w:szCs w:val="22"/>
              </w:rPr>
            </w:pPr>
            <w:r w:rsidRPr="000C557E">
              <w:t>4400-6240-5683</w:t>
            </w:r>
          </w:p>
        </w:tc>
      </w:tr>
      <w:tr w:rsidR="00F82D77" w:rsidRPr="000C557E" w14:paraId="503E1A0C" w14:textId="77777777" w:rsidTr="00D825BF">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D1BAE5" w14:textId="77777777" w:rsidR="00F82D77" w:rsidRPr="000C557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9FBCF51" w14:textId="267A3767" w:rsidR="00F82D77" w:rsidRPr="000C557E" w:rsidRDefault="00F82D77" w:rsidP="00F82D77">
            <w:pPr>
              <w:rPr>
                <w:rFonts w:eastAsia="Calibri"/>
                <w:szCs w:val="22"/>
              </w:rPr>
            </w:pPr>
            <w:r w:rsidRPr="000C557E">
              <w:rPr>
                <w:rFonts w:eastAsia="Calibri"/>
                <w:szCs w:val="22"/>
              </w:rPr>
              <w:t>k11-1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4D0E1A" w14:textId="1DA72D79" w:rsidR="00F82D77" w:rsidRPr="000C557E" w:rsidRDefault="00F82D77" w:rsidP="00F82D77">
            <w:pPr>
              <w:rPr>
                <w:rFonts w:eastAsia="Calibri"/>
                <w:szCs w:val="22"/>
              </w:rPr>
            </w:pPr>
            <w:r w:rsidRPr="000C557E">
              <w:rPr>
                <w:rFonts w:eastAsia="Calibri"/>
                <w:szCs w:val="22"/>
              </w:rPr>
              <w:t>Šiaurinė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322AD59" w14:textId="54B158B9" w:rsidR="00F82D77" w:rsidRPr="000C557E" w:rsidRDefault="00F82D77" w:rsidP="00F82D77">
            <w:pPr>
              <w:jc w:val="right"/>
              <w:rPr>
                <w:rFonts w:eastAsia="Calibri"/>
                <w:szCs w:val="22"/>
              </w:rPr>
            </w:pPr>
            <w:r w:rsidRPr="000C557E">
              <w:rPr>
                <w:rFonts w:eastAsia="Calibri"/>
                <w:szCs w:val="22"/>
              </w:rPr>
              <w:t>484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1081F" w14:textId="142D3906" w:rsidR="00F82D77" w:rsidRPr="000C557E" w:rsidRDefault="00F82D77" w:rsidP="00F82D77">
            <w:pPr>
              <w:jc w:val="right"/>
              <w:rPr>
                <w:rFonts w:eastAsia="Calibri"/>
                <w:szCs w:val="22"/>
              </w:rPr>
            </w:pPr>
            <w:r w:rsidRPr="000C557E">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7077" w14:textId="392C091F" w:rsidR="00F82D77" w:rsidRPr="000C557E" w:rsidRDefault="00F82D77" w:rsidP="00F82D77">
            <w:pPr>
              <w:jc w:val="right"/>
              <w:rPr>
                <w:rFonts w:eastAsia="Calibri"/>
                <w:szCs w:val="22"/>
              </w:rPr>
            </w:pPr>
            <w:r w:rsidRPr="000C557E">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71F5" w14:textId="25449937"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4669F" w14:textId="20533A02" w:rsidR="00F82D77" w:rsidRPr="000C557E" w:rsidRDefault="00F82D77" w:rsidP="00F82D77">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F1B875" w14:textId="79A41C45" w:rsidR="00F82D77" w:rsidRPr="000C557E" w:rsidRDefault="00F82D77" w:rsidP="00F82D77">
            <w:pPr>
              <w:jc w:val="center"/>
              <w:rPr>
                <w:rFonts w:eastAsia="Calibri"/>
                <w:szCs w:val="22"/>
              </w:rPr>
            </w:pPr>
            <w:r w:rsidRPr="000C557E">
              <w:t>4400-6240-5714</w:t>
            </w:r>
          </w:p>
        </w:tc>
      </w:tr>
      <w:tr w:rsidR="00F82D77" w:rsidRPr="000C557E" w14:paraId="7A774120" w14:textId="77777777" w:rsidTr="00D825BF">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7A2B60" w14:textId="77777777" w:rsidR="00F82D77" w:rsidRPr="000C557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DF0D17" w14:textId="7735A8EB" w:rsidR="00F82D77" w:rsidRPr="000C557E" w:rsidRDefault="00F82D77" w:rsidP="00F82D77">
            <w:pPr>
              <w:rPr>
                <w:rFonts w:eastAsia="Calibri"/>
                <w:szCs w:val="22"/>
              </w:rPr>
            </w:pPr>
            <w:r w:rsidRPr="000C557E">
              <w:rPr>
                <w:rFonts w:eastAsia="Calibri"/>
                <w:szCs w:val="22"/>
              </w:rPr>
              <w:t>k11-6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061814" w14:textId="2FC375B4" w:rsidR="00F82D77" w:rsidRPr="000C557E" w:rsidRDefault="00F82D77" w:rsidP="00F82D77">
            <w:pPr>
              <w:rPr>
                <w:rFonts w:eastAsia="Calibri"/>
                <w:szCs w:val="22"/>
              </w:rPr>
            </w:pPr>
            <w:r w:rsidRPr="000C557E">
              <w:rPr>
                <w:rFonts w:eastAsia="Calibri"/>
                <w:szCs w:val="22"/>
              </w:rPr>
              <w:t>Šventosios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AD6803F" w14:textId="77EB6D4E" w:rsidR="00F82D77" w:rsidRPr="000C557E" w:rsidRDefault="00F82D77" w:rsidP="00F82D77">
            <w:pPr>
              <w:jc w:val="right"/>
              <w:rPr>
                <w:rFonts w:eastAsia="Calibri"/>
                <w:szCs w:val="22"/>
              </w:rPr>
            </w:pPr>
            <w:r w:rsidRPr="000C557E">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2C794" w14:textId="6609D635"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F58AC" w14:textId="15B5EA05" w:rsidR="00F82D77" w:rsidRPr="000C557E" w:rsidRDefault="00F82D77" w:rsidP="00F82D77">
            <w:pPr>
              <w:jc w:val="right"/>
              <w:rPr>
                <w:rFonts w:eastAsia="Calibri"/>
                <w:szCs w:val="22"/>
              </w:rPr>
            </w:pPr>
            <w:r w:rsidRPr="000C557E">
              <w:rPr>
                <w:rFonts w:eastAsia="Calibri"/>
                <w:szCs w:val="22"/>
              </w:rPr>
              <w:t xml:space="preserve"> 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9AB82" w14:textId="5D5033AB" w:rsidR="00F82D77" w:rsidRPr="000C557E" w:rsidRDefault="00F82D77" w:rsidP="00F82D77">
            <w:pPr>
              <w:jc w:val="right"/>
              <w:rPr>
                <w:rFonts w:eastAsia="Calibri"/>
                <w:szCs w:val="22"/>
              </w:rPr>
            </w:pPr>
            <w:r w:rsidRPr="000C557E">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558B7" w14:textId="355BE80E" w:rsidR="00F82D77" w:rsidRPr="000C557E" w:rsidRDefault="00F82D77" w:rsidP="00F82D77">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09510D" w14:textId="000F5B5C" w:rsidR="00F82D77" w:rsidRPr="000C557E" w:rsidRDefault="00F82D77" w:rsidP="00F82D77">
            <w:pPr>
              <w:jc w:val="center"/>
              <w:rPr>
                <w:rFonts w:eastAsia="Calibri"/>
                <w:szCs w:val="22"/>
              </w:rPr>
            </w:pPr>
            <w:r w:rsidRPr="000C557E">
              <w:t>4400-6240-5672</w:t>
            </w:r>
          </w:p>
        </w:tc>
      </w:tr>
      <w:tr w:rsidR="00F82D77" w:rsidRPr="000C557E" w14:paraId="704F7A2F" w14:textId="77777777" w:rsidTr="00D825BF">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0A6DEC" w14:textId="77777777" w:rsidR="00F82D77" w:rsidRPr="000C557E"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27D5F8" w14:textId="27969DB3" w:rsidR="00F82D77" w:rsidRPr="000C557E" w:rsidRDefault="00F82D77" w:rsidP="00F82D77">
            <w:pPr>
              <w:rPr>
                <w:rFonts w:eastAsia="Calibri"/>
                <w:szCs w:val="22"/>
              </w:rPr>
            </w:pPr>
            <w:r w:rsidRPr="000C557E">
              <w:rPr>
                <w:rFonts w:eastAsia="Calibri"/>
                <w:szCs w:val="22"/>
              </w:rPr>
              <w:t>k11-7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E485FC3" w14:textId="418CCDE5" w:rsidR="00F82D77" w:rsidRPr="000C557E" w:rsidRDefault="00F82D77" w:rsidP="00F82D77">
            <w:pPr>
              <w:rPr>
                <w:rFonts w:eastAsia="Calibri"/>
                <w:szCs w:val="22"/>
              </w:rPr>
            </w:pPr>
            <w:r w:rsidRPr="000C557E">
              <w:rPr>
                <w:rFonts w:eastAsia="Calibri"/>
                <w:szCs w:val="22"/>
              </w:rPr>
              <w:t>Vokiečių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98E9F6C" w14:textId="5B50035E" w:rsidR="00F82D77" w:rsidRPr="000C557E" w:rsidRDefault="00F82D77" w:rsidP="00F82D77">
            <w:pPr>
              <w:jc w:val="right"/>
              <w:rPr>
                <w:rFonts w:eastAsia="Calibri"/>
                <w:szCs w:val="22"/>
              </w:rPr>
            </w:pPr>
            <w:r w:rsidRPr="000C557E">
              <w:rPr>
                <w:rFonts w:eastAsia="Calibri"/>
                <w:szCs w:val="22"/>
              </w:rPr>
              <w:t>431</w:t>
            </w:r>
          </w:p>
        </w:tc>
        <w:tc>
          <w:tcPr>
            <w:tcW w:w="1133" w:type="dxa"/>
            <w:tcBorders>
              <w:top w:val="single" w:sz="4" w:space="0" w:color="auto"/>
              <w:left w:val="single" w:sz="4" w:space="0" w:color="auto"/>
              <w:bottom w:val="single" w:sz="4" w:space="0" w:color="auto"/>
              <w:right w:val="single" w:sz="4" w:space="0" w:color="auto"/>
            </w:tcBorders>
            <w:vAlign w:val="center"/>
          </w:tcPr>
          <w:p w14:paraId="0F86B513" w14:textId="76A11102" w:rsidR="00F82D77" w:rsidRPr="000C557E" w:rsidRDefault="00F82D77" w:rsidP="00F82D77">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D4E47" w14:textId="22E38D25" w:rsidR="00F82D77" w:rsidRPr="000C557E" w:rsidRDefault="00F82D77" w:rsidP="00F82D77">
            <w:pPr>
              <w:jc w:val="right"/>
              <w:rPr>
                <w:rFonts w:eastAsia="Calibri"/>
                <w:szCs w:val="22"/>
              </w:rPr>
            </w:pPr>
            <w:r w:rsidRPr="000C557E">
              <w:rPr>
                <w:rFonts w:eastAsia="Calibri"/>
                <w:szCs w:val="22"/>
              </w:rPr>
              <w:t>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0D25B" w14:textId="3EEC4B58" w:rsidR="00F82D77" w:rsidRPr="000C557E" w:rsidRDefault="00F82D77" w:rsidP="00F82D77">
            <w:pPr>
              <w:jc w:val="right"/>
              <w:rPr>
                <w:rFonts w:eastAsia="Calibri"/>
                <w:strike/>
                <w:szCs w:val="22"/>
              </w:rPr>
            </w:pPr>
            <w:r w:rsidRPr="000C557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2E1BA" w14:textId="1DD201EC" w:rsidR="00F82D77" w:rsidRPr="000C557E" w:rsidRDefault="00F82D77" w:rsidP="00F82D77">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7A4900" w14:textId="524378B1" w:rsidR="00F82D77" w:rsidRPr="000C557E" w:rsidRDefault="00F82D77" w:rsidP="00F82D77">
            <w:pPr>
              <w:jc w:val="center"/>
              <w:rPr>
                <w:rFonts w:eastAsia="Calibri"/>
                <w:szCs w:val="22"/>
              </w:rPr>
            </w:pPr>
            <w:r w:rsidRPr="000C557E">
              <w:t>4400-6240-5707</w:t>
            </w:r>
          </w:p>
        </w:tc>
      </w:tr>
      <w:tr w:rsidR="00F82D77" w:rsidRPr="004B1509" w14:paraId="4B66CAD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0F6093"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F8B8D9" w14:textId="421F8CFF" w:rsidR="00F82D77" w:rsidRPr="004B1509" w:rsidRDefault="00F82D77" w:rsidP="00F82D77">
            <w:pPr>
              <w:rPr>
                <w:rFonts w:eastAsia="Calibri"/>
                <w:szCs w:val="22"/>
              </w:rPr>
            </w:pPr>
            <w:r w:rsidRPr="004B1509">
              <w:rPr>
                <w:rFonts w:eastAsia="Calibri"/>
                <w:szCs w:val="22"/>
              </w:rPr>
              <w:t>k7-1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CD847AD" w14:textId="39E504B1" w:rsidR="00F82D77" w:rsidRPr="004B1509" w:rsidRDefault="00F82D77" w:rsidP="00F82D77">
            <w:pPr>
              <w:rPr>
                <w:rFonts w:eastAsia="Calibri"/>
                <w:szCs w:val="22"/>
              </w:rPr>
            </w:pPr>
            <w:r w:rsidRPr="004B1509">
              <w:rPr>
                <w:rFonts w:eastAsia="Calibri"/>
                <w:szCs w:val="22"/>
              </w:rPr>
              <w:t xml:space="preserve">Atžalyno g., </w:t>
            </w:r>
            <w:proofErr w:type="spellStart"/>
            <w:r w:rsidRPr="004B1509">
              <w:rPr>
                <w:rFonts w:eastAsia="Calibri"/>
                <w:szCs w:val="22"/>
              </w:rPr>
              <w:t>Šovenių</w:t>
            </w:r>
            <w:proofErr w:type="spellEnd"/>
            <w:r w:rsidRPr="004B1509">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042B8CD" w14:textId="52509E2F" w:rsidR="00F82D77" w:rsidRPr="004B1509" w:rsidRDefault="00F82D77" w:rsidP="00F82D77">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5B2D" w14:textId="6FA0A8BE"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EAADC" w14:textId="3911EDC9" w:rsidR="00F82D77" w:rsidRPr="004B1509" w:rsidRDefault="00F82D77" w:rsidP="00F82D77">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D87C6" w14:textId="3755B131" w:rsidR="00F82D77" w:rsidRPr="004B1509" w:rsidRDefault="00F82D77" w:rsidP="00F82D7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BD630" w14:textId="77777777" w:rsidR="00F82D77" w:rsidRPr="004B1509" w:rsidRDefault="00F82D77" w:rsidP="00F82D77">
            <w:pPr>
              <w:jc w:val="center"/>
              <w:rPr>
                <w:rFonts w:eastAsia="Calibri"/>
                <w:bCs/>
                <w:szCs w:val="22"/>
              </w:rPr>
            </w:pPr>
            <w:r w:rsidRPr="004B1509">
              <w:rPr>
                <w:rFonts w:eastAsia="Calibri"/>
                <w:bCs/>
                <w:szCs w:val="22"/>
              </w:rPr>
              <w:t>D</w:t>
            </w:r>
          </w:p>
          <w:p w14:paraId="2ABF597A" w14:textId="2554BC17" w:rsidR="00F82D77" w:rsidRPr="004B1509" w:rsidRDefault="00F82D77" w:rsidP="00F82D7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D855F8" w14:textId="7C9033DC" w:rsidR="00F82D77" w:rsidRPr="004B1509" w:rsidRDefault="00F82D77" w:rsidP="00F82D77">
            <w:pPr>
              <w:jc w:val="center"/>
              <w:rPr>
                <w:rFonts w:eastAsia="Calibri"/>
                <w:szCs w:val="22"/>
              </w:rPr>
            </w:pPr>
            <w:r w:rsidRPr="004B1509">
              <w:rPr>
                <w:rFonts w:eastAsia="Calibri"/>
                <w:szCs w:val="22"/>
              </w:rPr>
              <w:t>4400-5319-5643 4400-5319-5632</w:t>
            </w:r>
          </w:p>
        </w:tc>
      </w:tr>
      <w:tr w:rsidR="00F82D77" w:rsidRPr="004B1509" w14:paraId="7243EF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812380" w14:textId="77777777" w:rsidR="00F82D77" w:rsidRPr="004B1509"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23BCD94" w14:textId="1D5421B9" w:rsidR="00F82D77" w:rsidRPr="004B1509" w:rsidRDefault="00F82D77" w:rsidP="00F82D77">
            <w:pPr>
              <w:rPr>
                <w:rFonts w:eastAsia="Calibri"/>
                <w:szCs w:val="22"/>
              </w:rPr>
            </w:pPr>
            <w:r w:rsidRPr="00DD0EC7">
              <w:rPr>
                <w:rFonts w:eastAsia="Calibri"/>
                <w:bCs/>
                <w:szCs w:val="22"/>
              </w:rPr>
              <w:t>k7-2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B4A65B5" w14:textId="3C4344FF" w:rsidR="00F82D77" w:rsidRPr="004B1509" w:rsidRDefault="00F82D77" w:rsidP="00F82D77">
            <w:pPr>
              <w:rPr>
                <w:rFonts w:eastAsia="Calibri"/>
                <w:szCs w:val="22"/>
              </w:rPr>
            </w:pPr>
            <w:r w:rsidRPr="00DD0EC7">
              <w:rPr>
                <w:rFonts w:eastAsia="Calibri"/>
                <w:szCs w:val="22"/>
              </w:rPr>
              <w:t xml:space="preserve">Beržyno g., </w:t>
            </w:r>
            <w:proofErr w:type="spellStart"/>
            <w:r w:rsidRPr="00DD0EC7">
              <w:rPr>
                <w:rFonts w:eastAsia="Calibri"/>
                <w:szCs w:val="22"/>
              </w:rPr>
              <w:t>Šovenių</w:t>
            </w:r>
            <w:proofErr w:type="spellEnd"/>
            <w:r w:rsidRPr="00DD0EC7">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02C9A69" w14:textId="450245A9" w:rsidR="00F82D77" w:rsidRPr="004B1509" w:rsidRDefault="00F82D77" w:rsidP="00F82D77">
            <w:pPr>
              <w:jc w:val="right"/>
              <w:rPr>
                <w:rFonts w:eastAsia="Calibri"/>
                <w:szCs w:val="22"/>
              </w:rPr>
            </w:pPr>
            <w:r w:rsidRPr="00DD0EC7">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C76D4" w14:textId="7755ECBF" w:rsidR="00F82D77" w:rsidRPr="004B1509"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75DD6" w14:textId="58AC0547" w:rsidR="00F82D77" w:rsidRPr="004B1509"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7A4C5" w14:textId="488693D3" w:rsidR="00F82D77" w:rsidRPr="004B1509" w:rsidRDefault="00F82D77" w:rsidP="00F82D77">
            <w:pPr>
              <w:jc w:val="right"/>
              <w:rPr>
                <w:rFonts w:eastAsia="Calibri"/>
                <w:szCs w:val="22"/>
              </w:rPr>
            </w:pPr>
            <w:r w:rsidRPr="00DD0EC7">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0517" w14:textId="0F897C74" w:rsidR="00F82D77" w:rsidRPr="004B1509" w:rsidRDefault="00F82D77" w:rsidP="00F82D77">
            <w:pPr>
              <w:jc w:val="center"/>
              <w:rPr>
                <w:rFonts w:eastAsia="Calibri"/>
                <w:bCs/>
                <w:szCs w:val="22"/>
              </w:rPr>
            </w:pPr>
            <w:r w:rsidRPr="00DD0EC7">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051003" w14:textId="25F8E1B1" w:rsidR="00F82D77" w:rsidRPr="004B1509" w:rsidRDefault="00F82D77" w:rsidP="00F82D77">
            <w:pPr>
              <w:jc w:val="center"/>
              <w:rPr>
                <w:rFonts w:eastAsia="Calibri"/>
                <w:szCs w:val="22"/>
              </w:rPr>
            </w:pPr>
            <w:r w:rsidRPr="00DD0EC7">
              <w:rPr>
                <w:rFonts w:eastAsia="Calibri"/>
                <w:szCs w:val="22"/>
              </w:rPr>
              <w:t>-</w:t>
            </w:r>
          </w:p>
        </w:tc>
      </w:tr>
      <w:tr w:rsidR="00F82D77" w:rsidRPr="006F4C45" w14:paraId="77D6322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4B9660" w14:textId="77777777" w:rsidR="00F82D77" w:rsidRPr="006F4C45"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5D4B9F6" w14:textId="38D33D0D" w:rsidR="00F82D77" w:rsidRPr="006F4C45" w:rsidRDefault="00F82D77" w:rsidP="00F82D77">
            <w:pPr>
              <w:rPr>
                <w:rFonts w:eastAsia="Calibri"/>
                <w:szCs w:val="22"/>
              </w:rPr>
            </w:pPr>
            <w:r w:rsidRPr="00DD0EC7">
              <w:rPr>
                <w:rFonts w:eastAsia="Calibri"/>
                <w:szCs w:val="22"/>
              </w:rPr>
              <w:t>k34-1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CEF1171" w14:textId="36246D31" w:rsidR="00F82D77" w:rsidRPr="006F4C45" w:rsidRDefault="00F82D77" w:rsidP="00F82D77">
            <w:pPr>
              <w:rPr>
                <w:rFonts w:eastAsia="Calibri"/>
                <w:szCs w:val="22"/>
              </w:rPr>
            </w:pPr>
            <w:r w:rsidRPr="00DD0EC7">
              <w:rPr>
                <w:rFonts w:eastAsia="Calibri"/>
                <w:szCs w:val="22"/>
              </w:rPr>
              <w:t xml:space="preserve">Miško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A7D1EA6" w14:textId="2BA87DAE" w:rsidR="00F82D77" w:rsidRPr="006F4C45" w:rsidRDefault="00F82D77" w:rsidP="00F82D77">
            <w:pPr>
              <w:jc w:val="right"/>
              <w:rPr>
                <w:rFonts w:eastAsia="Calibri"/>
                <w:szCs w:val="22"/>
              </w:rPr>
            </w:pPr>
            <w:r w:rsidRPr="00DD0EC7">
              <w:rPr>
                <w:rFonts w:eastAsia="Calibri"/>
                <w:szCs w:val="22"/>
              </w:rPr>
              <w:t xml:space="preserve"> 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B739" w14:textId="2E2D7FCF" w:rsidR="00F82D77" w:rsidRPr="006F4C45"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AD55C" w14:textId="15AE15A7" w:rsidR="00F82D77" w:rsidRPr="006F4C45" w:rsidRDefault="00F82D77" w:rsidP="00F82D77">
            <w:pPr>
              <w:jc w:val="right"/>
              <w:rPr>
                <w:rFonts w:eastAsia="Calibri"/>
                <w:szCs w:val="22"/>
              </w:rPr>
            </w:pPr>
            <w:r w:rsidRPr="00DD0EC7">
              <w:rPr>
                <w:rFonts w:eastAsia="Calibri"/>
                <w:szCs w:val="22"/>
              </w:rPr>
              <w:t>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7E11F" w14:textId="4AEB0593" w:rsidR="00F82D77" w:rsidRPr="006F4C45"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42CAA" w14:textId="343D47C0" w:rsidR="00F82D77" w:rsidRPr="006F4C45"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274C2" w14:textId="5D3C6460" w:rsidR="00F82D77" w:rsidRPr="006F4C45" w:rsidRDefault="00F82D77" w:rsidP="00F82D77">
            <w:pPr>
              <w:jc w:val="center"/>
              <w:rPr>
                <w:rFonts w:eastAsia="Calibri"/>
                <w:szCs w:val="22"/>
              </w:rPr>
            </w:pPr>
            <w:r w:rsidRPr="00DD0EC7">
              <w:rPr>
                <w:rFonts w:eastAsia="Calibri"/>
                <w:szCs w:val="22"/>
              </w:rPr>
              <w:t>4400-6239-3239</w:t>
            </w:r>
          </w:p>
        </w:tc>
      </w:tr>
      <w:tr w:rsidR="00F82D77" w:rsidRPr="006F4C45" w14:paraId="085775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500AB7" w14:textId="77777777" w:rsidR="00F82D77" w:rsidRPr="006F4C45"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B7FFFF" w14:textId="696C5D86" w:rsidR="00F82D77" w:rsidRPr="006F4C45" w:rsidRDefault="00F82D77" w:rsidP="00F82D77">
            <w:pPr>
              <w:rPr>
                <w:rFonts w:eastAsia="Calibri"/>
                <w:szCs w:val="22"/>
              </w:rPr>
            </w:pPr>
            <w:r w:rsidRPr="00DD0EC7">
              <w:rPr>
                <w:rFonts w:eastAsia="Calibri"/>
                <w:szCs w:val="22"/>
              </w:rPr>
              <w:t>KS447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9E4BAAB" w14:textId="069E9329" w:rsidR="00F82D77" w:rsidRPr="006F4C45" w:rsidRDefault="00F82D77" w:rsidP="00F82D77">
            <w:pPr>
              <w:rPr>
                <w:rFonts w:eastAsia="Calibri"/>
                <w:szCs w:val="22"/>
              </w:rPr>
            </w:pPr>
            <w:r w:rsidRPr="00DD0EC7">
              <w:rPr>
                <w:rFonts w:eastAsia="Calibri"/>
                <w:szCs w:val="22"/>
              </w:rPr>
              <w:t xml:space="preserve">Parko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DA14A8" w14:textId="2E81F765" w:rsidR="00F82D77" w:rsidRPr="006F4C45" w:rsidRDefault="00F82D77" w:rsidP="00F82D77">
            <w:pPr>
              <w:jc w:val="right"/>
              <w:rPr>
                <w:rFonts w:eastAsia="Calibri"/>
                <w:szCs w:val="22"/>
              </w:rPr>
            </w:pPr>
            <w:r w:rsidRPr="00DD0EC7">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71F09" w14:textId="572EA6B9" w:rsidR="00F82D77" w:rsidRPr="006F4C45" w:rsidRDefault="00F82D77" w:rsidP="00F82D77">
            <w:pPr>
              <w:jc w:val="right"/>
              <w:rPr>
                <w:rFonts w:eastAsia="Calibri"/>
                <w:szCs w:val="22"/>
              </w:rPr>
            </w:pPr>
            <w:r w:rsidRPr="00DD0EC7">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E8A56" w14:textId="3D05D872" w:rsidR="00F82D77" w:rsidRPr="006F4C45" w:rsidRDefault="00F82D77" w:rsidP="00F82D77">
            <w:pPr>
              <w:jc w:val="right"/>
              <w:rPr>
                <w:rFonts w:eastAsia="Calibri"/>
                <w:strike/>
                <w:szCs w:val="22"/>
              </w:rPr>
            </w:pPr>
            <w:r w:rsidRPr="00DD0E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DFF00" w14:textId="479344E4" w:rsidR="00F82D77" w:rsidRPr="006F4C45" w:rsidRDefault="00F82D77" w:rsidP="00F82D77">
            <w:pPr>
              <w:jc w:val="right"/>
              <w:rPr>
                <w:rFonts w:eastAsia="Calibri"/>
                <w:szCs w:val="22"/>
              </w:rPr>
            </w:pPr>
            <w:r w:rsidRPr="00DD0EC7">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C8334" w14:textId="1C7C573F" w:rsidR="00F82D77" w:rsidRPr="006F4C45"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D26AC9" w14:textId="4F4A9998" w:rsidR="00F82D77" w:rsidRPr="006F4C45" w:rsidRDefault="00F82D77" w:rsidP="00F82D77">
            <w:pPr>
              <w:jc w:val="center"/>
              <w:rPr>
                <w:rFonts w:eastAsia="Calibri"/>
                <w:szCs w:val="22"/>
              </w:rPr>
            </w:pPr>
            <w:r w:rsidRPr="00DD0EC7">
              <w:rPr>
                <w:rFonts w:eastAsia="Calibri"/>
                <w:szCs w:val="22"/>
              </w:rPr>
              <w:t>4400-6239-3240</w:t>
            </w:r>
          </w:p>
        </w:tc>
      </w:tr>
      <w:tr w:rsidR="00F82D77" w:rsidRPr="006F4C45" w14:paraId="4AB8BD8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4224E8" w14:textId="77777777" w:rsidR="00F82D77" w:rsidRPr="006F4C45"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A77A" w14:textId="3C39F173" w:rsidR="00F82D77" w:rsidRPr="006F4C45" w:rsidRDefault="00F82D77" w:rsidP="00F82D77">
            <w:pPr>
              <w:rPr>
                <w:rFonts w:eastAsia="Calibri"/>
                <w:szCs w:val="22"/>
              </w:rPr>
            </w:pPr>
            <w:r w:rsidRPr="00DD0EC7">
              <w:rPr>
                <w:rFonts w:eastAsia="Calibri"/>
                <w:szCs w:val="22"/>
              </w:rPr>
              <w:t>KS449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DBBF34B" w14:textId="4B285E3E" w:rsidR="00F82D77" w:rsidRPr="006F4C45" w:rsidRDefault="00F82D77" w:rsidP="00F82D77">
            <w:pPr>
              <w:rPr>
                <w:rFonts w:eastAsia="Calibri"/>
                <w:szCs w:val="22"/>
              </w:rPr>
            </w:pPr>
            <w:proofErr w:type="spellStart"/>
            <w:r w:rsidRPr="00DD0EC7">
              <w:rPr>
                <w:rFonts w:eastAsia="Calibri"/>
                <w:szCs w:val="22"/>
              </w:rPr>
              <w:t>Pienios</w:t>
            </w:r>
            <w:proofErr w:type="spellEnd"/>
            <w:r w:rsidRPr="00DD0EC7">
              <w:rPr>
                <w:rFonts w:eastAsia="Calibri"/>
                <w:szCs w:val="22"/>
              </w:rPr>
              <w:t xml:space="preserve">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E718DBE" w14:textId="2F395094" w:rsidR="00F82D77" w:rsidRPr="006F4C45" w:rsidRDefault="00F82D77" w:rsidP="00F82D77">
            <w:pPr>
              <w:jc w:val="right"/>
              <w:rPr>
                <w:rFonts w:eastAsia="Calibri"/>
                <w:szCs w:val="22"/>
              </w:rPr>
            </w:pPr>
            <w:r w:rsidRPr="00DD0EC7">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7717D" w14:textId="39F81505" w:rsidR="00F82D77" w:rsidRPr="006F4C45"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99C7C" w14:textId="4B694171" w:rsidR="00F82D77" w:rsidRPr="006F4C45" w:rsidRDefault="00F82D77" w:rsidP="00F82D77">
            <w:pPr>
              <w:jc w:val="right"/>
              <w:rPr>
                <w:rFonts w:eastAsia="Calibri"/>
                <w:szCs w:val="22"/>
              </w:rPr>
            </w:pPr>
            <w:r w:rsidRPr="00DD0EC7">
              <w:rPr>
                <w:rFonts w:eastAsia="Calibri"/>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4ECE2" w14:textId="4C1D98CF" w:rsidR="00F82D77" w:rsidRPr="006F4C45" w:rsidRDefault="00F82D77" w:rsidP="00F82D77">
            <w:pPr>
              <w:jc w:val="right"/>
              <w:rPr>
                <w:rFonts w:eastAsia="Calibri"/>
                <w:szCs w:val="22"/>
              </w:rPr>
            </w:pPr>
            <w:r w:rsidRPr="00DD0EC7">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578C" w14:textId="00677980" w:rsidR="00F82D77" w:rsidRPr="006F4C45"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B473E" w14:textId="2D6F8A1E" w:rsidR="00F82D77" w:rsidRPr="006F4C45" w:rsidRDefault="00F82D77" w:rsidP="00F82D77">
            <w:pPr>
              <w:jc w:val="center"/>
              <w:rPr>
                <w:rFonts w:eastAsia="Calibri"/>
                <w:szCs w:val="22"/>
              </w:rPr>
            </w:pPr>
            <w:r w:rsidRPr="00DD0EC7">
              <w:rPr>
                <w:rFonts w:eastAsia="Calibri"/>
                <w:szCs w:val="22"/>
              </w:rPr>
              <w:t>4400-6240-8742</w:t>
            </w:r>
          </w:p>
        </w:tc>
      </w:tr>
      <w:tr w:rsidR="00F82D77" w:rsidRPr="006F4C45" w14:paraId="48BA9B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4C18D6" w14:textId="77777777" w:rsidR="00F82D77" w:rsidRPr="006F4C45"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619FC2" w14:textId="7B5DDFF9" w:rsidR="00F82D77" w:rsidRPr="006F4C45" w:rsidRDefault="00F82D77" w:rsidP="00F82D77">
            <w:pPr>
              <w:rPr>
                <w:rFonts w:eastAsia="Calibri"/>
                <w:szCs w:val="22"/>
              </w:rPr>
            </w:pPr>
            <w:r w:rsidRPr="00DD0EC7">
              <w:rPr>
                <w:rFonts w:eastAsia="Calibri"/>
                <w:szCs w:val="22"/>
              </w:rPr>
              <w:t>KS448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3AC367" w14:textId="7D376813" w:rsidR="00F82D77" w:rsidRPr="006F4C45" w:rsidRDefault="00F82D77" w:rsidP="00F82D77">
            <w:pPr>
              <w:rPr>
                <w:rFonts w:eastAsia="Calibri"/>
                <w:szCs w:val="22"/>
              </w:rPr>
            </w:pPr>
            <w:r w:rsidRPr="00DD0EC7">
              <w:rPr>
                <w:rFonts w:eastAsia="Calibri"/>
                <w:szCs w:val="22"/>
              </w:rPr>
              <w:t xml:space="preserve">Purienų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366E584" w14:textId="16B6A426" w:rsidR="00F82D77" w:rsidRPr="006F4C45" w:rsidRDefault="00F82D77" w:rsidP="00F82D77">
            <w:pPr>
              <w:jc w:val="right"/>
              <w:rPr>
                <w:rFonts w:eastAsia="Calibri"/>
                <w:szCs w:val="22"/>
              </w:rPr>
            </w:pPr>
            <w:r w:rsidRPr="00DD0EC7">
              <w:rPr>
                <w:rFonts w:eastAsia="Calibri"/>
                <w:szCs w:val="22"/>
              </w:rPr>
              <w:t xml:space="preserve"> 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FBB0B" w14:textId="334ABBD2" w:rsidR="00F82D77" w:rsidRPr="006F4C45"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7676A" w14:textId="05C598A5" w:rsidR="00F82D77" w:rsidRPr="006F4C45" w:rsidRDefault="00F82D77" w:rsidP="00F82D77">
            <w:pPr>
              <w:jc w:val="right"/>
              <w:rPr>
                <w:rFonts w:eastAsia="Calibri"/>
                <w:szCs w:val="22"/>
              </w:rPr>
            </w:pPr>
            <w:r w:rsidRPr="00DD0EC7">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74638" w14:textId="5922B5D1" w:rsidR="00F82D77" w:rsidRPr="006F4C45" w:rsidRDefault="00F82D77" w:rsidP="00F82D77">
            <w:pPr>
              <w:jc w:val="right"/>
              <w:rPr>
                <w:rFonts w:eastAsia="Calibri"/>
                <w:strike/>
                <w:szCs w:val="22"/>
              </w:rPr>
            </w:pPr>
            <w:r w:rsidRPr="00DD0EC7">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D9DB9" w14:textId="2F22B0C2" w:rsidR="00F82D77" w:rsidRPr="006F4C45"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891B5" w14:textId="1BFE9559" w:rsidR="00F82D77" w:rsidRPr="006F4C45" w:rsidRDefault="00F82D77" w:rsidP="00F82D77">
            <w:pPr>
              <w:jc w:val="center"/>
              <w:rPr>
                <w:rFonts w:eastAsia="Calibri"/>
                <w:szCs w:val="22"/>
              </w:rPr>
            </w:pPr>
            <w:r w:rsidRPr="00DD0EC7">
              <w:rPr>
                <w:rFonts w:eastAsia="Calibri"/>
                <w:szCs w:val="22"/>
              </w:rPr>
              <w:t>4400-6240-8753</w:t>
            </w:r>
          </w:p>
        </w:tc>
      </w:tr>
      <w:tr w:rsidR="00F82D77" w:rsidRPr="00F54481" w14:paraId="09E52F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FAD963"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26BDA" w14:textId="6D143F43" w:rsidR="00F82D77" w:rsidRPr="00F54481" w:rsidRDefault="00F82D77" w:rsidP="00F82D77">
            <w:pPr>
              <w:rPr>
                <w:rFonts w:eastAsia="Calibri"/>
                <w:szCs w:val="22"/>
              </w:rPr>
            </w:pPr>
            <w:r w:rsidRPr="00DD0EC7">
              <w:rPr>
                <w:rFonts w:eastAsia="Calibri"/>
                <w:bCs/>
                <w:szCs w:val="22"/>
              </w:rPr>
              <w:t>k7-3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A06F93" w14:textId="74C6D1DD" w:rsidR="00F82D77" w:rsidRPr="00F54481" w:rsidRDefault="00F82D77" w:rsidP="00F82D77">
            <w:pPr>
              <w:rPr>
                <w:rFonts w:eastAsia="Calibri"/>
                <w:szCs w:val="22"/>
              </w:rPr>
            </w:pPr>
            <w:r w:rsidRPr="00DD0EC7">
              <w:rPr>
                <w:rFonts w:eastAsia="Calibri"/>
                <w:szCs w:val="22"/>
              </w:rPr>
              <w:t xml:space="preserve">Sodų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4E52B06" w14:textId="38A7C428" w:rsidR="00F82D77" w:rsidRPr="00F54481" w:rsidRDefault="00F82D77" w:rsidP="00F82D77">
            <w:pPr>
              <w:jc w:val="right"/>
              <w:rPr>
                <w:rFonts w:eastAsia="Calibri"/>
                <w:szCs w:val="22"/>
              </w:rPr>
            </w:pPr>
            <w:r w:rsidRPr="00DD0EC7">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0701B" w14:textId="51BAFB4F"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97700" w14:textId="1CFDB8C7" w:rsidR="00F82D77" w:rsidRPr="00F54481" w:rsidRDefault="00F82D77" w:rsidP="00F82D77">
            <w:pPr>
              <w:jc w:val="right"/>
              <w:rPr>
                <w:rFonts w:eastAsia="Calibri"/>
                <w:szCs w:val="22"/>
              </w:rPr>
            </w:pPr>
            <w:r w:rsidRPr="00DD0EC7">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727DF" w14:textId="25D83B32" w:rsidR="00F82D77" w:rsidRPr="00F54481" w:rsidRDefault="00F82D77" w:rsidP="00F82D77">
            <w:pPr>
              <w:jc w:val="right"/>
              <w:rPr>
                <w:rFonts w:eastAsia="Calibri"/>
                <w:szCs w:val="22"/>
              </w:rPr>
            </w:pPr>
            <w:r w:rsidRPr="00DD0EC7">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16CED" w14:textId="54AE305B"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ECB4E9" w14:textId="48BA819B" w:rsidR="00F82D77" w:rsidRPr="00F54481" w:rsidRDefault="00F82D77" w:rsidP="00F82D77">
            <w:pPr>
              <w:jc w:val="center"/>
              <w:rPr>
                <w:rFonts w:eastAsia="Calibri"/>
                <w:szCs w:val="22"/>
              </w:rPr>
            </w:pPr>
            <w:r w:rsidRPr="00DD0EC7">
              <w:rPr>
                <w:rFonts w:eastAsia="Calibri"/>
                <w:szCs w:val="22"/>
              </w:rPr>
              <w:t>4400-6240-8816</w:t>
            </w:r>
          </w:p>
        </w:tc>
      </w:tr>
      <w:tr w:rsidR="00F82D77" w:rsidRPr="00F54481" w14:paraId="43ED40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54831A"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364607" w14:textId="5CB551C5" w:rsidR="00F82D77" w:rsidRPr="00F54481" w:rsidRDefault="00F82D77" w:rsidP="00F82D77">
            <w:pPr>
              <w:rPr>
                <w:rFonts w:eastAsia="Calibri"/>
                <w:szCs w:val="22"/>
              </w:rPr>
            </w:pPr>
            <w:r w:rsidRPr="00DD0EC7">
              <w:rPr>
                <w:rFonts w:eastAsia="Calibri"/>
                <w:szCs w:val="22"/>
              </w:rPr>
              <w:t>KS312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6293C41" w14:textId="5A207F50" w:rsidR="00F82D77" w:rsidRPr="00F54481" w:rsidRDefault="00F82D77" w:rsidP="00F82D77">
            <w:pPr>
              <w:rPr>
                <w:rFonts w:eastAsia="Calibri"/>
                <w:szCs w:val="22"/>
              </w:rPr>
            </w:pPr>
            <w:r w:rsidRPr="00DD0EC7">
              <w:rPr>
                <w:rFonts w:eastAsia="Calibri"/>
                <w:szCs w:val="22"/>
              </w:rPr>
              <w:t xml:space="preserve">Tvenkinio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6F96EEB" w14:textId="286A801F" w:rsidR="00F82D77" w:rsidRPr="00F54481" w:rsidRDefault="00F82D77" w:rsidP="00F82D77">
            <w:pPr>
              <w:jc w:val="right"/>
              <w:rPr>
                <w:rFonts w:eastAsia="Calibri"/>
                <w:szCs w:val="22"/>
              </w:rPr>
            </w:pPr>
            <w:r w:rsidRPr="00DD0EC7">
              <w:rPr>
                <w:rFonts w:eastAsia="Calibri"/>
                <w:szCs w:val="22"/>
              </w:rPr>
              <w:t xml:space="preserve">636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0F707" w14:textId="63A3EE4A"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9038" w14:textId="5930A77A" w:rsidR="00F82D77" w:rsidRPr="00F54481" w:rsidRDefault="00F82D77" w:rsidP="00F82D77">
            <w:pPr>
              <w:jc w:val="right"/>
              <w:rPr>
                <w:rFonts w:eastAsia="Calibri"/>
                <w:szCs w:val="22"/>
              </w:rPr>
            </w:pPr>
            <w:r w:rsidRPr="00DD0EC7">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6BBE4" w14:textId="1FA772AC" w:rsidR="00F82D77" w:rsidRPr="00F54481" w:rsidRDefault="00F82D77" w:rsidP="00F82D77">
            <w:pPr>
              <w:jc w:val="right"/>
              <w:rPr>
                <w:rFonts w:eastAsia="Calibri"/>
                <w:szCs w:val="22"/>
              </w:rPr>
            </w:pPr>
            <w:r w:rsidRPr="00DD0EC7">
              <w:rPr>
                <w:rFonts w:eastAsia="Calibri"/>
                <w:szCs w:val="22"/>
              </w:rPr>
              <w:t xml:space="preserve"> 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2E3EE" w14:textId="3905C089"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3F4" w14:textId="2DFCBA35" w:rsidR="00F82D77" w:rsidRPr="00F54481" w:rsidRDefault="00F82D77" w:rsidP="00F82D77">
            <w:pPr>
              <w:jc w:val="center"/>
              <w:rPr>
                <w:rFonts w:eastAsia="Calibri"/>
                <w:szCs w:val="22"/>
              </w:rPr>
            </w:pPr>
            <w:r w:rsidRPr="00DD0EC7">
              <w:rPr>
                <w:rFonts w:eastAsia="Calibri"/>
                <w:szCs w:val="22"/>
              </w:rPr>
              <w:t>4400-6240-8831</w:t>
            </w:r>
          </w:p>
        </w:tc>
      </w:tr>
      <w:tr w:rsidR="00F82D77" w:rsidRPr="00F54481" w14:paraId="5035D36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C0CB5B"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465ED1" w14:textId="7E91729C" w:rsidR="00F82D77" w:rsidRPr="00F54481" w:rsidRDefault="00F82D77" w:rsidP="00F82D77">
            <w:pPr>
              <w:rPr>
                <w:rFonts w:eastAsia="Calibri"/>
                <w:szCs w:val="22"/>
              </w:rPr>
            </w:pPr>
            <w:r w:rsidRPr="00DD0EC7">
              <w:rPr>
                <w:rFonts w:eastAsia="Calibri"/>
                <w:szCs w:val="22"/>
              </w:rPr>
              <w:t>k24-1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0B03C0A" w14:textId="2EFBAE5D" w:rsidR="00F82D77" w:rsidRPr="00F54481" w:rsidRDefault="00F82D77" w:rsidP="00F82D77">
            <w:pPr>
              <w:rPr>
                <w:rFonts w:eastAsia="Calibri"/>
                <w:szCs w:val="22"/>
              </w:rPr>
            </w:pPr>
            <w:proofErr w:type="spellStart"/>
            <w:r w:rsidRPr="00DD0EC7">
              <w:rPr>
                <w:rFonts w:eastAsia="Calibri"/>
                <w:szCs w:val="22"/>
              </w:rPr>
              <w:t>Veselavos</w:t>
            </w:r>
            <w:proofErr w:type="spellEnd"/>
            <w:r w:rsidRPr="00DD0EC7">
              <w:rPr>
                <w:rFonts w:eastAsia="Calibri"/>
                <w:szCs w:val="22"/>
              </w:rPr>
              <w:t xml:space="preserve"> g., </w:t>
            </w:r>
            <w:proofErr w:type="spellStart"/>
            <w:r w:rsidRPr="00DD0EC7">
              <w:rPr>
                <w:rFonts w:eastAsia="Calibri"/>
                <w:szCs w:val="22"/>
              </w:rPr>
              <w:t>Veselavos</w:t>
            </w:r>
            <w:proofErr w:type="spellEnd"/>
            <w:r w:rsidRPr="00DD0EC7">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3FC0362" w14:textId="6E8BBF8D" w:rsidR="00F82D77" w:rsidRPr="00F54481" w:rsidRDefault="00F82D77" w:rsidP="00F82D77">
            <w:pPr>
              <w:jc w:val="right"/>
              <w:rPr>
                <w:rFonts w:eastAsia="Calibri"/>
                <w:szCs w:val="22"/>
              </w:rPr>
            </w:pPr>
            <w:r w:rsidRPr="00DD0EC7">
              <w:rPr>
                <w:rFonts w:eastAsia="Calibri"/>
                <w:szCs w:val="22"/>
              </w:rPr>
              <w:t xml:space="preserve">816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A7F78" w14:textId="7D311D47"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251F" w14:textId="2755AB7B" w:rsidR="00F82D77" w:rsidRPr="00F54481" w:rsidRDefault="00F82D77" w:rsidP="00F82D77">
            <w:pPr>
              <w:jc w:val="right"/>
              <w:rPr>
                <w:rFonts w:eastAsia="Calibri"/>
                <w:szCs w:val="22"/>
              </w:rPr>
            </w:pPr>
            <w:r w:rsidRPr="00DD0EC7">
              <w:rPr>
                <w:rFonts w:eastAsia="Calibri"/>
                <w:szCs w:val="22"/>
              </w:rPr>
              <w:t>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200E3" w14:textId="4F1543D8" w:rsidR="00F82D77" w:rsidRPr="00F54481" w:rsidRDefault="00F82D77" w:rsidP="00F82D77">
            <w:pPr>
              <w:jc w:val="right"/>
              <w:rPr>
                <w:rFonts w:eastAsia="Calibri"/>
                <w:strike/>
                <w:szCs w:val="22"/>
              </w:rPr>
            </w:pPr>
            <w:r w:rsidRPr="00DD0EC7">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8CA39" w14:textId="7A012438"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52CAAB" w14:textId="1BD9B463" w:rsidR="00F82D77" w:rsidRPr="00F54481" w:rsidRDefault="00F82D77" w:rsidP="00F82D77">
            <w:pPr>
              <w:jc w:val="center"/>
              <w:rPr>
                <w:rFonts w:eastAsia="Calibri"/>
                <w:szCs w:val="22"/>
              </w:rPr>
            </w:pPr>
            <w:r w:rsidRPr="00DD0EC7">
              <w:rPr>
                <w:rFonts w:eastAsia="Calibri"/>
                <w:szCs w:val="22"/>
              </w:rPr>
              <w:t>4400-6240-8897</w:t>
            </w:r>
          </w:p>
        </w:tc>
      </w:tr>
      <w:tr w:rsidR="00F82D77" w:rsidRPr="00F54481" w14:paraId="61B76D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FC8CC8"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1B77C" w14:textId="6FDC277C" w:rsidR="00F82D77" w:rsidRPr="00F54481" w:rsidRDefault="00F82D77" w:rsidP="00F82D77">
            <w:pPr>
              <w:rPr>
                <w:rFonts w:eastAsia="Calibri"/>
                <w:szCs w:val="22"/>
              </w:rPr>
            </w:pPr>
            <w:r w:rsidRPr="00DD0EC7">
              <w:rPr>
                <w:rFonts w:eastAsia="Calibri"/>
                <w:szCs w:val="22"/>
              </w:rPr>
              <w:t>k3-1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6D9004A" w14:textId="1A6A538D" w:rsidR="00F82D77" w:rsidRPr="00F54481" w:rsidRDefault="00F82D77" w:rsidP="00F82D77">
            <w:pPr>
              <w:rPr>
                <w:rFonts w:eastAsia="Calibri"/>
                <w:szCs w:val="22"/>
              </w:rPr>
            </w:pPr>
            <w:r w:rsidRPr="00DD0EC7">
              <w:rPr>
                <w:rFonts w:eastAsia="Calibri"/>
                <w:szCs w:val="22"/>
              </w:rPr>
              <w:t xml:space="preserve">Miško g., </w:t>
            </w:r>
            <w:proofErr w:type="spellStart"/>
            <w:r w:rsidRPr="00DD0EC7">
              <w:rPr>
                <w:rFonts w:eastAsia="Calibri"/>
                <w:szCs w:val="22"/>
              </w:rPr>
              <w:t>Vilpišių</w:t>
            </w:r>
            <w:proofErr w:type="spellEnd"/>
            <w:r w:rsidRPr="00DD0EC7">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DECF477" w14:textId="25FC5014" w:rsidR="00F82D77" w:rsidRPr="00F54481" w:rsidRDefault="00F82D77" w:rsidP="00F82D77">
            <w:pPr>
              <w:jc w:val="right"/>
              <w:rPr>
                <w:rFonts w:eastAsia="Calibri"/>
                <w:szCs w:val="22"/>
              </w:rPr>
            </w:pPr>
            <w:r w:rsidRPr="00DD0EC7">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B7469" w14:textId="141C8385" w:rsidR="00F82D77" w:rsidRPr="00F54481" w:rsidRDefault="00F82D77" w:rsidP="00F82D77">
            <w:pPr>
              <w:jc w:val="right"/>
              <w:rPr>
                <w:rFonts w:eastAsia="Calibri"/>
                <w:szCs w:val="22"/>
              </w:rPr>
            </w:pPr>
            <w:r w:rsidRPr="00DD0EC7">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DD1A9" w14:textId="61255F81" w:rsidR="00F82D77" w:rsidRPr="00F54481" w:rsidRDefault="00F82D77" w:rsidP="00F82D77">
            <w:pPr>
              <w:jc w:val="right"/>
              <w:rPr>
                <w:rFonts w:eastAsia="Calibri"/>
                <w:szCs w:val="22"/>
              </w:rPr>
            </w:pPr>
            <w:r w:rsidRPr="00DD0EC7">
              <w:rPr>
                <w:rFonts w:eastAsia="Calibri"/>
                <w:szCs w:val="22"/>
              </w:rPr>
              <w:t xml:space="preserve"> 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1215B" w14:textId="7D437FBF"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9552F" w14:textId="1572FA0E"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5BD9A" w14:textId="6399D55A" w:rsidR="00F82D77" w:rsidRPr="00F54481" w:rsidRDefault="00F82D77" w:rsidP="00F82D77">
            <w:pPr>
              <w:jc w:val="center"/>
              <w:rPr>
                <w:rFonts w:eastAsia="Calibri"/>
                <w:szCs w:val="22"/>
              </w:rPr>
            </w:pPr>
            <w:r w:rsidRPr="00DD0EC7">
              <w:rPr>
                <w:rFonts w:eastAsia="Calibri"/>
                <w:szCs w:val="22"/>
              </w:rPr>
              <w:t>4400-6240-6859</w:t>
            </w:r>
          </w:p>
        </w:tc>
      </w:tr>
      <w:tr w:rsidR="00F82D77" w:rsidRPr="00F54481" w14:paraId="7A2AC5C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F095F3"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B56BF0" w14:textId="0E9987C5" w:rsidR="00F82D77" w:rsidRPr="00F54481" w:rsidRDefault="00F82D77" w:rsidP="00F82D77">
            <w:pPr>
              <w:rPr>
                <w:rFonts w:eastAsia="Calibri"/>
                <w:szCs w:val="22"/>
              </w:rPr>
            </w:pPr>
            <w:r w:rsidRPr="00DD0EC7">
              <w:rPr>
                <w:rFonts w:eastAsia="Calibri"/>
                <w:szCs w:val="22"/>
              </w:rPr>
              <w:t>k22-1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6FA95CD" w14:textId="48B78D26" w:rsidR="00F82D77" w:rsidRPr="00F54481" w:rsidRDefault="00F82D77" w:rsidP="00F82D77">
            <w:pPr>
              <w:rPr>
                <w:rFonts w:eastAsia="Calibri"/>
                <w:szCs w:val="22"/>
              </w:rPr>
            </w:pPr>
            <w:r w:rsidRPr="00DD0EC7">
              <w:rPr>
                <w:rFonts w:eastAsia="Calibri"/>
                <w:szCs w:val="22"/>
              </w:rPr>
              <w:t xml:space="preserve">Miško g., </w:t>
            </w:r>
            <w:proofErr w:type="spellStart"/>
            <w:r w:rsidRPr="00DD0EC7">
              <w:rPr>
                <w:rFonts w:eastAsia="Calibri"/>
                <w:szCs w:val="22"/>
              </w:rPr>
              <w:t>Zaviesiškio</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651BB7B" w14:textId="7DA417AA" w:rsidR="00F82D77" w:rsidRPr="00F54481" w:rsidRDefault="00F82D77" w:rsidP="00F82D77">
            <w:pPr>
              <w:jc w:val="right"/>
              <w:rPr>
                <w:rFonts w:eastAsia="Calibri"/>
                <w:szCs w:val="22"/>
              </w:rPr>
            </w:pPr>
            <w:r w:rsidRPr="00DD0EC7">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227A3" w14:textId="21C4B52F"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77CC4" w14:textId="2CB0FB0D" w:rsidR="00F82D77" w:rsidRPr="00F54481" w:rsidRDefault="00F82D77" w:rsidP="00F82D77">
            <w:pPr>
              <w:jc w:val="right"/>
              <w:rPr>
                <w:rFonts w:eastAsia="Calibri"/>
                <w:szCs w:val="22"/>
              </w:rPr>
            </w:pPr>
            <w:r w:rsidRPr="00DD0EC7">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A6245" w14:textId="27B26D9D" w:rsidR="00F82D77" w:rsidRPr="00F54481" w:rsidRDefault="00F82D77" w:rsidP="00F82D77">
            <w:pPr>
              <w:jc w:val="right"/>
              <w:rPr>
                <w:rFonts w:eastAsia="Calibri"/>
                <w:strike/>
                <w:szCs w:val="22"/>
              </w:rPr>
            </w:pPr>
            <w:r w:rsidRPr="00DD0E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964F" w14:textId="156F80F9"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9B12BE" w14:textId="112695FE" w:rsidR="00F82D77" w:rsidRPr="00F54481" w:rsidRDefault="00F82D77" w:rsidP="00F82D77">
            <w:pPr>
              <w:jc w:val="center"/>
              <w:rPr>
                <w:rFonts w:eastAsia="Calibri"/>
                <w:szCs w:val="22"/>
              </w:rPr>
            </w:pPr>
            <w:r w:rsidRPr="00DD0EC7">
              <w:rPr>
                <w:rFonts w:eastAsia="Calibri"/>
                <w:szCs w:val="22"/>
              </w:rPr>
              <w:t>4400-6240-9207</w:t>
            </w:r>
          </w:p>
        </w:tc>
      </w:tr>
      <w:tr w:rsidR="00F82D77" w:rsidRPr="00F54481" w14:paraId="4D085E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F283CA"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3B6B938" w14:textId="22517D03" w:rsidR="00F82D77" w:rsidRPr="00F54481" w:rsidRDefault="00F82D77" w:rsidP="00F82D77">
            <w:pPr>
              <w:rPr>
                <w:rFonts w:eastAsia="Calibri"/>
                <w:szCs w:val="22"/>
              </w:rPr>
            </w:pPr>
            <w:r w:rsidRPr="00DD0EC7">
              <w:rPr>
                <w:rFonts w:eastAsia="Calibri"/>
                <w:szCs w:val="22"/>
              </w:rPr>
              <w:t>k68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EC7535" w14:textId="444117C6" w:rsidR="00F82D77" w:rsidRPr="00F54481" w:rsidRDefault="00F82D77" w:rsidP="00F82D77">
            <w:pPr>
              <w:rPr>
                <w:rFonts w:eastAsia="Calibri"/>
                <w:szCs w:val="22"/>
              </w:rPr>
            </w:pPr>
            <w:r w:rsidRPr="00DD0EC7">
              <w:rPr>
                <w:rFonts w:eastAsia="Calibri"/>
                <w:szCs w:val="22"/>
              </w:rPr>
              <w:t xml:space="preserve">Tujų g., </w:t>
            </w:r>
            <w:proofErr w:type="spellStart"/>
            <w:r w:rsidRPr="00DD0EC7">
              <w:rPr>
                <w:rFonts w:eastAsia="Calibri"/>
                <w:szCs w:val="22"/>
              </w:rPr>
              <w:t>Zaviesiškio</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1594041" w14:textId="181D2F7B" w:rsidR="00F82D77" w:rsidRPr="00F54481" w:rsidRDefault="00F82D77" w:rsidP="00F82D77">
            <w:pPr>
              <w:jc w:val="right"/>
              <w:rPr>
                <w:rFonts w:eastAsia="Calibri"/>
                <w:szCs w:val="22"/>
              </w:rPr>
            </w:pPr>
            <w:r w:rsidRPr="00DD0EC7">
              <w:rPr>
                <w:rFonts w:eastAsia="Calibri"/>
                <w:szCs w:val="22"/>
              </w:rPr>
              <w:t>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2DAD4" w14:textId="232A539E"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1A8FE" w14:textId="26DF65C6" w:rsidR="00F82D77" w:rsidRPr="00F54481" w:rsidRDefault="00F82D77" w:rsidP="00F82D77">
            <w:pPr>
              <w:jc w:val="right"/>
              <w:rPr>
                <w:rFonts w:eastAsia="Calibri"/>
                <w:szCs w:val="22"/>
              </w:rPr>
            </w:pPr>
            <w:r w:rsidRPr="00DD0EC7">
              <w:rPr>
                <w:rFonts w:eastAsia="Calibri"/>
                <w:szCs w:val="22"/>
              </w:rPr>
              <w:t>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F808" w14:textId="1238EFF5" w:rsidR="00F82D77" w:rsidRPr="00F54481" w:rsidRDefault="00F82D77" w:rsidP="00F82D77">
            <w:pPr>
              <w:jc w:val="right"/>
              <w:rPr>
                <w:rFonts w:eastAsia="Calibri"/>
                <w:strike/>
                <w:szCs w:val="22"/>
              </w:rPr>
            </w:pPr>
            <w:r w:rsidRPr="00DD0E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429FE" w14:textId="7890F964"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1BBC02" w14:textId="1062ADF0" w:rsidR="00F82D77" w:rsidRPr="00F54481" w:rsidRDefault="00F82D77" w:rsidP="00F82D77">
            <w:pPr>
              <w:jc w:val="center"/>
              <w:rPr>
                <w:rFonts w:eastAsia="Calibri"/>
                <w:szCs w:val="22"/>
              </w:rPr>
            </w:pPr>
            <w:r w:rsidRPr="00DD0EC7">
              <w:rPr>
                <w:rFonts w:eastAsia="Calibri"/>
                <w:szCs w:val="22"/>
              </w:rPr>
              <w:t>4400-6246-7301</w:t>
            </w:r>
          </w:p>
        </w:tc>
      </w:tr>
      <w:tr w:rsidR="00F82D77" w:rsidRPr="00F54481" w14:paraId="006359A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121986" w14:textId="77777777" w:rsidR="00F82D77" w:rsidRPr="00F54481" w:rsidRDefault="00F82D77" w:rsidP="00F82D77">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6A0B76" w14:textId="0068153E" w:rsidR="00F82D77" w:rsidRPr="00F54481" w:rsidRDefault="00F82D77" w:rsidP="00F82D77">
            <w:pPr>
              <w:rPr>
                <w:rFonts w:eastAsia="Calibri"/>
                <w:szCs w:val="22"/>
              </w:rPr>
            </w:pPr>
            <w:r w:rsidRPr="00DD0EC7">
              <w:rPr>
                <w:rFonts w:eastAsia="Calibri"/>
                <w:szCs w:val="22"/>
              </w:rPr>
              <w:t>k69-1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468948" w14:textId="0A25929C" w:rsidR="00F82D77" w:rsidRPr="00F54481" w:rsidRDefault="00F82D77" w:rsidP="00F82D77">
            <w:pPr>
              <w:rPr>
                <w:rFonts w:eastAsia="Calibri"/>
                <w:szCs w:val="22"/>
              </w:rPr>
            </w:pPr>
            <w:r w:rsidRPr="00DD0EC7">
              <w:rPr>
                <w:rFonts w:eastAsia="Calibri"/>
                <w:szCs w:val="22"/>
              </w:rPr>
              <w:t xml:space="preserve">Upės g., </w:t>
            </w:r>
            <w:proofErr w:type="spellStart"/>
            <w:r w:rsidRPr="00DD0EC7">
              <w:rPr>
                <w:rFonts w:eastAsia="Calibri"/>
                <w:szCs w:val="22"/>
              </w:rPr>
              <w:t>Zaviesiškio</w:t>
            </w:r>
            <w:proofErr w:type="spellEnd"/>
            <w:r w:rsidRPr="00DD0EC7">
              <w:rPr>
                <w:rFonts w:eastAsia="Calibri"/>
                <w:szCs w:val="22"/>
              </w:rPr>
              <w:t xml:space="preserve">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20D59B7" w14:textId="72644103" w:rsidR="00F82D77" w:rsidRPr="00F54481" w:rsidRDefault="00F82D77" w:rsidP="00F82D77">
            <w:pPr>
              <w:jc w:val="right"/>
              <w:rPr>
                <w:rFonts w:eastAsia="Calibri"/>
                <w:szCs w:val="22"/>
              </w:rPr>
            </w:pPr>
            <w:r w:rsidRPr="00DD0EC7">
              <w:rPr>
                <w:rFonts w:eastAsia="Calibri"/>
                <w:szCs w:val="22"/>
              </w:rPr>
              <w:t xml:space="preserve"> 625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76AB1" w14:textId="3F1A7D84" w:rsidR="00F82D77" w:rsidRPr="00F54481" w:rsidRDefault="00F82D77" w:rsidP="00F82D7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4DE64" w14:textId="28409F1B" w:rsidR="00F82D77" w:rsidRPr="00F54481" w:rsidRDefault="00F82D77" w:rsidP="00F82D77">
            <w:pPr>
              <w:jc w:val="right"/>
              <w:rPr>
                <w:rFonts w:eastAsia="Calibri"/>
                <w:szCs w:val="22"/>
              </w:rPr>
            </w:pPr>
            <w:r w:rsidRPr="00DD0EC7">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49738" w14:textId="5F6D27C2" w:rsidR="00F82D77" w:rsidRPr="00F54481" w:rsidRDefault="00F82D77" w:rsidP="00F82D77">
            <w:pPr>
              <w:jc w:val="right"/>
              <w:rPr>
                <w:rFonts w:eastAsia="Calibri"/>
                <w:strike/>
                <w:szCs w:val="22"/>
              </w:rPr>
            </w:pPr>
            <w:r w:rsidRPr="00DD0E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009C" w14:textId="4DF14F10" w:rsidR="00F82D77" w:rsidRPr="00F54481" w:rsidRDefault="00F82D77" w:rsidP="00F82D77">
            <w:pPr>
              <w:jc w:val="center"/>
              <w:rPr>
                <w:rFonts w:eastAsia="Calibri"/>
                <w:szCs w:val="22"/>
              </w:rPr>
            </w:pPr>
            <w:r w:rsidRPr="00DD0E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B61C2A" w14:textId="7E97398B" w:rsidR="00F82D77" w:rsidRPr="00F54481" w:rsidRDefault="00F82D77" w:rsidP="00F82D77">
            <w:pPr>
              <w:jc w:val="center"/>
              <w:rPr>
                <w:rFonts w:eastAsia="Calibri"/>
                <w:szCs w:val="22"/>
              </w:rPr>
            </w:pPr>
            <w:r w:rsidRPr="00DD0EC7">
              <w:rPr>
                <w:rFonts w:eastAsia="Calibri"/>
                <w:szCs w:val="22"/>
              </w:rPr>
              <w:t>4400-6240-9318</w:t>
            </w:r>
          </w:p>
        </w:tc>
      </w:tr>
      <w:tr w:rsidR="00D825BF" w:rsidRPr="00F54481" w14:paraId="356F85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72C603" w14:textId="77777777" w:rsidR="00D825BF" w:rsidRPr="00F54481" w:rsidRDefault="00D825BF" w:rsidP="00D825BF">
            <w:pPr>
              <w:numPr>
                <w:ilvl w:val="0"/>
                <w:numId w:val="12"/>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14234E57" w14:textId="77777777" w:rsidR="00D825BF" w:rsidRPr="00F54481" w:rsidRDefault="00D825BF" w:rsidP="00D825BF">
            <w:pPr>
              <w:rPr>
                <w:rFonts w:eastAsia="Calibri"/>
                <w:i/>
                <w:iCs/>
                <w:szCs w:val="22"/>
              </w:rPr>
            </w:pPr>
            <w:r w:rsidRPr="00F54481">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29811B06" w14:textId="38395384" w:rsidR="00D825BF" w:rsidRPr="00F54481" w:rsidRDefault="00D825BF" w:rsidP="00D825BF">
            <w:pPr>
              <w:jc w:val="right"/>
              <w:rPr>
                <w:rFonts w:eastAsia="Calibri"/>
                <w:i/>
                <w:iCs/>
                <w:szCs w:val="22"/>
              </w:rPr>
            </w:pPr>
            <w:r w:rsidRPr="00DD0EC7">
              <w:rPr>
                <w:rFonts w:eastAsia="Calibri"/>
                <w:i/>
                <w:iCs/>
                <w:szCs w:val="22"/>
              </w:rPr>
              <w:t>134 371</w:t>
            </w:r>
          </w:p>
        </w:tc>
        <w:tc>
          <w:tcPr>
            <w:tcW w:w="1133" w:type="dxa"/>
            <w:tcBorders>
              <w:top w:val="single" w:sz="4" w:space="0" w:color="auto"/>
              <w:left w:val="single" w:sz="4" w:space="0" w:color="auto"/>
              <w:bottom w:val="single" w:sz="4" w:space="0" w:color="auto"/>
              <w:right w:val="single" w:sz="4" w:space="0" w:color="auto"/>
            </w:tcBorders>
            <w:vAlign w:val="center"/>
          </w:tcPr>
          <w:p w14:paraId="58F69097" w14:textId="2FAB42A6" w:rsidR="00D825BF" w:rsidRPr="00F54481" w:rsidRDefault="00D825BF" w:rsidP="00D825BF">
            <w:pPr>
              <w:jc w:val="right"/>
              <w:rPr>
                <w:rFonts w:eastAsia="Calibri"/>
                <w:i/>
                <w:iCs/>
                <w:szCs w:val="22"/>
              </w:rPr>
            </w:pPr>
            <w:r w:rsidRPr="00DD0EC7">
              <w:rPr>
                <w:rFonts w:eastAsia="Calibri"/>
                <w:i/>
                <w:iCs/>
                <w:szCs w:val="22"/>
              </w:rPr>
              <w:t>823</w:t>
            </w:r>
          </w:p>
        </w:tc>
        <w:tc>
          <w:tcPr>
            <w:tcW w:w="1133" w:type="dxa"/>
            <w:tcBorders>
              <w:top w:val="single" w:sz="4" w:space="0" w:color="auto"/>
              <w:left w:val="single" w:sz="4" w:space="0" w:color="auto"/>
              <w:bottom w:val="single" w:sz="4" w:space="0" w:color="auto"/>
              <w:right w:val="single" w:sz="4" w:space="0" w:color="auto"/>
            </w:tcBorders>
            <w:vAlign w:val="center"/>
          </w:tcPr>
          <w:p w14:paraId="0615E1C7" w14:textId="285AF1BE" w:rsidR="00D825BF" w:rsidRPr="00F54481" w:rsidRDefault="00D825BF" w:rsidP="00D825BF">
            <w:pPr>
              <w:jc w:val="right"/>
              <w:rPr>
                <w:rFonts w:eastAsia="Calibri"/>
                <w:i/>
                <w:iCs/>
                <w:szCs w:val="22"/>
              </w:rPr>
            </w:pPr>
            <w:r w:rsidRPr="00DD0EC7">
              <w:rPr>
                <w:rFonts w:eastAsia="Calibri"/>
                <w:i/>
                <w:iCs/>
                <w:szCs w:val="22"/>
              </w:rPr>
              <w:t>118 041</w:t>
            </w:r>
          </w:p>
        </w:tc>
        <w:tc>
          <w:tcPr>
            <w:tcW w:w="1133" w:type="dxa"/>
            <w:tcBorders>
              <w:top w:val="single" w:sz="4" w:space="0" w:color="auto"/>
              <w:left w:val="single" w:sz="4" w:space="0" w:color="auto"/>
              <w:bottom w:val="single" w:sz="4" w:space="0" w:color="auto"/>
              <w:right w:val="single" w:sz="4" w:space="0" w:color="auto"/>
            </w:tcBorders>
            <w:vAlign w:val="center"/>
          </w:tcPr>
          <w:p w14:paraId="10833882" w14:textId="3A1EDC15" w:rsidR="00D825BF" w:rsidRPr="00F54481" w:rsidRDefault="00D825BF" w:rsidP="00D825BF">
            <w:pPr>
              <w:jc w:val="right"/>
              <w:rPr>
                <w:rFonts w:eastAsia="Calibri"/>
                <w:i/>
                <w:iCs/>
                <w:szCs w:val="22"/>
              </w:rPr>
            </w:pPr>
            <w:r w:rsidRPr="00DD0EC7">
              <w:rPr>
                <w:rFonts w:eastAsia="Calibri"/>
                <w:i/>
                <w:iCs/>
                <w:szCs w:val="22"/>
              </w:rPr>
              <w:t>15 507</w:t>
            </w:r>
          </w:p>
        </w:tc>
        <w:tc>
          <w:tcPr>
            <w:tcW w:w="1133" w:type="dxa"/>
            <w:tcBorders>
              <w:top w:val="single" w:sz="4" w:space="0" w:color="auto"/>
              <w:left w:val="single" w:sz="4" w:space="0" w:color="auto"/>
              <w:bottom w:val="single" w:sz="4" w:space="0" w:color="auto"/>
              <w:right w:val="single" w:sz="4" w:space="0" w:color="auto"/>
            </w:tcBorders>
            <w:vAlign w:val="center"/>
          </w:tcPr>
          <w:p w14:paraId="151B82F5" w14:textId="77777777" w:rsidR="00D825BF" w:rsidRPr="00F54481" w:rsidRDefault="00D825BF" w:rsidP="00D825BF">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B7BBF87" w14:textId="77777777" w:rsidR="00D825BF" w:rsidRPr="00F54481" w:rsidRDefault="00D825BF" w:rsidP="00D825BF">
            <w:pPr>
              <w:jc w:val="center"/>
              <w:rPr>
                <w:rFonts w:eastAsia="Calibri"/>
                <w:i/>
                <w:iCs/>
                <w:szCs w:val="22"/>
              </w:rPr>
            </w:pPr>
          </w:p>
        </w:tc>
      </w:tr>
      <w:tr w:rsidR="00172AD7" w:rsidRPr="00F54481" w14:paraId="0C80A4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67D2FB"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15A334" w14:textId="23353FB5" w:rsidR="00172AD7" w:rsidRPr="00F54481" w:rsidRDefault="00172AD7" w:rsidP="00172AD7">
            <w:pPr>
              <w:rPr>
                <w:rFonts w:eastAsia="Calibri"/>
                <w:szCs w:val="22"/>
              </w:rPr>
            </w:pPr>
            <w:r w:rsidRPr="00DD0EC7">
              <w:rPr>
                <w:rFonts w:eastAsia="Calibri"/>
                <w:szCs w:val="22"/>
              </w:rPr>
              <w:t>k1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D22C853" w14:textId="5B94B48A" w:rsidR="00172AD7" w:rsidRPr="00F54481" w:rsidRDefault="00172AD7" w:rsidP="00172AD7">
            <w:pPr>
              <w:rPr>
                <w:rFonts w:eastAsia="Calibri"/>
                <w:szCs w:val="22"/>
              </w:rPr>
            </w:pPr>
            <w:proofErr w:type="spellStart"/>
            <w:r w:rsidRPr="00DD0EC7">
              <w:rPr>
                <w:rFonts w:eastAsia="Calibri"/>
                <w:szCs w:val="22"/>
              </w:rPr>
              <w:t>Zaviesiškis</w:t>
            </w:r>
            <w:proofErr w:type="spellEnd"/>
            <w:r w:rsidRPr="00DD0EC7">
              <w:rPr>
                <w:rFonts w:eastAsia="Calibri"/>
                <w:szCs w:val="22"/>
              </w:rPr>
              <w:t xml:space="preserve">–Juodžiai–Varneliai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A6BE819" w14:textId="6CFB6208" w:rsidR="00172AD7" w:rsidRPr="00F54481" w:rsidRDefault="00172AD7" w:rsidP="00172AD7">
            <w:pPr>
              <w:jc w:val="right"/>
              <w:rPr>
                <w:rFonts w:eastAsia="Calibri"/>
                <w:szCs w:val="22"/>
              </w:rPr>
            </w:pPr>
            <w:r w:rsidRPr="00DD0EC7">
              <w:rPr>
                <w:rFonts w:eastAsia="Calibri"/>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40005" w14:textId="500A0DFD"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79E3" w14:textId="7E0C4346" w:rsidR="00172AD7" w:rsidRPr="00F54481" w:rsidRDefault="00172AD7" w:rsidP="00172AD7">
            <w:pPr>
              <w:jc w:val="right"/>
              <w:rPr>
                <w:rFonts w:eastAsia="Calibri"/>
                <w:szCs w:val="22"/>
              </w:rPr>
            </w:pPr>
            <w:r w:rsidRPr="00DD0EC7">
              <w:rPr>
                <w:rFonts w:eastAsia="Calibri"/>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DCA8A" w14:textId="6E95BC27"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FD825" w14:textId="5CD0EB54" w:rsidR="00172AD7" w:rsidRPr="00F54481" w:rsidRDefault="00172AD7" w:rsidP="00172AD7">
            <w:pPr>
              <w:jc w:val="center"/>
              <w:rPr>
                <w:rFonts w:eastAsia="Calibri"/>
                <w:szCs w:val="22"/>
              </w:rPr>
            </w:pPr>
            <w:proofErr w:type="spellStart"/>
            <w:r w:rsidRPr="00DD0EC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83A5E9" w14:textId="2ED2B86D" w:rsidR="00172AD7" w:rsidRPr="00F54481" w:rsidRDefault="00172AD7" w:rsidP="00172AD7">
            <w:pPr>
              <w:jc w:val="center"/>
              <w:rPr>
                <w:rFonts w:eastAsia="Calibri"/>
                <w:szCs w:val="22"/>
              </w:rPr>
            </w:pPr>
            <w:r w:rsidRPr="00DD0EC7">
              <w:rPr>
                <w:rFonts w:eastAsia="Calibri"/>
                <w:szCs w:val="22"/>
              </w:rPr>
              <w:t>4400-5427-9395</w:t>
            </w:r>
          </w:p>
        </w:tc>
      </w:tr>
      <w:tr w:rsidR="00172AD7" w:rsidRPr="00F54481" w14:paraId="6AA298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2FD0B5"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66844F" w14:textId="645B839F" w:rsidR="00172AD7" w:rsidRPr="00F54481" w:rsidRDefault="00172AD7" w:rsidP="00172AD7">
            <w:pPr>
              <w:rPr>
                <w:rFonts w:eastAsia="Calibri"/>
                <w:szCs w:val="22"/>
              </w:rPr>
            </w:pPr>
            <w:r w:rsidRPr="00DD0EC7">
              <w:rPr>
                <w:rFonts w:eastAsia="Calibri"/>
                <w:szCs w:val="22"/>
              </w:rPr>
              <w:t>k10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EEB70C" w14:textId="026D9158" w:rsidR="00172AD7" w:rsidRPr="00F54481" w:rsidRDefault="00172AD7" w:rsidP="00172AD7">
            <w:pPr>
              <w:rPr>
                <w:rFonts w:eastAsia="Calibri"/>
                <w:szCs w:val="22"/>
              </w:rPr>
            </w:pPr>
            <w:proofErr w:type="spellStart"/>
            <w:r w:rsidRPr="00DD0EC7">
              <w:rPr>
                <w:rFonts w:eastAsia="Calibri"/>
                <w:szCs w:val="22"/>
              </w:rPr>
              <w:t>Jarzuvka</w:t>
            </w:r>
            <w:proofErr w:type="spellEnd"/>
            <w:r w:rsidRPr="00DD0EC7">
              <w:rPr>
                <w:rFonts w:eastAsia="Calibri"/>
                <w:szCs w:val="22"/>
              </w:rPr>
              <w:t>–</w:t>
            </w:r>
            <w:proofErr w:type="spellStart"/>
            <w:r w:rsidRPr="00DD0EC7">
              <w:rPr>
                <w:rFonts w:eastAsia="Calibri"/>
                <w:szCs w:val="22"/>
              </w:rPr>
              <w:t>Šoveniai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EF113DC" w14:textId="46F1EF96" w:rsidR="00172AD7" w:rsidRPr="00F54481" w:rsidRDefault="00172AD7" w:rsidP="00172AD7">
            <w:pPr>
              <w:jc w:val="right"/>
              <w:rPr>
                <w:rFonts w:eastAsia="Calibri"/>
                <w:szCs w:val="22"/>
              </w:rPr>
            </w:pPr>
            <w:r w:rsidRPr="00DD0EC7">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3CA39" w14:textId="59DCC1E2"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1A462" w14:textId="7409BD5D" w:rsidR="00172AD7" w:rsidRPr="00F54481" w:rsidRDefault="00172AD7" w:rsidP="00172AD7">
            <w:pPr>
              <w:jc w:val="right"/>
              <w:rPr>
                <w:rFonts w:eastAsia="Calibri"/>
                <w:szCs w:val="22"/>
              </w:rPr>
            </w:pPr>
            <w:r w:rsidRPr="00DD0EC7">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BF582" w14:textId="41AF9EBA"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63A28" w14:textId="1DED1317" w:rsidR="00172AD7" w:rsidRPr="00F54481" w:rsidRDefault="00172AD7" w:rsidP="00172AD7">
            <w:pPr>
              <w:jc w:val="center"/>
              <w:rPr>
                <w:rFonts w:eastAsia="Calibri"/>
                <w:szCs w:val="22"/>
              </w:rPr>
            </w:pPr>
            <w:proofErr w:type="spellStart"/>
            <w:r w:rsidRPr="00DD0EC7">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1DC06" w14:textId="0B50DAEC" w:rsidR="00172AD7" w:rsidRPr="00F54481" w:rsidRDefault="00172AD7" w:rsidP="00172AD7">
            <w:pPr>
              <w:jc w:val="center"/>
              <w:rPr>
                <w:rFonts w:eastAsia="Calibri"/>
                <w:szCs w:val="22"/>
              </w:rPr>
            </w:pPr>
            <w:r w:rsidRPr="00DD0EC7">
              <w:rPr>
                <w:rFonts w:eastAsia="Calibri"/>
                <w:szCs w:val="22"/>
              </w:rPr>
              <w:t>4400-5543-8387</w:t>
            </w:r>
          </w:p>
        </w:tc>
      </w:tr>
      <w:tr w:rsidR="00172AD7" w:rsidRPr="00F54481" w14:paraId="0D7C85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D27E66"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480896" w14:textId="5741E301" w:rsidR="00172AD7" w:rsidRPr="00F54481" w:rsidRDefault="00172AD7" w:rsidP="00172AD7">
            <w:pPr>
              <w:rPr>
                <w:rFonts w:eastAsia="Calibri"/>
                <w:szCs w:val="22"/>
              </w:rPr>
            </w:pPr>
            <w:r w:rsidRPr="00DD0EC7">
              <w:rPr>
                <w:rFonts w:eastAsia="Calibri"/>
                <w:szCs w:val="22"/>
              </w:rPr>
              <w:t>k10-5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7E544E" w14:textId="62872765" w:rsidR="00172AD7" w:rsidRPr="00F54481" w:rsidRDefault="00172AD7" w:rsidP="00172AD7">
            <w:pPr>
              <w:rPr>
                <w:rFonts w:eastAsia="Calibri"/>
                <w:szCs w:val="22"/>
              </w:rPr>
            </w:pPr>
            <w:r w:rsidRPr="00DD0EC7">
              <w:rPr>
                <w:lang w:eastAsia="lt-LT"/>
              </w:rPr>
              <w:t>Privažiuojamasis kelias prie ūkinių pastatų nuo Šermukšnių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F75313E" w14:textId="5BD558F6" w:rsidR="00172AD7" w:rsidRPr="00F54481" w:rsidRDefault="00172AD7" w:rsidP="00172AD7">
            <w:pPr>
              <w:jc w:val="right"/>
              <w:rPr>
                <w:rFonts w:eastAsia="Calibri"/>
                <w:szCs w:val="22"/>
              </w:rPr>
            </w:pPr>
            <w:r w:rsidRPr="00DD0EC7">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EE992" w14:textId="22B40B53"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E8" w14:textId="0FFCC044" w:rsidR="00172AD7" w:rsidRPr="00F54481" w:rsidRDefault="00172AD7" w:rsidP="00172AD7">
            <w:pPr>
              <w:jc w:val="right"/>
              <w:rPr>
                <w:rFonts w:eastAsia="Calibri"/>
                <w:szCs w:val="22"/>
              </w:rPr>
            </w:pPr>
            <w:r w:rsidRPr="00DD0EC7">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9B344" w14:textId="40104324"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0554" w14:textId="711DAB98" w:rsidR="00172AD7" w:rsidRPr="00F54481" w:rsidRDefault="00172AD7" w:rsidP="00172AD7">
            <w:pPr>
              <w:jc w:val="center"/>
              <w:rPr>
                <w:rFonts w:eastAsia="Calibri"/>
                <w:szCs w:val="22"/>
              </w:rPr>
            </w:pPr>
            <w:proofErr w:type="spellStart"/>
            <w:r w:rsidRPr="00DD0E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4C483F" w14:textId="0F08FED6" w:rsidR="00172AD7" w:rsidRPr="00F54481" w:rsidRDefault="00172AD7" w:rsidP="00172AD7">
            <w:pPr>
              <w:jc w:val="center"/>
              <w:rPr>
                <w:rFonts w:eastAsia="Calibri"/>
                <w:szCs w:val="22"/>
              </w:rPr>
            </w:pPr>
            <w:r w:rsidRPr="00DD0EC7">
              <w:rPr>
                <w:rFonts w:eastAsia="Calibri"/>
                <w:szCs w:val="22"/>
              </w:rPr>
              <w:t>-</w:t>
            </w:r>
          </w:p>
        </w:tc>
      </w:tr>
      <w:tr w:rsidR="00172AD7" w:rsidRPr="00F54481" w14:paraId="2CCB67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271A43"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76D08" w14:textId="12B09A94" w:rsidR="00172AD7" w:rsidRPr="00F54481" w:rsidRDefault="00172AD7" w:rsidP="00172AD7">
            <w:pPr>
              <w:rPr>
                <w:rFonts w:eastAsia="Calibri"/>
                <w:szCs w:val="22"/>
              </w:rPr>
            </w:pPr>
            <w:r w:rsidRPr="00DD0EC7">
              <w:rPr>
                <w:rFonts w:eastAsia="Calibri"/>
                <w:szCs w:val="22"/>
              </w:rPr>
              <w:t>k101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38EACF0" w14:textId="1C00BAFA" w:rsidR="00172AD7" w:rsidRPr="00F54481" w:rsidRDefault="00172AD7" w:rsidP="00172AD7">
            <w:pPr>
              <w:rPr>
                <w:rFonts w:eastAsia="Calibri"/>
                <w:szCs w:val="22"/>
              </w:rPr>
            </w:pPr>
            <w:r w:rsidRPr="00DD0EC7">
              <w:rPr>
                <w:rFonts w:eastAsia="Calibri"/>
                <w:szCs w:val="22"/>
              </w:rPr>
              <w:t>Kelias Nr. 1205–Pakalniai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38D55A4" w14:textId="3DC73ADF" w:rsidR="00172AD7" w:rsidRPr="00F54481" w:rsidRDefault="00172AD7" w:rsidP="00172AD7">
            <w:pPr>
              <w:jc w:val="right"/>
              <w:rPr>
                <w:rFonts w:eastAsia="Calibri"/>
                <w:szCs w:val="22"/>
              </w:rPr>
            </w:pPr>
            <w:r w:rsidRPr="00DD0EC7">
              <w:rPr>
                <w:rFonts w:eastAsia="Calibri"/>
                <w:szCs w:val="22"/>
              </w:rPr>
              <w:t> 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B6858" w14:textId="36CE554F"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67EC3E0" w14:textId="615AB693" w:rsidR="00172AD7" w:rsidRPr="00F54481" w:rsidRDefault="00172AD7" w:rsidP="00172AD7">
            <w:pPr>
              <w:jc w:val="right"/>
              <w:rPr>
                <w:rFonts w:eastAsia="Calibri"/>
                <w:szCs w:val="22"/>
              </w:rPr>
            </w:pPr>
            <w:r w:rsidRPr="00DD0EC7">
              <w:rPr>
                <w:rFonts w:eastAsia="Calibri"/>
                <w:szCs w:val="22"/>
              </w:rPr>
              <w:t>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D1BED" w14:textId="5AAFB1CD" w:rsidR="00172AD7" w:rsidRPr="00F54481" w:rsidRDefault="00172AD7" w:rsidP="00172AD7">
            <w:pPr>
              <w:jc w:val="right"/>
              <w:rPr>
                <w:rFonts w:eastAsia="Calibri"/>
                <w:strike/>
                <w:szCs w:val="22"/>
              </w:rPr>
            </w:pPr>
            <w:r w:rsidRPr="00DD0E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52BBE" w14:textId="6BDB7EDA" w:rsidR="00172AD7" w:rsidRPr="00F54481" w:rsidRDefault="00172AD7" w:rsidP="00172AD7">
            <w:pPr>
              <w:jc w:val="center"/>
              <w:rPr>
                <w:rFonts w:eastAsia="Calibri"/>
                <w:szCs w:val="22"/>
              </w:rPr>
            </w:pPr>
            <w:proofErr w:type="spellStart"/>
            <w:r w:rsidRPr="00DD0E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6BBC6EE" w14:textId="7B71D5D7" w:rsidR="00172AD7" w:rsidRPr="00F54481" w:rsidRDefault="00172AD7" w:rsidP="00172AD7">
            <w:pPr>
              <w:jc w:val="center"/>
              <w:rPr>
                <w:rFonts w:eastAsia="Calibri"/>
                <w:szCs w:val="22"/>
              </w:rPr>
            </w:pPr>
            <w:r w:rsidRPr="00DD0EC7">
              <w:rPr>
                <w:rFonts w:eastAsia="Calibri"/>
                <w:szCs w:val="22"/>
              </w:rPr>
              <w:t>4400-5979-3821</w:t>
            </w:r>
          </w:p>
        </w:tc>
      </w:tr>
      <w:tr w:rsidR="00172AD7" w:rsidRPr="00F54481" w14:paraId="26C2F0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3D990C"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518BB" w14:textId="0F160474" w:rsidR="00172AD7" w:rsidRPr="00F54481" w:rsidRDefault="00172AD7" w:rsidP="00172AD7">
            <w:pPr>
              <w:rPr>
                <w:rFonts w:eastAsia="Calibri"/>
                <w:szCs w:val="22"/>
              </w:rPr>
            </w:pPr>
            <w:r w:rsidRPr="00DD0EC7">
              <w:rPr>
                <w:rFonts w:eastAsia="Calibri"/>
                <w:szCs w:val="22"/>
              </w:rPr>
              <w:t>k103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A32A0B1" w14:textId="7F9E78E3" w:rsidR="00172AD7" w:rsidRPr="00F54481" w:rsidRDefault="00172AD7" w:rsidP="00172AD7">
            <w:pPr>
              <w:rPr>
                <w:rFonts w:eastAsia="Calibri"/>
                <w:szCs w:val="22"/>
              </w:rPr>
            </w:pPr>
            <w:r w:rsidRPr="00DD0EC7">
              <w:rPr>
                <w:rFonts w:eastAsia="Calibri"/>
                <w:szCs w:val="22"/>
              </w:rPr>
              <w:t>Privažiuojamasis kelias prie Šventosios paplūdimio nuo Šventosios g., Kavarske</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34B6936" w14:textId="3177EB0B" w:rsidR="00172AD7" w:rsidRPr="00F54481" w:rsidRDefault="00172AD7" w:rsidP="00172AD7">
            <w:pPr>
              <w:jc w:val="right"/>
              <w:rPr>
                <w:rFonts w:eastAsia="Calibri"/>
                <w:szCs w:val="22"/>
              </w:rPr>
            </w:pPr>
            <w:r w:rsidRPr="00DD0EC7">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01E54" w14:textId="47933036"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2A98" w14:textId="3BBCC8F3" w:rsidR="00172AD7" w:rsidRPr="00F54481" w:rsidRDefault="00172AD7" w:rsidP="00172AD7">
            <w:pPr>
              <w:jc w:val="right"/>
              <w:rPr>
                <w:rFonts w:eastAsia="Calibri"/>
                <w:szCs w:val="22"/>
              </w:rPr>
            </w:pPr>
            <w:r w:rsidRPr="00DD0EC7">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6FE42" w14:textId="4BED0130"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F954" w14:textId="43E7DA08" w:rsidR="00172AD7" w:rsidRPr="00F54481" w:rsidRDefault="00172AD7" w:rsidP="00172AD7">
            <w:pPr>
              <w:jc w:val="center"/>
              <w:rPr>
                <w:rFonts w:eastAsia="Calibri"/>
                <w:szCs w:val="22"/>
              </w:rPr>
            </w:pPr>
            <w:proofErr w:type="spellStart"/>
            <w:r w:rsidRPr="00DD0E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9DCCB5" w14:textId="2578948C" w:rsidR="00172AD7" w:rsidRPr="00F54481" w:rsidRDefault="00172AD7" w:rsidP="00172AD7">
            <w:pPr>
              <w:jc w:val="center"/>
              <w:rPr>
                <w:rFonts w:eastAsia="Calibri"/>
                <w:szCs w:val="22"/>
              </w:rPr>
            </w:pPr>
            <w:r w:rsidRPr="00DD0EC7">
              <w:rPr>
                <w:rFonts w:eastAsia="Calibri"/>
                <w:szCs w:val="22"/>
              </w:rPr>
              <w:t>4400-5428-2556</w:t>
            </w:r>
          </w:p>
        </w:tc>
      </w:tr>
      <w:tr w:rsidR="00172AD7" w:rsidRPr="00F54481" w14:paraId="21FE2F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88BA4C"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B5FBBAA" w14:textId="55DD3F19" w:rsidR="00172AD7" w:rsidRPr="00F54481" w:rsidRDefault="00172AD7" w:rsidP="00172AD7">
            <w:pPr>
              <w:rPr>
                <w:rFonts w:eastAsia="Calibri"/>
                <w:szCs w:val="22"/>
              </w:rPr>
            </w:pPr>
            <w:r w:rsidRPr="00DD0EC7">
              <w:rPr>
                <w:rFonts w:eastAsia="Calibri"/>
                <w:szCs w:val="22"/>
              </w:rPr>
              <w:t>k104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AF6298" w14:textId="2D3CB929" w:rsidR="00172AD7" w:rsidRPr="00F54481" w:rsidRDefault="00172AD7" w:rsidP="00172AD7">
            <w:pPr>
              <w:rPr>
                <w:rFonts w:eastAsia="Calibri"/>
                <w:szCs w:val="22"/>
              </w:rPr>
            </w:pPr>
            <w:r w:rsidRPr="00DD0EC7">
              <w:rPr>
                <w:rFonts w:eastAsia="Calibri"/>
                <w:szCs w:val="22"/>
              </w:rPr>
              <w:t xml:space="preserve">Privažiuojamasis kelias prie </w:t>
            </w:r>
            <w:proofErr w:type="spellStart"/>
            <w:r w:rsidRPr="00DD0EC7">
              <w:rPr>
                <w:rFonts w:eastAsia="Calibri"/>
                <w:szCs w:val="22"/>
              </w:rPr>
              <w:t>Šovenių</w:t>
            </w:r>
            <w:proofErr w:type="spellEnd"/>
            <w:r w:rsidRPr="00DD0EC7">
              <w:rPr>
                <w:rFonts w:eastAsia="Calibri"/>
                <w:szCs w:val="22"/>
              </w:rPr>
              <w:t xml:space="preserve"> k. vandenvietės nuo Atžalyno g., </w:t>
            </w:r>
            <w:proofErr w:type="spellStart"/>
            <w:r w:rsidRPr="00DD0EC7">
              <w:rPr>
                <w:rFonts w:eastAsia="Calibri"/>
                <w:szCs w:val="22"/>
              </w:rPr>
              <w:t>Šovenių</w:t>
            </w:r>
            <w:proofErr w:type="spellEnd"/>
            <w:r w:rsidRPr="00DD0EC7">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D662209" w14:textId="2350419C" w:rsidR="00172AD7" w:rsidRPr="00F54481" w:rsidRDefault="00172AD7" w:rsidP="00172AD7">
            <w:pPr>
              <w:jc w:val="right"/>
              <w:rPr>
                <w:rFonts w:eastAsia="Calibri"/>
                <w:szCs w:val="22"/>
              </w:rPr>
            </w:pPr>
            <w:r w:rsidRPr="00DD0EC7">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6B51" w14:textId="4C45438B" w:rsidR="00172AD7" w:rsidRPr="00F54481" w:rsidRDefault="00172AD7" w:rsidP="00172AD7">
            <w:pPr>
              <w:jc w:val="right"/>
              <w:rPr>
                <w:rFonts w:eastAsia="Calibri"/>
                <w:szCs w:val="22"/>
              </w:rPr>
            </w:pPr>
            <w:r w:rsidRPr="00DD0EC7">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EE2C" w14:textId="796CB59E" w:rsidR="00172AD7" w:rsidRPr="00F54481" w:rsidRDefault="00172AD7" w:rsidP="00172AD7">
            <w:pPr>
              <w:jc w:val="right"/>
              <w:rPr>
                <w:rFonts w:eastAsia="Calibri"/>
                <w:szCs w:val="22"/>
              </w:rPr>
            </w:pPr>
            <w:r w:rsidRPr="00DD0EC7">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EEF9D" w14:textId="08FAFFE8" w:rsidR="00172AD7" w:rsidRPr="00F54481" w:rsidRDefault="00172AD7" w:rsidP="00172AD7">
            <w:pPr>
              <w:jc w:val="right"/>
              <w:rPr>
                <w:rFonts w:eastAsia="Calibri"/>
                <w:szCs w:val="22"/>
              </w:rPr>
            </w:pPr>
            <w:r w:rsidRPr="00DD0EC7">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4DE0" w14:textId="24D465BA" w:rsidR="00172AD7" w:rsidRPr="00F54481" w:rsidRDefault="00172AD7" w:rsidP="00172AD7">
            <w:pPr>
              <w:jc w:val="center"/>
              <w:rPr>
                <w:rFonts w:eastAsia="Calibri"/>
                <w:szCs w:val="22"/>
              </w:rPr>
            </w:pPr>
            <w:proofErr w:type="spellStart"/>
            <w:r w:rsidRPr="00DD0E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375D2B" w14:textId="14EF1B25" w:rsidR="00172AD7" w:rsidRPr="00F54481" w:rsidRDefault="00172AD7" w:rsidP="00172AD7">
            <w:pPr>
              <w:jc w:val="center"/>
              <w:rPr>
                <w:rFonts w:eastAsia="Calibri"/>
                <w:szCs w:val="22"/>
              </w:rPr>
            </w:pPr>
            <w:r w:rsidRPr="00DD0EC7">
              <w:rPr>
                <w:rFonts w:eastAsia="Calibri"/>
                <w:szCs w:val="22"/>
              </w:rPr>
              <w:t>4400-6252-5871</w:t>
            </w:r>
          </w:p>
        </w:tc>
      </w:tr>
      <w:tr w:rsidR="00172AD7" w:rsidRPr="00F54481" w14:paraId="5F8B98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7CF556"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DCB59D" w14:textId="418A7ABA" w:rsidR="00172AD7" w:rsidRPr="00F54481" w:rsidRDefault="00172AD7" w:rsidP="00172AD7">
            <w:pPr>
              <w:rPr>
                <w:rFonts w:eastAsia="Calibri"/>
                <w:szCs w:val="22"/>
              </w:rPr>
            </w:pPr>
            <w:r w:rsidRPr="00DD0EC7">
              <w:rPr>
                <w:rFonts w:eastAsia="Calibri"/>
                <w:szCs w:val="22"/>
              </w:rPr>
              <w:t>k108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302BEB" w14:textId="3D0402FD" w:rsidR="00172AD7" w:rsidRPr="00F54481" w:rsidRDefault="00172AD7" w:rsidP="00172AD7">
            <w:pPr>
              <w:rPr>
                <w:rFonts w:eastAsia="Calibri"/>
                <w:szCs w:val="22"/>
              </w:rPr>
            </w:pPr>
            <w:r w:rsidRPr="00DD0EC7">
              <w:rPr>
                <w:rFonts w:eastAsia="Calibri"/>
                <w:szCs w:val="22"/>
              </w:rPr>
              <w:t xml:space="preserve">Privažiuojamasis kelias prie </w:t>
            </w:r>
            <w:proofErr w:type="spellStart"/>
            <w:r w:rsidRPr="00DD0EC7">
              <w:rPr>
                <w:rFonts w:eastAsia="Calibri"/>
                <w:szCs w:val="22"/>
              </w:rPr>
              <w:t>Pozniokų</w:t>
            </w:r>
            <w:proofErr w:type="spellEnd"/>
            <w:r w:rsidRPr="00DD0EC7">
              <w:rPr>
                <w:rFonts w:eastAsia="Calibri"/>
                <w:szCs w:val="22"/>
              </w:rPr>
              <w:t xml:space="preserve"> k. nuo K. Sirvydo g., </w:t>
            </w:r>
            <w:proofErr w:type="spellStart"/>
            <w:r w:rsidRPr="00DD0EC7">
              <w:rPr>
                <w:rFonts w:eastAsia="Calibri"/>
                <w:szCs w:val="22"/>
              </w:rPr>
              <w:t>Dabužių</w:t>
            </w:r>
            <w:proofErr w:type="spellEnd"/>
            <w:r w:rsidRPr="00DD0EC7">
              <w:rPr>
                <w:rFonts w:eastAsia="Calibri"/>
                <w:szCs w:val="22"/>
              </w:rPr>
              <w:t xml:space="preserve">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8118EB7" w14:textId="602F0BCD" w:rsidR="00172AD7" w:rsidRPr="00F54481" w:rsidRDefault="00172AD7" w:rsidP="00172AD7">
            <w:pPr>
              <w:jc w:val="right"/>
              <w:rPr>
                <w:rFonts w:eastAsia="Calibri"/>
                <w:szCs w:val="22"/>
              </w:rPr>
            </w:pPr>
            <w:r w:rsidRPr="00DD0EC7">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F31A" w14:textId="69311E81"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6E026" w14:textId="7D795FFC" w:rsidR="00172AD7" w:rsidRPr="00F54481" w:rsidRDefault="00172AD7" w:rsidP="00172AD7">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1D205" w14:textId="05544D00" w:rsidR="00172AD7" w:rsidRPr="00F54481" w:rsidRDefault="00172AD7" w:rsidP="00172AD7">
            <w:pPr>
              <w:jc w:val="right"/>
              <w:rPr>
                <w:rFonts w:eastAsia="Calibri"/>
                <w:szCs w:val="22"/>
              </w:rPr>
            </w:pPr>
            <w:r w:rsidRPr="00DD0EC7">
              <w:rPr>
                <w:rFonts w:eastAsia="Calibri"/>
                <w:szCs w:val="22"/>
              </w:rPr>
              <w:t xml:space="preserve"> </w:t>
            </w:r>
            <w:r w:rsidRPr="00DD0EC7">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2D6D8" w14:textId="32A4DB7B" w:rsidR="00172AD7" w:rsidRPr="00F54481" w:rsidRDefault="00172AD7" w:rsidP="00172AD7">
            <w:pPr>
              <w:jc w:val="center"/>
              <w:rPr>
                <w:rFonts w:eastAsia="Calibri"/>
                <w:szCs w:val="22"/>
              </w:rPr>
            </w:pPr>
            <w:proofErr w:type="spellStart"/>
            <w:r w:rsidRPr="00DD0EC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48EBD1" w14:textId="781C238C" w:rsidR="00172AD7" w:rsidRPr="00F54481" w:rsidRDefault="00172AD7" w:rsidP="00172AD7">
            <w:pPr>
              <w:jc w:val="center"/>
              <w:rPr>
                <w:rFonts w:eastAsia="Calibri"/>
                <w:szCs w:val="22"/>
              </w:rPr>
            </w:pPr>
            <w:r w:rsidRPr="00DD0EC7">
              <w:rPr>
                <w:rFonts w:eastAsia="Calibri"/>
                <w:bCs/>
                <w:szCs w:val="22"/>
              </w:rPr>
              <w:t>4400-6571-8541</w:t>
            </w:r>
          </w:p>
        </w:tc>
      </w:tr>
      <w:tr w:rsidR="00172AD7" w:rsidRPr="00F54481" w14:paraId="07ABE15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655B36" w14:textId="77777777" w:rsidR="00172AD7" w:rsidRPr="00F54481" w:rsidRDefault="00172AD7" w:rsidP="00172AD7">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68E6C2" w14:textId="3189ADB8" w:rsidR="00172AD7" w:rsidRPr="00F54481" w:rsidRDefault="00172AD7" w:rsidP="00172AD7">
            <w:pPr>
              <w:rPr>
                <w:rFonts w:eastAsia="Calibri"/>
                <w:szCs w:val="22"/>
              </w:rPr>
            </w:pPr>
            <w:r w:rsidRPr="00F54481">
              <w:rPr>
                <w:rFonts w:eastAsia="Calibri"/>
                <w:szCs w:val="22"/>
              </w:rPr>
              <w:t>k11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696689" w14:textId="117A2CBF" w:rsidR="00172AD7" w:rsidRPr="00F54481" w:rsidRDefault="00172AD7" w:rsidP="00172AD7">
            <w:pPr>
              <w:rPr>
                <w:rFonts w:eastAsia="Calibri"/>
                <w:szCs w:val="22"/>
              </w:rPr>
            </w:pPr>
            <w:r w:rsidRPr="00F54481">
              <w:rPr>
                <w:rFonts w:eastAsia="Calibri"/>
                <w:szCs w:val="22"/>
              </w:rPr>
              <w:t xml:space="preserve">Privažiuojamasis kelias prie </w:t>
            </w:r>
            <w:proofErr w:type="spellStart"/>
            <w:r w:rsidRPr="00F54481">
              <w:rPr>
                <w:rFonts w:eastAsia="Calibri"/>
                <w:szCs w:val="22"/>
              </w:rPr>
              <w:t>Zaviesiškio</w:t>
            </w:r>
            <w:proofErr w:type="spellEnd"/>
            <w:r w:rsidRPr="00F54481">
              <w:rPr>
                <w:rFonts w:eastAsia="Calibri"/>
                <w:szCs w:val="22"/>
              </w:rPr>
              <w:t xml:space="preserve"> k. malūno nuo  kelio </w:t>
            </w:r>
            <w:proofErr w:type="spellStart"/>
            <w:r w:rsidRPr="00F54481">
              <w:rPr>
                <w:rFonts w:eastAsia="Calibri"/>
                <w:szCs w:val="22"/>
              </w:rPr>
              <w:t>Zaviesiškis</w:t>
            </w:r>
            <w:proofErr w:type="spellEnd"/>
            <w:r w:rsidRPr="00F54481">
              <w:rPr>
                <w:rFonts w:eastAsia="Calibri"/>
                <w:szCs w:val="22"/>
              </w:rPr>
              <w:t>–kelias Nr. 22</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D8F693E" w14:textId="5C54D3FB" w:rsidR="00172AD7" w:rsidRPr="00F54481" w:rsidRDefault="00172AD7" w:rsidP="00172AD7">
            <w:pPr>
              <w:jc w:val="right"/>
              <w:rPr>
                <w:rFonts w:eastAsia="Calibri"/>
                <w:szCs w:val="22"/>
              </w:rPr>
            </w:pPr>
            <w:r w:rsidRPr="00F54481">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53057" w14:textId="05C0FA1B" w:rsidR="00172AD7" w:rsidRPr="00F54481" w:rsidRDefault="00172AD7" w:rsidP="00172AD7">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C31A7" w14:textId="6EE29798" w:rsidR="00172AD7" w:rsidRPr="00F54481" w:rsidRDefault="00172AD7" w:rsidP="00172AD7">
            <w:pPr>
              <w:jc w:val="right"/>
              <w:rPr>
                <w:rFonts w:eastAsia="Calibri"/>
                <w:szCs w:val="22"/>
              </w:rPr>
            </w:pPr>
            <w:r w:rsidRPr="00F54481">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A86A" w14:textId="48DEBCD9" w:rsidR="00172AD7" w:rsidRPr="00F54481" w:rsidRDefault="00172AD7" w:rsidP="00172AD7">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EAEB2" w14:textId="1FF614AC" w:rsidR="00172AD7" w:rsidRPr="00F54481" w:rsidRDefault="00172AD7" w:rsidP="00172AD7">
            <w:pPr>
              <w:jc w:val="center"/>
              <w:rPr>
                <w:rFonts w:eastAsia="Calibri"/>
                <w:szCs w:val="22"/>
              </w:rPr>
            </w:pPr>
            <w:proofErr w:type="spellStart"/>
            <w:r w:rsidRPr="00F5448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30A160" w14:textId="5F29B764" w:rsidR="00172AD7" w:rsidRPr="00F54481" w:rsidRDefault="00172AD7" w:rsidP="00172AD7">
            <w:pPr>
              <w:jc w:val="center"/>
              <w:rPr>
                <w:rFonts w:eastAsia="Calibri"/>
                <w:szCs w:val="22"/>
              </w:rPr>
            </w:pPr>
            <w:r w:rsidRPr="00F54481">
              <w:rPr>
                <w:rFonts w:eastAsia="Calibri"/>
                <w:szCs w:val="22"/>
              </w:rPr>
              <w:t>4400-6245-8902</w:t>
            </w:r>
          </w:p>
        </w:tc>
      </w:tr>
      <w:tr w:rsidR="000041AA" w:rsidRPr="00F54481" w14:paraId="1A1E18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F10EBD" w14:textId="77777777" w:rsidR="000041AA" w:rsidRPr="00F54481"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CF48B8" w14:textId="1B9088AF" w:rsidR="000041AA" w:rsidRPr="00F54481" w:rsidRDefault="000041AA" w:rsidP="000041AA">
            <w:pPr>
              <w:rPr>
                <w:rFonts w:eastAsia="Calibri"/>
                <w:szCs w:val="22"/>
              </w:rPr>
            </w:pPr>
            <w:r w:rsidRPr="00DD0EC7">
              <w:rPr>
                <w:rFonts w:eastAsia="Calibri"/>
                <w:szCs w:val="22"/>
              </w:rPr>
              <w:t>k114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258F71" w14:textId="0FB10BFE" w:rsidR="000041AA" w:rsidRPr="00F54481" w:rsidRDefault="000041AA" w:rsidP="000041AA">
            <w:pPr>
              <w:rPr>
                <w:rFonts w:eastAsia="Calibri"/>
                <w:szCs w:val="22"/>
              </w:rPr>
            </w:pPr>
            <w:r w:rsidRPr="00DD0EC7">
              <w:rPr>
                <w:rFonts w:eastAsia="Calibri"/>
                <w:szCs w:val="22"/>
              </w:rPr>
              <w:t xml:space="preserve">Pravažiuojamasis kelias iki Palaukės g., </w:t>
            </w:r>
            <w:proofErr w:type="spellStart"/>
            <w:r w:rsidRPr="00DD0EC7">
              <w:rPr>
                <w:rFonts w:eastAsia="Calibri"/>
                <w:szCs w:val="22"/>
              </w:rPr>
              <w:t>Dauginčių</w:t>
            </w:r>
            <w:proofErr w:type="spellEnd"/>
            <w:r w:rsidRPr="00DD0EC7">
              <w:rPr>
                <w:rFonts w:eastAsia="Calibri"/>
                <w:szCs w:val="22"/>
              </w:rPr>
              <w:t xml:space="preserve"> k. nuo kelio Nr. k14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7FC984C" w14:textId="445C1283" w:rsidR="000041AA" w:rsidRPr="00F54481" w:rsidRDefault="000041AA" w:rsidP="000041AA">
            <w:pPr>
              <w:jc w:val="right"/>
              <w:rPr>
                <w:rFonts w:eastAsia="Calibri"/>
                <w:szCs w:val="22"/>
              </w:rPr>
            </w:pPr>
            <w:r w:rsidRPr="00DD0EC7">
              <w:rPr>
                <w:rFonts w:eastAsia="Calibri"/>
                <w:bCs/>
                <w:szCs w:val="22"/>
              </w:rPr>
              <w:t>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88EE" w14:textId="5D8EE9CF" w:rsidR="000041AA" w:rsidRPr="00F54481"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ECD4" w14:textId="4F4EB765" w:rsidR="000041AA" w:rsidRPr="00F54481"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A36BD" w14:textId="05C4D7C8" w:rsidR="000041AA" w:rsidRPr="00F54481" w:rsidRDefault="000041AA" w:rsidP="000041AA">
            <w:pPr>
              <w:jc w:val="right"/>
              <w:rPr>
                <w:rFonts w:eastAsia="Calibri"/>
                <w:szCs w:val="22"/>
              </w:rPr>
            </w:pPr>
            <w:r w:rsidRPr="00DD0EC7">
              <w:rPr>
                <w:rFonts w:eastAsia="Calibri"/>
                <w:bCs/>
                <w:szCs w:val="22"/>
              </w:rPr>
              <w:t>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2D391" w14:textId="12A4520D" w:rsidR="000041AA" w:rsidRPr="00F54481" w:rsidRDefault="000041AA" w:rsidP="000041AA">
            <w:pPr>
              <w:jc w:val="center"/>
              <w:rPr>
                <w:rFonts w:eastAsia="Calibri"/>
                <w:szCs w:val="22"/>
              </w:rPr>
            </w:pPr>
            <w:proofErr w:type="spellStart"/>
            <w:r w:rsidRPr="00DD0EC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8B3285" w14:textId="4095C3CC" w:rsidR="000041AA" w:rsidRPr="00F54481" w:rsidRDefault="000041AA" w:rsidP="000041AA">
            <w:pPr>
              <w:jc w:val="center"/>
              <w:rPr>
                <w:rFonts w:eastAsia="Calibri"/>
                <w:szCs w:val="22"/>
              </w:rPr>
            </w:pPr>
            <w:r w:rsidRPr="00DD0EC7">
              <w:rPr>
                <w:rFonts w:eastAsia="Calibri"/>
                <w:bCs/>
                <w:szCs w:val="22"/>
              </w:rPr>
              <w:t>4400-6571-8463</w:t>
            </w:r>
          </w:p>
        </w:tc>
      </w:tr>
      <w:tr w:rsidR="000041AA" w:rsidRPr="004B1509" w14:paraId="49F074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9118CA"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70AC96" w14:textId="31C79A89" w:rsidR="000041AA" w:rsidRPr="004B1509" w:rsidRDefault="000041AA" w:rsidP="000041AA">
            <w:pPr>
              <w:rPr>
                <w:rFonts w:eastAsia="Calibri"/>
                <w:szCs w:val="22"/>
              </w:rPr>
            </w:pPr>
            <w:r w:rsidRPr="00DD0EC7">
              <w:rPr>
                <w:rFonts w:eastAsia="Calibri"/>
                <w:szCs w:val="22"/>
              </w:rPr>
              <w:t>k115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99E0F8" w14:textId="3E90CD55" w:rsidR="000041AA" w:rsidRPr="004B1509" w:rsidRDefault="000041AA" w:rsidP="000041AA">
            <w:pPr>
              <w:rPr>
                <w:rFonts w:eastAsia="Calibri"/>
                <w:szCs w:val="22"/>
              </w:rPr>
            </w:pPr>
            <w:r w:rsidRPr="00DD0EC7">
              <w:rPr>
                <w:rFonts w:eastAsia="Calibri"/>
                <w:szCs w:val="22"/>
              </w:rPr>
              <w:t xml:space="preserve">Pravažiuojamasis kelias iki Gegužės 1-sios g., Kavarske nuo kelio Nr. k14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5841D7" w14:textId="3ABECC23" w:rsidR="000041AA" w:rsidRPr="004B1509" w:rsidRDefault="000041AA" w:rsidP="000041AA">
            <w:pPr>
              <w:jc w:val="right"/>
              <w:rPr>
                <w:rFonts w:eastAsia="Calibri"/>
                <w:szCs w:val="22"/>
              </w:rPr>
            </w:pPr>
            <w:r w:rsidRPr="00DD0EC7">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B457" w14:textId="4E02DC09" w:rsidR="000041AA" w:rsidRPr="004B1509"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D4247" w14:textId="0EA6A21E" w:rsidR="000041AA" w:rsidRPr="004B1509"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5B02" w14:textId="64F8B0BB" w:rsidR="000041AA" w:rsidRPr="004B1509" w:rsidRDefault="000041AA" w:rsidP="000041AA">
            <w:pPr>
              <w:jc w:val="right"/>
              <w:rPr>
                <w:rFonts w:eastAsia="Calibri"/>
                <w:szCs w:val="22"/>
              </w:rPr>
            </w:pPr>
            <w:r w:rsidRPr="00DD0EC7">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44EC" w14:textId="3E8B8B5B" w:rsidR="000041AA" w:rsidRPr="004B1509" w:rsidRDefault="000041AA" w:rsidP="000041AA">
            <w:pPr>
              <w:jc w:val="center"/>
              <w:rPr>
                <w:rFonts w:eastAsia="Calibri"/>
                <w:bCs/>
                <w:szCs w:val="22"/>
              </w:rPr>
            </w:pPr>
            <w:r w:rsidRPr="00DD0EC7">
              <w:rPr>
                <w:rFonts w:eastAsia="Calibri"/>
                <w:bCs/>
                <w:szCs w:val="22"/>
              </w:rPr>
              <w:t xml:space="preserve"> </w:t>
            </w:r>
            <w:proofErr w:type="spellStart"/>
            <w:r w:rsidRPr="00DD0EC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4512D6" w14:textId="38B034DD" w:rsidR="000041AA" w:rsidRPr="004B1509" w:rsidRDefault="000041AA" w:rsidP="000041AA">
            <w:pPr>
              <w:jc w:val="center"/>
              <w:rPr>
                <w:rFonts w:eastAsia="Calibri"/>
                <w:szCs w:val="22"/>
              </w:rPr>
            </w:pPr>
            <w:r w:rsidRPr="00DD0EC7">
              <w:rPr>
                <w:rFonts w:eastAsia="Calibri"/>
                <w:bCs/>
                <w:szCs w:val="22"/>
              </w:rPr>
              <w:t>4400-6571-8452</w:t>
            </w:r>
          </w:p>
        </w:tc>
      </w:tr>
      <w:tr w:rsidR="000041AA" w:rsidRPr="004B1509" w14:paraId="502263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ADA8DF"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934419D" w14:textId="3370FC5E" w:rsidR="000041AA" w:rsidRPr="004B1509" w:rsidRDefault="000041AA" w:rsidP="000041AA">
            <w:pPr>
              <w:rPr>
                <w:rFonts w:eastAsia="Calibri"/>
                <w:szCs w:val="22"/>
              </w:rPr>
            </w:pPr>
            <w:r w:rsidRPr="00DD0EC7">
              <w:rPr>
                <w:rFonts w:eastAsia="Calibri"/>
                <w:szCs w:val="22"/>
              </w:rPr>
              <w:t>k116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4C5EC44" w14:textId="40E1DC81" w:rsidR="000041AA" w:rsidRPr="004B1509" w:rsidRDefault="000041AA" w:rsidP="000041AA">
            <w:pPr>
              <w:rPr>
                <w:rFonts w:eastAsia="Calibri"/>
                <w:szCs w:val="22"/>
              </w:rPr>
            </w:pPr>
            <w:r w:rsidRPr="00DD0EC7">
              <w:rPr>
                <w:rFonts w:eastAsia="Calibri"/>
                <w:szCs w:val="22"/>
              </w:rPr>
              <w:t>Pravažiuojamasis kelias iki Nevėžio kanalo (</w:t>
            </w:r>
            <w:proofErr w:type="spellStart"/>
            <w:r w:rsidRPr="00DD0EC7">
              <w:rPr>
                <w:rFonts w:eastAsia="Calibri"/>
                <w:szCs w:val="22"/>
              </w:rPr>
              <w:t>Kalnuočių</w:t>
            </w:r>
            <w:proofErr w:type="spellEnd"/>
            <w:r w:rsidRPr="00DD0EC7">
              <w:rPr>
                <w:rFonts w:eastAsia="Calibri"/>
                <w:szCs w:val="22"/>
              </w:rPr>
              <w:t xml:space="preserve">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805CA70" w14:textId="0E496147" w:rsidR="000041AA" w:rsidRPr="004B1509" w:rsidRDefault="000041AA" w:rsidP="000041AA">
            <w:pPr>
              <w:jc w:val="right"/>
              <w:rPr>
                <w:rFonts w:eastAsia="Calibri"/>
                <w:szCs w:val="22"/>
              </w:rPr>
            </w:pPr>
            <w:r w:rsidRPr="00DD0EC7">
              <w:rPr>
                <w:rFonts w:eastAsia="Calibri"/>
                <w:szCs w:val="22"/>
              </w:rPr>
              <w:t xml:space="preserve"> </w:t>
            </w:r>
            <w:r w:rsidRPr="00DD0EC7">
              <w:rPr>
                <w:rFonts w:eastAsia="Calibri"/>
                <w:bCs/>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40D72" w14:textId="2D17A858" w:rsidR="000041AA" w:rsidRPr="004B1509"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49153" w14:textId="03C0AFD9" w:rsidR="000041AA" w:rsidRPr="004B1509" w:rsidRDefault="000041AA" w:rsidP="000041AA">
            <w:pPr>
              <w:jc w:val="right"/>
              <w:rPr>
                <w:rFonts w:eastAsia="Calibri"/>
                <w:szCs w:val="22"/>
              </w:rPr>
            </w:pPr>
            <w:r w:rsidRPr="00DD0EC7">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7FEDD" w14:textId="72898771" w:rsidR="000041AA" w:rsidRPr="004B1509" w:rsidRDefault="000041AA" w:rsidP="000041AA">
            <w:pPr>
              <w:jc w:val="right"/>
              <w:rPr>
                <w:rFonts w:eastAsia="Calibri"/>
                <w:szCs w:val="22"/>
              </w:rPr>
            </w:pPr>
            <w:r w:rsidRPr="00DD0EC7">
              <w:rPr>
                <w:rFonts w:eastAsia="Calibri"/>
                <w:szCs w:val="22"/>
              </w:rPr>
              <w:t xml:space="preserve"> </w:t>
            </w:r>
            <w:r w:rsidRPr="00DD0EC7">
              <w:rPr>
                <w:rFonts w:eastAsia="Calibri"/>
                <w:bCs/>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9125E" w14:textId="13F439EF" w:rsidR="000041AA" w:rsidRPr="004B1509" w:rsidRDefault="000041AA" w:rsidP="000041AA">
            <w:pPr>
              <w:jc w:val="center"/>
              <w:rPr>
                <w:rFonts w:eastAsia="Calibri"/>
                <w:bCs/>
                <w:szCs w:val="22"/>
              </w:rPr>
            </w:pPr>
            <w:r w:rsidRPr="00DD0EC7">
              <w:rPr>
                <w:rFonts w:eastAsia="Calibri"/>
                <w:bCs/>
                <w:szCs w:val="22"/>
              </w:rPr>
              <w:t xml:space="preserve"> </w:t>
            </w:r>
            <w:proofErr w:type="spellStart"/>
            <w:r w:rsidRPr="00DD0EC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C26ED3" w14:textId="327BCA3C" w:rsidR="000041AA" w:rsidRPr="004B1509" w:rsidRDefault="000041AA" w:rsidP="000041AA">
            <w:pPr>
              <w:jc w:val="center"/>
              <w:rPr>
                <w:rFonts w:eastAsia="Calibri"/>
                <w:szCs w:val="22"/>
              </w:rPr>
            </w:pPr>
            <w:r w:rsidRPr="00DD0EC7">
              <w:rPr>
                <w:rFonts w:eastAsia="Calibri"/>
                <w:bCs/>
                <w:szCs w:val="22"/>
              </w:rPr>
              <w:t>4400-6566-4182</w:t>
            </w:r>
          </w:p>
        </w:tc>
      </w:tr>
      <w:tr w:rsidR="000041AA" w:rsidRPr="004B1509" w14:paraId="23D192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5D7BCF"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639754" w14:textId="6DCD8E53" w:rsidR="000041AA" w:rsidRPr="004B1509" w:rsidRDefault="000041AA" w:rsidP="000041AA">
            <w:pPr>
              <w:rPr>
                <w:rFonts w:eastAsia="Calibri"/>
                <w:szCs w:val="22"/>
              </w:rPr>
            </w:pPr>
            <w:r w:rsidRPr="00DD0EC7">
              <w:rPr>
                <w:rFonts w:eastAsia="Calibri"/>
                <w:szCs w:val="22"/>
              </w:rPr>
              <w:t>k117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2B15744" w14:textId="20922C81" w:rsidR="000041AA" w:rsidRPr="004B1509" w:rsidRDefault="000041AA" w:rsidP="000041AA">
            <w:pPr>
              <w:rPr>
                <w:rFonts w:eastAsia="Calibri"/>
                <w:szCs w:val="22"/>
              </w:rPr>
            </w:pPr>
            <w:r w:rsidRPr="00DD0EC7">
              <w:rPr>
                <w:rFonts w:eastAsia="Calibri"/>
                <w:szCs w:val="22"/>
              </w:rPr>
              <w:t xml:space="preserve">Privažiuojamasis kelias prie gyvenamųjų namų nuo </w:t>
            </w:r>
            <w:proofErr w:type="spellStart"/>
            <w:r w:rsidRPr="00DD0EC7">
              <w:rPr>
                <w:rFonts w:eastAsia="Calibri"/>
                <w:szCs w:val="22"/>
              </w:rPr>
              <w:t>Šunykštos</w:t>
            </w:r>
            <w:proofErr w:type="spellEnd"/>
            <w:r w:rsidRPr="00DD0EC7">
              <w:rPr>
                <w:rFonts w:eastAsia="Calibri"/>
                <w:szCs w:val="22"/>
              </w:rPr>
              <w:t xml:space="preserve"> g., </w:t>
            </w:r>
            <w:proofErr w:type="spellStart"/>
            <w:r w:rsidRPr="00DD0EC7">
              <w:rPr>
                <w:rFonts w:eastAsia="Calibri"/>
                <w:szCs w:val="22"/>
              </w:rPr>
              <w:t>Dauginčių</w:t>
            </w:r>
            <w:proofErr w:type="spellEnd"/>
            <w:r w:rsidRPr="00DD0EC7">
              <w:rPr>
                <w:rFonts w:eastAsia="Calibri"/>
                <w:szCs w:val="22"/>
              </w:rPr>
              <w:t xml:space="preserve"> k., 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6DBF2C" w14:textId="0C1E58E4" w:rsidR="000041AA" w:rsidRPr="004B1509" w:rsidRDefault="000041AA" w:rsidP="000041AA">
            <w:pPr>
              <w:jc w:val="right"/>
              <w:rPr>
                <w:rFonts w:eastAsia="Calibri"/>
                <w:szCs w:val="22"/>
              </w:rPr>
            </w:pPr>
            <w:r w:rsidRPr="00DD0EC7">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BAB03" w14:textId="03233CE8" w:rsidR="000041AA" w:rsidRPr="004B1509"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C7C7E" w14:textId="4763F6FD" w:rsidR="000041AA" w:rsidRPr="004B1509" w:rsidRDefault="000041AA" w:rsidP="000041AA">
            <w:pPr>
              <w:jc w:val="right"/>
              <w:rPr>
                <w:rFonts w:eastAsia="Calibri"/>
                <w:szCs w:val="22"/>
              </w:rPr>
            </w:pPr>
            <w:r w:rsidRPr="00DD0EC7">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09E8D" w14:textId="69A0D4AE" w:rsidR="000041AA" w:rsidRPr="004B1509" w:rsidRDefault="000041AA" w:rsidP="000041AA">
            <w:pPr>
              <w:jc w:val="right"/>
              <w:rPr>
                <w:rFonts w:eastAsia="Calibri"/>
                <w:szCs w:val="22"/>
              </w:rPr>
            </w:pPr>
            <w:r w:rsidRPr="00DD0E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F6A95" w14:textId="185643F3" w:rsidR="000041AA" w:rsidRPr="004B1509" w:rsidRDefault="000041AA" w:rsidP="000041AA">
            <w:pPr>
              <w:jc w:val="center"/>
              <w:rPr>
                <w:rFonts w:eastAsia="Calibri"/>
                <w:bCs/>
                <w:szCs w:val="22"/>
              </w:rPr>
            </w:pPr>
            <w:proofErr w:type="spellStart"/>
            <w:r w:rsidRPr="00DD0EC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289B11" w14:textId="0D72ADF2" w:rsidR="000041AA" w:rsidRPr="004B1509" w:rsidRDefault="000041AA" w:rsidP="000041AA">
            <w:pPr>
              <w:jc w:val="center"/>
              <w:rPr>
                <w:rFonts w:eastAsia="Calibri"/>
                <w:szCs w:val="22"/>
              </w:rPr>
            </w:pPr>
            <w:r w:rsidRPr="00DD0EC7">
              <w:rPr>
                <w:rFonts w:eastAsia="Calibri"/>
                <w:bCs/>
                <w:szCs w:val="22"/>
              </w:rPr>
              <w:t>4400-6566-4142</w:t>
            </w:r>
          </w:p>
        </w:tc>
      </w:tr>
      <w:tr w:rsidR="000041AA" w:rsidRPr="004B1509" w14:paraId="2CA759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FB6719"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AF02DE" w14:textId="0CD0D850" w:rsidR="000041AA" w:rsidRPr="004B1509" w:rsidRDefault="000041AA" w:rsidP="000041AA">
            <w:pPr>
              <w:rPr>
                <w:rFonts w:eastAsia="Calibri"/>
                <w:szCs w:val="22"/>
              </w:rPr>
            </w:pPr>
            <w:r w:rsidRPr="00DD0EC7">
              <w:rPr>
                <w:rFonts w:eastAsia="Calibri"/>
                <w:szCs w:val="22"/>
              </w:rPr>
              <w:t>k119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10E0837" w14:textId="062C367B" w:rsidR="000041AA" w:rsidRPr="004B1509" w:rsidRDefault="000041AA" w:rsidP="000041AA">
            <w:pPr>
              <w:rPr>
                <w:rFonts w:eastAsia="Calibri"/>
                <w:szCs w:val="22"/>
              </w:rPr>
            </w:pPr>
            <w:r w:rsidRPr="00DD0EC7">
              <w:rPr>
                <w:rFonts w:eastAsia="Calibri"/>
                <w:szCs w:val="22"/>
              </w:rPr>
              <w:t xml:space="preserve">Privažiuojamasis kelias prie gyvenamųjų namų nuo </w:t>
            </w:r>
            <w:proofErr w:type="spellStart"/>
            <w:r w:rsidRPr="00DD0EC7">
              <w:rPr>
                <w:rFonts w:eastAsia="Calibri"/>
                <w:szCs w:val="22"/>
              </w:rPr>
              <w:t>Šunykštos</w:t>
            </w:r>
            <w:proofErr w:type="spellEnd"/>
            <w:r w:rsidRPr="00DD0EC7">
              <w:rPr>
                <w:rFonts w:eastAsia="Calibri"/>
                <w:szCs w:val="22"/>
              </w:rPr>
              <w:t xml:space="preserve"> g., </w:t>
            </w:r>
            <w:proofErr w:type="spellStart"/>
            <w:r w:rsidRPr="00DD0EC7">
              <w:rPr>
                <w:rFonts w:eastAsia="Calibri"/>
                <w:szCs w:val="22"/>
              </w:rPr>
              <w:t>Dauginčių</w:t>
            </w:r>
            <w:proofErr w:type="spellEnd"/>
            <w:r w:rsidRPr="00DD0EC7">
              <w:rPr>
                <w:rFonts w:eastAsia="Calibri"/>
                <w:szCs w:val="22"/>
              </w:rPr>
              <w:t xml:space="preserve"> k., II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25E12B3" w14:textId="58ACD177" w:rsidR="000041AA" w:rsidRPr="004B1509" w:rsidRDefault="000041AA" w:rsidP="000041AA">
            <w:pPr>
              <w:jc w:val="right"/>
              <w:rPr>
                <w:rFonts w:eastAsia="Calibri"/>
                <w:szCs w:val="22"/>
              </w:rPr>
            </w:pPr>
            <w:r w:rsidRPr="00DD0EC7">
              <w:rPr>
                <w:rFonts w:eastAsia="Calibri"/>
                <w:szCs w:val="22"/>
              </w:rPr>
              <w:t> </w:t>
            </w:r>
            <w:r w:rsidRPr="00DD0EC7">
              <w:rPr>
                <w:rFonts w:eastAsia="Calibri"/>
                <w:bCs/>
                <w:szCs w:val="22"/>
              </w:rPr>
              <w:t>669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04C60" w14:textId="2A14DA3A" w:rsidR="000041AA" w:rsidRPr="004B1509" w:rsidRDefault="000041AA" w:rsidP="000041AA">
            <w:pPr>
              <w:jc w:val="right"/>
              <w:rPr>
                <w:rFonts w:eastAsia="Calibri"/>
                <w:szCs w:val="22"/>
              </w:rPr>
            </w:pPr>
            <w:r w:rsidRPr="00DD0E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EAF5B" w14:textId="383D9A6C" w:rsidR="000041AA" w:rsidRPr="004B1509" w:rsidRDefault="000041AA" w:rsidP="000041AA">
            <w:pPr>
              <w:jc w:val="right"/>
              <w:rPr>
                <w:rFonts w:eastAsia="Calibri"/>
                <w:szCs w:val="22"/>
              </w:rPr>
            </w:pPr>
            <w:r w:rsidRPr="00DD0EC7">
              <w:rPr>
                <w:rFonts w:eastAsia="Calibri"/>
                <w:bCs/>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9FD8A" w14:textId="4D2FD781" w:rsidR="000041AA" w:rsidRPr="004B1509" w:rsidRDefault="000041AA" w:rsidP="000041AA">
            <w:pPr>
              <w:jc w:val="right"/>
              <w:rPr>
                <w:rFonts w:eastAsia="Calibri"/>
                <w:szCs w:val="22"/>
              </w:rPr>
            </w:pPr>
            <w:r w:rsidRPr="00DD0EC7">
              <w:rPr>
                <w:rFonts w:eastAsia="Calibri"/>
                <w:szCs w:val="22"/>
              </w:rPr>
              <w:t xml:space="preserve"> </w:t>
            </w:r>
            <w:r w:rsidRPr="00DD0EC7">
              <w:rPr>
                <w:rFonts w:eastAsia="Calibri"/>
                <w:bCs/>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7BE9" w14:textId="1383FE38" w:rsidR="000041AA" w:rsidRPr="004B1509" w:rsidRDefault="000041AA" w:rsidP="000041AA">
            <w:pPr>
              <w:jc w:val="center"/>
              <w:rPr>
                <w:rFonts w:eastAsia="Calibri"/>
                <w:bCs/>
                <w:szCs w:val="22"/>
              </w:rPr>
            </w:pPr>
            <w:r w:rsidRPr="00DD0EC7">
              <w:rPr>
                <w:rFonts w:eastAsia="Calibri"/>
                <w:bCs/>
                <w:szCs w:val="22"/>
              </w:rPr>
              <w:t xml:space="preserve"> </w:t>
            </w:r>
            <w:proofErr w:type="spellStart"/>
            <w:r w:rsidRPr="00DD0EC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3E7F53" w14:textId="5B598819" w:rsidR="000041AA" w:rsidRPr="004B1509" w:rsidRDefault="000041AA" w:rsidP="000041AA">
            <w:pPr>
              <w:jc w:val="center"/>
              <w:rPr>
                <w:rFonts w:eastAsia="Calibri"/>
                <w:szCs w:val="22"/>
              </w:rPr>
            </w:pPr>
            <w:r w:rsidRPr="00DD0EC7">
              <w:rPr>
                <w:rFonts w:eastAsia="Calibri"/>
                <w:bCs/>
                <w:szCs w:val="22"/>
              </w:rPr>
              <w:t>4400-6566-4160</w:t>
            </w:r>
          </w:p>
        </w:tc>
      </w:tr>
      <w:tr w:rsidR="000041AA" w:rsidRPr="004B1509" w14:paraId="7ABBDF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191FF6"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DEBDD0E" w14:textId="314771BC" w:rsidR="000041AA" w:rsidRPr="004B1509" w:rsidRDefault="000041AA" w:rsidP="000041AA">
            <w:pPr>
              <w:rPr>
                <w:rFonts w:eastAsia="Calibri"/>
                <w:szCs w:val="22"/>
              </w:rPr>
            </w:pPr>
            <w:r w:rsidRPr="004B1509">
              <w:rPr>
                <w:rFonts w:eastAsia="Calibri"/>
                <w:szCs w:val="22"/>
              </w:rPr>
              <w:t>k12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C8C673B" w14:textId="4DEEFC8F" w:rsidR="000041AA" w:rsidRPr="004B1509" w:rsidRDefault="000041AA" w:rsidP="000041AA">
            <w:pPr>
              <w:rPr>
                <w:rFonts w:eastAsia="Calibri"/>
                <w:szCs w:val="22"/>
              </w:rPr>
            </w:pPr>
            <w:r w:rsidRPr="004B1509">
              <w:rPr>
                <w:rFonts w:eastAsia="Calibri"/>
                <w:szCs w:val="22"/>
              </w:rPr>
              <w:t xml:space="preserve">Kavarsko vs.–Pumpučiai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1613A19" w14:textId="337C6B2D" w:rsidR="000041AA" w:rsidRPr="004B1509" w:rsidRDefault="000041AA" w:rsidP="000041AA">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E87A1" w14:textId="7271EC26" w:rsidR="000041AA" w:rsidRPr="004B1509" w:rsidRDefault="000041AA" w:rsidP="000041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60E52" w14:textId="3D85876E" w:rsidR="000041AA" w:rsidRPr="004B1509" w:rsidRDefault="000041AA" w:rsidP="000041AA">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029AB" w14:textId="680AEBA3" w:rsidR="000041AA" w:rsidRPr="004B1509" w:rsidRDefault="000041AA" w:rsidP="000041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E2317" w14:textId="77777777" w:rsidR="000041AA" w:rsidRPr="004B1509" w:rsidRDefault="000041AA" w:rsidP="000041AA">
            <w:pPr>
              <w:jc w:val="center"/>
              <w:rPr>
                <w:rFonts w:eastAsia="Calibri"/>
                <w:bCs/>
                <w:szCs w:val="22"/>
              </w:rPr>
            </w:pPr>
            <w:proofErr w:type="spellStart"/>
            <w:r w:rsidRPr="004B1509">
              <w:rPr>
                <w:rFonts w:eastAsia="Calibri"/>
                <w:bCs/>
                <w:szCs w:val="22"/>
              </w:rPr>
              <w:t>IIv</w:t>
            </w:r>
            <w:proofErr w:type="spellEnd"/>
          </w:p>
          <w:p w14:paraId="51968E92" w14:textId="79F4EC7D" w:rsidR="000041AA" w:rsidRPr="004B1509" w:rsidRDefault="000041AA" w:rsidP="000041AA">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86A456" w14:textId="77777777" w:rsidR="000041AA" w:rsidRPr="004B1509" w:rsidRDefault="000041AA" w:rsidP="000041AA">
            <w:pPr>
              <w:jc w:val="center"/>
              <w:rPr>
                <w:rFonts w:eastAsia="Calibri"/>
                <w:szCs w:val="22"/>
              </w:rPr>
            </w:pPr>
            <w:r w:rsidRPr="004B1509">
              <w:rPr>
                <w:rFonts w:eastAsia="Calibri"/>
                <w:szCs w:val="22"/>
              </w:rPr>
              <w:t>4400-5543-8332</w:t>
            </w:r>
          </w:p>
          <w:p w14:paraId="49FFF08B" w14:textId="355B4E03" w:rsidR="000041AA" w:rsidRPr="004B1509" w:rsidRDefault="000041AA" w:rsidP="000041AA">
            <w:pPr>
              <w:jc w:val="center"/>
              <w:rPr>
                <w:rFonts w:eastAsia="Calibri"/>
                <w:szCs w:val="22"/>
              </w:rPr>
            </w:pPr>
            <w:r w:rsidRPr="004B1509">
              <w:rPr>
                <w:rFonts w:eastAsia="Calibri"/>
                <w:szCs w:val="22"/>
              </w:rPr>
              <w:t>4400-5543-8243</w:t>
            </w:r>
          </w:p>
        </w:tc>
      </w:tr>
      <w:tr w:rsidR="000041AA" w:rsidRPr="007F5A4B" w14:paraId="4DE472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8C9812" w14:textId="77777777" w:rsidR="000041AA" w:rsidRPr="007F5A4B"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0B2B5FD" w14:textId="63C7C1D8" w:rsidR="000041AA" w:rsidRPr="007F5A4B" w:rsidRDefault="000041AA" w:rsidP="000041AA">
            <w:pPr>
              <w:rPr>
                <w:rFonts w:eastAsia="Calibri"/>
                <w:szCs w:val="22"/>
              </w:rPr>
            </w:pPr>
            <w:r w:rsidRPr="007F5A4B">
              <w:rPr>
                <w:rFonts w:eastAsia="Calibri"/>
                <w:szCs w:val="22"/>
              </w:rPr>
              <w:t>k120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2FCA7BE" w14:textId="02DE75B8" w:rsidR="000041AA" w:rsidRPr="007F5A4B" w:rsidRDefault="000041AA" w:rsidP="000041AA">
            <w:pPr>
              <w:rPr>
                <w:rFonts w:eastAsia="Calibri"/>
                <w:szCs w:val="22"/>
              </w:rPr>
            </w:pPr>
            <w:r w:rsidRPr="007F5A4B">
              <w:rPr>
                <w:rFonts w:eastAsia="Calibri"/>
                <w:szCs w:val="22"/>
              </w:rPr>
              <w:t>Privažiuojamasis kelias prie Daumantų atodangos nuo Purvelių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1BBEF2E" w14:textId="39354877" w:rsidR="000041AA" w:rsidRPr="007F5A4B" w:rsidRDefault="000041AA" w:rsidP="000041AA">
            <w:pPr>
              <w:jc w:val="right"/>
              <w:rPr>
                <w:rFonts w:eastAsia="Calibri"/>
                <w:szCs w:val="22"/>
              </w:rPr>
            </w:pPr>
            <w:r w:rsidRPr="007F5A4B">
              <w:rPr>
                <w:rFonts w:eastAsia="Calibri"/>
                <w:szCs w:val="22"/>
              </w:rPr>
              <w:t>1467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724F" w14:textId="7914B2CD" w:rsidR="000041AA" w:rsidRPr="007F5A4B" w:rsidRDefault="000041AA" w:rsidP="000041AA">
            <w:pPr>
              <w:jc w:val="right"/>
              <w:rPr>
                <w:rFonts w:eastAsia="Calibri"/>
                <w:szCs w:val="22"/>
              </w:rPr>
            </w:pPr>
            <w:r w:rsidRPr="007F5A4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4F5D3" w14:textId="1B16FA39" w:rsidR="000041AA" w:rsidRPr="007F5A4B" w:rsidRDefault="000041AA" w:rsidP="000041AA">
            <w:pPr>
              <w:jc w:val="right"/>
              <w:rPr>
                <w:rFonts w:eastAsia="Calibri"/>
                <w:szCs w:val="22"/>
              </w:rPr>
            </w:pPr>
            <w:r w:rsidRPr="007F5A4B">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7882D" w14:textId="5B2E4626" w:rsidR="000041AA" w:rsidRPr="007F5A4B" w:rsidRDefault="000041AA" w:rsidP="000041AA">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0F1A" w14:textId="2F753EDC" w:rsidR="000041AA" w:rsidRPr="007F5A4B" w:rsidRDefault="000041AA" w:rsidP="000041AA">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300961" w14:textId="5B60C8BE" w:rsidR="000041AA" w:rsidRPr="007F5A4B" w:rsidRDefault="000041AA" w:rsidP="000041AA">
            <w:pPr>
              <w:jc w:val="center"/>
              <w:rPr>
                <w:rFonts w:eastAsia="Calibri"/>
                <w:szCs w:val="22"/>
              </w:rPr>
            </w:pPr>
            <w:r w:rsidRPr="007F5A4B">
              <w:rPr>
                <w:rFonts w:eastAsia="Calibri"/>
                <w:szCs w:val="22"/>
              </w:rPr>
              <w:t>4400-5108-1262</w:t>
            </w:r>
          </w:p>
        </w:tc>
      </w:tr>
      <w:tr w:rsidR="000041AA" w:rsidRPr="007F5A4B" w14:paraId="6FE085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152343" w14:textId="77777777" w:rsidR="000041AA" w:rsidRPr="007F5A4B"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5F69EC6" w14:textId="09E17558" w:rsidR="000041AA" w:rsidRPr="007F5A4B" w:rsidRDefault="000041AA" w:rsidP="000041AA">
            <w:pPr>
              <w:rPr>
                <w:rFonts w:eastAsia="Calibri"/>
                <w:szCs w:val="22"/>
              </w:rPr>
            </w:pPr>
            <w:r w:rsidRPr="007F5A4B">
              <w:rPr>
                <w:rFonts w:eastAsia="Calibri"/>
                <w:szCs w:val="22"/>
              </w:rPr>
              <w:t>k121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135FF2C" w14:textId="4B32DFDF" w:rsidR="000041AA" w:rsidRPr="007F5A4B" w:rsidRDefault="000041AA" w:rsidP="000041AA">
            <w:pPr>
              <w:rPr>
                <w:rFonts w:eastAsia="Calibri"/>
                <w:szCs w:val="22"/>
              </w:rPr>
            </w:pPr>
            <w:r w:rsidRPr="007F5A4B">
              <w:rPr>
                <w:rFonts w:eastAsia="Calibri"/>
                <w:szCs w:val="22"/>
              </w:rPr>
              <w:t xml:space="preserve">Pravažiuojamasis kelias iki Tujų g., </w:t>
            </w:r>
            <w:proofErr w:type="spellStart"/>
            <w:r w:rsidRPr="007F5A4B">
              <w:rPr>
                <w:rFonts w:eastAsia="Calibri"/>
                <w:szCs w:val="22"/>
              </w:rPr>
              <w:t>Zaviesiškio</w:t>
            </w:r>
            <w:proofErr w:type="spellEnd"/>
            <w:r w:rsidRPr="007F5A4B">
              <w:rPr>
                <w:rFonts w:eastAsia="Calibri"/>
                <w:szCs w:val="22"/>
              </w:rPr>
              <w:t xml:space="preserve"> k. nuo kelio Nr. 122</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8B34BE" w14:textId="5371AA53" w:rsidR="000041AA" w:rsidRPr="007F5A4B" w:rsidRDefault="000041AA" w:rsidP="000041AA">
            <w:pPr>
              <w:jc w:val="right"/>
              <w:rPr>
                <w:rFonts w:eastAsia="Calibri"/>
                <w:szCs w:val="22"/>
              </w:rPr>
            </w:pPr>
            <w:r w:rsidRPr="007F5A4B">
              <w:rPr>
                <w:rFonts w:eastAsia="Calibri"/>
                <w:szCs w:val="22"/>
              </w:rPr>
              <w:t> 766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3D4E" w14:textId="7926DEDF" w:rsidR="000041AA" w:rsidRPr="007F5A4B" w:rsidRDefault="000041AA" w:rsidP="000041AA">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C2D7" w14:textId="53CAEAE1" w:rsidR="000041AA" w:rsidRPr="007F5A4B" w:rsidRDefault="000041AA" w:rsidP="000041AA">
            <w:pPr>
              <w:jc w:val="right"/>
              <w:rPr>
                <w:rFonts w:eastAsia="Calibri"/>
                <w:szCs w:val="22"/>
              </w:rPr>
            </w:pPr>
            <w:r w:rsidRPr="007F5A4B">
              <w:rPr>
                <w:rFonts w:eastAsia="Calibri"/>
                <w:szCs w:val="22"/>
              </w:rPr>
              <w:t>703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65BFE" w14:textId="15A42F8D" w:rsidR="000041AA" w:rsidRPr="007F5A4B" w:rsidRDefault="000041AA" w:rsidP="000041AA">
            <w:pPr>
              <w:jc w:val="right"/>
              <w:rPr>
                <w:rFonts w:eastAsia="Calibri"/>
                <w:szCs w:val="22"/>
              </w:rPr>
            </w:pPr>
            <w:r w:rsidRPr="007F5A4B">
              <w:rPr>
                <w:rFonts w:eastAsia="Calibri"/>
                <w:szCs w:val="22"/>
              </w:rPr>
              <w:t xml:space="preserve"> 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3E75B" w14:textId="41603161" w:rsidR="000041AA" w:rsidRPr="007F5A4B" w:rsidRDefault="000041AA" w:rsidP="000041AA">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9F5DDC" w14:textId="6E9E8775" w:rsidR="000041AA" w:rsidRPr="007F5A4B" w:rsidRDefault="000041AA" w:rsidP="000041AA">
            <w:pPr>
              <w:jc w:val="center"/>
              <w:rPr>
                <w:rFonts w:eastAsia="Calibri"/>
                <w:szCs w:val="22"/>
              </w:rPr>
            </w:pPr>
            <w:r w:rsidRPr="007F5A4B">
              <w:rPr>
                <w:rFonts w:eastAsia="Calibri"/>
                <w:szCs w:val="22"/>
              </w:rPr>
              <w:t>4400-6245-8935</w:t>
            </w:r>
          </w:p>
        </w:tc>
      </w:tr>
      <w:tr w:rsidR="000041AA" w:rsidRPr="007F5A4B" w14:paraId="7E0B5E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70811D" w14:textId="77777777" w:rsidR="000041AA" w:rsidRPr="007F5A4B"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15F7FF" w14:textId="19928417" w:rsidR="000041AA" w:rsidRPr="007F5A4B" w:rsidRDefault="000041AA" w:rsidP="000041AA">
            <w:pPr>
              <w:rPr>
                <w:rFonts w:eastAsia="Calibri"/>
                <w:szCs w:val="22"/>
              </w:rPr>
            </w:pPr>
            <w:r w:rsidRPr="007F5A4B">
              <w:rPr>
                <w:rFonts w:eastAsia="Calibri"/>
                <w:szCs w:val="22"/>
              </w:rPr>
              <w:t>k122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BD7CFE6" w14:textId="108477E0" w:rsidR="000041AA" w:rsidRPr="007F5A4B" w:rsidRDefault="000041AA" w:rsidP="000041AA">
            <w:pPr>
              <w:rPr>
                <w:rFonts w:eastAsia="Calibri"/>
                <w:szCs w:val="22"/>
              </w:rPr>
            </w:pPr>
            <w:r w:rsidRPr="007F5A4B">
              <w:rPr>
                <w:rFonts w:eastAsia="Calibri"/>
                <w:szCs w:val="22"/>
              </w:rPr>
              <w:t xml:space="preserve">Pravažiuojamasis kelias iki Upės g., </w:t>
            </w:r>
            <w:proofErr w:type="spellStart"/>
            <w:r w:rsidRPr="007F5A4B">
              <w:rPr>
                <w:rFonts w:eastAsia="Calibri"/>
                <w:szCs w:val="22"/>
              </w:rPr>
              <w:t>Zaviesiškio</w:t>
            </w:r>
            <w:proofErr w:type="spellEnd"/>
            <w:r w:rsidRPr="007F5A4B">
              <w:rPr>
                <w:rFonts w:eastAsia="Calibri"/>
                <w:szCs w:val="22"/>
              </w:rPr>
              <w:t xml:space="preserve"> k. nuo  kelio Nr. 121</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14F715C" w14:textId="64EB0BA2" w:rsidR="000041AA" w:rsidRPr="007F5A4B" w:rsidRDefault="000041AA" w:rsidP="000041AA">
            <w:pPr>
              <w:jc w:val="right"/>
              <w:rPr>
                <w:rFonts w:eastAsia="Calibri"/>
                <w:szCs w:val="22"/>
              </w:rPr>
            </w:pPr>
            <w:r w:rsidRPr="007F5A4B">
              <w:rPr>
                <w:rFonts w:eastAsia="Calibri"/>
                <w:szCs w:val="22"/>
              </w:rPr>
              <w:t> 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CC937" w14:textId="77728867" w:rsidR="000041AA" w:rsidRPr="007F5A4B" w:rsidRDefault="000041AA" w:rsidP="000041AA">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000F2" w14:textId="7C33A156" w:rsidR="000041AA" w:rsidRPr="007F5A4B" w:rsidRDefault="000041AA" w:rsidP="000041AA">
            <w:pPr>
              <w:jc w:val="right"/>
              <w:rPr>
                <w:rFonts w:eastAsia="Calibri"/>
                <w:szCs w:val="22"/>
              </w:rPr>
            </w:pPr>
            <w:r w:rsidRPr="007F5A4B">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12612" w14:textId="0B22583C" w:rsidR="000041AA" w:rsidRPr="007F5A4B" w:rsidRDefault="000041AA" w:rsidP="000041AA">
            <w:pPr>
              <w:jc w:val="right"/>
              <w:rPr>
                <w:rFonts w:eastAsia="Calibri"/>
                <w:szCs w:val="22"/>
              </w:rPr>
            </w:pPr>
            <w:r w:rsidRPr="007F5A4B">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E586E" w14:textId="6D303CF3" w:rsidR="000041AA" w:rsidRPr="007F5A4B" w:rsidRDefault="000041AA" w:rsidP="000041AA">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635045" w14:textId="6B984E43" w:rsidR="000041AA" w:rsidRPr="007F5A4B" w:rsidRDefault="000041AA" w:rsidP="000041AA">
            <w:pPr>
              <w:jc w:val="center"/>
              <w:rPr>
                <w:rFonts w:eastAsia="Calibri"/>
                <w:szCs w:val="22"/>
              </w:rPr>
            </w:pPr>
            <w:r w:rsidRPr="007F5A4B">
              <w:rPr>
                <w:rFonts w:eastAsia="Calibri"/>
                <w:szCs w:val="22"/>
              </w:rPr>
              <w:t>4400-6245-8946</w:t>
            </w:r>
          </w:p>
        </w:tc>
      </w:tr>
      <w:tr w:rsidR="000041AA" w:rsidRPr="008D1D3D" w14:paraId="042630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43A24D" w14:textId="77777777" w:rsidR="000041AA" w:rsidRPr="008D1D3D"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B61F3D" w14:textId="7792BB01" w:rsidR="000041AA" w:rsidRPr="008D1D3D" w:rsidRDefault="000041AA" w:rsidP="000041AA">
            <w:pPr>
              <w:rPr>
                <w:rFonts w:eastAsia="Calibri"/>
                <w:szCs w:val="22"/>
              </w:rPr>
            </w:pPr>
            <w:r w:rsidRPr="008D1D3D">
              <w:rPr>
                <w:rFonts w:eastAsia="Calibri"/>
                <w:szCs w:val="22"/>
              </w:rPr>
              <w:t>k125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BD95B01" w14:textId="1DCE4DA1" w:rsidR="000041AA" w:rsidRPr="008D1D3D" w:rsidRDefault="000041AA" w:rsidP="000041AA">
            <w:pPr>
              <w:rPr>
                <w:rFonts w:eastAsia="Calibri"/>
                <w:szCs w:val="22"/>
              </w:rPr>
            </w:pPr>
            <w:r w:rsidRPr="008D1D3D">
              <w:rPr>
                <w:rFonts w:eastAsia="Calibri"/>
                <w:szCs w:val="22"/>
              </w:rPr>
              <w:t xml:space="preserve">Privažiuojamasis kelias prie gyvenamųjų namų nuo  Atžalyno g., </w:t>
            </w:r>
            <w:proofErr w:type="spellStart"/>
            <w:r w:rsidRPr="008D1D3D">
              <w:rPr>
                <w:rFonts w:eastAsia="Calibri"/>
                <w:szCs w:val="22"/>
              </w:rPr>
              <w:t>Šovenių</w:t>
            </w:r>
            <w:proofErr w:type="spellEnd"/>
            <w:r w:rsidRPr="008D1D3D">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C84E1CC" w14:textId="1A5B7303" w:rsidR="000041AA" w:rsidRPr="008D1D3D" w:rsidRDefault="000041AA" w:rsidP="000041AA">
            <w:pPr>
              <w:jc w:val="right"/>
              <w:rPr>
                <w:rFonts w:eastAsia="Calibri"/>
                <w:szCs w:val="22"/>
              </w:rPr>
            </w:pPr>
            <w:r w:rsidRPr="008D1D3D">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71DF0" w14:textId="6988D412" w:rsidR="000041AA" w:rsidRPr="008D1D3D" w:rsidRDefault="000041AA" w:rsidP="000041AA">
            <w:pPr>
              <w:jc w:val="right"/>
              <w:rPr>
                <w:rFonts w:eastAsia="Calibri"/>
                <w:szCs w:val="22"/>
              </w:rPr>
            </w:pPr>
            <w:r w:rsidRPr="008D1D3D">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436F5" w14:textId="519484AF" w:rsidR="000041AA" w:rsidRPr="008D1D3D" w:rsidRDefault="000041AA" w:rsidP="000041AA">
            <w:pPr>
              <w:jc w:val="right"/>
              <w:rPr>
                <w:rFonts w:eastAsia="Calibri"/>
                <w:szCs w:val="22"/>
              </w:rPr>
            </w:pPr>
            <w:r w:rsidRPr="008D1D3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4CBD" w14:textId="77F8F398" w:rsidR="000041AA" w:rsidRPr="008D1D3D" w:rsidRDefault="000041AA" w:rsidP="000041AA">
            <w:pPr>
              <w:jc w:val="right"/>
              <w:rPr>
                <w:rFonts w:eastAsia="Calibri"/>
                <w:strike/>
                <w:szCs w:val="22"/>
              </w:rPr>
            </w:pPr>
            <w:r w:rsidRPr="008D1D3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DE01" w14:textId="104AC528" w:rsidR="000041AA" w:rsidRPr="008D1D3D" w:rsidRDefault="000041AA" w:rsidP="000041AA">
            <w:pPr>
              <w:jc w:val="center"/>
              <w:rPr>
                <w:rFonts w:eastAsia="Calibri"/>
                <w:szCs w:val="22"/>
              </w:rPr>
            </w:pPr>
            <w:proofErr w:type="spellStart"/>
            <w:r w:rsidRPr="008D1D3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B2A30D" w14:textId="30C29164" w:rsidR="000041AA" w:rsidRPr="008D1D3D" w:rsidRDefault="000041AA" w:rsidP="000041AA">
            <w:pPr>
              <w:jc w:val="center"/>
              <w:rPr>
                <w:rFonts w:eastAsia="Calibri"/>
                <w:szCs w:val="22"/>
              </w:rPr>
            </w:pPr>
            <w:r w:rsidRPr="008D1D3D">
              <w:rPr>
                <w:rFonts w:eastAsia="Calibri"/>
                <w:szCs w:val="22"/>
              </w:rPr>
              <w:t>4400-6252-5860</w:t>
            </w:r>
          </w:p>
        </w:tc>
      </w:tr>
      <w:tr w:rsidR="000041AA" w:rsidRPr="007F5A4B" w14:paraId="010D9D8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0C104B" w14:textId="77777777" w:rsidR="000041AA" w:rsidRPr="007F5A4B"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D9F21A" w14:textId="30CDD0ED" w:rsidR="000041AA" w:rsidRPr="007F5A4B" w:rsidRDefault="000041AA" w:rsidP="000041AA">
            <w:pPr>
              <w:rPr>
                <w:rFonts w:eastAsia="Calibri"/>
                <w:szCs w:val="22"/>
              </w:rPr>
            </w:pPr>
            <w:r w:rsidRPr="007F5A4B">
              <w:rPr>
                <w:rFonts w:eastAsia="Calibri"/>
                <w:szCs w:val="22"/>
              </w:rPr>
              <w:t>k126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12995A7" w14:textId="1C7F8FF5" w:rsidR="000041AA" w:rsidRPr="007F5A4B" w:rsidRDefault="000041AA" w:rsidP="000041AA">
            <w:pPr>
              <w:rPr>
                <w:rFonts w:eastAsia="Calibri"/>
                <w:szCs w:val="22"/>
              </w:rPr>
            </w:pPr>
            <w:r w:rsidRPr="007F5A4B">
              <w:rPr>
                <w:rFonts w:eastAsia="Calibri"/>
                <w:szCs w:val="22"/>
              </w:rPr>
              <w:t xml:space="preserve">Privažiuojamasis kelias prie gyvenamųjų namų nuo Pumpučių g., Pumpučių k., 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35F0913" w14:textId="138B3B30" w:rsidR="000041AA" w:rsidRPr="007F5A4B" w:rsidRDefault="000041AA" w:rsidP="000041AA">
            <w:pPr>
              <w:jc w:val="right"/>
              <w:rPr>
                <w:rFonts w:eastAsia="Calibri"/>
                <w:szCs w:val="22"/>
              </w:rPr>
            </w:pPr>
            <w:r w:rsidRPr="007F5A4B">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BFCD6" w14:textId="10CDFF65" w:rsidR="000041AA" w:rsidRPr="007F5A4B" w:rsidRDefault="000041AA" w:rsidP="000041AA">
            <w:pPr>
              <w:jc w:val="right"/>
              <w:rPr>
                <w:rFonts w:eastAsia="Calibri"/>
                <w:szCs w:val="22"/>
              </w:rPr>
            </w:pPr>
            <w:r w:rsidRPr="007F5A4B">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F7CE7" w14:textId="1D28217A" w:rsidR="000041AA" w:rsidRPr="007F5A4B" w:rsidRDefault="000041AA" w:rsidP="000041AA">
            <w:pPr>
              <w:jc w:val="right"/>
              <w:rPr>
                <w:rFonts w:eastAsia="Calibri"/>
                <w:szCs w:val="22"/>
              </w:rPr>
            </w:pPr>
            <w:r w:rsidRPr="007F5A4B">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7779F" w14:textId="3616F30B" w:rsidR="000041AA" w:rsidRPr="007F5A4B" w:rsidRDefault="000041AA" w:rsidP="000041AA">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D01A" w14:textId="4D942775" w:rsidR="000041AA" w:rsidRPr="007F5A4B" w:rsidRDefault="000041AA" w:rsidP="000041AA">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2037E8" w14:textId="592C6D64" w:rsidR="000041AA" w:rsidRPr="007F5A4B" w:rsidRDefault="000041AA" w:rsidP="000041AA">
            <w:pPr>
              <w:jc w:val="center"/>
              <w:rPr>
                <w:rFonts w:eastAsia="Calibri"/>
                <w:szCs w:val="22"/>
              </w:rPr>
            </w:pPr>
            <w:r w:rsidRPr="007F5A4B">
              <w:rPr>
                <w:rFonts w:eastAsia="Calibri"/>
                <w:szCs w:val="22"/>
              </w:rPr>
              <w:t>4400-6244-9636</w:t>
            </w:r>
          </w:p>
        </w:tc>
      </w:tr>
      <w:tr w:rsidR="000041AA" w:rsidRPr="007F5A4B" w14:paraId="355B29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61A44F" w14:textId="77777777" w:rsidR="000041AA" w:rsidRPr="007F5A4B"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E910C3" w14:textId="3C8D50EB" w:rsidR="000041AA" w:rsidRPr="007F5A4B" w:rsidRDefault="000041AA" w:rsidP="000041AA">
            <w:pPr>
              <w:rPr>
                <w:rFonts w:eastAsia="Calibri"/>
                <w:szCs w:val="22"/>
              </w:rPr>
            </w:pPr>
            <w:r w:rsidRPr="007F5A4B">
              <w:rPr>
                <w:rFonts w:eastAsia="Calibri"/>
                <w:szCs w:val="22"/>
              </w:rPr>
              <w:t>k128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634F8AA" w14:textId="2CC18A0A" w:rsidR="000041AA" w:rsidRPr="007F5A4B" w:rsidRDefault="000041AA" w:rsidP="000041AA">
            <w:pPr>
              <w:rPr>
                <w:rFonts w:eastAsia="Calibri"/>
                <w:szCs w:val="22"/>
              </w:rPr>
            </w:pPr>
            <w:r w:rsidRPr="007F5A4B">
              <w:rPr>
                <w:rFonts w:eastAsia="Calibri"/>
                <w:szCs w:val="22"/>
              </w:rPr>
              <w:t xml:space="preserve">Privažiuojamasis kelias prie gyvenamųjų namų nuo Pumpučių g., Pumpučių k., II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93491F6" w14:textId="0DFAFBC7" w:rsidR="000041AA" w:rsidRPr="007F5A4B" w:rsidRDefault="000041AA" w:rsidP="000041AA">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05C0B" w14:textId="556AC7B6" w:rsidR="000041AA" w:rsidRPr="007F5A4B" w:rsidRDefault="000041AA" w:rsidP="000041AA">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7C506" w14:textId="4ACCD9F0" w:rsidR="000041AA" w:rsidRPr="007F5A4B" w:rsidRDefault="000041AA" w:rsidP="000041AA">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E4568" w14:textId="16ECC276" w:rsidR="000041AA" w:rsidRPr="007F5A4B" w:rsidRDefault="000041AA" w:rsidP="000041AA">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97289" w14:textId="037A0EDD" w:rsidR="000041AA" w:rsidRPr="007F5A4B" w:rsidRDefault="000041AA" w:rsidP="000041AA">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6BBDBE" w14:textId="136CD995" w:rsidR="000041AA" w:rsidRPr="007F5A4B" w:rsidRDefault="000041AA" w:rsidP="000041AA">
            <w:pPr>
              <w:jc w:val="center"/>
              <w:rPr>
                <w:rFonts w:eastAsia="Calibri"/>
                <w:szCs w:val="22"/>
              </w:rPr>
            </w:pPr>
            <w:r w:rsidRPr="007F5A4B">
              <w:rPr>
                <w:rFonts w:eastAsia="Calibri"/>
                <w:szCs w:val="22"/>
              </w:rPr>
              <w:t>4400-6244-9547</w:t>
            </w:r>
          </w:p>
        </w:tc>
      </w:tr>
      <w:tr w:rsidR="000041AA" w:rsidRPr="004B1509" w14:paraId="11A7DD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4B10AA"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CB0002" w14:textId="2C5C85F3" w:rsidR="000041AA" w:rsidRPr="004B1509" w:rsidRDefault="000041AA" w:rsidP="000041AA">
            <w:pPr>
              <w:rPr>
                <w:rFonts w:eastAsia="Calibri"/>
                <w:szCs w:val="22"/>
              </w:rPr>
            </w:pPr>
            <w:r w:rsidRPr="004B1509">
              <w:rPr>
                <w:rFonts w:eastAsia="Calibri"/>
                <w:szCs w:val="22"/>
              </w:rPr>
              <w:t>k13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CC13B0" w14:textId="2788CCBB" w:rsidR="000041AA" w:rsidRPr="004B1509" w:rsidRDefault="000041AA" w:rsidP="000041AA">
            <w:pPr>
              <w:rPr>
                <w:rFonts w:eastAsia="Calibri"/>
                <w:szCs w:val="22"/>
              </w:rPr>
            </w:pPr>
            <w:r w:rsidRPr="004B1509">
              <w:rPr>
                <w:rFonts w:eastAsia="Calibri"/>
                <w:szCs w:val="22"/>
              </w:rPr>
              <w:t xml:space="preserve">Pravažiuojamasis kelias iki Lašišos g. nuo Jazminų g., </w:t>
            </w:r>
            <w:proofErr w:type="spellStart"/>
            <w:r w:rsidRPr="004B1509">
              <w:rPr>
                <w:rFonts w:eastAsia="Calibri"/>
                <w:szCs w:val="22"/>
              </w:rPr>
              <w:t>Janušavos</w:t>
            </w:r>
            <w:proofErr w:type="spellEnd"/>
            <w:r w:rsidRPr="004B1509">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11BFAF1" w14:textId="4486CA9B" w:rsidR="000041AA" w:rsidRPr="004B1509" w:rsidRDefault="000041AA" w:rsidP="000041AA">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6A546" w14:textId="5898276D" w:rsidR="000041AA" w:rsidRPr="004B1509" w:rsidRDefault="000041AA" w:rsidP="000041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F5155" w14:textId="468BE805" w:rsidR="000041AA" w:rsidRPr="004B1509" w:rsidRDefault="000041AA" w:rsidP="000041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02117" w14:textId="37BD34EC" w:rsidR="000041AA" w:rsidRPr="004B1509" w:rsidRDefault="000041AA" w:rsidP="000041AA">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248D3" w14:textId="6263DABA" w:rsidR="000041AA" w:rsidRPr="004B1509" w:rsidRDefault="000041AA" w:rsidP="000041AA">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00757C" w14:textId="251191A9" w:rsidR="000041AA" w:rsidRPr="004B1509" w:rsidRDefault="000041AA" w:rsidP="000041AA">
            <w:pPr>
              <w:jc w:val="center"/>
              <w:rPr>
                <w:rFonts w:eastAsia="Calibri"/>
                <w:szCs w:val="22"/>
              </w:rPr>
            </w:pPr>
            <w:r w:rsidRPr="004B1509">
              <w:rPr>
                <w:rFonts w:eastAsia="Calibri"/>
                <w:szCs w:val="22"/>
              </w:rPr>
              <w:t>-</w:t>
            </w:r>
          </w:p>
        </w:tc>
      </w:tr>
      <w:tr w:rsidR="000041AA" w:rsidRPr="004B1509" w14:paraId="1277C57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F0288F"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0F9AC" w14:textId="6132A73B" w:rsidR="000041AA" w:rsidRPr="004B1509" w:rsidRDefault="000041AA" w:rsidP="000041AA">
            <w:pPr>
              <w:rPr>
                <w:rFonts w:eastAsia="Calibri"/>
                <w:szCs w:val="22"/>
              </w:rPr>
            </w:pPr>
            <w:r w:rsidRPr="004B1509">
              <w:rPr>
                <w:rFonts w:eastAsia="Calibri"/>
                <w:szCs w:val="22"/>
              </w:rPr>
              <w:t>k130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8721EA" w14:textId="7B59E390" w:rsidR="000041AA" w:rsidRPr="004B1509" w:rsidRDefault="000041AA" w:rsidP="000041AA">
            <w:pPr>
              <w:rPr>
                <w:rFonts w:eastAsia="Calibri"/>
                <w:szCs w:val="22"/>
              </w:rPr>
            </w:pPr>
            <w:r w:rsidRPr="004B1509">
              <w:rPr>
                <w:rFonts w:eastAsia="Calibri"/>
                <w:szCs w:val="22"/>
              </w:rPr>
              <w:t>Pravažiuojamasis kelias iki Tvenkinio g. nuo J. Biliūno g. Kavarske</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72CCD2D" w14:textId="2896BDF3" w:rsidR="000041AA" w:rsidRPr="004B1509" w:rsidRDefault="000041AA" w:rsidP="000041AA">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7EF8B" w14:textId="71D0C4AB" w:rsidR="000041AA" w:rsidRPr="004B1509" w:rsidRDefault="000041AA" w:rsidP="000041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D8A2C" w14:textId="6DF52085" w:rsidR="000041AA" w:rsidRPr="004B1509" w:rsidRDefault="000041AA" w:rsidP="000041AA">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C2A7" w14:textId="051FF17C" w:rsidR="000041AA" w:rsidRPr="004B1509" w:rsidRDefault="000041AA" w:rsidP="000041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A6680" w14:textId="03DECAFA" w:rsidR="000041AA" w:rsidRPr="004B1509" w:rsidRDefault="000041AA" w:rsidP="000041AA">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7AEA34" w14:textId="2996518B" w:rsidR="000041AA" w:rsidRPr="004B1509" w:rsidRDefault="000041AA" w:rsidP="000041AA">
            <w:pPr>
              <w:jc w:val="center"/>
              <w:rPr>
                <w:rFonts w:eastAsia="Calibri"/>
                <w:szCs w:val="22"/>
              </w:rPr>
            </w:pPr>
            <w:r w:rsidRPr="004B1509">
              <w:rPr>
                <w:rFonts w:eastAsia="Calibri"/>
                <w:szCs w:val="22"/>
              </w:rPr>
              <w:t>-</w:t>
            </w:r>
          </w:p>
        </w:tc>
      </w:tr>
      <w:tr w:rsidR="000041AA" w:rsidRPr="00103D14" w14:paraId="136FDE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D11255"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6B93C97" w14:textId="0167B8AF" w:rsidR="000041AA" w:rsidRPr="00103D14" w:rsidRDefault="000041AA" w:rsidP="000041AA">
            <w:pPr>
              <w:rPr>
                <w:rFonts w:eastAsia="Calibri"/>
                <w:szCs w:val="22"/>
              </w:rPr>
            </w:pPr>
            <w:r w:rsidRPr="00103D14">
              <w:rPr>
                <w:rFonts w:eastAsia="Calibri"/>
                <w:szCs w:val="22"/>
              </w:rPr>
              <w:t>k132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B565467" w14:textId="339A218E" w:rsidR="000041AA" w:rsidRPr="00103D14" w:rsidRDefault="000041AA" w:rsidP="000041AA">
            <w:pPr>
              <w:rPr>
                <w:rFonts w:eastAsia="Calibri"/>
                <w:szCs w:val="22"/>
              </w:rPr>
            </w:pPr>
            <w:r w:rsidRPr="00103D14">
              <w:rPr>
                <w:rFonts w:eastAsia="Calibri"/>
                <w:szCs w:val="22"/>
              </w:rPr>
              <w:t xml:space="preserve">Privažiuojamasis kelias prie </w:t>
            </w:r>
            <w:proofErr w:type="spellStart"/>
            <w:r w:rsidRPr="00103D14">
              <w:rPr>
                <w:rFonts w:eastAsia="Calibri"/>
                <w:szCs w:val="22"/>
              </w:rPr>
              <w:t>Pienios</w:t>
            </w:r>
            <w:proofErr w:type="spellEnd"/>
            <w:r w:rsidRPr="00103D14">
              <w:rPr>
                <w:rFonts w:eastAsia="Calibri"/>
                <w:szCs w:val="22"/>
              </w:rPr>
              <w:t xml:space="preserve"> tvenkinio, Kavarsko vs. nuo kelio Nr. 1231</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9F0F4AB" w14:textId="7141EEF0" w:rsidR="000041AA" w:rsidRPr="00103D14" w:rsidRDefault="000041AA" w:rsidP="000041AA">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72AB2" w14:textId="6937E775" w:rsidR="000041AA" w:rsidRPr="00103D14" w:rsidRDefault="000041AA" w:rsidP="000041AA">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E20E" w14:textId="3896DBA9" w:rsidR="000041AA" w:rsidRPr="00103D14" w:rsidRDefault="000041AA" w:rsidP="000041AA">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60270" w14:textId="53E31111" w:rsidR="000041AA" w:rsidRPr="00103D14" w:rsidRDefault="000041AA" w:rsidP="000041AA">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8843E1" w14:textId="683476E8" w:rsidR="000041AA" w:rsidRPr="00103D14" w:rsidRDefault="000041AA" w:rsidP="000041AA">
            <w:pPr>
              <w:jc w:val="center"/>
              <w:rPr>
                <w:rFonts w:eastAsia="Calibri"/>
                <w:szCs w:val="22"/>
              </w:rPr>
            </w:pPr>
            <w:proofErr w:type="spellStart"/>
            <w:r w:rsidRPr="00103D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A0C344" w14:textId="28A9A32D" w:rsidR="000041AA" w:rsidRPr="00103D14" w:rsidRDefault="000041AA" w:rsidP="000041AA">
            <w:pPr>
              <w:jc w:val="center"/>
              <w:rPr>
                <w:rFonts w:eastAsia="Calibri"/>
                <w:szCs w:val="22"/>
              </w:rPr>
            </w:pPr>
            <w:r w:rsidRPr="00103D14">
              <w:rPr>
                <w:rFonts w:eastAsia="Calibri"/>
                <w:szCs w:val="22"/>
              </w:rPr>
              <w:t>4400-6245-5154</w:t>
            </w:r>
          </w:p>
        </w:tc>
      </w:tr>
      <w:tr w:rsidR="000041AA" w:rsidRPr="00103D14" w14:paraId="503989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C4E7D3"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E5DF3" w14:textId="2175542C" w:rsidR="000041AA" w:rsidRPr="00103D14" w:rsidRDefault="000041AA" w:rsidP="000041AA">
            <w:pPr>
              <w:rPr>
                <w:rFonts w:eastAsia="Calibri"/>
                <w:szCs w:val="22"/>
              </w:rPr>
            </w:pPr>
            <w:r w:rsidRPr="00103D14">
              <w:rPr>
                <w:rFonts w:eastAsia="Calibri"/>
                <w:szCs w:val="22"/>
              </w:rPr>
              <w:t>k133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266F405" w14:textId="60907A94" w:rsidR="000041AA" w:rsidRPr="00103D14" w:rsidRDefault="000041AA" w:rsidP="000041AA">
            <w:pPr>
              <w:rPr>
                <w:rFonts w:eastAsia="Calibri"/>
                <w:szCs w:val="22"/>
              </w:rPr>
            </w:pPr>
            <w:r w:rsidRPr="00103D14">
              <w:rPr>
                <w:rFonts w:eastAsia="Calibri"/>
                <w:szCs w:val="22"/>
              </w:rPr>
              <w:t xml:space="preserve">Privažiuojamasis kelias prie </w:t>
            </w:r>
            <w:proofErr w:type="spellStart"/>
            <w:r w:rsidRPr="00103D14">
              <w:rPr>
                <w:rFonts w:eastAsia="Calibri"/>
                <w:szCs w:val="22"/>
              </w:rPr>
              <w:t>Pienios</w:t>
            </w:r>
            <w:proofErr w:type="spellEnd"/>
            <w:r w:rsidRPr="00103D14">
              <w:rPr>
                <w:rFonts w:eastAsia="Calibri"/>
                <w:szCs w:val="22"/>
              </w:rPr>
              <w:t xml:space="preserve"> upelio nuo J. Janonio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2AC14E6" w14:textId="2CE1F00A" w:rsidR="000041AA" w:rsidRPr="00103D14" w:rsidRDefault="000041AA" w:rsidP="000041AA">
            <w:pPr>
              <w:jc w:val="right"/>
              <w:rPr>
                <w:rFonts w:eastAsia="Calibri"/>
                <w:szCs w:val="22"/>
              </w:rPr>
            </w:pPr>
            <w:r w:rsidRPr="00103D14">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A6E0E" w14:textId="2BA51E31" w:rsidR="000041AA" w:rsidRPr="00103D14" w:rsidRDefault="000041AA" w:rsidP="000041AA">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CF943" w14:textId="7C4CDA1D" w:rsidR="000041AA" w:rsidRPr="00103D14" w:rsidRDefault="000041AA" w:rsidP="000041AA">
            <w:pPr>
              <w:jc w:val="right"/>
              <w:rPr>
                <w:rFonts w:eastAsia="Calibri"/>
                <w:szCs w:val="22"/>
              </w:rPr>
            </w:pPr>
            <w:r w:rsidRPr="00103D14">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341A6" w14:textId="7BCCE910" w:rsidR="000041AA" w:rsidRPr="00103D14" w:rsidRDefault="000041AA" w:rsidP="000041AA">
            <w:pPr>
              <w:jc w:val="right"/>
              <w:rPr>
                <w:rFonts w:eastAsia="Calibri"/>
                <w:szCs w:val="22"/>
              </w:rPr>
            </w:pPr>
            <w:r w:rsidRPr="00103D14">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A73FD" w14:textId="0B750CFF" w:rsidR="000041AA" w:rsidRPr="00103D14" w:rsidRDefault="000041AA" w:rsidP="000041AA">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40A653" w14:textId="65CFB212" w:rsidR="000041AA" w:rsidRPr="00103D14" w:rsidRDefault="000041AA" w:rsidP="000041AA">
            <w:pPr>
              <w:jc w:val="center"/>
              <w:rPr>
                <w:rFonts w:eastAsia="Calibri"/>
                <w:szCs w:val="22"/>
              </w:rPr>
            </w:pPr>
            <w:r w:rsidRPr="00103D14">
              <w:rPr>
                <w:rFonts w:eastAsia="Calibri"/>
                <w:szCs w:val="22"/>
              </w:rPr>
              <w:t>4400-6245-9321</w:t>
            </w:r>
          </w:p>
        </w:tc>
      </w:tr>
      <w:tr w:rsidR="000041AA" w:rsidRPr="00103D14" w14:paraId="4F75C5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697563"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93BF8" w14:textId="55BD999D" w:rsidR="000041AA" w:rsidRPr="00103D14" w:rsidRDefault="000041AA" w:rsidP="000041AA">
            <w:pPr>
              <w:rPr>
                <w:rFonts w:eastAsia="Calibri"/>
                <w:szCs w:val="22"/>
              </w:rPr>
            </w:pPr>
            <w:r w:rsidRPr="00103D14">
              <w:rPr>
                <w:rFonts w:eastAsia="Calibri"/>
                <w:szCs w:val="22"/>
              </w:rPr>
              <w:t>k134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0E6D3D" w14:textId="506BE490" w:rsidR="000041AA" w:rsidRPr="00103D14" w:rsidRDefault="000041AA" w:rsidP="000041AA">
            <w:pPr>
              <w:rPr>
                <w:rFonts w:eastAsia="Calibri"/>
                <w:szCs w:val="22"/>
              </w:rPr>
            </w:pPr>
            <w:r w:rsidRPr="00103D14">
              <w:rPr>
                <w:rFonts w:eastAsia="Calibri"/>
                <w:szCs w:val="22"/>
              </w:rPr>
              <w:t>Privažiuojamasis kelias prie pušyno Kavarsko vs. nuo Budrių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5819653" w14:textId="7D59C829" w:rsidR="000041AA" w:rsidRPr="00103D14" w:rsidRDefault="000041AA" w:rsidP="000041AA">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0CDD6" w14:textId="34A909D4" w:rsidR="000041AA" w:rsidRPr="00103D14" w:rsidRDefault="000041AA" w:rsidP="000041AA">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562DB" w14:textId="76310ED9" w:rsidR="000041AA" w:rsidRPr="00103D14" w:rsidRDefault="000041AA" w:rsidP="000041AA">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E5CC6" w14:textId="2F8358CC" w:rsidR="000041AA" w:rsidRPr="00103D14" w:rsidRDefault="000041AA" w:rsidP="000041AA">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A0361" w14:textId="586D2468" w:rsidR="000041AA" w:rsidRPr="00103D14" w:rsidRDefault="000041AA" w:rsidP="000041AA">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A06600" w14:textId="0D09BBFA" w:rsidR="000041AA" w:rsidRPr="00103D14" w:rsidRDefault="000041AA" w:rsidP="000041AA">
            <w:pPr>
              <w:jc w:val="center"/>
              <w:rPr>
                <w:rFonts w:eastAsia="Calibri"/>
                <w:szCs w:val="22"/>
              </w:rPr>
            </w:pPr>
            <w:r w:rsidRPr="00103D14">
              <w:rPr>
                <w:rFonts w:eastAsia="Calibri"/>
                <w:szCs w:val="22"/>
              </w:rPr>
              <w:t>4400-6245-9332</w:t>
            </w:r>
          </w:p>
        </w:tc>
      </w:tr>
      <w:tr w:rsidR="000041AA" w:rsidRPr="00103D14" w14:paraId="3D0E933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2A4FE0"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4747A7" w14:textId="5F688878" w:rsidR="000041AA" w:rsidRPr="00103D14" w:rsidRDefault="000041AA" w:rsidP="000041AA">
            <w:pPr>
              <w:rPr>
                <w:rFonts w:eastAsia="Calibri"/>
                <w:szCs w:val="22"/>
              </w:rPr>
            </w:pPr>
            <w:r w:rsidRPr="00103D14">
              <w:rPr>
                <w:rFonts w:eastAsia="Calibri"/>
                <w:szCs w:val="22"/>
              </w:rPr>
              <w:t>k137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948E23" w14:textId="19327CED" w:rsidR="000041AA" w:rsidRPr="00103D14" w:rsidRDefault="000041AA" w:rsidP="000041AA">
            <w:pPr>
              <w:rPr>
                <w:rFonts w:eastAsia="Calibri"/>
                <w:szCs w:val="22"/>
              </w:rPr>
            </w:pPr>
            <w:r w:rsidRPr="00103D14">
              <w:rPr>
                <w:rFonts w:eastAsia="Calibri"/>
                <w:szCs w:val="22"/>
              </w:rPr>
              <w:t xml:space="preserve">Pravažiuojamasis kelias iki </w:t>
            </w:r>
            <w:proofErr w:type="spellStart"/>
            <w:r w:rsidRPr="00103D14">
              <w:rPr>
                <w:rFonts w:eastAsia="Calibri"/>
                <w:szCs w:val="22"/>
              </w:rPr>
              <w:t>Dabužių</w:t>
            </w:r>
            <w:proofErr w:type="spellEnd"/>
            <w:r w:rsidRPr="00103D14">
              <w:rPr>
                <w:rFonts w:eastAsia="Calibri"/>
                <w:szCs w:val="22"/>
              </w:rPr>
              <w:t xml:space="preserve"> II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91D9E99" w14:textId="37FFD90E" w:rsidR="000041AA" w:rsidRPr="00103D14" w:rsidRDefault="000041AA" w:rsidP="000041AA">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A0ACD" w14:textId="68DD2990" w:rsidR="000041AA" w:rsidRPr="00103D14" w:rsidRDefault="000041AA" w:rsidP="000041AA">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D55A8" w14:textId="4887BD2F" w:rsidR="000041AA" w:rsidRPr="00103D14" w:rsidRDefault="000041AA" w:rsidP="000041AA">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BD930" w14:textId="0F69F230" w:rsidR="000041AA" w:rsidRPr="00103D14" w:rsidRDefault="000041AA" w:rsidP="000041AA">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7C109" w14:textId="43434DE4" w:rsidR="000041AA" w:rsidRPr="00103D14" w:rsidRDefault="000041AA" w:rsidP="000041AA">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752B65" w14:textId="664474A8" w:rsidR="000041AA" w:rsidRPr="00103D14" w:rsidRDefault="000041AA" w:rsidP="000041AA">
            <w:pPr>
              <w:jc w:val="center"/>
              <w:rPr>
                <w:rFonts w:eastAsia="Calibri"/>
                <w:szCs w:val="22"/>
              </w:rPr>
            </w:pPr>
            <w:r w:rsidRPr="00103D14">
              <w:rPr>
                <w:rFonts w:eastAsia="Calibri"/>
                <w:szCs w:val="22"/>
              </w:rPr>
              <w:t>-</w:t>
            </w:r>
          </w:p>
        </w:tc>
      </w:tr>
      <w:tr w:rsidR="000041AA" w:rsidRPr="00103D14" w14:paraId="75383E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32706E"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1028CA" w14:textId="00FD1F64" w:rsidR="000041AA" w:rsidRPr="00103D14" w:rsidRDefault="000041AA" w:rsidP="000041AA">
            <w:pPr>
              <w:rPr>
                <w:rFonts w:eastAsia="Calibri"/>
                <w:szCs w:val="22"/>
              </w:rPr>
            </w:pPr>
            <w:r w:rsidRPr="00A86213">
              <w:rPr>
                <w:rFonts w:eastAsia="Calibri"/>
                <w:szCs w:val="22"/>
              </w:rPr>
              <w:t>k138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3F9BEE7" w14:textId="57C91B06" w:rsidR="000041AA" w:rsidRPr="00103D14" w:rsidRDefault="000041AA" w:rsidP="000041AA">
            <w:pPr>
              <w:rPr>
                <w:rFonts w:eastAsia="Calibri"/>
                <w:szCs w:val="22"/>
              </w:rPr>
            </w:pPr>
            <w:r w:rsidRPr="00A86213">
              <w:rPr>
                <w:rFonts w:eastAsia="Calibri"/>
                <w:szCs w:val="22"/>
              </w:rPr>
              <w:t xml:space="preserve">Privažiuojamasis kelias iki </w:t>
            </w:r>
            <w:proofErr w:type="spellStart"/>
            <w:r w:rsidRPr="00A86213">
              <w:rPr>
                <w:rFonts w:eastAsia="Calibri"/>
                <w:szCs w:val="22"/>
              </w:rPr>
              <w:t>Dabužių</w:t>
            </w:r>
            <w:proofErr w:type="spellEnd"/>
            <w:r w:rsidRPr="00A86213">
              <w:rPr>
                <w:rFonts w:eastAsia="Calibri"/>
                <w:szCs w:val="22"/>
              </w:rPr>
              <w:t xml:space="preserve"> tvenkinio nuo kelio Nr. 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F1D5E96" w14:textId="0881E501" w:rsidR="000041AA" w:rsidRPr="00103D14" w:rsidRDefault="000041AA" w:rsidP="000041AA">
            <w:pPr>
              <w:jc w:val="right"/>
              <w:rPr>
                <w:rFonts w:eastAsia="Calibri"/>
                <w:szCs w:val="22"/>
              </w:rPr>
            </w:pPr>
            <w:r w:rsidRPr="00A86213">
              <w:rPr>
                <w:rFonts w:eastAsia="Calibri"/>
                <w:szCs w:val="22"/>
              </w:rPr>
              <w:t> </w:t>
            </w:r>
            <w:r w:rsidRPr="00A86213">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282F2" w14:textId="43D14629"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671D4" w14:textId="3C37402D" w:rsidR="000041AA" w:rsidRPr="00103D14" w:rsidRDefault="000041AA" w:rsidP="000041AA">
            <w:pPr>
              <w:jc w:val="right"/>
              <w:rPr>
                <w:rFonts w:eastAsia="Calibri"/>
                <w:szCs w:val="22"/>
              </w:rPr>
            </w:pPr>
            <w:r w:rsidRPr="00A86213">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9ABC7" w14:textId="2C38318A" w:rsidR="000041AA" w:rsidRPr="00103D14" w:rsidRDefault="000041AA" w:rsidP="000041AA">
            <w:pPr>
              <w:jc w:val="right"/>
              <w:rPr>
                <w:rFonts w:eastAsia="Calibri"/>
                <w:szCs w:val="22"/>
              </w:rPr>
            </w:pPr>
            <w:r w:rsidRPr="00A8621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FE25D" w14:textId="33EF238B" w:rsidR="000041AA" w:rsidRPr="00103D14" w:rsidRDefault="000041AA" w:rsidP="000041AA">
            <w:pPr>
              <w:jc w:val="center"/>
              <w:rPr>
                <w:rFonts w:eastAsia="Calibri"/>
                <w:szCs w:val="22"/>
              </w:rPr>
            </w:pPr>
            <w:r w:rsidRPr="00A86213">
              <w:rPr>
                <w:rFonts w:eastAsia="Calibri"/>
                <w:szCs w:val="22"/>
              </w:rPr>
              <w:t xml:space="preserve"> </w:t>
            </w:r>
            <w:proofErr w:type="spellStart"/>
            <w:r w:rsidRPr="00A8621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4BC103" w14:textId="65D7C785" w:rsidR="000041AA" w:rsidRPr="00103D14" w:rsidRDefault="000041AA" w:rsidP="000041AA">
            <w:pPr>
              <w:jc w:val="center"/>
              <w:rPr>
                <w:rFonts w:eastAsia="Calibri"/>
                <w:szCs w:val="22"/>
              </w:rPr>
            </w:pPr>
            <w:r w:rsidRPr="00A86213">
              <w:rPr>
                <w:rFonts w:eastAsia="Calibri"/>
                <w:bCs/>
                <w:szCs w:val="22"/>
              </w:rPr>
              <w:t>4400-6571-8574</w:t>
            </w:r>
          </w:p>
        </w:tc>
      </w:tr>
      <w:tr w:rsidR="000041AA" w:rsidRPr="00103D14" w14:paraId="3CD6E8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C44C04"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A4FE82" w14:textId="143D91F6" w:rsidR="000041AA" w:rsidRPr="00103D14" w:rsidRDefault="000041AA" w:rsidP="000041AA">
            <w:pPr>
              <w:rPr>
                <w:rFonts w:eastAsia="Calibri"/>
                <w:szCs w:val="22"/>
              </w:rPr>
            </w:pPr>
            <w:r w:rsidRPr="00A86213">
              <w:rPr>
                <w:rFonts w:eastAsia="Calibri"/>
                <w:szCs w:val="22"/>
              </w:rPr>
              <w:t>k14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C49EE3" w14:textId="5F3D15C7" w:rsidR="000041AA" w:rsidRPr="00103D14" w:rsidRDefault="000041AA" w:rsidP="000041AA">
            <w:pPr>
              <w:rPr>
                <w:rFonts w:eastAsia="Calibri"/>
                <w:szCs w:val="22"/>
              </w:rPr>
            </w:pPr>
            <w:proofErr w:type="spellStart"/>
            <w:r w:rsidRPr="00A86213">
              <w:rPr>
                <w:rFonts w:eastAsia="Calibri"/>
                <w:szCs w:val="22"/>
              </w:rPr>
              <w:t>Dauginčiai</w:t>
            </w:r>
            <w:proofErr w:type="spellEnd"/>
            <w:r w:rsidRPr="00A86213">
              <w:rPr>
                <w:rFonts w:eastAsia="Calibri"/>
                <w:szCs w:val="22"/>
              </w:rPr>
              <w:t>–Narbutai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0104641" w14:textId="5AB05617" w:rsidR="000041AA" w:rsidRPr="00103D14" w:rsidRDefault="000041AA" w:rsidP="000041AA">
            <w:pPr>
              <w:jc w:val="right"/>
              <w:rPr>
                <w:rFonts w:eastAsia="Calibri"/>
                <w:szCs w:val="22"/>
              </w:rPr>
            </w:pPr>
            <w:r w:rsidRPr="00A86213">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3F2A4" w14:textId="6AA3A18A"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08546" w14:textId="1A5B7821" w:rsidR="000041AA" w:rsidRPr="00103D14" w:rsidRDefault="000041AA" w:rsidP="000041AA">
            <w:pPr>
              <w:jc w:val="right"/>
              <w:rPr>
                <w:rFonts w:eastAsia="Calibri"/>
                <w:szCs w:val="22"/>
              </w:rPr>
            </w:pPr>
            <w:r w:rsidRPr="00A86213">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A678" w14:textId="50D08B81"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033D8" w14:textId="5DF70DD1" w:rsidR="000041AA" w:rsidRPr="00103D14" w:rsidRDefault="000041AA" w:rsidP="000041AA">
            <w:pPr>
              <w:jc w:val="center"/>
              <w:rPr>
                <w:rFonts w:eastAsia="Calibri"/>
                <w:szCs w:val="22"/>
              </w:rPr>
            </w:pPr>
            <w:proofErr w:type="spellStart"/>
            <w:r w:rsidRPr="00A8621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41AEAC" w14:textId="6A20E2BB" w:rsidR="000041AA" w:rsidRPr="00103D14" w:rsidRDefault="000041AA" w:rsidP="000041AA">
            <w:pPr>
              <w:jc w:val="center"/>
              <w:rPr>
                <w:rFonts w:eastAsia="Calibri"/>
                <w:szCs w:val="22"/>
              </w:rPr>
            </w:pPr>
            <w:r w:rsidRPr="00A86213">
              <w:rPr>
                <w:rFonts w:eastAsia="Calibri"/>
                <w:szCs w:val="22"/>
              </w:rPr>
              <w:t>4400-5544-5168</w:t>
            </w:r>
          </w:p>
        </w:tc>
      </w:tr>
      <w:tr w:rsidR="000041AA" w:rsidRPr="00103D14" w14:paraId="1F0362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92412D"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DB2321" w14:textId="466688F5" w:rsidR="000041AA" w:rsidRPr="00103D14" w:rsidRDefault="000041AA" w:rsidP="000041AA">
            <w:pPr>
              <w:rPr>
                <w:rFonts w:eastAsia="Calibri"/>
                <w:szCs w:val="22"/>
              </w:rPr>
            </w:pPr>
            <w:r w:rsidRPr="00A86213">
              <w:rPr>
                <w:rFonts w:eastAsia="Calibri"/>
                <w:szCs w:val="22"/>
              </w:rPr>
              <w:t>k141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5DF8346" w14:textId="4AC1ADC2" w:rsidR="000041AA" w:rsidRPr="00103D14" w:rsidRDefault="000041AA" w:rsidP="000041AA">
            <w:pPr>
              <w:rPr>
                <w:rFonts w:eastAsia="Calibri"/>
                <w:szCs w:val="22"/>
              </w:rPr>
            </w:pPr>
            <w:r w:rsidRPr="00A86213">
              <w:rPr>
                <w:rFonts w:eastAsia="Calibri"/>
                <w:szCs w:val="22"/>
              </w:rPr>
              <w:t xml:space="preserve">Privažiuojamasis kelias prie gyvenamųjų namų nuo </w:t>
            </w:r>
            <w:proofErr w:type="spellStart"/>
            <w:r w:rsidRPr="00A86213">
              <w:rPr>
                <w:rFonts w:eastAsia="Calibri"/>
                <w:szCs w:val="22"/>
              </w:rPr>
              <w:t>Taujėnų</w:t>
            </w:r>
            <w:proofErr w:type="spellEnd"/>
            <w:r w:rsidRPr="00A86213">
              <w:rPr>
                <w:rFonts w:eastAsia="Calibri"/>
                <w:szCs w:val="22"/>
              </w:rPr>
              <w:t xml:space="preserve">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ABC0FEA" w14:textId="7492C12E" w:rsidR="000041AA" w:rsidRPr="00103D14" w:rsidRDefault="000041AA" w:rsidP="000041AA">
            <w:pPr>
              <w:jc w:val="right"/>
              <w:rPr>
                <w:rFonts w:eastAsia="Calibri"/>
                <w:szCs w:val="22"/>
              </w:rPr>
            </w:pPr>
            <w:r w:rsidRPr="00A86213">
              <w:rPr>
                <w:rFonts w:eastAsia="Calibri"/>
                <w:bCs/>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44AC" w14:textId="436E5CE4"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4AF6" w14:textId="04DE07E0" w:rsidR="000041AA" w:rsidRPr="00103D14" w:rsidRDefault="000041AA" w:rsidP="000041AA">
            <w:pPr>
              <w:jc w:val="right"/>
              <w:rPr>
                <w:rFonts w:eastAsia="Calibri"/>
                <w:szCs w:val="22"/>
              </w:rPr>
            </w:pPr>
            <w:r w:rsidRPr="00A86213">
              <w:rPr>
                <w:rFonts w:eastAsia="Calibri"/>
                <w:bCs/>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675FE" w14:textId="4FCC2D48" w:rsidR="000041AA" w:rsidRPr="00103D14" w:rsidRDefault="000041AA" w:rsidP="000041AA">
            <w:pPr>
              <w:jc w:val="right"/>
              <w:rPr>
                <w:rFonts w:eastAsia="Calibri"/>
                <w:szCs w:val="22"/>
              </w:rPr>
            </w:pPr>
            <w:r w:rsidRPr="00A86213">
              <w:rPr>
                <w:rFonts w:eastAsia="Calibri"/>
                <w:bCs/>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954B6" w14:textId="6B97DEE9" w:rsidR="000041AA" w:rsidRPr="00103D14" w:rsidRDefault="000041AA" w:rsidP="000041AA">
            <w:pPr>
              <w:jc w:val="center"/>
              <w:rPr>
                <w:rFonts w:eastAsia="Calibri"/>
                <w:szCs w:val="22"/>
              </w:rPr>
            </w:pPr>
            <w:r w:rsidRPr="00A86213">
              <w:rPr>
                <w:rFonts w:eastAsia="Calibri"/>
                <w:szCs w:val="22"/>
              </w:rPr>
              <w:t xml:space="preserve"> </w:t>
            </w:r>
            <w:proofErr w:type="spellStart"/>
            <w:r w:rsidRPr="00A8621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938FE1" w14:textId="5249B407" w:rsidR="000041AA" w:rsidRPr="00103D14" w:rsidRDefault="000041AA" w:rsidP="000041AA">
            <w:pPr>
              <w:jc w:val="center"/>
              <w:rPr>
                <w:rFonts w:eastAsia="Calibri"/>
                <w:szCs w:val="22"/>
              </w:rPr>
            </w:pPr>
            <w:r w:rsidRPr="00A86213">
              <w:rPr>
                <w:rFonts w:eastAsia="Calibri"/>
                <w:bCs/>
                <w:szCs w:val="22"/>
              </w:rPr>
              <w:t>4400-6566-9978</w:t>
            </w:r>
          </w:p>
        </w:tc>
      </w:tr>
      <w:tr w:rsidR="000041AA" w:rsidRPr="00103D14" w14:paraId="7529038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E04E8A"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31E10B" w14:textId="53056CA4" w:rsidR="000041AA" w:rsidRPr="00103D14" w:rsidRDefault="000041AA" w:rsidP="000041AA">
            <w:pPr>
              <w:rPr>
                <w:rFonts w:eastAsia="Calibri"/>
                <w:szCs w:val="22"/>
              </w:rPr>
            </w:pPr>
            <w:r w:rsidRPr="00A86213">
              <w:rPr>
                <w:rFonts w:eastAsia="Calibri"/>
                <w:szCs w:val="22"/>
              </w:rPr>
              <w:t>k142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9345D5" w14:textId="4AFAF2DE" w:rsidR="000041AA" w:rsidRPr="00103D14" w:rsidRDefault="000041AA" w:rsidP="000041AA">
            <w:pPr>
              <w:rPr>
                <w:rFonts w:eastAsia="Calibri"/>
                <w:szCs w:val="22"/>
              </w:rPr>
            </w:pPr>
            <w:r w:rsidRPr="00A86213">
              <w:rPr>
                <w:rFonts w:eastAsia="Calibri"/>
                <w:szCs w:val="22"/>
              </w:rPr>
              <w:t xml:space="preserve">Privažiuojamasis kelias prie gyvenamųjų namų </w:t>
            </w:r>
            <w:proofErr w:type="spellStart"/>
            <w:r w:rsidRPr="00A86213">
              <w:rPr>
                <w:rFonts w:eastAsia="Calibri"/>
                <w:szCs w:val="22"/>
              </w:rPr>
              <w:t>Papragių</w:t>
            </w:r>
            <w:proofErr w:type="spellEnd"/>
            <w:r w:rsidRPr="00A86213">
              <w:rPr>
                <w:rFonts w:eastAsia="Calibri"/>
                <w:szCs w:val="22"/>
              </w:rPr>
              <w:t xml:space="preserve"> k. nuo kelio Nr. 1204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3EA9FE5" w14:textId="07ACD691" w:rsidR="000041AA" w:rsidRPr="00103D14" w:rsidRDefault="000041AA" w:rsidP="000041AA">
            <w:pPr>
              <w:jc w:val="right"/>
              <w:rPr>
                <w:rFonts w:eastAsia="Calibri"/>
                <w:szCs w:val="22"/>
              </w:rPr>
            </w:pPr>
            <w:r w:rsidRPr="00A86213">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4F1C8" w14:textId="5B83FDE5"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C341D" w14:textId="0ACF4AA7" w:rsidR="000041AA" w:rsidRPr="00103D14" w:rsidRDefault="000041AA" w:rsidP="000041AA">
            <w:pPr>
              <w:jc w:val="right"/>
              <w:rPr>
                <w:rFonts w:eastAsia="Calibri"/>
                <w:szCs w:val="22"/>
              </w:rPr>
            </w:pPr>
            <w:r w:rsidRPr="00A86213">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807AF" w14:textId="4C1C9C41" w:rsidR="000041AA" w:rsidRPr="00103D14" w:rsidRDefault="000041AA" w:rsidP="000041AA">
            <w:pPr>
              <w:jc w:val="right"/>
              <w:rPr>
                <w:rFonts w:eastAsia="Calibri"/>
                <w:szCs w:val="22"/>
              </w:rPr>
            </w:pPr>
            <w:r w:rsidRPr="00A86213">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BCBE4" w14:textId="11B8D251" w:rsidR="000041AA" w:rsidRPr="00103D14" w:rsidRDefault="000041AA" w:rsidP="000041AA">
            <w:pPr>
              <w:jc w:val="center"/>
              <w:rPr>
                <w:rFonts w:eastAsia="Calibri"/>
                <w:szCs w:val="22"/>
              </w:rPr>
            </w:pPr>
            <w:r w:rsidRPr="00A86213">
              <w:rPr>
                <w:rFonts w:eastAsia="Calibri"/>
                <w:szCs w:val="22"/>
              </w:rPr>
              <w:t xml:space="preserve"> </w:t>
            </w:r>
            <w:proofErr w:type="spellStart"/>
            <w:r w:rsidRPr="00A8621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89EBD3" w14:textId="2F620C9C" w:rsidR="000041AA" w:rsidRPr="00103D14" w:rsidRDefault="000041AA" w:rsidP="000041AA">
            <w:pPr>
              <w:jc w:val="center"/>
              <w:rPr>
                <w:rFonts w:eastAsia="Calibri"/>
                <w:szCs w:val="22"/>
              </w:rPr>
            </w:pPr>
            <w:r w:rsidRPr="00A86213">
              <w:rPr>
                <w:rFonts w:eastAsia="Calibri"/>
                <w:bCs/>
                <w:szCs w:val="22"/>
              </w:rPr>
              <w:t>4400-6571-8430</w:t>
            </w:r>
          </w:p>
        </w:tc>
      </w:tr>
      <w:tr w:rsidR="000041AA" w:rsidRPr="00103D14" w14:paraId="5FEA1BE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7A027A"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BDDC77" w14:textId="5EF15CF9" w:rsidR="000041AA" w:rsidRPr="00103D14" w:rsidRDefault="000041AA" w:rsidP="000041AA">
            <w:pPr>
              <w:rPr>
                <w:rFonts w:eastAsia="Calibri"/>
                <w:szCs w:val="22"/>
              </w:rPr>
            </w:pPr>
            <w:r w:rsidRPr="00A86213">
              <w:rPr>
                <w:rFonts w:eastAsia="Calibri"/>
                <w:szCs w:val="22"/>
              </w:rPr>
              <w:t>k144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EBF620D" w14:textId="50AF9F9F" w:rsidR="000041AA" w:rsidRPr="00103D14" w:rsidRDefault="000041AA" w:rsidP="000041AA">
            <w:pPr>
              <w:rPr>
                <w:rFonts w:eastAsia="Calibri"/>
                <w:szCs w:val="22"/>
              </w:rPr>
            </w:pPr>
            <w:r w:rsidRPr="00A86213">
              <w:rPr>
                <w:rFonts w:eastAsia="Calibri"/>
                <w:szCs w:val="22"/>
              </w:rPr>
              <w:t xml:space="preserve">Privažiuojamasis kelias prie gyvenamųjų namų nuo Ukmergės g., </w:t>
            </w:r>
            <w:proofErr w:type="spellStart"/>
            <w:r w:rsidRPr="00A86213">
              <w:rPr>
                <w:rFonts w:eastAsia="Calibri"/>
                <w:szCs w:val="22"/>
              </w:rPr>
              <w:t>Domeikių</w:t>
            </w:r>
            <w:proofErr w:type="spellEnd"/>
            <w:r w:rsidRPr="00A86213">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F2155A1" w14:textId="103CE9A6" w:rsidR="000041AA" w:rsidRPr="00103D14" w:rsidRDefault="000041AA" w:rsidP="000041AA">
            <w:pPr>
              <w:jc w:val="right"/>
              <w:rPr>
                <w:rFonts w:eastAsia="Calibri"/>
                <w:szCs w:val="22"/>
              </w:rPr>
            </w:pPr>
            <w:r w:rsidRPr="00A86213">
              <w:rPr>
                <w:rFonts w:eastAsia="Calibri"/>
                <w:szCs w:val="22"/>
              </w:rPr>
              <w:t> </w:t>
            </w:r>
            <w:r w:rsidRPr="00A86213">
              <w:rPr>
                <w:rFonts w:eastAsia="Calibri"/>
                <w:bCs/>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DCB7" w14:textId="1D2D034B"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624C2" w14:textId="6239C82B" w:rsidR="000041AA" w:rsidRPr="00103D14" w:rsidRDefault="000041AA" w:rsidP="000041AA">
            <w:pPr>
              <w:jc w:val="right"/>
              <w:rPr>
                <w:rFonts w:eastAsia="Calibri"/>
                <w:szCs w:val="22"/>
              </w:rPr>
            </w:pPr>
            <w:r w:rsidRPr="00A86213">
              <w:rPr>
                <w:rFonts w:eastAsia="Calibri"/>
                <w:bCs/>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DE" w14:textId="51BE1FB5" w:rsidR="000041AA" w:rsidRPr="00103D14" w:rsidRDefault="000041AA" w:rsidP="000041AA">
            <w:pPr>
              <w:jc w:val="right"/>
              <w:rPr>
                <w:rFonts w:eastAsia="Calibri"/>
                <w:szCs w:val="22"/>
              </w:rPr>
            </w:pPr>
            <w:r w:rsidRPr="00A8621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DBB0B" w14:textId="1338AB5C" w:rsidR="000041AA" w:rsidRPr="00103D14" w:rsidRDefault="000041AA" w:rsidP="000041AA">
            <w:pPr>
              <w:jc w:val="center"/>
              <w:rPr>
                <w:rFonts w:eastAsia="Calibri"/>
                <w:szCs w:val="22"/>
              </w:rPr>
            </w:pPr>
            <w:proofErr w:type="spellStart"/>
            <w:r w:rsidRPr="00A8621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FD9281" w14:textId="6704806E" w:rsidR="000041AA" w:rsidRPr="00103D14" w:rsidRDefault="000041AA" w:rsidP="000041AA">
            <w:pPr>
              <w:jc w:val="center"/>
              <w:rPr>
                <w:rFonts w:eastAsia="Calibri"/>
                <w:szCs w:val="22"/>
              </w:rPr>
            </w:pPr>
            <w:r w:rsidRPr="00A86213">
              <w:rPr>
                <w:rFonts w:eastAsia="Calibri"/>
                <w:bCs/>
                <w:szCs w:val="22"/>
              </w:rPr>
              <w:t>4400-6559-0265</w:t>
            </w:r>
          </w:p>
        </w:tc>
      </w:tr>
      <w:tr w:rsidR="000041AA" w:rsidRPr="00103D14" w14:paraId="59C829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3E54BA"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45202F" w14:textId="05C1AA0B" w:rsidR="000041AA" w:rsidRPr="00103D14" w:rsidRDefault="000041AA" w:rsidP="000041AA">
            <w:pPr>
              <w:rPr>
                <w:rFonts w:eastAsia="Calibri"/>
                <w:szCs w:val="22"/>
              </w:rPr>
            </w:pPr>
            <w:r w:rsidRPr="00A86213">
              <w:rPr>
                <w:rFonts w:eastAsia="Calibri"/>
                <w:szCs w:val="22"/>
              </w:rPr>
              <w:t>k145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BF0A940" w14:textId="64F68FD1" w:rsidR="000041AA" w:rsidRPr="00103D14" w:rsidRDefault="000041AA" w:rsidP="000041AA">
            <w:pPr>
              <w:rPr>
                <w:rFonts w:eastAsia="Calibri"/>
                <w:szCs w:val="22"/>
              </w:rPr>
            </w:pPr>
            <w:r w:rsidRPr="00A86213">
              <w:rPr>
                <w:rFonts w:eastAsia="Calibri"/>
                <w:szCs w:val="22"/>
              </w:rPr>
              <w:t xml:space="preserve">Privažiuojamasis kelias prie </w:t>
            </w:r>
            <w:proofErr w:type="spellStart"/>
            <w:r w:rsidRPr="00A86213">
              <w:rPr>
                <w:rFonts w:eastAsia="Calibri"/>
                <w:szCs w:val="22"/>
              </w:rPr>
              <w:t>Sykės</w:t>
            </w:r>
            <w:proofErr w:type="spellEnd"/>
            <w:r w:rsidRPr="00A86213">
              <w:rPr>
                <w:rFonts w:eastAsia="Calibri"/>
                <w:szCs w:val="22"/>
              </w:rPr>
              <w:t xml:space="preserve"> upelio </w:t>
            </w:r>
            <w:proofErr w:type="spellStart"/>
            <w:r w:rsidRPr="00A86213">
              <w:rPr>
                <w:rFonts w:eastAsia="Calibri"/>
                <w:szCs w:val="22"/>
              </w:rPr>
              <w:t>Šobliškių</w:t>
            </w:r>
            <w:proofErr w:type="spellEnd"/>
            <w:r w:rsidRPr="00A86213">
              <w:rPr>
                <w:rFonts w:eastAsia="Calibri"/>
                <w:szCs w:val="22"/>
              </w:rPr>
              <w:t xml:space="preserve"> k. nuo Miško g., </w:t>
            </w:r>
            <w:proofErr w:type="spellStart"/>
            <w:r w:rsidRPr="00A86213">
              <w:rPr>
                <w:rFonts w:eastAsia="Calibri"/>
                <w:szCs w:val="22"/>
              </w:rPr>
              <w:t>Domeikių</w:t>
            </w:r>
            <w:proofErr w:type="spellEnd"/>
            <w:r w:rsidRPr="00A86213">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99F7F6" w14:textId="0C305849" w:rsidR="000041AA" w:rsidRPr="00103D14" w:rsidRDefault="000041AA" w:rsidP="000041AA">
            <w:pPr>
              <w:jc w:val="right"/>
              <w:rPr>
                <w:rFonts w:eastAsia="Calibri"/>
                <w:szCs w:val="22"/>
              </w:rPr>
            </w:pPr>
            <w:r w:rsidRPr="00A86213">
              <w:rPr>
                <w:rFonts w:eastAsia="Calibri"/>
                <w:bCs/>
                <w:szCs w:val="22"/>
              </w:rPr>
              <w:t>484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A47A5" w14:textId="5FE29791"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7663" w14:textId="5536DF2D" w:rsidR="000041AA" w:rsidRPr="00103D14" w:rsidRDefault="000041AA" w:rsidP="000041AA">
            <w:pPr>
              <w:jc w:val="right"/>
              <w:rPr>
                <w:rFonts w:eastAsia="Calibri"/>
                <w:szCs w:val="22"/>
              </w:rPr>
            </w:pPr>
            <w:r w:rsidRPr="00A86213">
              <w:rPr>
                <w:rFonts w:eastAsia="Calibri"/>
                <w:bCs/>
                <w:szCs w:val="22"/>
              </w:rPr>
              <w:t>484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6798" w14:textId="246C1E45" w:rsidR="000041AA" w:rsidRPr="00103D14" w:rsidRDefault="000041AA" w:rsidP="000041AA">
            <w:pPr>
              <w:jc w:val="right"/>
              <w:rPr>
                <w:rFonts w:eastAsia="Calibri"/>
                <w:szCs w:val="22"/>
              </w:rPr>
            </w:pPr>
            <w:r w:rsidRPr="00A8621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7EB76" w14:textId="2B84507B" w:rsidR="000041AA" w:rsidRPr="00103D14" w:rsidRDefault="000041AA" w:rsidP="000041AA">
            <w:pPr>
              <w:jc w:val="center"/>
              <w:rPr>
                <w:rFonts w:eastAsia="Calibri"/>
                <w:szCs w:val="22"/>
              </w:rPr>
            </w:pPr>
            <w:proofErr w:type="spellStart"/>
            <w:r w:rsidRPr="00A8621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D10560" w14:textId="1FE24F3D" w:rsidR="000041AA" w:rsidRPr="00103D14" w:rsidRDefault="000041AA" w:rsidP="000041AA">
            <w:pPr>
              <w:jc w:val="center"/>
              <w:rPr>
                <w:rFonts w:eastAsia="Calibri"/>
                <w:szCs w:val="22"/>
              </w:rPr>
            </w:pPr>
            <w:r w:rsidRPr="00A86213">
              <w:rPr>
                <w:rFonts w:eastAsia="Calibri"/>
                <w:bCs/>
                <w:szCs w:val="22"/>
              </w:rPr>
              <w:t>4400-6559-0232</w:t>
            </w:r>
          </w:p>
        </w:tc>
      </w:tr>
      <w:tr w:rsidR="000041AA" w:rsidRPr="00103D14" w14:paraId="070DDC9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E1E7B0" w14:textId="77777777" w:rsidR="000041AA" w:rsidRPr="00103D14"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823A6E" w14:textId="416B3992" w:rsidR="000041AA" w:rsidRPr="00103D14" w:rsidRDefault="000041AA" w:rsidP="000041AA">
            <w:pPr>
              <w:rPr>
                <w:rFonts w:eastAsia="Calibri"/>
                <w:szCs w:val="22"/>
              </w:rPr>
            </w:pPr>
            <w:r w:rsidRPr="00A86213">
              <w:rPr>
                <w:rFonts w:eastAsia="Calibri"/>
                <w:szCs w:val="22"/>
              </w:rPr>
              <w:t>k147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087296" w14:textId="2D95866D" w:rsidR="000041AA" w:rsidRPr="00103D14" w:rsidRDefault="000041AA" w:rsidP="000041AA">
            <w:pPr>
              <w:rPr>
                <w:rFonts w:eastAsia="Calibri"/>
                <w:szCs w:val="22"/>
              </w:rPr>
            </w:pPr>
            <w:r w:rsidRPr="00A86213">
              <w:rPr>
                <w:rFonts w:eastAsia="Calibri"/>
                <w:szCs w:val="22"/>
              </w:rPr>
              <w:t>Pravažiuojamasis kelias  nuo Naujakiemio g., Svirnų II k., iki kelio Nr. k41-1</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520E299" w14:textId="70737576" w:rsidR="000041AA" w:rsidRPr="00103D14" w:rsidRDefault="000041AA" w:rsidP="000041AA">
            <w:pPr>
              <w:jc w:val="right"/>
              <w:rPr>
                <w:rFonts w:eastAsia="Calibri"/>
                <w:szCs w:val="22"/>
              </w:rPr>
            </w:pPr>
            <w:r w:rsidRPr="00A86213">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D607" w14:textId="565F3279" w:rsidR="000041AA" w:rsidRPr="00103D14"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CD190" w14:textId="792B08AE" w:rsidR="000041AA" w:rsidRPr="00103D14" w:rsidRDefault="000041AA" w:rsidP="000041AA">
            <w:pPr>
              <w:jc w:val="right"/>
              <w:rPr>
                <w:rFonts w:eastAsia="Calibri"/>
                <w:szCs w:val="22"/>
              </w:rPr>
            </w:pPr>
            <w:r w:rsidRPr="00A86213">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6771" w14:textId="21202DE1" w:rsidR="000041AA" w:rsidRPr="00103D14" w:rsidRDefault="000041AA" w:rsidP="000041AA">
            <w:pPr>
              <w:jc w:val="right"/>
              <w:rPr>
                <w:rFonts w:eastAsia="Calibri"/>
                <w:szCs w:val="22"/>
              </w:rPr>
            </w:pPr>
            <w:r w:rsidRPr="00A86213">
              <w:rPr>
                <w:rFonts w:eastAsia="Calibri"/>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D23A2" w14:textId="394CCCBF" w:rsidR="000041AA" w:rsidRPr="00103D14" w:rsidRDefault="000041AA" w:rsidP="000041AA">
            <w:pPr>
              <w:jc w:val="center"/>
              <w:rPr>
                <w:rFonts w:eastAsia="Calibri"/>
                <w:szCs w:val="22"/>
              </w:rPr>
            </w:pPr>
            <w:proofErr w:type="spellStart"/>
            <w:r w:rsidRPr="00A8621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BCBF8F" w14:textId="02D13D18" w:rsidR="000041AA" w:rsidRPr="00103D14" w:rsidRDefault="000041AA" w:rsidP="000041AA">
            <w:pPr>
              <w:jc w:val="center"/>
              <w:rPr>
                <w:rFonts w:eastAsia="Calibri"/>
                <w:szCs w:val="22"/>
              </w:rPr>
            </w:pPr>
            <w:r w:rsidRPr="00A86213">
              <w:rPr>
                <w:rFonts w:eastAsia="Calibri"/>
                <w:szCs w:val="22"/>
              </w:rPr>
              <w:t>4400-6240-6804</w:t>
            </w:r>
          </w:p>
        </w:tc>
      </w:tr>
      <w:tr w:rsidR="000041AA" w:rsidRPr="004B1509" w14:paraId="5CAE4A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D5630E"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45D8C4" w14:textId="0ED90DFF" w:rsidR="000041AA" w:rsidRPr="004B1509" w:rsidRDefault="000041AA" w:rsidP="000041AA">
            <w:pPr>
              <w:rPr>
                <w:rFonts w:eastAsia="Calibri"/>
                <w:szCs w:val="22"/>
              </w:rPr>
            </w:pPr>
            <w:r w:rsidRPr="00A86213">
              <w:rPr>
                <w:rFonts w:eastAsia="Calibri"/>
                <w:szCs w:val="22"/>
              </w:rPr>
              <w:t>k15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499B862" w14:textId="269AF256" w:rsidR="000041AA" w:rsidRPr="004B1509" w:rsidRDefault="000041AA" w:rsidP="000041AA">
            <w:pPr>
              <w:rPr>
                <w:rFonts w:eastAsia="Calibri"/>
                <w:szCs w:val="22"/>
              </w:rPr>
            </w:pPr>
            <w:r w:rsidRPr="00A86213">
              <w:rPr>
                <w:rFonts w:eastAsia="Calibri"/>
                <w:szCs w:val="22"/>
              </w:rPr>
              <w:t>Privažiuojamasis kelias prie Kavarsko kapinių nuo J. Tumo-Vaižganto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84377FE" w14:textId="05B01A7D" w:rsidR="000041AA" w:rsidRPr="004B1509" w:rsidRDefault="000041AA" w:rsidP="000041AA">
            <w:pPr>
              <w:jc w:val="right"/>
              <w:rPr>
                <w:rFonts w:eastAsia="Calibri"/>
                <w:szCs w:val="22"/>
              </w:rPr>
            </w:pPr>
            <w:r w:rsidRPr="00A86213">
              <w:rPr>
                <w:rFonts w:eastAsia="Calibri"/>
                <w:bCs/>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36CB" w14:textId="00D45119" w:rsidR="000041AA" w:rsidRPr="004B1509" w:rsidRDefault="000041AA" w:rsidP="000041AA">
            <w:pPr>
              <w:jc w:val="right"/>
              <w:rPr>
                <w:rFonts w:eastAsia="Calibri"/>
                <w:szCs w:val="22"/>
              </w:rPr>
            </w:pPr>
            <w:r w:rsidRPr="00A86213">
              <w:rPr>
                <w:rFonts w:eastAsia="Calibri"/>
                <w:bCs/>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5FCAF" w14:textId="35602FF2"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7D7" w14:textId="3ED29877" w:rsidR="000041AA" w:rsidRPr="004B1509" w:rsidRDefault="000041AA" w:rsidP="000041AA">
            <w:pPr>
              <w:jc w:val="right"/>
              <w:rPr>
                <w:rFonts w:eastAsia="Calibri"/>
                <w:szCs w:val="22"/>
              </w:rPr>
            </w:pPr>
            <w:r w:rsidRPr="00A8621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88D06" w14:textId="35849475" w:rsidR="000041AA" w:rsidRPr="004B1509" w:rsidRDefault="000041AA" w:rsidP="000041AA">
            <w:pPr>
              <w:jc w:val="center"/>
              <w:rPr>
                <w:rFonts w:eastAsia="Calibri"/>
                <w:bCs/>
                <w:szCs w:val="22"/>
              </w:rPr>
            </w:pPr>
            <w:proofErr w:type="spellStart"/>
            <w:r w:rsidRPr="00A8621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56D175" w14:textId="499E948E" w:rsidR="000041AA" w:rsidRPr="004B1509" w:rsidRDefault="000041AA" w:rsidP="000041AA">
            <w:pPr>
              <w:jc w:val="center"/>
              <w:rPr>
                <w:rFonts w:eastAsia="Calibri"/>
                <w:szCs w:val="22"/>
              </w:rPr>
            </w:pPr>
            <w:r w:rsidRPr="00A86213">
              <w:rPr>
                <w:rFonts w:eastAsia="Calibri"/>
                <w:bCs/>
                <w:szCs w:val="22"/>
              </w:rPr>
              <w:t>4400-6571-8485</w:t>
            </w:r>
          </w:p>
        </w:tc>
      </w:tr>
      <w:tr w:rsidR="000041AA" w:rsidRPr="00772D9F" w14:paraId="7D8AE8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775C88"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F2595A2" w14:textId="5496D39D" w:rsidR="000041AA" w:rsidRPr="004B1509" w:rsidRDefault="000041AA" w:rsidP="000041AA">
            <w:pPr>
              <w:rPr>
                <w:rFonts w:eastAsia="Calibri"/>
                <w:szCs w:val="22"/>
              </w:rPr>
            </w:pPr>
            <w:r w:rsidRPr="00A86213">
              <w:rPr>
                <w:rFonts w:eastAsia="Calibri"/>
                <w:szCs w:val="22"/>
              </w:rPr>
              <w:t>k152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FEA6BF4" w14:textId="0F8A2608" w:rsidR="000041AA" w:rsidRPr="004B1509" w:rsidRDefault="000041AA" w:rsidP="000041AA">
            <w:pPr>
              <w:rPr>
                <w:rFonts w:eastAsia="Calibri"/>
                <w:szCs w:val="22"/>
              </w:rPr>
            </w:pPr>
            <w:r w:rsidRPr="00A86213">
              <w:rPr>
                <w:rFonts w:eastAsia="Calibri"/>
                <w:szCs w:val="22"/>
              </w:rPr>
              <w:t>Privažiuojamasis kelias prie Kavarsko kapinių nuo P. Raudonikio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F3C2C1C" w14:textId="0CB4CF8D" w:rsidR="000041AA" w:rsidRPr="004B1509" w:rsidRDefault="000041AA" w:rsidP="000041AA">
            <w:pPr>
              <w:jc w:val="right"/>
              <w:rPr>
                <w:rFonts w:eastAsia="Calibri"/>
                <w:szCs w:val="22"/>
              </w:rPr>
            </w:pPr>
            <w:r w:rsidRPr="00A86213">
              <w:rPr>
                <w:rFonts w:eastAsia="Calibri"/>
                <w:bCs/>
                <w:szCs w:val="22"/>
              </w:rPr>
              <w:t>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4F80D" w14:textId="635CF394"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CE84F" w14:textId="1B7FD404" w:rsidR="000041AA" w:rsidRPr="004B1509" w:rsidRDefault="000041AA" w:rsidP="000041AA">
            <w:pPr>
              <w:jc w:val="right"/>
              <w:rPr>
                <w:rFonts w:eastAsia="Calibri"/>
                <w:szCs w:val="22"/>
              </w:rPr>
            </w:pPr>
            <w:r w:rsidRPr="00A86213">
              <w:rPr>
                <w:rFonts w:eastAsia="Calibri"/>
                <w:bCs/>
                <w:szCs w:val="22"/>
              </w:rPr>
              <w:t>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8F385" w14:textId="0D6D7245" w:rsidR="000041AA" w:rsidRPr="004B1509" w:rsidRDefault="000041AA" w:rsidP="000041AA">
            <w:pPr>
              <w:jc w:val="right"/>
              <w:rPr>
                <w:rFonts w:eastAsia="Calibri"/>
                <w:szCs w:val="22"/>
              </w:rPr>
            </w:pPr>
            <w:r w:rsidRPr="00A8621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30078" w14:textId="46FA68CD" w:rsidR="000041AA" w:rsidRPr="004B1509" w:rsidRDefault="000041AA" w:rsidP="000041AA">
            <w:pPr>
              <w:jc w:val="center"/>
              <w:rPr>
                <w:rFonts w:eastAsia="Calibri"/>
                <w:bCs/>
                <w:szCs w:val="22"/>
              </w:rPr>
            </w:pPr>
            <w:proofErr w:type="spellStart"/>
            <w:r w:rsidRPr="00A8621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25DC8D" w14:textId="248EEEA1" w:rsidR="000041AA" w:rsidRPr="004B1509" w:rsidRDefault="000041AA" w:rsidP="000041AA">
            <w:pPr>
              <w:jc w:val="center"/>
              <w:rPr>
                <w:rFonts w:eastAsia="Calibri"/>
                <w:szCs w:val="22"/>
              </w:rPr>
            </w:pPr>
            <w:r w:rsidRPr="00A86213">
              <w:rPr>
                <w:rFonts w:eastAsia="Calibri"/>
                <w:bCs/>
                <w:szCs w:val="22"/>
              </w:rPr>
              <w:t>4400-6571-8474</w:t>
            </w:r>
          </w:p>
        </w:tc>
      </w:tr>
      <w:tr w:rsidR="000041AA" w:rsidRPr="004B1509" w14:paraId="372636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0E5FA3"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77E208" w14:textId="40485B8D" w:rsidR="000041AA" w:rsidRPr="004B1509" w:rsidRDefault="000041AA" w:rsidP="000041AA">
            <w:pPr>
              <w:rPr>
                <w:rFonts w:eastAsia="Calibri"/>
                <w:szCs w:val="22"/>
              </w:rPr>
            </w:pPr>
            <w:r w:rsidRPr="00A86213">
              <w:rPr>
                <w:rFonts w:eastAsia="Calibri"/>
                <w:szCs w:val="22"/>
              </w:rPr>
              <w:t>k16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9272360" w14:textId="4965E7F8" w:rsidR="000041AA" w:rsidRPr="004B1509" w:rsidRDefault="000041AA" w:rsidP="000041AA">
            <w:pPr>
              <w:rPr>
                <w:rFonts w:eastAsia="Calibri"/>
                <w:szCs w:val="22"/>
              </w:rPr>
            </w:pPr>
            <w:r w:rsidRPr="00A86213">
              <w:rPr>
                <w:rFonts w:eastAsia="Calibri"/>
                <w:szCs w:val="22"/>
              </w:rPr>
              <w:t>Maželiai–</w:t>
            </w:r>
            <w:proofErr w:type="spellStart"/>
            <w:r w:rsidRPr="00A86213">
              <w:rPr>
                <w:rFonts w:eastAsia="Calibri"/>
                <w:szCs w:val="22"/>
              </w:rPr>
              <w:t>Ignotiškis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D84E4E0" w14:textId="1E77D735" w:rsidR="000041AA" w:rsidRPr="004B1509" w:rsidRDefault="000041AA" w:rsidP="000041AA">
            <w:pPr>
              <w:jc w:val="right"/>
              <w:rPr>
                <w:rFonts w:eastAsia="Calibri"/>
                <w:szCs w:val="22"/>
              </w:rPr>
            </w:pPr>
            <w:r w:rsidRPr="00A86213">
              <w:rPr>
                <w:rFonts w:eastAsia="Calibri"/>
                <w:szCs w:val="22"/>
              </w:rPr>
              <w:t> </w:t>
            </w:r>
            <w:r w:rsidRPr="00A86213">
              <w:rPr>
                <w:rFonts w:eastAsia="Calibri"/>
                <w:bCs/>
                <w:szCs w:val="22"/>
              </w:rPr>
              <w:t>870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D5EC2" w14:textId="5054C04C"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91C35" w14:textId="6EA70912" w:rsidR="000041AA" w:rsidRPr="004B1509" w:rsidRDefault="000041AA" w:rsidP="000041AA">
            <w:pPr>
              <w:jc w:val="right"/>
              <w:rPr>
                <w:rFonts w:eastAsia="Calibri"/>
                <w:szCs w:val="22"/>
              </w:rPr>
            </w:pPr>
            <w:r w:rsidRPr="00A86213">
              <w:rPr>
                <w:rFonts w:eastAsia="Calibri"/>
                <w:bCs/>
                <w:szCs w:val="22"/>
              </w:rPr>
              <w:t>870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BEE1B" w14:textId="2AF4E9B9"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A34E8" w14:textId="601ED3D5" w:rsidR="000041AA" w:rsidRPr="004B1509" w:rsidRDefault="000041AA" w:rsidP="000041AA">
            <w:pPr>
              <w:jc w:val="center"/>
              <w:rPr>
                <w:rFonts w:eastAsia="Calibri"/>
                <w:bCs/>
                <w:szCs w:val="22"/>
              </w:rPr>
            </w:pPr>
            <w:proofErr w:type="spellStart"/>
            <w:r w:rsidRPr="00A8621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FCA3D7" w14:textId="47800748" w:rsidR="000041AA" w:rsidRPr="004B1509" w:rsidRDefault="000041AA" w:rsidP="000041AA">
            <w:pPr>
              <w:jc w:val="center"/>
              <w:rPr>
                <w:rFonts w:eastAsia="Calibri"/>
                <w:szCs w:val="22"/>
              </w:rPr>
            </w:pPr>
            <w:r w:rsidRPr="00A86213">
              <w:rPr>
                <w:rFonts w:eastAsia="Calibri"/>
                <w:bCs/>
                <w:szCs w:val="22"/>
              </w:rPr>
              <w:t>4400-6566-4171</w:t>
            </w:r>
          </w:p>
        </w:tc>
      </w:tr>
      <w:tr w:rsidR="000041AA" w:rsidRPr="004B1509" w14:paraId="11BDA8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119CE2"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EBC6357" w14:textId="57161986" w:rsidR="000041AA" w:rsidRPr="004B1509" w:rsidRDefault="000041AA" w:rsidP="000041AA">
            <w:pPr>
              <w:rPr>
                <w:rFonts w:eastAsia="Calibri"/>
                <w:szCs w:val="22"/>
              </w:rPr>
            </w:pPr>
            <w:r w:rsidRPr="00A86213">
              <w:rPr>
                <w:rFonts w:eastAsia="Calibri"/>
                <w:szCs w:val="22"/>
              </w:rPr>
              <w:t>k16-1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C3BE742" w14:textId="314DF616" w:rsidR="000041AA" w:rsidRPr="004B1509" w:rsidRDefault="000041AA" w:rsidP="000041AA">
            <w:pPr>
              <w:rPr>
                <w:rFonts w:eastAsia="Calibri"/>
                <w:szCs w:val="22"/>
              </w:rPr>
            </w:pPr>
            <w:r w:rsidRPr="00A86213">
              <w:rPr>
                <w:rFonts w:eastAsia="Calibri"/>
                <w:szCs w:val="22"/>
              </w:rPr>
              <w:t>Privažiuojamasis kelias prie Maželių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123A2F9" w14:textId="1FF8669F" w:rsidR="000041AA" w:rsidRPr="004B1509" w:rsidRDefault="000041AA" w:rsidP="000041AA">
            <w:pPr>
              <w:jc w:val="right"/>
              <w:rPr>
                <w:rFonts w:eastAsia="Calibri"/>
                <w:szCs w:val="22"/>
              </w:rPr>
            </w:pPr>
            <w:r w:rsidRPr="00A86213">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FF5B0" w14:textId="7AACB77A"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12281" w14:textId="752A3CC6" w:rsidR="000041AA" w:rsidRPr="004B1509" w:rsidRDefault="000041AA" w:rsidP="000041AA">
            <w:pPr>
              <w:jc w:val="right"/>
              <w:rPr>
                <w:rFonts w:eastAsia="Calibri"/>
                <w:szCs w:val="22"/>
              </w:rPr>
            </w:pPr>
            <w:r w:rsidRPr="00A86213">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5FDD" w14:textId="40169C18"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B998C" w14:textId="49B49172" w:rsidR="000041AA" w:rsidRPr="004B1509" w:rsidRDefault="000041AA" w:rsidP="000041AA">
            <w:pPr>
              <w:jc w:val="center"/>
              <w:rPr>
                <w:rFonts w:eastAsia="Calibri"/>
                <w:bCs/>
                <w:szCs w:val="22"/>
              </w:rPr>
            </w:pPr>
            <w:proofErr w:type="spellStart"/>
            <w:r w:rsidRPr="00A8621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3E57DE" w14:textId="44966C06" w:rsidR="000041AA" w:rsidRPr="004B1509" w:rsidRDefault="000041AA" w:rsidP="000041AA">
            <w:pPr>
              <w:jc w:val="center"/>
              <w:rPr>
                <w:rFonts w:eastAsia="Calibri"/>
                <w:szCs w:val="22"/>
              </w:rPr>
            </w:pPr>
            <w:r w:rsidRPr="00A86213">
              <w:rPr>
                <w:rFonts w:eastAsia="Calibri"/>
                <w:szCs w:val="22"/>
              </w:rPr>
              <w:t>-</w:t>
            </w:r>
          </w:p>
        </w:tc>
      </w:tr>
      <w:tr w:rsidR="000041AA" w:rsidRPr="004B1509" w14:paraId="753619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F53F71"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8F93D6" w14:textId="772F08CB" w:rsidR="000041AA" w:rsidRPr="004B1509" w:rsidRDefault="000041AA" w:rsidP="000041AA">
            <w:pPr>
              <w:rPr>
                <w:rFonts w:eastAsia="Calibri"/>
                <w:szCs w:val="22"/>
              </w:rPr>
            </w:pPr>
            <w:r w:rsidRPr="00A86213">
              <w:rPr>
                <w:rFonts w:eastAsia="Calibri"/>
                <w:szCs w:val="22"/>
              </w:rPr>
              <w:t>k165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9276504" w14:textId="2F893037" w:rsidR="000041AA" w:rsidRPr="004B1509" w:rsidRDefault="000041AA" w:rsidP="000041AA">
            <w:pPr>
              <w:rPr>
                <w:rFonts w:eastAsia="Calibri"/>
                <w:szCs w:val="22"/>
              </w:rPr>
            </w:pPr>
            <w:r w:rsidRPr="00A86213">
              <w:rPr>
                <w:rFonts w:eastAsia="Calibri"/>
                <w:szCs w:val="22"/>
              </w:rPr>
              <w:t xml:space="preserve">Privažiuojamasis kelias prie P. Kalibato paminklo </w:t>
            </w:r>
            <w:proofErr w:type="spellStart"/>
            <w:r w:rsidRPr="00A86213">
              <w:rPr>
                <w:rFonts w:eastAsia="Calibri"/>
                <w:szCs w:val="22"/>
              </w:rPr>
              <w:t>Žvirblėnų</w:t>
            </w:r>
            <w:proofErr w:type="spellEnd"/>
            <w:r w:rsidRPr="00A86213">
              <w:rPr>
                <w:rFonts w:eastAsia="Calibri"/>
                <w:szCs w:val="22"/>
              </w:rPr>
              <w:t xml:space="preserve"> k. nuo kelio Nr. k27, 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75B0FFD" w14:textId="7F212C8D" w:rsidR="000041AA" w:rsidRPr="004B1509" w:rsidRDefault="000041AA" w:rsidP="000041AA">
            <w:pPr>
              <w:jc w:val="right"/>
              <w:rPr>
                <w:rFonts w:eastAsia="Calibri"/>
                <w:szCs w:val="22"/>
              </w:rPr>
            </w:pPr>
            <w:r w:rsidRPr="00A86213">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125F7" w14:textId="29F95008"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A5264" w14:textId="3A06BB1F" w:rsidR="000041AA" w:rsidRPr="004B1509" w:rsidRDefault="000041AA" w:rsidP="000041AA">
            <w:pPr>
              <w:jc w:val="right"/>
              <w:rPr>
                <w:rFonts w:eastAsia="Calibri"/>
                <w:szCs w:val="22"/>
              </w:rPr>
            </w:pPr>
            <w:r w:rsidRPr="00A86213">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7A21E" w14:textId="1208B660" w:rsidR="000041AA" w:rsidRPr="004B1509" w:rsidRDefault="000041AA" w:rsidP="000041AA">
            <w:pPr>
              <w:jc w:val="right"/>
              <w:rPr>
                <w:rFonts w:eastAsia="Calibri"/>
                <w:szCs w:val="22"/>
              </w:rPr>
            </w:pPr>
            <w:r w:rsidRPr="00A8621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31FEF" w14:textId="5BE2C16D" w:rsidR="000041AA" w:rsidRPr="004B1509" w:rsidRDefault="000041AA" w:rsidP="000041AA">
            <w:pPr>
              <w:jc w:val="center"/>
              <w:rPr>
                <w:rFonts w:eastAsia="Calibri"/>
                <w:bCs/>
                <w:szCs w:val="22"/>
              </w:rPr>
            </w:pPr>
            <w:r w:rsidRPr="00A86213">
              <w:rPr>
                <w:rFonts w:eastAsia="Calibri"/>
                <w:bCs/>
                <w:szCs w:val="22"/>
              </w:rPr>
              <w:t xml:space="preserve"> </w:t>
            </w:r>
            <w:proofErr w:type="spellStart"/>
            <w:r w:rsidRPr="00A8621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1CCECC" w14:textId="55BF7BCA" w:rsidR="000041AA" w:rsidRPr="004B1509" w:rsidRDefault="000041AA" w:rsidP="000041AA">
            <w:pPr>
              <w:jc w:val="center"/>
              <w:rPr>
                <w:rFonts w:eastAsia="Calibri"/>
                <w:szCs w:val="22"/>
              </w:rPr>
            </w:pPr>
            <w:r w:rsidRPr="00A86213">
              <w:rPr>
                <w:rFonts w:eastAsia="Calibri"/>
                <w:bCs/>
                <w:szCs w:val="22"/>
              </w:rPr>
              <w:t>4400-6559-0521</w:t>
            </w:r>
          </w:p>
        </w:tc>
      </w:tr>
      <w:tr w:rsidR="000041AA" w:rsidRPr="004B1509" w14:paraId="2B7011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853E66" w14:textId="77777777" w:rsidR="000041AA" w:rsidRPr="004B1509" w:rsidRDefault="000041AA" w:rsidP="000041AA">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B79C76" w14:textId="59601145" w:rsidR="000041AA" w:rsidRPr="004B1509" w:rsidRDefault="000041AA" w:rsidP="000041AA">
            <w:pPr>
              <w:rPr>
                <w:rFonts w:eastAsia="Calibri"/>
                <w:szCs w:val="22"/>
              </w:rPr>
            </w:pPr>
            <w:r w:rsidRPr="00A86213">
              <w:rPr>
                <w:rFonts w:eastAsia="Calibri"/>
                <w:szCs w:val="22"/>
              </w:rPr>
              <w:t>k166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7FA0055" w14:textId="2E84FE9F" w:rsidR="000041AA" w:rsidRPr="004B1509" w:rsidRDefault="000041AA" w:rsidP="000041AA">
            <w:pPr>
              <w:rPr>
                <w:rFonts w:eastAsia="Calibri"/>
                <w:szCs w:val="22"/>
              </w:rPr>
            </w:pPr>
            <w:r w:rsidRPr="00A86213">
              <w:rPr>
                <w:rFonts w:eastAsia="Calibri"/>
                <w:szCs w:val="22"/>
              </w:rPr>
              <w:t xml:space="preserve">Privažiuojamasis kelias prie P. Kalibato paminklo </w:t>
            </w:r>
            <w:proofErr w:type="spellStart"/>
            <w:r w:rsidRPr="00A86213">
              <w:rPr>
                <w:rFonts w:eastAsia="Calibri"/>
                <w:szCs w:val="22"/>
              </w:rPr>
              <w:t>Žvirblėnų</w:t>
            </w:r>
            <w:proofErr w:type="spellEnd"/>
            <w:r w:rsidRPr="00A86213">
              <w:rPr>
                <w:rFonts w:eastAsia="Calibri"/>
                <w:szCs w:val="22"/>
              </w:rPr>
              <w:t xml:space="preserve"> k. nuo kelio Nr. k27, II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CEB8FD3" w14:textId="21D9A3D3" w:rsidR="000041AA" w:rsidRPr="004B1509" w:rsidRDefault="000041AA" w:rsidP="000041AA">
            <w:pPr>
              <w:jc w:val="right"/>
              <w:rPr>
                <w:rFonts w:eastAsia="Calibri"/>
                <w:szCs w:val="22"/>
              </w:rPr>
            </w:pPr>
            <w:r w:rsidRPr="00A86213">
              <w:rPr>
                <w:rFonts w:eastAsia="Calibri"/>
                <w:szCs w:val="22"/>
              </w:rPr>
              <w:t xml:space="preserve"> </w:t>
            </w:r>
            <w:r w:rsidRPr="00A86213">
              <w:rPr>
                <w:rFonts w:eastAsia="Calibri"/>
                <w:bCs/>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96E69" w14:textId="4BBD27DD" w:rsidR="000041AA" w:rsidRPr="004B1509" w:rsidRDefault="000041AA" w:rsidP="000041AA">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DAD66" w14:textId="1547DCA9" w:rsidR="000041AA" w:rsidRPr="004B1509" w:rsidRDefault="000041AA" w:rsidP="000041AA">
            <w:pPr>
              <w:jc w:val="right"/>
              <w:rPr>
                <w:rFonts w:eastAsia="Calibri"/>
                <w:szCs w:val="22"/>
              </w:rPr>
            </w:pPr>
            <w:r w:rsidRPr="00A8621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1A89" w14:textId="06D942BC" w:rsidR="000041AA" w:rsidRPr="004B1509" w:rsidRDefault="000041AA" w:rsidP="000041AA">
            <w:pPr>
              <w:jc w:val="right"/>
              <w:rPr>
                <w:rFonts w:eastAsia="Calibri"/>
                <w:szCs w:val="22"/>
              </w:rPr>
            </w:pPr>
            <w:r w:rsidRPr="00A86213">
              <w:rPr>
                <w:rFonts w:eastAsia="Calibri"/>
                <w:bCs/>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0FCF9" w14:textId="0F2455D4" w:rsidR="000041AA" w:rsidRPr="004B1509" w:rsidRDefault="000041AA" w:rsidP="000041AA">
            <w:pPr>
              <w:jc w:val="center"/>
              <w:rPr>
                <w:rFonts w:eastAsia="Calibri"/>
                <w:bCs/>
                <w:szCs w:val="22"/>
              </w:rPr>
            </w:pPr>
            <w:r w:rsidRPr="00A86213">
              <w:rPr>
                <w:rFonts w:eastAsia="Calibri"/>
                <w:bCs/>
                <w:szCs w:val="22"/>
              </w:rPr>
              <w:t xml:space="preserve"> </w:t>
            </w:r>
            <w:proofErr w:type="spellStart"/>
            <w:r w:rsidRPr="00A8621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759209" w14:textId="383647BA" w:rsidR="000041AA" w:rsidRPr="004B1509" w:rsidRDefault="000041AA" w:rsidP="000041AA">
            <w:pPr>
              <w:jc w:val="center"/>
              <w:rPr>
                <w:rFonts w:eastAsia="Calibri"/>
                <w:szCs w:val="22"/>
              </w:rPr>
            </w:pPr>
            <w:r w:rsidRPr="00A86213">
              <w:rPr>
                <w:rFonts w:eastAsia="Calibri"/>
                <w:bCs/>
                <w:szCs w:val="22"/>
              </w:rPr>
              <w:t>4400-6559-0487</w:t>
            </w:r>
          </w:p>
        </w:tc>
      </w:tr>
      <w:tr w:rsidR="006F400F" w:rsidRPr="004B1509" w14:paraId="299252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6A9778"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54188F2" w14:textId="4E790F8E" w:rsidR="006F400F" w:rsidRPr="004B1509" w:rsidRDefault="006F400F" w:rsidP="006F400F">
            <w:pPr>
              <w:rPr>
                <w:rFonts w:eastAsia="Calibri"/>
                <w:szCs w:val="22"/>
              </w:rPr>
            </w:pPr>
            <w:r w:rsidRPr="00DE5D3F">
              <w:rPr>
                <w:rFonts w:eastAsia="Calibri"/>
                <w:szCs w:val="22"/>
              </w:rPr>
              <w:t>k168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E2F8827" w14:textId="34F931BD" w:rsidR="006F400F" w:rsidRPr="004B1509" w:rsidRDefault="006F400F" w:rsidP="006F400F">
            <w:pPr>
              <w:rPr>
                <w:rFonts w:eastAsia="Calibri"/>
                <w:szCs w:val="22"/>
              </w:rPr>
            </w:pPr>
            <w:r w:rsidRPr="00DE5D3F">
              <w:rPr>
                <w:rFonts w:eastAsia="Calibri"/>
                <w:szCs w:val="22"/>
              </w:rPr>
              <w:t xml:space="preserve">Pravažiuojamasis kelias iki </w:t>
            </w:r>
            <w:proofErr w:type="spellStart"/>
            <w:r w:rsidRPr="00DE5D3F">
              <w:rPr>
                <w:rFonts w:eastAsia="Calibri"/>
                <w:szCs w:val="22"/>
              </w:rPr>
              <w:t>Žvirblėnų</w:t>
            </w:r>
            <w:proofErr w:type="spellEnd"/>
            <w:r w:rsidRPr="00DE5D3F">
              <w:rPr>
                <w:rFonts w:eastAsia="Calibri"/>
                <w:szCs w:val="22"/>
              </w:rPr>
              <w:t xml:space="preserve"> k. nuo kelio Nr. k27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0870AA6" w14:textId="31C29F98" w:rsidR="006F400F" w:rsidRPr="004B1509" w:rsidRDefault="006F400F" w:rsidP="006F400F">
            <w:pPr>
              <w:jc w:val="right"/>
              <w:rPr>
                <w:rFonts w:eastAsia="Calibri"/>
                <w:szCs w:val="22"/>
              </w:rPr>
            </w:pPr>
            <w:r w:rsidRPr="00DE5D3F">
              <w:rPr>
                <w:rFonts w:eastAsia="Calibri"/>
                <w:bCs/>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04AE8" w14:textId="1EA05898"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6A6DC" w14:textId="54483731"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C1412" w14:textId="78069620" w:rsidR="006F400F" w:rsidRPr="004B1509" w:rsidRDefault="006F400F" w:rsidP="006F400F">
            <w:pPr>
              <w:jc w:val="right"/>
              <w:rPr>
                <w:rFonts w:eastAsia="Calibri"/>
                <w:szCs w:val="22"/>
              </w:rPr>
            </w:pPr>
            <w:r w:rsidRPr="00DE5D3F">
              <w:rPr>
                <w:rFonts w:eastAsia="Calibri"/>
                <w:szCs w:val="22"/>
              </w:rPr>
              <w:t xml:space="preserve"> </w:t>
            </w:r>
            <w:r w:rsidRPr="00DE5D3F">
              <w:rPr>
                <w:rFonts w:eastAsia="Calibri"/>
                <w:bCs/>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AE1B0" w14:textId="173F2C52" w:rsidR="006F400F" w:rsidRPr="004B1509" w:rsidRDefault="006F400F" w:rsidP="006F400F">
            <w:pPr>
              <w:jc w:val="center"/>
              <w:rPr>
                <w:rFonts w:eastAsia="Calibri"/>
                <w:bCs/>
                <w:szCs w:val="22"/>
              </w:rPr>
            </w:pPr>
            <w:proofErr w:type="spellStart"/>
            <w:r w:rsidRPr="00DE5D3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00ED09" w14:textId="60589CAD" w:rsidR="006F400F" w:rsidRPr="004B1509" w:rsidRDefault="006F400F" w:rsidP="006F400F">
            <w:pPr>
              <w:jc w:val="center"/>
              <w:rPr>
                <w:rFonts w:eastAsia="Calibri"/>
                <w:szCs w:val="22"/>
              </w:rPr>
            </w:pPr>
            <w:r w:rsidRPr="00DE5D3F">
              <w:rPr>
                <w:rFonts w:eastAsia="Calibri"/>
                <w:bCs/>
                <w:szCs w:val="22"/>
              </w:rPr>
              <w:t>4400-6559-0432</w:t>
            </w:r>
          </w:p>
        </w:tc>
      </w:tr>
      <w:tr w:rsidR="006F400F" w:rsidRPr="00C91508" w14:paraId="3A1D39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7E7455" w14:textId="77777777" w:rsidR="006F400F" w:rsidRPr="00A70ECF"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741CB21" w14:textId="18213553" w:rsidR="006F400F" w:rsidRPr="00A70ECF" w:rsidRDefault="006F400F" w:rsidP="006F400F">
            <w:pPr>
              <w:rPr>
                <w:rFonts w:eastAsia="Calibri"/>
                <w:szCs w:val="22"/>
              </w:rPr>
            </w:pPr>
            <w:r w:rsidRPr="00DE5D3F">
              <w:rPr>
                <w:rFonts w:eastAsia="Calibri"/>
                <w:szCs w:val="22"/>
              </w:rPr>
              <w:t>k169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21A7A58" w14:textId="30785CFB" w:rsidR="006F400F" w:rsidRPr="00A70ECF" w:rsidRDefault="006F400F" w:rsidP="006F400F">
            <w:pPr>
              <w:rPr>
                <w:rFonts w:eastAsia="Calibri"/>
                <w:szCs w:val="22"/>
              </w:rPr>
            </w:pPr>
            <w:r w:rsidRPr="00DE5D3F">
              <w:rPr>
                <w:rFonts w:eastAsia="Calibri"/>
                <w:szCs w:val="22"/>
              </w:rPr>
              <w:t xml:space="preserve">Privažiuojamasis kelias prie vandens bokšto Šerių k. nuo kelio Nr. 1232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CD45523" w14:textId="04CD3925" w:rsidR="006F400F" w:rsidRPr="00A70ECF" w:rsidRDefault="006F400F" w:rsidP="006F400F">
            <w:pPr>
              <w:jc w:val="right"/>
              <w:rPr>
                <w:rFonts w:eastAsia="Calibri"/>
                <w:szCs w:val="22"/>
              </w:rPr>
            </w:pPr>
            <w:r w:rsidRPr="00DE5D3F">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31162" w14:textId="75E4E869" w:rsidR="006F400F" w:rsidRPr="00A70ECF"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EA535" w14:textId="5E721327" w:rsidR="006F400F" w:rsidRPr="00A70ECF" w:rsidRDefault="006F400F" w:rsidP="006F400F">
            <w:pPr>
              <w:jc w:val="right"/>
              <w:rPr>
                <w:rFonts w:eastAsia="Calibri"/>
                <w:szCs w:val="22"/>
              </w:rPr>
            </w:pPr>
            <w:r w:rsidRPr="00DE5D3F">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BC78" w14:textId="451AC50B" w:rsidR="006F400F" w:rsidRPr="00A70ECF" w:rsidRDefault="006F400F" w:rsidP="006F400F">
            <w:pPr>
              <w:jc w:val="right"/>
              <w:rPr>
                <w:rFonts w:eastAsia="Calibri"/>
                <w:szCs w:val="22"/>
              </w:rPr>
            </w:pPr>
            <w:r w:rsidRPr="00DE5D3F">
              <w:rPr>
                <w:rFonts w:eastAsia="Calibri"/>
                <w:szCs w:val="22"/>
              </w:rPr>
              <w:t xml:space="preserve"> 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F15BE" w14:textId="171F8F26" w:rsidR="006F400F" w:rsidRPr="00A70ECF" w:rsidRDefault="006F400F" w:rsidP="006F400F">
            <w:pPr>
              <w:jc w:val="center"/>
              <w:rPr>
                <w:rFonts w:eastAsia="Calibri"/>
                <w:szCs w:val="22"/>
              </w:rPr>
            </w:pPr>
            <w:proofErr w:type="spellStart"/>
            <w:r w:rsidRPr="00DE5D3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D2052B" w14:textId="53AB1678" w:rsidR="006F400F" w:rsidRPr="00A70ECF" w:rsidRDefault="006F400F" w:rsidP="006F400F">
            <w:pPr>
              <w:jc w:val="center"/>
              <w:rPr>
                <w:rFonts w:eastAsia="Calibri"/>
                <w:szCs w:val="22"/>
              </w:rPr>
            </w:pPr>
            <w:r w:rsidRPr="00DE5D3F">
              <w:rPr>
                <w:rFonts w:eastAsia="Calibri"/>
                <w:szCs w:val="22"/>
              </w:rPr>
              <w:t>4400-6240-5729</w:t>
            </w:r>
          </w:p>
        </w:tc>
      </w:tr>
      <w:tr w:rsidR="006F400F" w:rsidRPr="006B7B8C" w14:paraId="6FD39D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23BB24" w14:textId="77777777" w:rsidR="006F400F" w:rsidRPr="00A70ECF"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CF05C2" w14:textId="76F95308" w:rsidR="006F400F" w:rsidRPr="00A70ECF" w:rsidRDefault="006F400F" w:rsidP="006F400F">
            <w:pPr>
              <w:rPr>
                <w:rFonts w:eastAsia="Calibri"/>
                <w:szCs w:val="22"/>
              </w:rPr>
            </w:pPr>
            <w:r w:rsidRPr="00DE5D3F">
              <w:rPr>
                <w:rFonts w:eastAsia="Calibri"/>
                <w:szCs w:val="22"/>
              </w:rPr>
              <w:t>k17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01CA75D" w14:textId="72A6E392" w:rsidR="006F400F" w:rsidRPr="00A70ECF" w:rsidRDefault="006F400F" w:rsidP="006F400F">
            <w:pPr>
              <w:rPr>
                <w:rFonts w:eastAsia="Calibri"/>
                <w:szCs w:val="22"/>
              </w:rPr>
            </w:pPr>
            <w:proofErr w:type="spellStart"/>
            <w:r w:rsidRPr="00DE5D3F">
              <w:rPr>
                <w:rFonts w:eastAsia="Calibri"/>
                <w:szCs w:val="22"/>
              </w:rPr>
              <w:t>Malgažatava</w:t>
            </w:r>
            <w:proofErr w:type="spellEnd"/>
            <w:r w:rsidRPr="00DE5D3F">
              <w:rPr>
                <w:rFonts w:eastAsia="Calibri"/>
                <w:szCs w:val="22"/>
              </w:rPr>
              <w:t>–</w:t>
            </w:r>
            <w:proofErr w:type="spellStart"/>
            <w:r w:rsidRPr="00DE5D3F">
              <w:rPr>
                <w:rFonts w:eastAsia="Calibri"/>
                <w:szCs w:val="22"/>
              </w:rPr>
              <w:t>Dabužiai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4D63FE" w14:textId="39A7CCCA" w:rsidR="006F400F" w:rsidRPr="00A70ECF" w:rsidRDefault="006F400F" w:rsidP="006F400F">
            <w:pPr>
              <w:jc w:val="right"/>
              <w:rPr>
                <w:rFonts w:eastAsia="Calibri"/>
                <w:szCs w:val="22"/>
              </w:rPr>
            </w:pPr>
            <w:r w:rsidRPr="00DE5D3F">
              <w:rPr>
                <w:rFonts w:eastAsia="Calibri"/>
                <w:szCs w:val="22"/>
              </w:rPr>
              <w:t xml:space="preserve"> 4203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1CC81" w14:textId="38B80245" w:rsidR="006F400F" w:rsidRPr="00A70ECF"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F6AC5" w14:textId="43B557B2" w:rsidR="006F400F" w:rsidRPr="00A70ECF" w:rsidRDefault="006F400F" w:rsidP="006F400F">
            <w:pPr>
              <w:jc w:val="right"/>
              <w:rPr>
                <w:rFonts w:eastAsia="Calibri"/>
                <w:szCs w:val="22"/>
              </w:rPr>
            </w:pPr>
            <w:r w:rsidRPr="00DE5D3F">
              <w:rPr>
                <w:rFonts w:eastAsia="Calibri"/>
                <w:szCs w:val="22"/>
              </w:rPr>
              <w:t xml:space="preserve"> 4203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FF5B6" w14:textId="48AEB289" w:rsidR="006F400F" w:rsidRPr="00A70ECF"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18F" w14:textId="45D35399" w:rsidR="006F400F" w:rsidRPr="00A70ECF" w:rsidRDefault="006F400F" w:rsidP="006F400F">
            <w:pPr>
              <w:jc w:val="center"/>
              <w:rPr>
                <w:rFonts w:eastAsia="Calibri"/>
                <w:szCs w:val="22"/>
              </w:rPr>
            </w:pPr>
            <w:proofErr w:type="spellStart"/>
            <w:r w:rsidRPr="00DE5D3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CE27A4" w14:textId="0C776449" w:rsidR="006F400F" w:rsidRPr="00A70ECF" w:rsidRDefault="006F400F" w:rsidP="006F400F">
            <w:pPr>
              <w:jc w:val="center"/>
              <w:rPr>
                <w:rFonts w:eastAsia="Calibri"/>
                <w:szCs w:val="22"/>
              </w:rPr>
            </w:pPr>
            <w:r w:rsidRPr="00DE5D3F">
              <w:rPr>
                <w:rFonts w:eastAsia="Calibri"/>
                <w:szCs w:val="22"/>
              </w:rPr>
              <w:t>4400-6252-5848</w:t>
            </w:r>
          </w:p>
        </w:tc>
      </w:tr>
      <w:tr w:rsidR="006F400F" w:rsidRPr="00FD1BD1" w14:paraId="2BDF52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48CA02" w14:textId="77777777" w:rsidR="006F400F" w:rsidRPr="00FD1BD1"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77A84AC" w14:textId="028960E9" w:rsidR="006F400F" w:rsidRPr="00FD1BD1" w:rsidRDefault="006F400F" w:rsidP="006F400F">
            <w:pPr>
              <w:rPr>
                <w:rFonts w:eastAsia="Calibri"/>
                <w:szCs w:val="22"/>
              </w:rPr>
            </w:pPr>
            <w:r w:rsidRPr="00DE5D3F">
              <w:rPr>
                <w:rFonts w:eastAsia="Calibri"/>
                <w:szCs w:val="22"/>
              </w:rPr>
              <w:t>k17-1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2407B12" w14:textId="18EFA186" w:rsidR="006F400F" w:rsidRPr="00FD1BD1" w:rsidRDefault="006F400F" w:rsidP="006F400F">
            <w:pPr>
              <w:rPr>
                <w:rFonts w:eastAsia="Calibri"/>
                <w:szCs w:val="22"/>
              </w:rPr>
            </w:pPr>
            <w:r w:rsidRPr="00DE5D3F">
              <w:rPr>
                <w:rFonts w:eastAsia="Calibri"/>
                <w:szCs w:val="22"/>
              </w:rPr>
              <w:t xml:space="preserve">Pravažiuojamasis kelias nuo kelio Nr. k17 iki kelio Nr. 120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EBE5169" w14:textId="6F9FAD5B" w:rsidR="006F400F" w:rsidRPr="00FD1BD1" w:rsidRDefault="006F400F" w:rsidP="006F400F">
            <w:pPr>
              <w:jc w:val="right"/>
              <w:rPr>
                <w:rFonts w:eastAsia="Calibri"/>
                <w:szCs w:val="22"/>
              </w:rPr>
            </w:pPr>
            <w:r w:rsidRPr="00DE5D3F">
              <w:rPr>
                <w:rFonts w:eastAsia="Calibri"/>
                <w:szCs w:val="22"/>
              </w:rPr>
              <w:t> 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5E3E4" w14:textId="028C6266" w:rsidR="006F400F" w:rsidRPr="00FD1BD1" w:rsidRDefault="006F400F" w:rsidP="006F400F">
            <w:pPr>
              <w:jc w:val="right"/>
              <w:rPr>
                <w:rFonts w:eastAsia="Calibri"/>
                <w:szCs w:val="22"/>
              </w:rPr>
            </w:pPr>
            <w:r w:rsidRPr="00DE5D3F">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464E4" w14:textId="60D333B9" w:rsidR="006F400F" w:rsidRPr="00FD1BD1" w:rsidRDefault="006F400F" w:rsidP="006F400F">
            <w:pPr>
              <w:jc w:val="right"/>
              <w:rPr>
                <w:rFonts w:eastAsia="Calibri"/>
                <w:szCs w:val="22"/>
              </w:rPr>
            </w:pPr>
            <w:r w:rsidRPr="00DE5D3F">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F481D" w14:textId="7F430294"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E2661" w14:textId="10AFB300" w:rsidR="006F400F" w:rsidRPr="00FD1BD1" w:rsidRDefault="006F400F" w:rsidP="006F400F">
            <w:pPr>
              <w:jc w:val="center"/>
              <w:rPr>
                <w:rFonts w:eastAsia="Calibri"/>
                <w:szCs w:val="22"/>
              </w:rPr>
            </w:pPr>
            <w:proofErr w:type="spellStart"/>
            <w:r w:rsidRPr="00DE5D3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73004C" w14:textId="30F27A47" w:rsidR="006F400F" w:rsidRPr="00FD1BD1" w:rsidRDefault="006F400F" w:rsidP="006F400F">
            <w:pPr>
              <w:jc w:val="center"/>
              <w:rPr>
                <w:rFonts w:eastAsia="Calibri"/>
                <w:szCs w:val="22"/>
              </w:rPr>
            </w:pPr>
            <w:r w:rsidRPr="00DE5D3F">
              <w:rPr>
                <w:rFonts w:eastAsia="Calibri"/>
                <w:szCs w:val="22"/>
              </w:rPr>
              <w:t>4400-6245-8968</w:t>
            </w:r>
          </w:p>
        </w:tc>
      </w:tr>
      <w:tr w:rsidR="006F400F" w:rsidRPr="00FD1BD1" w14:paraId="3A77EDF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5E92C2" w14:textId="77777777" w:rsidR="006F400F" w:rsidRPr="00FD1BD1"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30DCFE" w14:textId="637F1BC3" w:rsidR="006F400F" w:rsidRPr="00FD1BD1" w:rsidRDefault="006F400F" w:rsidP="006F400F">
            <w:pPr>
              <w:rPr>
                <w:rFonts w:eastAsia="Calibri"/>
                <w:szCs w:val="22"/>
              </w:rPr>
            </w:pPr>
            <w:r w:rsidRPr="00DE5D3F">
              <w:rPr>
                <w:rFonts w:eastAsia="Calibri"/>
                <w:szCs w:val="22"/>
              </w:rPr>
              <w:t>k172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19ABED0" w14:textId="5329FE22" w:rsidR="006F400F" w:rsidRPr="00FD1BD1" w:rsidRDefault="006F400F" w:rsidP="006F400F">
            <w:pPr>
              <w:rPr>
                <w:rFonts w:eastAsia="Calibri"/>
                <w:szCs w:val="22"/>
              </w:rPr>
            </w:pPr>
            <w:r w:rsidRPr="00DE5D3F">
              <w:rPr>
                <w:rFonts w:eastAsia="Calibri"/>
                <w:szCs w:val="22"/>
              </w:rPr>
              <w:t xml:space="preserve">Privažiuojamasis kelias prie gyvenamųjų namų Užtvankos g., </w:t>
            </w:r>
            <w:proofErr w:type="spellStart"/>
            <w:r w:rsidRPr="00DE5D3F">
              <w:rPr>
                <w:rFonts w:eastAsia="Calibri"/>
                <w:szCs w:val="22"/>
              </w:rPr>
              <w:t>Bebrūnų</w:t>
            </w:r>
            <w:proofErr w:type="spellEnd"/>
            <w:r w:rsidRPr="00DE5D3F">
              <w:rPr>
                <w:rFonts w:eastAsia="Calibri"/>
                <w:szCs w:val="22"/>
              </w:rPr>
              <w:t xml:space="preserve">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96F06E" w14:textId="6848A9E0" w:rsidR="006F400F" w:rsidRPr="00FD1BD1" w:rsidRDefault="006F400F" w:rsidP="006F400F">
            <w:pPr>
              <w:jc w:val="right"/>
              <w:rPr>
                <w:rFonts w:eastAsia="Calibri"/>
                <w:szCs w:val="22"/>
              </w:rPr>
            </w:pPr>
            <w:r w:rsidRPr="00DE5D3F">
              <w:rPr>
                <w:rFonts w:eastAsia="Calibri"/>
                <w:bCs/>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26EA5" w14:textId="013A3F62"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BA31C" w14:textId="7AA5F972" w:rsidR="006F400F" w:rsidRPr="00FD1BD1" w:rsidRDefault="006F400F" w:rsidP="006F400F">
            <w:pPr>
              <w:jc w:val="right"/>
              <w:rPr>
                <w:rFonts w:eastAsia="Calibri"/>
                <w:szCs w:val="22"/>
              </w:rPr>
            </w:pPr>
            <w:r w:rsidRPr="00DE5D3F">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D23B0" w14:textId="0A1D3C9D" w:rsidR="006F400F" w:rsidRPr="00FD1BD1" w:rsidRDefault="006F400F" w:rsidP="006F400F">
            <w:pPr>
              <w:jc w:val="right"/>
              <w:rPr>
                <w:rFonts w:eastAsia="Calibri"/>
                <w:szCs w:val="22"/>
              </w:rPr>
            </w:pPr>
            <w:r w:rsidRPr="00DE5D3F">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F11D1" w14:textId="22733DC6" w:rsidR="006F400F" w:rsidRPr="00FD1BD1" w:rsidRDefault="006F400F" w:rsidP="006F400F">
            <w:pPr>
              <w:jc w:val="center"/>
              <w:rPr>
                <w:rFonts w:eastAsia="Calibri"/>
                <w:szCs w:val="22"/>
              </w:rPr>
            </w:pPr>
            <w:r w:rsidRPr="00DE5D3F">
              <w:rPr>
                <w:rFonts w:eastAsia="Calibri"/>
                <w:szCs w:val="22"/>
              </w:rPr>
              <w:t xml:space="preserve"> </w:t>
            </w:r>
            <w:proofErr w:type="spellStart"/>
            <w:r w:rsidRPr="00DE5D3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0B7AEF" w14:textId="67A029A2" w:rsidR="006F400F" w:rsidRPr="00FD1BD1" w:rsidRDefault="006F400F" w:rsidP="006F400F">
            <w:pPr>
              <w:jc w:val="center"/>
              <w:rPr>
                <w:rFonts w:eastAsia="Calibri"/>
                <w:szCs w:val="22"/>
              </w:rPr>
            </w:pPr>
            <w:r w:rsidRPr="00DE5D3F">
              <w:rPr>
                <w:rFonts w:eastAsia="Calibri"/>
                <w:bCs/>
                <w:szCs w:val="22"/>
              </w:rPr>
              <w:t>4400-6571-8509</w:t>
            </w:r>
          </w:p>
        </w:tc>
      </w:tr>
      <w:tr w:rsidR="006F400F" w:rsidRPr="00FD1BD1" w14:paraId="444F25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F170C8" w14:textId="77777777" w:rsidR="006F400F" w:rsidRPr="00FD1BD1"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805DC8" w14:textId="2D4C3EC2" w:rsidR="006F400F" w:rsidRPr="00FD1BD1" w:rsidRDefault="006F400F" w:rsidP="006F400F">
            <w:pPr>
              <w:rPr>
                <w:rFonts w:eastAsia="Calibri"/>
                <w:szCs w:val="22"/>
              </w:rPr>
            </w:pPr>
            <w:r w:rsidRPr="00DE5D3F">
              <w:rPr>
                <w:rFonts w:eastAsia="Calibri"/>
                <w:szCs w:val="22"/>
              </w:rPr>
              <w:t>k173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99A932D" w14:textId="4C216013" w:rsidR="006F400F" w:rsidRPr="00FD1BD1" w:rsidRDefault="006F400F" w:rsidP="006F400F">
            <w:pPr>
              <w:rPr>
                <w:rFonts w:eastAsia="Calibri"/>
                <w:szCs w:val="22"/>
              </w:rPr>
            </w:pPr>
            <w:r w:rsidRPr="00DE5D3F">
              <w:rPr>
                <w:rFonts w:eastAsia="Calibri"/>
                <w:szCs w:val="22"/>
              </w:rPr>
              <w:t xml:space="preserve">Privažiuojamasis kelias prie </w:t>
            </w:r>
            <w:proofErr w:type="spellStart"/>
            <w:r w:rsidRPr="00DE5D3F">
              <w:rPr>
                <w:rFonts w:eastAsia="Calibri"/>
                <w:szCs w:val="22"/>
              </w:rPr>
              <w:t>Dabužių</w:t>
            </w:r>
            <w:proofErr w:type="spellEnd"/>
            <w:r w:rsidRPr="00DE5D3F">
              <w:rPr>
                <w:rFonts w:eastAsia="Calibri"/>
                <w:szCs w:val="22"/>
              </w:rPr>
              <w:t xml:space="preserve"> ežero nuo kelio Nr. 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A0D1729" w14:textId="508DDB7A" w:rsidR="006F400F" w:rsidRPr="00FD1BD1" w:rsidRDefault="006F400F" w:rsidP="006F400F">
            <w:pPr>
              <w:jc w:val="right"/>
              <w:rPr>
                <w:rFonts w:eastAsia="Calibri"/>
                <w:szCs w:val="22"/>
              </w:rPr>
            </w:pPr>
            <w:r w:rsidRPr="00DE5D3F">
              <w:rPr>
                <w:rFonts w:eastAsia="Calibri"/>
                <w:bCs/>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E7CBA" w14:textId="73BAA0D9"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3B692" w14:textId="40762D9B" w:rsidR="006F400F" w:rsidRPr="00FD1BD1" w:rsidRDefault="006F400F" w:rsidP="006F400F">
            <w:pPr>
              <w:jc w:val="right"/>
              <w:rPr>
                <w:rFonts w:eastAsia="Calibri"/>
                <w:szCs w:val="22"/>
              </w:rPr>
            </w:pPr>
            <w:r w:rsidRPr="00DE5D3F">
              <w:rPr>
                <w:rFonts w:eastAsia="Calibri"/>
                <w:bCs/>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FF86C" w14:textId="3FE34B17" w:rsidR="006F400F" w:rsidRPr="00FD1BD1" w:rsidRDefault="006F400F" w:rsidP="006F400F">
            <w:pPr>
              <w:jc w:val="right"/>
              <w:rPr>
                <w:rFonts w:eastAsia="Calibri"/>
                <w:szCs w:val="22"/>
              </w:rPr>
            </w:pPr>
            <w:r w:rsidRPr="00DE5D3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A2AF7" w14:textId="48D7A66E" w:rsidR="006F400F" w:rsidRPr="00FD1BD1" w:rsidRDefault="006F400F" w:rsidP="006F400F">
            <w:pPr>
              <w:jc w:val="center"/>
              <w:rPr>
                <w:rFonts w:eastAsia="Calibri"/>
                <w:szCs w:val="22"/>
              </w:rPr>
            </w:pPr>
            <w:proofErr w:type="spellStart"/>
            <w:r w:rsidRPr="00DE5D3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681" w14:textId="105960C2" w:rsidR="006F400F" w:rsidRPr="00FD1BD1" w:rsidRDefault="006F400F" w:rsidP="006F400F">
            <w:pPr>
              <w:jc w:val="center"/>
              <w:rPr>
                <w:rFonts w:eastAsia="Calibri"/>
                <w:szCs w:val="22"/>
              </w:rPr>
            </w:pPr>
            <w:r w:rsidRPr="00DE5D3F">
              <w:rPr>
                <w:rFonts w:eastAsia="Calibri"/>
                <w:bCs/>
                <w:szCs w:val="22"/>
              </w:rPr>
              <w:t>4400-6566-4093</w:t>
            </w:r>
          </w:p>
        </w:tc>
      </w:tr>
      <w:tr w:rsidR="006F400F" w:rsidRPr="00FD1BD1" w14:paraId="3DC36A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5913BD" w14:textId="77777777" w:rsidR="006F400F" w:rsidRPr="00FD1BD1"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5700EC" w14:textId="227C8737" w:rsidR="006F400F" w:rsidRPr="00FD1BD1" w:rsidRDefault="006F400F" w:rsidP="006F400F">
            <w:pPr>
              <w:rPr>
                <w:rFonts w:eastAsia="Calibri"/>
                <w:szCs w:val="22"/>
              </w:rPr>
            </w:pPr>
            <w:r w:rsidRPr="00DE5D3F">
              <w:rPr>
                <w:rFonts w:eastAsia="Calibri"/>
                <w:szCs w:val="22"/>
              </w:rPr>
              <w:t>k176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BCB0740" w14:textId="4BFEEE82" w:rsidR="006F400F" w:rsidRPr="00FD1BD1" w:rsidRDefault="006F400F" w:rsidP="006F400F">
            <w:pPr>
              <w:rPr>
                <w:rFonts w:eastAsia="Calibri"/>
                <w:szCs w:val="22"/>
              </w:rPr>
            </w:pPr>
            <w:r w:rsidRPr="00DE5D3F">
              <w:rPr>
                <w:rFonts w:eastAsia="Calibri"/>
                <w:szCs w:val="22"/>
              </w:rPr>
              <w:t xml:space="preserve">Privažiuojamasis kelias prie gyvenamųjų namų </w:t>
            </w:r>
            <w:proofErr w:type="spellStart"/>
            <w:r w:rsidRPr="00DE5D3F">
              <w:rPr>
                <w:rFonts w:eastAsia="Calibri"/>
                <w:szCs w:val="22"/>
              </w:rPr>
              <w:t>Apykelių</w:t>
            </w:r>
            <w:proofErr w:type="spellEnd"/>
            <w:r w:rsidRPr="00DE5D3F">
              <w:rPr>
                <w:rFonts w:eastAsia="Calibri"/>
                <w:szCs w:val="22"/>
              </w:rPr>
              <w:t xml:space="preserve"> k. nuo kelio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E1C77E" w14:textId="3730E6FE" w:rsidR="006F400F" w:rsidRPr="00FD1BD1" w:rsidRDefault="006F400F" w:rsidP="006F400F">
            <w:pPr>
              <w:jc w:val="right"/>
              <w:rPr>
                <w:rFonts w:eastAsia="Calibri"/>
                <w:szCs w:val="22"/>
              </w:rPr>
            </w:pPr>
            <w:r w:rsidRPr="00DE5D3F">
              <w:rPr>
                <w:rFonts w:eastAsia="Calibri"/>
                <w:bCs/>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EAD1" w14:textId="138A6D34"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316B0" w14:textId="5A189AEE"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A31B5" w14:textId="7ED43CCD" w:rsidR="006F400F" w:rsidRPr="00FD1BD1" w:rsidRDefault="006F400F" w:rsidP="006F400F">
            <w:pPr>
              <w:jc w:val="right"/>
              <w:rPr>
                <w:rFonts w:eastAsia="Calibri"/>
                <w:szCs w:val="22"/>
              </w:rPr>
            </w:pPr>
            <w:r w:rsidRPr="00DE5D3F">
              <w:rPr>
                <w:rFonts w:eastAsia="Calibri"/>
                <w:szCs w:val="22"/>
              </w:rPr>
              <w:t xml:space="preserve"> </w:t>
            </w:r>
            <w:r w:rsidRPr="00DE5D3F">
              <w:rPr>
                <w:rFonts w:eastAsia="Calibri"/>
                <w:bCs/>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C971" w14:textId="007B7045" w:rsidR="006F400F" w:rsidRPr="00FD1BD1" w:rsidRDefault="006F400F" w:rsidP="006F400F">
            <w:pPr>
              <w:jc w:val="center"/>
              <w:rPr>
                <w:rFonts w:eastAsia="Calibri"/>
                <w:szCs w:val="22"/>
              </w:rPr>
            </w:pPr>
            <w:r w:rsidRPr="00DE5D3F">
              <w:rPr>
                <w:rFonts w:eastAsia="Calibri"/>
                <w:szCs w:val="22"/>
              </w:rPr>
              <w:t xml:space="preserve"> </w:t>
            </w:r>
            <w:proofErr w:type="spellStart"/>
            <w:r w:rsidRPr="00DE5D3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E9C1FA" w14:textId="71F30885" w:rsidR="006F400F" w:rsidRPr="00FD1BD1" w:rsidRDefault="006F400F" w:rsidP="006F400F">
            <w:pPr>
              <w:jc w:val="center"/>
              <w:rPr>
                <w:rFonts w:eastAsia="Calibri"/>
                <w:szCs w:val="22"/>
              </w:rPr>
            </w:pPr>
            <w:r w:rsidRPr="00DE5D3F">
              <w:rPr>
                <w:rFonts w:eastAsia="Calibri"/>
                <w:bCs/>
                <w:szCs w:val="22"/>
              </w:rPr>
              <w:t>4400-6571-8530</w:t>
            </w:r>
          </w:p>
        </w:tc>
      </w:tr>
      <w:tr w:rsidR="006F400F" w:rsidRPr="00FD1BD1" w14:paraId="47E650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C8C447" w14:textId="77777777" w:rsidR="006F400F" w:rsidRPr="00FD1BD1"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1E90D1" w14:textId="320F9D09" w:rsidR="006F400F" w:rsidRPr="00FD1BD1" w:rsidRDefault="006F400F" w:rsidP="006F400F">
            <w:pPr>
              <w:rPr>
                <w:rFonts w:eastAsia="Calibri"/>
                <w:szCs w:val="22"/>
              </w:rPr>
            </w:pPr>
            <w:r w:rsidRPr="00DE5D3F">
              <w:rPr>
                <w:rFonts w:eastAsia="Calibri"/>
                <w:szCs w:val="22"/>
              </w:rPr>
              <w:t>k18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8A65E2A" w14:textId="03B1A771" w:rsidR="006F400F" w:rsidRPr="00FD1BD1" w:rsidRDefault="006F400F" w:rsidP="006F400F">
            <w:pPr>
              <w:rPr>
                <w:rFonts w:eastAsia="Calibri"/>
                <w:szCs w:val="22"/>
              </w:rPr>
            </w:pPr>
            <w:proofErr w:type="spellStart"/>
            <w:r w:rsidRPr="00DE5D3F">
              <w:rPr>
                <w:rFonts w:eastAsia="Calibri"/>
                <w:szCs w:val="22"/>
              </w:rPr>
              <w:t>Mackeliškiai</w:t>
            </w:r>
            <w:proofErr w:type="spellEnd"/>
            <w:r w:rsidRPr="00DE5D3F">
              <w:rPr>
                <w:rFonts w:eastAsia="Calibri"/>
                <w:szCs w:val="22"/>
              </w:rPr>
              <w:t>–</w:t>
            </w:r>
            <w:proofErr w:type="spellStart"/>
            <w:r w:rsidRPr="00DE5D3F">
              <w:rPr>
                <w:rFonts w:eastAsia="Calibri"/>
                <w:szCs w:val="22"/>
              </w:rPr>
              <w:t>Rezgiai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17772F5" w14:textId="02C0A555" w:rsidR="006F400F" w:rsidRPr="00FD1BD1" w:rsidRDefault="006F400F" w:rsidP="006F400F">
            <w:pPr>
              <w:jc w:val="right"/>
              <w:rPr>
                <w:rFonts w:eastAsia="Calibri"/>
                <w:szCs w:val="22"/>
              </w:rPr>
            </w:pPr>
            <w:r w:rsidRPr="00DE5D3F">
              <w:rPr>
                <w:rFonts w:eastAsia="Calibri"/>
                <w:szCs w:val="22"/>
              </w:rPr>
              <w:t>879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20AF3" w14:textId="361F27D9"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B0657" w14:textId="4D972000" w:rsidR="006F400F" w:rsidRPr="00FD1BD1" w:rsidRDefault="006F400F" w:rsidP="006F400F">
            <w:pPr>
              <w:jc w:val="right"/>
              <w:rPr>
                <w:rFonts w:eastAsia="Calibri"/>
                <w:szCs w:val="22"/>
              </w:rPr>
            </w:pPr>
            <w:r w:rsidRPr="00DE5D3F">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EE70A" w14:textId="375B6780" w:rsidR="006F400F" w:rsidRPr="00FD1BD1" w:rsidRDefault="006F400F" w:rsidP="006F400F">
            <w:pPr>
              <w:jc w:val="right"/>
              <w:rPr>
                <w:rFonts w:eastAsia="Calibri"/>
                <w:szCs w:val="22"/>
              </w:rPr>
            </w:pPr>
            <w:r w:rsidRPr="00DE5D3F">
              <w:rPr>
                <w:rFonts w:eastAsia="Calibri"/>
                <w:szCs w:val="22"/>
              </w:rPr>
              <w:t>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21D49" w14:textId="7FBBF94B" w:rsidR="006F400F" w:rsidRPr="00FD1BD1" w:rsidRDefault="006F400F" w:rsidP="006F400F">
            <w:pPr>
              <w:jc w:val="center"/>
              <w:rPr>
                <w:rFonts w:eastAsia="Calibri"/>
                <w:szCs w:val="22"/>
              </w:rPr>
            </w:pPr>
            <w:proofErr w:type="spellStart"/>
            <w:r w:rsidRPr="00DE5D3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BA4B45" w14:textId="6506B048" w:rsidR="006F400F" w:rsidRPr="00FD1BD1" w:rsidRDefault="006F400F" w:rsidP="006F400F">
            <w:pPr>
              <w:jc w:val="center"/>
              <w:rPr>
                <w:rFonts w:eastAsia="Calibri"/>
                <w:szCs w:val="22"/>
              </w:rPr>
            </w:pPr>
            <w:r w:rsidRPr="00DE5D3F">
              <w:rPr>
                <w:rFonts w:eastAsia="Calibri"/>
                <w:szCs w:val="22"/>
              </w:rPr>
              <w:t>4400-6245-8984</w:t>
            </w:r>
          </w:p>
        </w:tc>
      </w:tr>
      <w:tr w:rsidR="006F400F" w:rsidRPr="00FD1BD1" w14:paraId="4BE1A5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9A3FEA" w14:textId="77777777" w:rsidR="006F400F" w:rsidRPr="00FD1BD1"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D92E67F" w14:textId="080E8518" w:rsidR="006F400F" w:rsidRPr="00FD1BD1" w:rsidRDefault="006F400F" w:rsidP="006F400F">
            <w:pPr>
              <w:rPr>
                <w:rFonts w:eastAsia="Calibri"/>
                <w:szCs w:val="22"/>
              </w:rPr>
            </w:pPr>
            <w:r w:rsidRPr="00DE5D3F">
              <w:rPr>
                <w:rFonts w:eastAsia="Calibri"/>
                <w:szCs w:val="22"/>
              </w:rPr>
              <w:t>k19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7A184F4" w14:textId="24C2179A" w:rsidR="006F400F" w:rsidRPr="00FD1BD1" w:rsidRDefault="006F400F" w:rsidP="006F400F">
            <w:pPr>
              <w:rPr>
                <w:rFonts w:eastAsia="Calibri"/>
                <w:szCs w:val="22"/>
              </w:rPr>
            </w:pPr>
            <w:r w:rsidRPr="00DE5D3F">
              <w:rPr>
                <w:rFonts w:eastAsia="Calibri"/>
                <w:szCs w:val="22"/>
              </w:rPr>
              <w:t xml:space="preserve">Pravažiuojamasis kelias nuo Miško g., </w:t>
            </w:r>
            <w:proofErr w:type="spellStart"/>
            <w:r w:rsidRPr="00DE5D3F">
              <w:rPr>
                <w:rFonts w:eastAsia="Calibri"/>
                <w:szCs w:val="22"/>
              </w:rPr>
              <w:t>Dabužių</w:t>
            </w:r>
            <w:proofErr w:type="spellEnd"/>
            <w:r w:rsidRPr="00DE5D3F">
              <w:rPr>
                <w:rFonts w:eastAsia="Calibri"/>
                <w:szCs w:val="22"/>
              </w:rPr>
              <w:t xml:space="preserve"> k. iki kelio Troškūnai–Traupis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A767748" w14:textId="1935E1B1" w:rsidR="006F400F" w:rsidRPr="00FD1BD1" w:rsidRDefault="006F400F" w:rsidP="006F400F">
            <w:pPr>
              <w:jc w:val="right"/>
              <w:rPr>
                <w:rFonts w:eastAsia="Calibri"/>
                <w:szCs w:val="22"/>
              </w:rPr>
            </w:pPr>
            <w:r w:rsidRPr="00DE5D3F">
              <w:rPr>
                <w:rFonts w:eastAsia="Calibri"/>
                <w:szCs w:val="22"/>
              </w:rPr>
              <w:t xml:space="preserve"> </w:t>
            </w:r>
            <w:r w:rsidRPr="00DE5D3F">
              <w:rPr>
                <w:rFonts w:eastAsia="Calibri"/>
                <w:bCs/>
                <w:szCs w:val="22"/>
              </w:rPr>
              <w:t>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ADB8C" w14:textId="3C875F40"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57443" w14:textId="1DE019BF" w:rsidR="006F400F" w:rsidRPr="00FD1BD1" w:rsidRDefault="006F400F" w:rsidP="006F400F">
            <w:pPr>
              <w:jc w:val="right"/>
              <w:rPr>
                <w:rFonts w:eastAsia="Calibri"/>
                <w:szCs w:val="22"/>
              </w:rPr>
            </w:pPr>
            <w:r w:rsidRPr="00DE5D3F">
              <w:rPr>
                <w:rFonts w:eastAsia="Calibri"/>
                <w:szCs w:val="22"/>
              </w:rPr>
              <w:t xml:space="preserve"> </w:t>
            </w:r>
            <w:r w:rsidRPr="00DE5D3F">
              <w:rPr>
                <w:rFonts w:eastAsia="Calibri"/>
                <w:bCs/>
                <w:szCs w:val="22"/>
              </w:rPr>
              <w:t>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9DF1E" w14:textId="2DD30C46" w:rsidR="006F400F" w:rsidRPr="00FD1BD1"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16541" w14:textId="2380041E" w:rsidR="006F400F" w:rsidRPr="00FD1BD1" w:rsidRDefault="006F400F" w:rsidP="006F400F">
            <w:pPr>
              <w:jc w:val="center"/>
              <w:rPr>
                <w:rFonts w:eastAsia="Calibri"/>
                <w:szCs w:val="22"/>
              </w:rPr>
            </w:pPr>
            <w:proofErr w:type="spellStart"/>
            <w:r w:rsidRPr="00DE5D3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2642E8" w14:textId="5F14C1D3" w:rsidR="006F400F" w:rsidRPr="00FD1BD1" w:rsidRDefault="006F400F" w:rsidP="006F400F">
            <w:pPr>
              <w:jc w:val="center"/>
              <w:rPr>
                <w:rFonts w:eastAsia="Calibri"/>
                <w:szCs w:val="22"/>
              </w:rPr>
            </w:pPr>
            <w:r w:rsidRPr="00DE5D3F">
              <w:rPr>
                <w:rFonts w:eastAsia="Calibri"/>
                <w:bCs/>
                <w:szCs w:val="22"/>
              </w:rPr>
              <w:t>4400-6571-8552</w:t>
            </w:r>
          </w:p>
        </w:tc>
      </w:tr>
      <w:tr w:rsidR="006F400F" w:rsidRPr="004B1509" w14:paraId="3578A6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92780B"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1416DC" w14:textId="1188CA3E" w:rsidR="006F400F" w:rsidRPr="004B1509" w:rsidRDefault="006F400F" w:rsidP="006F400F">
            <w:pPr>
              <w:rPr>
                <w:rFonts w:eastAsia="Calibri"/>
                <w:szCs w:val="22"/>
              </w:rPr>
            </w:pPr>
            <w:r w:rsidRPr="00DE5D3F">
              <w:rPr>
                <w:rFonts w:eastAsia="Calibri"/>
                <w:szCs w:val="22"/>
              </w:rPr>
              <w:t>k2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DBDE019" w14:textId="2E6BE47B" w:rsidR="006F400F" w:rsidRPr="004B1509" w:rsidRDefault="006F400F" w:rsidP="006F400F">
            <w:pPr>
              <w:rPr>
                <w:rFonts w:eastAsia="Calibri"/>
                <w:szCs w:val="22"/>
              </w:rPr>
            </w:pPr>
            <w:proofErr w:type="spellStart"/>
            <w:r w:rsidRPr="00DE5D3F">
              <w:rPr>
                <w:rFonts w:eastAsia="Calibri"/>
                <w:szCs w:val="22"/>
              </w:rPr>
              <w:t>Kabošiai</w:t>
            </w:r>
            <w:proofErr w:type="spellEnd"/>
            <w:r w:rsidRPr="00DE5D3F">
              <w:rPr>
                <w:rFonts w:eastAsia="Calibri"/>
                <w:szCs w:val="22"/>
              </w:rPr>
              <w:t>–</w:t>
            </w:r>
            <w:proofErr w:type="spellStart"/>
            <w:r w:rsidRPr="00DE5D3F">
              <w:rPr>
                <w:rFonts w:eastAsia="Calibri"/>
                <w:szCs w:val="22"/>
              </w:rPr>
              <w:t>Staškūniškis</w:t>
            </w:r>
            <w:proofErr w:type="spellEnd"/>
            <w:r w:rsidRPr="00DE5D3F">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84AE151" w14:textId="50661048" w:rsidR="006F400F" w:rsidRPr="004B1509" w:rsidRDefault="006F400F" w:rsidP="006F400F">
            <w:pPr>
              <w:jc w:val="right"/>
              <w:rPr>
                <w:rFonts w:eastAsia="Calibri"/>
                <w:szCs w:val="22"/>
              </w:rPr>
            </w:pPr>
            <w:r w:rsidRPr="00DE5D3F">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2D025" w14:textId="60803D34"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7EE9D" w14:textId="767453B5" w:rsidR="006F400F" w:rsidRPr="004B1509" w:rsidRDefault="006F400F" w:rsidP="006F400F">
            <w:pPr>
              <w:jc w:val="right"/>
              <w:rPr>
                <w:rFonts w:eastAsia="Calibri"/>
                <w:szCs w:val="22"/>
              </w:rPr>
            </w:pPr>
            <w:r w:rsidRPr="00DE5D3F">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C857" w14:textId="3A7CD376"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77A22" w14:textId="7E51E342" w:rsidR="006F400F" w:rsidRPr="004B1509" w:rsidRDefault="006F400F" w:rsidP="006F400F">
            <w:pPr>
              <w:jc w:val="center"/>
              <w:rPr>
                <w:rFonts w:eastAsia="Calibri"/>
                <w:bCs/>
                <w:szCs w:val="22"/>
              </w:rPr>
            </w:pPr>
            <w:proofErr w:type="spellStart"/>
            <w:r w:rsidRPr="00DE5D3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2563F7" w14:textId="583E641C" w:rsidR="006F400F" w:rsidRPr="004B1509" w:rsidRDefault="006F400F" w:rsidP="006F400F">
            <w:pPr>
              <w:jc w:val="center"/>
              <w:rPr>
                <w:rFonts w:eastAsia="Calibri"/>
                <w:szCs w:val="22"/>
              </w:rPr>
            </w:pPr>
            <w:r w:rsidRPr="00DE5D3F">
              <w:rPr>
                <w:rFonts w:eastAsia="Calibri"/>
                <w:szCs w:val="22"/>
              </w:rPr>
              <w:t>-</w:t>
            </w:r>
          </w:p>
        </w:tc>
      </w:tr>
      <w:tr w:rsidR="006F400F" w:rsidRPr="00753A17" w14:paraId="723CEF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A085DB" w14:textId="77777777" w:rsidR="006F400F" w:rsidRPr="00753A17"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93C26CE" w14:textId="6DD13982" w:rsidR="006F400F" w:rsidRPr="00753A17" w:rsidRDefault="006F400F" w:rsidP="006F400F">
            <w:pPr>
              <w:rPr>
                <w:rFonts w:eastAsia="Calibri"/>
                <w:szCs w:val="22"/>
              </w:rPr>
            </w:pPr>
            <w:r w:rsidRPr="00DE5D3F">
              <w:rPr>
                <w:rFonts w:eastAsia="Calibri"/>
                <w:szCs w:val="22"/>
              </w:rPr>
              <w:t>k20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3A99D9A" w14:textId="7D7B953E" w:rsidR="006F400F" w:rsidRPr="00753A17" w:rsidRDefault="006F400F" w:rsidP="006F400F">
            <w:pPr>
              <w:rPr>
                <w:rFonts w:eastAsia="Calibri"/>
                <w:szCs w:val="22"/>
              </w:rPr>
            </w:pPr>
            <w:r w:rsidRPr="00DE5D3F">
              <w:rPr>
                <w:rFonts w:eastAsia="Calibri"/>
                <w:szCs w:val="22"/>
              </w:rPr>
              <w:t xml:space="preserve">Pravažiuojamasis kelias nuo kelio Nr. k73 iki Dvaro g., </w:t>
            </w:r>
            <w:proofErr w:type="spellStart"/>
            <w:r w:rsidRPr="00DE5D3F">
              <w:rPr>
                <w:rFonts w:eastAsia="Calibri"/>
                <w:szCs w:val="22"/>
              </w:rPr>
              <w:t>Dabužių</w:t>
            </w:r>
            <w:proofErr w:type="spellEnd"/>
            <w:r w:rsidRPr="00DE5D3F">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D1004F2" w14:textId="2DAB82BD" w:rsidR="006F400F" w:rsidRPr="00753A17" w:rsidRDefault="006F400F" w:rsidP="006F400F">
            <w:pPr>
              <w:jc w:val="right"/>
              <w:rPr>
                <w:rFonts w:eastAsia="Calibri"/>
                <w:szCs w:val="22"/>
              </w:rPr>
            </w:pPr>
            <w:r w:rsidRPr="00DE5D3F">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A963F" w14:textId="0A82D93E" w:rsidR="006F400F" w:rsidRPr="00753A17"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2E307" w14:textId="764DE893" w:rsidR="006F400F" w:rsidRPr="00753A17" w:rsidRDefault="006F400F" w:rsidP="006F400F">
            <w:pPr>
              <w:jc w:val="right"/>
              <w:rPr>
                <w:rFonts w:eastAsia="Calibri"/>
                <w:szCs w:val="22"/>
              </w:rPr>
            </w:pPr>
            <w:r w:rsidRPr="00DE5D3F">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C4C00" w14:textId="2A82D1D0" w:rsidR="006F400F" w:rsidRPr="00753A17"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C6846" w14:textId="62C1FA4B" w:rsidR="006F400F" w:rsidRPr="00753A17" w:rsidRDefault="006F400F" w:rsidP="006F400F">
            <w:pPr>
              <w:jc w:val="center"/>
              <w:rPr>
                <w:rFonts w:eastAsia="Calibri"/>
                <w:szCs w:val="22"/>
              </w:rPr>
            </w:pPr>
            <w:proofErr w:type="spellStart"/>
            <w:r w:rsidRPr="00DE5D3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094230" w14:textId="4D3EF579" w:rsidR="006F400F" w:rsidRPr="00753A17" w:rsidRDefault="006F400F" w:rsidP="006F400F">
            <w:pPr>
              <w:jc w:val="center"/>
              <w:rPr>
                <w:rFonts w:eastAsia="Calibri"/>
                <w:szCs w:val="22"/>
              </w:rPr>
            </w:pPr>
            <w:r w:rsidRPr="00DE5D3F">
              <w:rPr>
                <w:rFonts w:eastAsia="Calibri"/>
                <w:szCs w:val="22"/>
              </w:rPr>
              <w:t>-</w:t>
            </w:r>
          </w:p>
        </w:tc>
      </w:tr>
      <w:tr w:rsidR="006F400F" w:rsidRPr="004B1509" w14:paraId="14D386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BEABF9"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D82853" w14:textId="7B2BEDB5" w:rsidR="006F400F" w:rsidRPr="004B1509" w:rsidRDefault="006F400F" w:rsidP="006F400F">
            <w:pPr>
              <w:rPr>
                <w:rFonts w:eastAsia="Calibri"/>
                <w:szCs w:val="22"/>
              </w:rPr>
            </w:pPr>
            <w:r w:rsidRPr="00DE5D3F">
              <w:rPr>
                <w:rFonts w:eastAsia="Calibri"/>
                <w:szCs w:val="22"/>
              </w:rPr>
              <w:t>k21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8FF330" w14:textId="65618EE7" w:rsidR="006F400F" w:rsidRPr="004B1509" w:rsidRDefault="006F400F" w:rsidP="006F400F">
            <w:pPr>
              <w:rPr>
                <w:rFonts w:eastAsia="Calibri"/>
                <w:szCs w:val="22"/>
              </w:rPr>
            </w:pPr>
            <w:proofErr w:type="spellStart"/>
            <w:r w:rsidRPr="00DE5D3F">
              <w:rPr>
                <w:rFonts w:eastAsia="Calibri"/>
                <w:szCs w:val="22"/>
              </w:rPr>
              <w:t>Bebrūnai</w:t>
            </w:r>
            <w:proofErr w:type="spellEnd"/>
            <w:r w:rsidRPr="00DE5D3F">
              <w:rPr>
                <w:rFonts w:eastAsia="Calibri"/>
                <w:szCs w:val="22"/>
              </w:rPr>
              <w:t>–</w:t>
            </w:r>
            <w:proofErr w:type="spellStart"/>
            <w:r w:rsidRPr="00DE5D3F">
              <w:rPr>
                <w:rFonts w:eastAsia="Calibri"/>
                <w:szCs w:val="22"/>
              </w:rPr>
              <w:t>Dauginčiai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37135CD" w14:textId="1A7D6643" w:rsidR="006F400F" w:rsidRPr="004B1509" w:rsidRDefault="006F400F" w:rsidP="006F400F">
            <w:pPr>
              <w:jc w:val="right"/>
              <w:rPr>
                <w:rFonts w:eastAsia="Calibri"/>
                <w:szCs w:val="22"/>
              </w:rPr>
            </w:pPr>
            <w:r w:rsidRPr="00DE5D3F">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9F09D" w14:textId="4D1A8447"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632B" w14:textId="0AB76C0D" w:rsidR="006F400F" w:rsidRPr="004B1509" w:rsidRDefault="006F400F" w:rsidP="006F400F">
            <w:pPr>
              <w:jc w:val="right"/>
              <w:rPr>
                <w:rFonts w:eastAsia="Calibri"/>
                <w:szCs w:val="22"/>
              </w:rPr>
            </w:pPr>
            <w:r w:rsidRPr="00DE5D3F">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941F0" w14:textId="03CABBB7"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35B72" w14:textId="16029C8E" w:rsidR="006F400F" w:rsidRPr="004B1509" w:rsidRDefault="006F400F" w:rsidP="006F400F">
            <w:pPr>
              <w:jc w:val="center"/>
              <w:rPr>
                <w:rFonts w:eastAsia="Calibri"/>
                <w:bCs/>
                <w:szCs w:val="22"/>
              </w:rPr>
            </w:pPr>
            <w:proofErr w:type="spellStart"/>
            <w:r w:rsidRPr="00DE5D3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7F44A" w14:textId="19BF8F8D" w:rsidR="006F400F" w:rsidRPr="004B1509" w:rsidRDefault="006F400F" w:rsidP="006F400F">
            <w:pPr>
              <w:jc w:val="center"/>
              <w:rPr>
                <w:rFonts w:eastAsia="Calibri"/>
                <w:szCs w:val="22"/>
              </w:rPr>
            </w:pPr>
            <w:r w:rsidRPr="00DE5D3F">
              <w:rPr>
                <w:rFonts w:eastAsia="Calibri"/>
                <w:bCs/>
                <w:szCs w:val="22"/>
              </w:rPr>
              <w:t>4400-6571-8512</w:t>
            </w:r>
          </w:p>
        </w:tc>
      </w:tr>
      <w:tr w:rsidR="006F400F" w:rsidRPr="004B1509" w14:paraId="0EDFAA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DB2774"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F854FE7" w14:textId="4FF83A4E" w:rsidR="006F400F" w:rsidRPr="004B1509" w:rsidRDefault="006F400F" w:rsidP="006F400F">
            <w:pPr>
              <w:rPr>
                <w:rFonts w:eastAsia="Calibri"/>
                <w:szCs w:val="22"/>
              </w:rPr>
            </w:pPr>
            <w:r w:rsidRPr="00DE5D3F">
              <w:rPr>
                <w:rFonts w:eastAsia="Calibri"/>
                <w:szCs w:val="22"/>
              </w:rPr>
              <w:t>k22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85724B0" w14:textId="69064978" w:rsidR="006F400F" w:rsidRPr="004B1509" w:rsidRDefault="006F400F" w:rsidP="006F400F">
            <w:pPr>
              <w:rPr>
                <w:rFonts w:eastAsia="Calibri"/>
                <w:szCs w:val="22"/>
              </w:rPr>
            </w:pPr>
            <w:r w:rsidRPr="00DE5D3F">
              <w:rPr>
                <w:rFonts w:eastAsia="Calibri"/>
                <w:szCs w:val="22"/>
              </w:rPr>
              <w:t>Papiškiai–</w:t>
            </w:r>
            <w:proofErr w:type="spellStart"/>
            <w:r w:rsidRPr="00DE5D3F">
              <w:rPr>
                <w:rFonts w:eastAsia="Calibri"/>
                <w:szCs w:val="22"/>
              </w:rPr>
              <w:t>Zaviesiškis</w:t>
            </w:r>
            <w:proofErr w:type="spellEnd"/>
            <w:r w:rsidRPr="00DE5D3F">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22750A0" w14:textId="1AAEE6DC" w:rsidR="006F400F" w:rsidRPr="004B1509" w:rsidRDefault="006F400F" w:rsidP="006F400F">
            <w:pPr>
              <w:jc w:val="right"/>
              <w:rPr>
                <w:rFonts w:eastAsia="Calibri"/>
                <w:szCs w:val="22"/>
              </w:rPr>
            </w:pPr>
            <w:r w:rsidRPr="00DE5D3F">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CD80D" w14:textId="6F0AB1AA"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940F6" w14:textId="4EE657B3" w:rsidR="006F400F" w:rsidRPr="004B1509" w:rsidRDefault="006F400F" w:rsidP="006F400F">
            <w:pPr>
              <w:jc w:val="right"/>
              <w:rPr>
                <w:rFonts w:eastAsia="Calibri"/>
                <w:szCs w:val="22"/>
              </w:rPr>
            </w:pPr>
            <w:r w:rsidRPr="00DE5D3F">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2032" w14:textId="4859E89E"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D756" w14:textId="2CFBC989" w:rsidR="006F400F" w:rsidRPr="004B1509" w:rsidRDefault="006F400F" w:rsidP="006F400F">
            <w:pPr>
              <w:jc w:val="center"/>
              <w:rPr>
                <w:rFonts w:eastAsia="Calibri"/>
                <w:bCs/>
                <w:szCs w:val="22"/>
              </w:rPr>
            </w:pPr>
            <w:proofErr w:type="spellStart"/>
            <w:r w:rsidRPr="00DE5D3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52C86B" w14:textId="16B4C0DD" w:rsidR="006F400F" w:rsidRPr="004B1509" w:rsidRDefault="006F400F" w:rsidP="006F400F">
            <w:pPr>
              <w:jc w:val="center"/>
              <w:rPr>
                <w:rFonts w:eastAsia="Calibri"/>
                <w:szCs w:val="22"/>
              </w:rPr>
            </w:pPr>
            <w:r w:rsidRPr="00DE5D3F">
              <w:rPr>
                <w:rFonts w:eastAsia="Calibri"/>
                <w:szCs w:val="22"/>
              </w:rPr>
              <w:t>4400-5428-2589</w:t>
            </w:r>
          </w:p>
        </w:tc>
      </w:tr>
      <w:tr w:rsidR="006F400F" w:rsidRPr="004B1509" w14:paraId="705AFC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96434A"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A04180" w14:textId="4FE6DBD6" w:rsidR="006F400F" w:rsidRPr="004B1509" w:rsidRDefault="006F400F" w:rsidP="006F400F">
            <w:pPr>
              <w:rPr>
                <w:rFonts w:eastAsia="Calibri"/>
                <w:szCs w:val="22"/>
              </w:rPr>
            </w:pPr>
            <w:r w:rsidRPr="00DE5D3F">
              <w:rPr>
                <w:rFonts w:eastAsia="Calibri"/>
                <w:szCs w:val="22"/>
              </w:rPr>
              <w:t>k23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FDC09C" w14:textId="364777CD" w:rsidR="006F400F" w:rsidRPr="004B1509" w:rsidRDefault="006F400F" w:rsidP="006F400F">
            <w:pPr>
              <w:rPr>
                <w:rFonts w:eastAsia="Calibri"/>
                <w:szCs w:val="22"/>
              </w:rPr>
            </w:pPr>
            <w:r w:rsidRPr="00DE5D3F">
              <w:rPr>
                <w:rFonts w:eastAsia="Calibri"/>
                <w:szCs w:val="22"/>
              </w:rPr>
              <w:t>Privažiuojamasis kelias prie gyvenamųjų namų Pilypų k. nuo kelio Nr. 1204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7D31D33" w14:textId="1B7F0883" w:rsidR="006F400F" w:rsidRPr="004B1509" w:rsidRDefault="006F400F" w:rsidP="006F400F">
            <w:pPr>
              <w:jc w:val="right"/>
              <w:rPr>
                <w:rFonts w:eastAsia="Calibri"/>
                <w:szCs w:val="22"/>
              </w:rPr>
            </w:pPr>
            <w:r w:rsidRPr="00DE5D3F">
              <w:rPr>
                <w:rFonts w:eastAsia="Calibri"/>
                <w:szCs w:val="22"/>
              </w:rPr>
              <w:t xml:space="preserve"> </w:t>
            </w:r>
            <w:r w:rsidRPr="00DE5D3F">
              <w:rPr>
                <w:rFonts w:eastAsia="Calibri"/>
                <w:bCs/>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42989" w14:textId="1DB4DCF3"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37DA" w14:textId="44CFF65F" w:rsidR="006F400F" w:rsidRPr="004B1509" w:rsidRDefault="006F400F" w:rsidP="006F400F">
            <w:pPr>
              <w:jc w:val="right"/>
              <w:rPr>
                <w:rFonts w:eastAsia="Calibri"/>
                <w:szCs w:val="22"/>
              </w:rPr>
            </w:pPr>
            <w:r w:rsidRPr="00DE5D3F">
              <w:rPr>
                <w:rFonts w:eastAsia="Calibri"/>
                <w:bCs/>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D59D3" w14:textId="113E47D7" w:rsidR="006F400F" w:rsidRPr="004B1509" w:rsidRDefault="006F400F" w:rsidP="006F400F">
            <w:pPr>
              <w:jc w:val="right"/>
              <w:rPr>
                <w:rFonts w:eastAsia="Calibri"/>
                <w:szCs w:val="22"/>
              </w:rPr>
            </w:pPr>
            <w:r w:rsidRPr="00DE5D3F">
              <w:rPr>
                <w:rFonts w:eastAsia="Calibri"/>
                <w:szCs w:val="22"/>
              </w:rPr>
              <w:t xml:space="preserve"> </w:t>
            </w:r>
            <w:r w:rsidRPr="00DE5D3F">
              <w:rPr>
                <w:rFonts w:eastAsia="Calibri"/>
                <w:bCs/>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BACE6" w14:textId="219ECFB3" w:rsidR="006F400F" w:rsidRPr="004B1509" w:rsidRDefault="006F400F" w:rsidP="006F400F">
            <w:pPr>
              <w:jc w:val="center"/>
              <w:rPr>
                <w:rFonts w:eastAsia="Calibri"/>
                <w:bCs/>
                <w:szCs w:val="22"/>
              </w:rPr>
            </w:pPr>
            <w:proofErr w:type="spellStart"/>
            <w:r w:rsidRPr="00DE5D3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E4C4B3" w14:textId="70E561DA" w:rsidR="006F400F" w:rsidRPr="004B1509" w:rsidRDefault="006F400F" w:rsidP="006F400F">
            <w:pPr>
              <w:jc w:val="center"/>
              <w:rPr>
                <w:rFonts w:eastAsia="Calibri"/>
                <w:szCs w:val="22"/>
              </w:rPr>
            </w:pPr>
            <w:r w:rsidRPr="00DE5D3F">
              <w:rPr>
                <w:rFonts w:eastAsia="Calibri"/>
                <w:bCs/>
                <w:szCs w:val="22"/>
              </w:rPr>
              <w:t>4400-6566-4193</w:t>
            </w:r>
          </w:p>
        </w:tc>
      </w:tr>
      <w:tr w:rsidR="006F400F" w:rsidRPr="004B1509" w14:paraId="48F2C4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906701"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CC8EDE" w14:textId="1E3E5DA1" w:rsidR="006F400F" w:rsidRPr="004B1509" w:rsidRDefault="006F400F" w:rsidP="006F400F">
            <w:pPr>
              <w:rPr>
                <w:rFonts w:eastAsia="Calibri"/>
                <w:szCs w:val="22"/>
              </w:rPr>
            </w:pPr>
            <w:r w:rsidRPr="00DE5D3F">
              <w:rPr>
                <w:rFonts w:eastAsia="Calibri"/>
                <w:szCs w:val="22"/>
              </w:rPr>
              <w:t>k24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D91BE14" w14:textId="20896799" w:rsidR="006F400F" w:rsidRPr="004B1509" w:rsidRDefault="006F400F" w:rsidP="006F400F">
            <w:pPr>
              <w:rPr>
                <w:rFonts w:eastAsia="Calibri"/>
                <w:szCs w:val="22"/>
              </w:rPr>
            </w:pPr>
            <w:proofErr w:type="spellStart"/>
            <w:r w:rsidRPr="00DE5D3F">
              <w:rPr>
                <w:rFonts w:eastAsia="Calibri"/>
                <w:szCs w:val="22"/>
              </w:rPr>
              <w:t>Janušava</w:t>
            </w:r>
            <w:proofErr w:type="spellEnd"/>
            <w:r w:rsidRPr="00DE5D3F">
              <w:rPr>
                <w:rFonts w:eastAsia="Calibri"/>
                <w:szCs w:val="22"/>
              </w:rPr>
              <w:t>–</w:t>
            </w:r>
            <w:proofErr w:type="spellStart"/>
            <w:r w:rsidRPr="00DE5D3F">
              <w:rPr>
                <w:rFonts w:eastAsia="Calibri"/>
                <w:szCs w:val="22"/>
              </w:rPr>
              <w:t>Veselava</w:t>
            </w:r>
            <w:proofErr w:type="spellEnd"/>
            <w:r w:rsidRPr="00DE5D3F">
              <w:rPr>
                <w:rFonts w:eastAsia="Calibri"/>
                <w:szCs w:val="22"/>
              </w:rPr>
              <w:t>, 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B35E087" w14:textId="16A84F10" w:rsidR="006F400F" w:rsidRPr="004B1509" w:rsidRDefault="006F400F" w:rsidP="006F400F">
            <w:pPr>
              <w:jc w:val="right"/>
              <w:rPr>
                <w:rFonts w:eastAsia="Calibri"/>
                <w:szCs w:val="22"/>
              </w:rPr>
            </w:pPr>
            <w:r w:rsidRPr="00DE5D3F">
              <w:rPr>
                <w:rFonts w:eastAsia="Calibri"/>
                <w:szCs w:val="22"/>
              </w:rPr>
              <w:t xml:space="preserve"> </w:t>
            </w:r>
            <w:r w:rsidRPr="00DE5D3F">
              <w:rPr>
                <w:rFonts w:eastAsia="Calibri"/>
                <w:bCs/>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37E07" w14:textId="2E357CDA"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683FF" w14:textId="04EE374C" w:rsidR="006F400F" w:rsidRPr="004B1509" w:rsidRDefault="006F400F" w:rsidP="006F400F">
            <w:pPr>
              <w:jc w:val="right"/>
              <w:rPr>
                <w:rFonts w:eastAsia="Calibri"/>
                <w:szCs w:val="22"/>
              </w:rPr>
            </w:pPr>
            <w:r w:rsidRPr="00DE5D3F">
              <w:rPr>
                <w:rFonts w:eastAsia="Calibri"/>
                <w:szCs w:val="22"/>
              </w:rPr>
              <w:t xml:space="preserve"> </w:t>
            </w:r>
            <w:r w:rsidRPr="00DE5D3F">
              <w:rPr>
                <w:rFonts w:eastAsia="Calibri"/>
                <w:bCs/>
                <w:szCs w:val="22"/>
              </w:rPr>
              <w:t>834</w:t>
            </w:r>
          </w:p>
        </w:tc>
        <w:tc>
          <w:tcPr>
            <w:tcW w:w="1133" w:type="dxa"/>
            <w:tcBorders>
              <w:top w:val="single" w:sz="4" w:space="0" w:color="auto"/>
              <w:left w:val="single" w:sz="4" w:space="0" w:color="auto"/>
              <w:bottom w:val="single" w:sz="4" w:space="0" w:color="auto"/>
              <w:right w:val="single" w:sz="4" w:space="0" w:color="auto"/>
            </w:tcBorders>
            <w:vAlign w:val="center"/>
          </w:tcPr>
          <w:p w14:paraId="7A72A2FA" w14:textId="41CC2365"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34CC1" w14:textId="165C8AE5" w:rsidR="006F400F" w:rsidRPr="004B1509" w:rsidRDefault="006F400F" w:rsidP="006F400F">
            <w:pPr>
              <w:jc w:val="center"/>
              <w:rPr>
                <w:rFonts w:eastAsia="Calibri"/>
                <w:bCs/>
                <w:szCs w:val="22"/>
              </w:rPr>
            </w:pPr>
            <w:proofErr w:type="spellStart"/>
            <w:r w:rsidRPr="00DE5D3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044C60" w14:textId="4C1842E5" w:rsidR="006F400F" w:rsidRPr="004B1509" w:rsidRDefault="006F400F" w:rsidP="006F400F">
            <w:pPr>
              <w:jc w:val="center"/>
              <w:rPr>
                <w:rFonts w:eastAsia="Calibri"/>
                <w:szCs w:val="22"/>
              </w:rPr>
            </w:pPr>
            <w:r w:rsidRPr="00DE5D3F">
              <w:rPr>
                <w:rFonts w:eastAsia="Calibri"/>
                <w:bCs/>
                <w:szCs w:val="22"/>
              </w:rPr>
              <w:t>4400-6566-4117</w:t>
            </w:r>
          </w:p>
        </w:tc>
      </w:tr>
      <w:tr w:rsidR="006F400F" w:rsidRPr="004B1509" w14:paraId="18A75C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6B78F1" w14:textId="77777777" w:rsidR="006F400F" w:rsidRPr="004B1509"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0B8AF8" w14:textId="649FCFD0" w:rsidR="006F400F" w:rsidRPr="004B1509" w:rsidRDefault="006F400F" w:rsidP="006F400F">
            <w:pPr>
              <w:rPr>
                <w:rFonts w:eastAsia="Calibri"/>
                <w:szCs w:val="22"/>
              </w:rPr>
            </w:pPr>
            <w:r w:rsidRPr="00DE5D3F">
              <w:rPr>
                <w:rFonts w:eastAsia="Calibri"/>
                <w:szCs w:val="22"/>
              </w:rPr>
              <w:t>k24-1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DF28A2" w14:textId="74B6AFF6" w:rsidR="006F400F" w:rsidRPr="004B1509" w:rsidRDefault="006F400F" w:rsidP="006F400F">
            <w:pPr>
              <w:rPr>
                <w:rFonts w:eastAsia="Calibri"/>
                <w:szCs w:val="22"/>
              </w:rPr>
            </w:pPr>
            <w:proofErr w:type="spellStart"/>
            <w:r w:rsidRPr="00DE5D3F">
              <w:rPr>
                <w:rFonts w:eastAsia="Calibri"/>
                <w:szCs w:val="22"/>
              </w:rPr>
              <w:t>Janušava</w:t>
            </w:r>
            <w:proofErr w:type="spellEnd"/>
            <w:r w:rsidRPr="00DE5D3F">
              <w:rPr>
                <w:rFonts w:eastAsia="Calibri"/>
                <w:szCs w:val="22"/>
              </w:rPr>
              <w:t>–</w:t>
            </w:r>
            <w:proofErr w:type="spellStart"/>
            <w:r w:rsidRPr="00DE5D3F">
              <w:rPr>
                <w:rFonts w:eastAsia="Calibri"/>
                <w:szCs w:val="22"/>
              </w:rPr>
              <w:t>Veselava</w:t>
            </w:r>
            <w:proofErr w:type="spellEnd"/>
            <w:r w:rsidRPr="00DE5D3F">
              <w:rPr>
                <w:rFonts w:eastAsia="Calibri"/>
                <w:szCs w:val="22"/>
              </w:rPr>
              <w:t>, II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7268ED8" w14:textId="75B36E2A" w:rsidR="006F400F" w:rsidRPr="004B1509" w:rsidRDefault="006F400F" w:rsidP="006F400F">
            <w:pPr>
              <w:jc w:val="right"/>
              <w:rPr>
                <w:rFonts w:eastAsia="Calibri"/>
                <w:szCs w:val="22"/>
              </w:rPr>
            </w:pPr>
            <w:r w:rsidRPr="00DE5D3F">
              <w:rPr>
                <w:rFonts w:eastAsia="Calibri"/>
                <w:bCs/>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2AC96" w14:textId="402F56A6" w:rsidR="006F400F" w:rsidRPr="004B1509" w:rsidRDefault="006F400F" w:rsidP="006F400F">
            <w:pPr>
              <w:jc w:val="right"/>
              <w:rPr>
                <w:rFonts w:eastAsia="Calibri"/>
                <w:szCs w:val="22"/>
              </w:rPr>
            </w:pPr>
            <w:r w:rsidRPr="00DE5D3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3F892" w14:textId="1389EF6D" w:rsidR="006F400F" w:rsidRPr="004B1509" w:rsidRDefault="006F400F" w:rsidP="006F400F">
            <w:pPr>
              <w:jc w:val="right"/>
              <w:rPr>
                <w:rFonts w:eastAsia="Calibri"/>
                <w:szCs w:val="22"/>
              </w:rPr>
            </w:pPr>
            <w:r w:rsidRPr="00DE5D3F">
              <w:rPr>
                <w:rFonts w:eastAsia="Calibri"/>
                <w:bCs/>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3B91B" w14:textId="433884FC" w:rsidR="006F400F" w:rsidRPr="004B1509"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FFE7" w14:textId="7ECDFB8B" w:rsidR="006F400F" w:rsidRPr="004B1509" w:rsidRDefault="006F400F" w:rsidP="006F400F">
            <w:pPr>
              <w:jc w:val="center"/>
              <w:rPr>
                <w:rFonts w:eastAsia="Calibri"/>
                <w:bCs/>
                <w:szCs w:val="22"/>
              </w:rPr>
            </w:pPr>
            <w:proofErr w:type="spellStart"/>
            <w:r w:rsidRPr="00DE5D3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85F225" w14:textId="63CD31F2" w:rsidR="006F400F" w:rsidRPr="004B1509" w:rsidRDefault="006F400F" w:rsidP="006F400F">
            <w:pPr>
              <w:jc w:val="center"/>
              <w:rPr>
                <w:rFonts w:eastAsia="Calibri"/>
                <w:szCs w:val="22"/>
              </w:rPr>
            </w:pPr>
            <w:r w:rsidRPr="00DE5D3F">
              <w:rPr>
                <w:rFonts w:eastAsia="Calibri"/>
                <w:bCs/>
                <w:szCs w:val="22"/>
              </w:rPr>
              <w:t>4400-6566-4128</w:t>
            </w:r>
          </w:p>
        </w:tc>
      </w:tr>
      <w:tr w:rsidR="006F400F" w:rsidRPr="00754EA3" w14:paraId="51F74D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8A9874" w14:textId="77777777" w:rsidR="006F400F" w:rsidRPr="00754EA3"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07837D" w14:textId="2EA05F66" w:rsidR="006F400F" w:rsidRPr="00754EA3" w:rsidRDefault="006F400F" w:rsidP="006F400F">
            <w:pPr>
              <w:rPr>
                <w:rFonts w:eastAsia="Calibri"/>
                <w:szCs w:val="22"/>
              </w:rPr>
            </w:pPr>
            <w:r w:rsidRPr="00DE5D3F">
              <w:rPr>
                <w:rFonts w:eastAsia="Calibri"/>
                <w:szCs w:val="22"/>
              </w:rPr>
              <w:t>k25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A4C3B15" w14:textId="029589FB" w:rsidR="006F400F" w:rsidRPr="00754EA3" w:rsidRDefault="006F400F" w:rsidP="006F400F">
            <w:pPr>
              <w:rPr>
                <w:rFonts w:eastAsia="Calibri"/>
                <w:szCs w:val="22"/>
              </w:rPr>
            </w:pPr>
            <w:proofErr w:type="spellStart"/>
            <w:r w:rsidRPr="00DE5D3F">
              <w:rPr>
                <w:rFonts w:eastAsia="Calibri"/>
                <w:szCs w:val="22"/>
              </w:rPr>
              <w:t>Bebrūnai</w:t>
            </w:r>
            <w:proofErr w:type="spellEnd"/>
            <w:r w:rsidRPr="00DE5D3F">
              <w:rPr>
                <w:rFonts w:eastAsia="Calibri"/>
                <w:szCs w:val="22"/>
              </w:rPr>
              <w:t>–Purveliai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9838B50" w14:textId="1AE8CE68" w:rsidR="006F400F" w:rsidRPr="00754EA3" w:rsidRDefault="006F400F" w:rsidP="006F400F">
            <w:pPr>
              <w:jc w:val="right"/>
              <w:rPr>
                <w:rFonts w:eastAsia="Calibri"/>
                <w:szCs w:val="22"/>
              </w:rPr>
            </w:pPr>
            <w:r w:rsidRPr="00DE5D3F">
              <w:rPr>
                <w:rFonts w:eastAsia="Calibri"/>
                <w:szCs w:val="22"/>
              </w:rPr>
              <w:t xml:space="preserve"> </w:t>
            </w:r>
            <w:r w:rsidRPr="00DE5D3F">
              <w:rPr>
                <w:rFonts w:eastAsia="Calibri"/>
                <w:bCs/>
                <w:szCs w:val="22"/>
              </w:rPr>
              <w:t>1441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4717A" w14:textId="59AB7D4E" w:rsidR="006F400F" w:rsidRPr="00754EA3" w:rsidRDefault="006F400F" w:rsidP="006F400F">
            <w:pPr>
              <w:jc w:val="right"/>
              <w:rPr>
                <w:rFonts w:eastAsia="Calibri"/>
                <w:strike/>
                <w:szCs w:val="22"/>
              </w:rPr>
            </w:pPr>
            <w:r w:rsidRPr="00DE5D3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2100" w14:textId="5C98E054" w:rsidR="006F400F" w:rsidRPr="00754EA3" w:rsidRDefault="006F400F" w:rsidP="006F400F">
            <w:pPr>
              <w:jc w:val="right"/>
              <w:rPr>
                <w:rFonts w:eastAsia="Calibri"/>
                <w:szCs w:val="22"/>
              </w:rPr>
            </w:pPr>
            <w:r w:rsidRPr="00DE5D3F">
              <w:rPr>
                <w:rFonts w:eastAsia="Calibri"/>
                <w:szCs w:val="22"/>
              </w:rPr>
              <w:t xml:space="preserve"> </w:t>
            </w:r>
            <w:r w:rsidRPr="00DE5D3F">
              <w:rPr>
                <w:rFonts w:eastAsia="Calibri"/>
                <w:bCs/>
                <w:szCs w:val="22"/>
              </w:rPr>
              <w:t>1257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8C202" w14:textId="6F8794E1" w:rsidR="006F400F" w:rsidRPr="00754EA3" w:rsidRDefault="006F400F" w:rsidP="006F400F">
            <w:pPr>
              <w:jc w:val="right"/>
              <w:rPr>
                <w:rFonts w:eastAsia="Calibri"/>
                <w:szCs w:val="22"/>
              </w:rPr>
            </w:pPr>
            <w:r w:rsidRPr="00DE5D3F">
              <w:rPr>
                <w:rFonts w:eastAsia="Calibri"/>
                <w:bCs/>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ABBB" w14:textId="7BAF5079" w:rsidR="006F400F" w:rsidRPr="00754EA3" w:rsidRDefault="006F400F" w:rsidP="006F400F">
            <w:pPr>
              <w:jc w:val="center"/>
              <w:rPr>
                <w:rFonts w:eastAsia="Calibri"/>
                <w:szCs w:val="22"/>
              </w:rPr>
            </w:pPr>
            <w:r w:rsidRPr="00DE5D3F">
              <w:rPr>
                <w:rFonts w:eastAsia="Calibri"/>
                <w:szCs w:val="22"/>
              </w:rPr>
              <w:t xml:space="preserve"> </w:t>
            </w:r>
            <w:proofErr w:type="spellStart"/>
            <w:r w:rsidRPr="00DE5D3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83F914" w14:textId="4E46CAAC" w:rsidR="006F400F" w:rsidRPr="00754EA3" w:rsidRDefault="006F400F" w:rsidP="006F400F">
            <w:pPr>
              <w:jc w:val="center"/>
              <w:rPr>
                <w:rFonts w:eastAsia="Calibri"/>
                <w:szCs w:val="22"/>
              </w:rPr>
            </w:pPr>
            <w:r w:rsidRPr="00DE5D3F">
              <w:rPr>
                <w:rFonts w:eastAsia="Calibri"/>
                <w:bCs/>
                <w:szCs w:val="22"/>
              </w:rPr>
              <w:t>4400-6571-8496</w:t>
            </w:r>
          </w:p>
        </w:tc>
      </w:tr>
      <w:tr w:rsidR="006F400F" w:rsidRPr="00500F50" w14:paraId="066FD3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6254A6" w14:textId="77777777" w:rsidR="006F400F" w:rsidRPr="00500F50"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56160F" w14:textId="262CF292" w:rsidR="006F400F" w:rsidRPr="00500F50" w:rsidRDefault="006F400F" w:rsidP="006F400F">
            <w:pPr>
              <w:rPr>
                <w:rFonts w:eastAsia="Calibri"/>
                <w:szCs w:val="22"/>
              </w:rPr>
            </w:pPr>
            <w:r w:rsidRPr="00DE5D3F">
              <w:rPr>
                <w:rFonts w:eastAsia="Calibri"/>
                <w:szCs w:val="22"/>
              </w:rPr>
              <w:t>k26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99084E" w14:textId="52C10FE7" w:rsidR="006F400F" w:rsidRPr="00500F50" w:rsidRDefault="006F400F" w:rsidP="006F400F">
            <w:pPr>
              <w:rPr>
                <w:rFonts w:eastAsia="Calibri"/>
                <w:szCs w:val="22"/>
              </w:rPr>
            </w:pPr>
            <w:proofErr w:type="spellStart"/>
            <w:r w:rsidRPr="00DE5D3F">
              <w:rPr>
                <w:rFonts w:eastAsia="Calibri"/>
                <w:szCs w:val="22"/>
              </w:rPr>
              <w:t>Žvirblėnai</w:t>
            </w:r>
            <w:proofErr w:type="spellEnd"/>
            <w:r w:rsidRPr="00DE5D3F">
              <w:rPr>
                <w:rFonts w:eastAsia="Calibri"/>
                <w:szCs w:val="22"/>
              </w:rPr>
              <w:t>–</w:t>
            </w:r>
            <w:proofErr w:type="spellStart"/>
            <w:r w:rsidRPr="00DE5D3F">
              <w:rPr>
                <w:rFonts w:eastAsia="Calibri"/>
                <w:szCs w:val="22"/>
              </w:rPr>
              <w:t>Pankėnai</w:t>
            </w:r>
            <w:proofErr w:type="spellEnd"/>
            <w:r w:rsidRPr="00DE5D3F">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8E05D6C" w14:textId="3BBC6F00" w:rsidR="006F400F" w:rsidRPr="00500F50" w:rsidRDefault="006F400F" w:rsidP="006F400F">
            <w:pPr>
              <w:jc w:val="right"/>
              <w:rPr>
                <w:rFonts w:eastAsia="Calibri"/>
                <w:szCs w:val="22"/>
              </w:rPr>
            </w:pPr>
            <w:r w:rsidRPr="00DE5D3F">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tcPr>
          <w:p w14:paraId="426CBDD8" w14:textId="2B9275B0" w:rsidR="006F400F" w:rsidRPr="00500F50" w:rsidRDefault="006F400F" w:rsidP="006F400F">
            <w:pPr>
              <w:jc w:val="right"/>
              <w:rPr>
                <w:rFonts w:eastAsia="Calibri"/>
                <w:strike/>
                <w:szCs w:val="22"/>
              </w:rPr>
            </w:pPr>
            <w:r w:rsidRPr="00DE5D3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BD77E" w14:textId="67A78ADB" w:rsidR="006F400F" w:rsidRPr="00500F50" w:rsidRDefault="006F400F" w:rsidP="006F400F">
            <w:pPr>
              <w:jc w:val="right"/>
              <w:rPr>
                <w:rFonts w:eastAsia="Calibri"/>
                <w:szCs w:val="22"/>
              </w:rPr>
            </w:pPr>
            <w:r w:rsidRPr="00DE5D3F">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6D651" w14:textId="50D2368E" w:rsidR="006F400F" w:rsidRPr="00500F50"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8973A" w14:textId="79591E7F" w:rsidR="006F400F" w:rsidRPr="00500F50" w:rsidRDefault="006F400F" w:rsidP="006F400F">
            <w:pPr>
              <w:jc w:val="center"/>
              <w:rPr>
                <w:rFonts w:eastAsia="Calibri"/>
                <w:szCs w:val="22"/>
              </w:rPr>
            </w:pPr>
            <w:proofErr w:type="spellStart"/>
            <w:r w:rsidRPr="00DE5D3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EE4F95" w14:textId="2C44A32F" w:rsidR="006F400F" w:rsidRPr="00500F50" w:rsidRDefault="006F400F" w:rsidP="006F400F">
            <w:pPr>
              <w:jc w:val="center"/>
              <w:rPr>
                <w:rFonts w:eastAsia="Calibri"/>
                <w:szCs w:val="22"/>
              </w:rPr>
            </w:pPr>
            <w:r w:rsidRPr="00DE5D3F">
              <w:rPr>
                <w:rFonts w:eastAsia="Calibri"/>
                <w:szCs w:val="22"/>
              </w:rPr>
              <w:t>-</w:t>
            </w:r>
          </w:p>
        </w:tc>
      </w:tr>
      <w:tr w:rsidR="006F400F" w:rsidRPr="00A70ECF" w14:paraId="423820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1F5267" w14:textId="77777777" w:rsidR="006F400F" w:rsidRPr="00A70ECF"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A8E4BA" w14:textId="6C5AE145" w:rsidR="006F400F" w:rsidRPr="00A70ECF" w:rsidRDefault="006F400F" w:rsidP="006F400F">
            <w:pPr>
              <w:rPr>
                <w:rFonts w:eastAsia="Calibri"/>
                <w:szCs w:val="22"/>
              </w:rPr>
            </w:pPr>
            <w:r w:rsidRPr="00DE5D3F">
              <w:rPr>
                <w:rFonts w:eastAsia="Calibri"/>
                <w:szCs w:val="22"/>
              </w:rPr>
              <w:t>k26-1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5B8CF6" w14:textId="71304CA0" w:rsidR="006F400F" w:rsidRPr="00A70ECF" w:rsidRDefault="006F400F" w:rsidP="006F400F">
            <w:pPr>
              <w:rPr>
                <w:rFonts w:eastAsia="Calibri"/>
                <w:szCs w:val="22"/>
              </w:rPr>
            </w:pPr>
            <w:r w:rsidRPr="00DE5D3F">
              <w:rPr>
                <w:rFonts w:eastAsia="Calibri"/>
                <w:szCs w:val="22"/>
              </w:rPr>
              <w:t>Šeriai–</w:t>
            </w:r>
            <w:proofErr w:type="spellStart"/>
            <w:r w:rsidRPr="00DE5D3F">
              <w:rPr>
                <w:rFonts w:eastAsia="Calibri"/>
                <w:szCs w:val="22"/>
              </w:rPr>
              <w:t>Pankėnai</w:t>
            </w:r>
            <w:proofErr w:type="spellEnd"/>
            <w:r w:rsidRPr="00DE5D3F">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83B8798" w14:textId="2D5BC0E8" w:rsidR="006F400F" w:rsidRPr="00A70ECF" w:rsidRDefault="006F400F" w:rsidP="006F400F">
            <w:pPr>
              <w:jc w:val="right"/>
              <w:rPr>
                <w:rFonts w:eastAsia="Calibri"/>
                <w:szCs w:val="22"/>
              </w:rPr>
            </w:pPr>
            <w:r w:rsidRPr="00DE5D3F">
              <w:rPr>
                <w:rFonts w:eastAsia="Calibri"/>
                <w:szCs w:val="22"/>
              </w:rPr>
              <w:t xml:space="preserve"> 1055</w:t>
            </w:r>
          </w:p>
        </w:tc>
        <w:tc>
          <w:tcPr>
            <w:tcW w:w="1133" w:type="dxa"/>
            <w:tcBorders>
              <w:top w:val="single" w:sz="4" w:space="0" w:color="auto"/>
              <w:left w:val="single" w:sz="4" w:space="0" w:color="auto"/>
              <w:bottom w:val="single" w:sz="4" w:space="0" w:color="auto"/>
              <w:right w:val="single" w:sz="4" w:space="0" w:color="auto"/>
            </w:tcBorders>
            <w:vAlign w:val="center"/>
          </w:tcPr>
          <w:p w14:paraId="5ECD9DF8" w14:textId="2293AB5D" w:rsidR="006F400F" w:rsidRPr="00A70ECF" w:rsidRDefault="006F400F" w:rsidP="006F400F">
            <w:pPr>
              <w:jc w:val="right"/>
              <w:rPr>
                <w:rFonts w:eastAsia="Calibri"/>
                <w:strike/>
                <w:szCs w:val="22"/>
              </w:rPr>
            </w:pPr>
            <w:r w:rsidRPr="00DE5D3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22570" w14:textId="2B53D16A" w:rsidR="006F400F" w:rsidRPr="00A70ECF" w:rsidRDefault="006F400F" w:rsidP="006F400F">
            <w:pPr>
              <w:jc w:val="right"/>
              <w:rPr>
                <w:rFonts w:eastAsia="Calibri"/>
                <w:szCs w:val="22"/>
              </w:rPr>
            </w:pPr>
            <w:r w:rsidRPr="00DE5D3F">
              <w:rPr>
                <w:rFonts w:eastAsia="Calibri"/>
                <w:szCs w:val="22"/>
              </w:rPr>
              <w:t xml:space="preserve"> 1055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F435" w14:textId="0B30084C" w:rsidR="006F400F" w:rsidRPr="00A70ECF"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69C5" w14:textId="3ADBF78E" w:rsidR="006F400F" w:rsidRPr="00A70ECF" w:rsidRDefault="006F400F" w:rsidP="006F400F">
            <w:pPr>
              <w:jc w:val="center"/>
              <w:rPr>
                <w:rFonts w:eastAsia="Calibri"/>
                <w:szCs w:val="22"/>
              </w:rPr>
            </w:pPr>
            <w:proofErr w:type="spellStart"/>
            <w:r w:rsidRPr="00DE5D3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B9A692" w14:textId="6C7BF323" w:rsidR="006F400F" w:rsidRPr="00A70ECF" w:rsidRDefault="006F400F" w:rsidP="006F400F">
            <w:pPr>
              <w:jc w:val="center"/>
              <w:rPr>
                <w:rFonts w:eastAsia="Calibri"/>
                <w:szCs w:val="22"/>
              </w:rPr>
            </w:pPr>
            <w:r w:rsidRPr="00DE5D3F">
              <w:rPr>
                <w:rFonts w:eastAsia="Calibri"/>
                <w:szCs w:val="22"/>
              </w:rPr>
              <w:t>4400-6240-5694</w:t>
            </w:r>
          </w:p>
        </w:tc>
      </w:tr>
      <w:tr w:rsidR="006F400F" w:rsidRPr="00A70ECF" w14:paraId="01160CF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45C88A" w14:textId="77777777" w:rsidR="006F400F" w:rsidRPr="00A70ECF"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B57FC" w14:textId="220E0215" w:rsidR="006F400F" w:rsidRPr="00A70ECF" w:rsidRDefault="006F400F" w:rsidP="006F400F">
            <w:pPr>
              <w:rPr>
                <w:rFonts w:eastAsia="Calibri"/>
                <w:szCs w:val="22"/>
              </w:rPr>
            </w:pPr>
            <w:r w:rsidRPr="00DE5D3F">
              <w:rPr>
                <w:rFonts w:eastAsia="Calibri"/>
                <w:szCs w:val="22"/>
              </w:rPr>
              <w:t>k27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7DB3025" w14:textId="61B5289A" w:rsidR="006F400F" w:rsidRPr="00A70ECF" w:rsidRDefault="006F400F" w:rsidP="006F400F">
            <w:pPr>
              <w:rPr>
                <w:rFonts w:eastAsia="Calibri"/>
                <w:szCs w:val="22"/>
              </w:rPr>
            </w:pPr>
            <w:proofErr w:type="spellStart"/>
            <w:r w:rsidRPr="00DE5D3F">
              <w:rPr>
                <w:rFonts w:eastAsia="Calibri"/>
                <w:szCs w:val="22"/>
              </w:rPr>
              <w:t>Gudonys</w:t>
            </w:r>
            <w:proofErr w:type="spellEnd"/>
            <w:r w:rsidRPr="00DE5D3F">
              <w:rPr>
                <w:rFonts w:eastAsia="Calibri"/>
                <w:szCs w:val="22"/>
              </w:rPr>
              <w:t xml:space="preserve">–Šeriai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ED2CDDE" w14:textId="1B9D4103" w:rsidR="006F400F" w:rsidRPr="00A70ECF" w:rsidRDefault="006F400F" w:rsidP="006F400F">
            <w:pPr>
              <w:jc w:val="right"/>
              <w:rPr>
                <w:rFonts w:eastAsia="Calibri"/>
                <w:szCs w:val="22"/>
              </w:rPr>
            </w:pPr>
            <w:r w:rsidRPr="00DE5D3F">
              <w:rPr>
                <w:rFonts w:eastAsia="Calibri"/>
                <w:szCs w:val="22"/>
              </w:rPr>
              <w:t>3705</w:t>
            </w:r>
          </w:p>
        </w:tc>
        <w:tc>
          <w:tcPr>
            <w:tcW w:w="1133" w:type="dxa"/>
            <w:tcBorders>
              <w:top w:val="single" w:sz="4" w:space="0" w:color="auto"/>
              <w:left w:val="single" w:sz="4" w:space="0" w:color="auto"/>
              <w:bottom w:val="single" w:sz="4" w:space="0" w:color="auto"/>
              <w:right w:val="single" w:sz="4" w:space="0" w:color="auto"/>
            </w:tcBorders>
            <w:vAlign w:val="center"/>
          </w:tcPr>
          <w:p w14:paraId="483069A2" w14:textId="29C5DA8E" w:rsidR="006F400F" w:rsidRPr="00A70ECF" w:rsidRDefault="006F400F" w:rsidP="006F400F">
            <w:pPr>
              <w:jc w:val="right"/>
              <w:rPr>
                <w:rFonts w:eastAsia="Calibri"/>
                <w:strike/>
                <w:szCs w:val="22"/>
              </w:rPr>
            </w:pPr>
            <w:r w:rsidRPr="00DE5D3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1373C" w14:textId="09E762F7" w:rsidR="006F400F" w:rsidRPr="00A70ECF" w:rsidRDefault="006F400F" w:rsidP="006F400F">
            <w:pPr>
              <w:jc w:val="right"/>
              <w:rPr>
                <w:rFonts w:eastAsia="Calibri"/>
                <w:szCs w:val="22"/>
              </w:rPr>
            </w:pPr>
            <w:r w:rsidRPr="00DE5D3F">
              <w:rPr>
                <w:rFonts w:eastAsia="Calibri"/>
                <w:szCs w:val="22"/>
              </w:rPr>
              <w:t xml:space="preserve"> 3705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0A1EF" w14:textId="1656E44A" w:rsidR="006F400F" w:rsidRPr="00A70ECF" w:rsidRDefault="006F400F" w:rsidP="006F400F">
            <w:pPr>
              <w:jc w:val="right"/>
              <w:rPr>
                <w:rFonts w:eastAsia="Calibri"/>
                <w:szCs w:val="22"/>
              </w:rPr>
            </w:pPr>
            <w:r w:rsidRPr="00DE5D3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F6BE2" w14:textId="77777777" w:rsidR="006F400F" w:rsidRPr="00DE5D3F" w:rsidRDefault="006F400F" w:rsidP="006F400F">
            <w:pPr>
              <w:jc w:val="center"/>
              <w:rPr>
                <w:rFonts w:eastAsia="Calibri"/>
                <w:szCs w:val="22"/>
              </w:rPr>
            </w:pPr>
            <w:proofErr w:type="spellStart"/>
            <w:r w:rsidRPr="00DE5D3F">
              <w:rPr>
                <w:rFonts w:eastAsia="Calibri"/>
                <w:szCs w:val="22"/>
              </w:rPr>
              <w:t>Iv</w:t>
            </w:r>
            <w:proofErr w:type="spellEnd"/>
          </w:p>
          <w:p w14:paraId="0B111CF4" w14:textId="557AA52D" w:rsidR="006F400F" w:rsidRPr="00A70ECF" w:rsidRDefault="006F400F" w:rsidP="006F400F">
            <w:pPr>
              <w:jc w:val="center"/>
              <w:rPr>
                <w:rFonts w:eastAsia="Calibri"/>
                <w:szCs w:val="22"/>
              </w:rPr>
            </w:pPr>
            <w:proofErr w:type="spellStart"/>
            <w:r w:rsidRPr="00DE5D3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9068ED" w14:textId="1F969453" w:rsidR="006F400F" w:rsidRPr="00A70ECF" w:rsidRDefault="006F400F" w:rsidP="006F400F">
            <w:pPr>
              <w:jc w:val="center"/>
              <w:rPr>
                <w:rFonts w:eastAsia="Calibri"/>
                <w:szCs w:val="22"/>
              </w:rPr>
            </w:pPr>
            <w:r w:rsidRPr="00DE5D3F">
              <w:rPr>
                <w:rFonts w:eastAsia="Calibri"/>
                <w:szCs w:val="22"/>
              </w:rPr>
              <w:t>4400-6246-7567 4400-6247-4840</w:t>
            </w:r>
          </w:p>
        </w:tc>
      </w:tr>
      <w:tr w:rsidR="006F400F" w:rsidRPr="00A70ECF" w14:paraId="49CF47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FD04ED" w14:textId="77777777" w:rsidR="006F400F" w:rsidRPr="00A70ECF"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B2C8B9" w14:textId="16245890" w:rsidR="006F400F" w:rsidRPr="00A70ECF" w:rsidRDefault="006F400F" w:rsidP="006F400F">
            <w:pPr>
              <w:rPr>
                <w:rFonts w:eastAsia="Calibri"/>
                <w:szCs w:val="22"/>
              </w:rPr>
            </w:pPr>
            <w:r w:rsidRPr="00A70ECF">
              <w:rPr>
                <w:rFonts w:eastAsia="Calibri"/>
                <w:szCs w:val="22"/>
              </w:rPr>
              <w:t>k28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3CB313B" w14:textId="700E12FF" w:rsidR="006F400F" w:rsidRPr="00A70ECF" w:rsidRDefault="006F400F" w:rsidP="006F400F">
            <w:pPr>
              <w:rPr>
                <w:rFonts w:eastAsia="Calibri"/>
                <w:szCs w:val="22"/>
              </w:rPr>
            </w:pPr>
            <w:proofErr w:type="spellStart"/>
            <w:r w:rsidRPr="00A70ECF">
              <w:rPr>
                <w:rFonts w:eastAsia="Calibri"/>
                <w:szCs w:val="22"/>
              </w:rPr>
              <w:t>Pravydžiai</w:t>
            </w:r>
            <w:proofErr w:type="spellEnd"/>
            <w:r w:rsidRPr="00A70ECF">
              <w:rPr>
                <w:rFonts w:eastAsia="Calibri"/>
                <w:szCs w:val="22"/>
              </w:rPr>
              <w:t>–</w:t>
            </w:r>
            <w:proofErr w:type="spellStart"/>
            <w:r w:rsidRPr="00A70ECF">
              <w:rPr>
                <w:rFonts w:eastAsia="Calibri"/>
                <w:szCs w:val="22"/>
              </w:rPr>
              <w:t>Medžiočiai</w:t>
            </w:r>
            <w:proofErr w:type="spellEnd"/>
            <w:r w:rsidRPr="00A70ECF">
              <w:rPr>
                <w:rFonts w:eastAsia="Calibri"/>
                <w:szCs w:val="22"/>
              </w:rPr>
              <w:t>, 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52C7DFA" w14:textId="6086E7DB" w:rsidR="006F400F" w:rsidRPr="00A70ECF" w:rsidRDefault="006F400F" w:rsidP="006F400F">
            <w:pPr>
              <w:jc w:val="right"/>
              <w:rPr>
                <w:rFonts w:eastAsia="Calibri"/>
                <w:szCs w:val="22"/>
              </w:rPr>
            </w:pPr>
            <w:r w:rsidRPr="00A70ECF">
              <w:rPr>
                <w:rFonts w:eastAsia="Calibri"/>
                <w:szCs w:val="22"/>
              </w:rPr>
              <w:t>3281</w:t>
            </w:r>
          </w:p>
        </w:tc>
        <w:tc>
          <w:tcPr>
            <w:tcW w:w="1133" w:type="dxa"/>
            <w:tcBorders>
              <w:top w:val="single" w:sz="4" w:space="0" w:color="auto"/>
              <w:left w:val="single" w:sz="4" w:space="0" w:color="auto"/>
              <w:bottom w:val="single" w:sz="4" w:space="0" w:color="auto"/>
              <w:right w:val="single" w:sz="4" w:space="0" w:color="auto"/>
            </w:tcBorders>
            <w:vAlign w:val="center"/>
          </w:tcPr>
          <w:p w14:paraId="16E9959F" w14:textId="7E12B2A5" w:rsidR="006F400F" w:rsidRPr="00A70ECF" w:rsidRDefault="006F400F" w:rsidP="006F400F">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DB846" w14:textId="29219520" w:rsidR="006F400F" w:rsidRPr="00A70ECF" w:rsidRDefault="006F400F" w:rsidP="006F400F">
            <w:pPr>
              <w:jc w:val="right"/>
              <w:rPr>
                <w:rFonts w:eastAsia="Calibri"/>
                <w:szCs w:val="22"/>
              </w:rPr>
            </w:pPr>
            <w:r w:rsidRPr="00A70ECF">
              <w:rPr>
                <w:rFonts w:eastAsia="Calibri"/>
                <w:szCs w:val="22"/>
              </w:rPr>
              <w:t xml:space="preserve">3281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2229" w14:textId="4C796209" w:rsidR="006F400F" w:rsidRPr="00A70ECF" w:rsidRDefault="006F400F" w:rsidP="006F400F">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2325F" w14:textId="5433BD28" w:rsidR="006F400F" w:rsidRPr="00A70ECF" w:rsidRDefault="006F400F" w:rsidP="006F400F">
            <w:pPr>
              <w:jc w:val="center"/>
              <w:rPr>
                <w:rFonts w:eastAsia="Calibri"/>
                <w:szCs w:val="22"/>
              </w:rPr>
            </w:pPr>
            <w:proofErr w:type="spellStart"/>
            <w:r w:rsidRPr="00A70EC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43382F" w14:textId="1305DED4" w:rsidR="006F400F" w:rsidRPr="00A70ECF" w:rsidRDefault="006F400F" w:rsidP="006F400F">
            <w:pPr>
              <w:jc w:val="center"/>
              <w:rPr>
                <w:rFonts w:eastAsia="Calibri"/>
                <w:szCs w:val="22"/>
              </w:rPr>
            </w:pPr>
            <w:r w:rsidRPr="00A70ECF">
              <w:rPr>
                <w:rFonts w:eastAsia="Calibri"/>
                <w:szCs w:val="22"/>
              </w:rPr>
              <w:t>4400-6227-5723</w:t>
            </w:r>
          </w:p>
        </w:tc>
      </w:tr>
      <w:tr w:rsidR="006F400F" w:rsidRPr="00A70ECF" w14:paraId="23FBCD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08ABA5" w14:textId="77777777" w:rsidR="006F400F" w:rsidRPr="00A70ECF" w:rsidRDefault="006F400F" w:rsidP="006F400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AD9568" w14:textId="7B6A7000" w:rsidR="006F400F" w:rsidRPr="00A70ECF" w:rsidRDefault="006F400F" w:rsidP="006F400F">
            <w:pPr>
              <w:rPr>
                <w:rFonts w:eastAsia="Calibri"/>
                <w:szCs w:val="22"/>
              </w:rPr>
            </w:pPr>
            <w:r w:rsidRPr="00A70ECF">
              <w:rPr>
                <w:rFonts w:eastAsia="Calibri"/>
                <w:szCs w:val="22"/>
              </w:rPr>
              <w:t>k28-1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949A706" w14:textId="68E72303" w:rsidR="006F400F" w:rsidRPr="00A70ECF" w:rsidRDefault="006F400F" w:rsidP="006F400F">
            <w:pPr>
              <w:rPr>
                <w:rFonts w:eastAsia="Calibri"/>
                <w:szCs w:val="22"/>
              </w:rPr>
            </w:pPr>
            <w:proofErr w:type="spellStart"/>
            <w:r w:rsidRPr="00A70ECF">
              <w:rPr>
                <w:rFonts w:eastAsia="Calibri"/>
                <w:szCs w:val="22"/>
              </w:rPr>
              <w:t>Pravydžiai</w:t>
            </w:r>
            <w:proofErr w:type="spellEnd"/>
            <w:r w:rsidRPr="00A70ECF">
              <w:rPr>
                <w:rFonts w:eastAsia="Calibri"/>
                <w:szCs w:val="22"/>
              </w:rPr>
              <w:t>–</w:t>
            </w:r>
            <w:proofErr w:type="spellStart"/>
            <w:r w:rsidRPr="00A70ECF">
              <w:rPr>
                <w:rFonts w:eastAsia="Calibri"/>
                <w:szCs w:val="22"/>
              </w:rPr>
              <w:t>Medžiočiai</w:t>
            </w:r>
            <w:proofErr w:type="spellEnd"/>
            <w:r w:rsidRPr="00A70ECF">
              <w:rPr>
                <w:rFonts w:eastAsia="Calibri"/>
                <w:szCs w:val="22"/>
              </w:rPr>
              <w:t>, II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9996EC4" w14:textId="09509F9C" w:rsidR="006F400F" w:rsidRPr="00A70ECF" w:rsidRDefault="006F400F" w:rsidP="006F400F">
            <w:pPr>
              <w:jc w:val="right"/>
              <w:rPr>
                <w:rFonts w:eastAsia="Calibri"/>
                <w:szCs w:val="22"/>
              </w:rPr>
            </w:pPr>
            <w:r w:rsidRPr="00A70ECF">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tcPr>
          <w:p w14:paraId="6E3B2A05" w14:textId="477F8DDE" w:rsidR="006F400F" w:rsidRPr="00A70ECF" w:rsidRDefault="006F400F" w:rsidP="006F400F">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F355" w14:textId="5345B715" w:rsidR="006F400F" w:rsidRPr="00A70ECF" w:rsidRDefault="006F400F" w:rsidP="006F400F">
            <w:pPr>
              <w:jc w:val="right"/>
              <w:rPr>
                <w:rFonts w:eastAsia="Calibri"/>
                <w:szCs w:val="22"/>
              </w:rPr>
            </w:pPr>
            <w:r w:rsidRPr="00A70ECF">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E4EA" w14:textId="35354186" w:rsidR="006F400F" w:rsidRPr="00A70ECF" w:rsidRDefault="006F400F" w:rsidP="006F400F">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0A12D" w14:textId="6C166E94" w:rsidR="006F400F" w:rsidRPr="00A70ECF" w:rsidRDefault="006F400F" w:rsidP="006F400F">
            <w:pPr>
              <w:jc w:val="center"/>
              <w:rPr>
                <w:rFonts w:eastAsia="Calibri"/>
                <w:szCs w:val="22"/>
              </w:rPr>
            </w:pPr>
            <w:proofErr w:type="spellStart"/>
            <w:r w:rsidRPr="00A70EC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A40FB8" w14:textId="2BB692A8" w:rsidR="006F400F" w:rsidRPr="00A70ECF" w:rsidRDefault="006F400F" w:rsidP="006F400F">
            <w:pPr>
              <w:jc w:val="center"/>
              <w:rPr>
                <w:rFonts w:eastAsia="Calibri"/>
                <w:szCs w:val="22"/>
              </w:rPr>
            </w:pPr>
            <w:r w:rsidRPr="00A70ECF">
              <w:rPr>
                <w:rFonts w:eastAsia="Calibri"/>
                <w:szCs w:val="22"/>
              </w:rPr>
              <w:t>4400-6240-6715</w:t>
            </w:r>
          </w:p>
        </w:tc>
      </w:tr>
      <w:tr w:rsidR="005C72E9" w:rsidRPr="00A70ECF" w14:paraId="0EA5E30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096D8C"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C46BD" w14:textId="552E216D" w:rsidR="005C72E9" w:rsidRPr="00A70ECF" w:rsidRDefault="005C72E9" w:rsidP="005C72E9">
            <w:pPr>
              <w:rPr>
                <w:rFonts w:eastAsia="Calibri"/>
                <w:szCs w:val="22"/>
              </w:rPr>
            </w:pPr>
            <w:r w:rsidRPr="00A70ECF">
              <w:rPr>
                <w:rFonts w:eastAsia="Calibri"/>
                <w:szCs w:val="22"/>
              </w:rPr>
              <w:t>k29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3F280F3" w14:textId="58A29238" w:rsidR="005C72E9" w:rsidRPr="00A70ECF" w:rsidRDefault="005C72E9" w:rsidP="005C72E9">
            <w:pPr>
              <w:rPr>
                <w:rFonts w:eastAsia="Calibri"/>
                <w:szCs w:val="22"/>
              </w:rPr>
            </w:pPr>
            <w:proofErr w:type="spellStart"/>
            <w:r w:rsidRPr="00A70ECF">
              <w:rPr>
                <w:rFonts w:eastAsia="Calibri"/>
                <w:szCs w:val="22"/>
              </w:rPr>
              <w:t>Vaičiūliškiai</w:t>
            </w:r>
            <w:proofErr w:type="spellEnd"/>
            <w:r w:rsidRPr="00A70ECF">
              <w:rPr>
                <w:rFonts w:eastAsia="Calibri"/>
                <w:szCs w:val="22"/>
              </w:rPr>
              <w:t>–</w:t>
            </w:r>
            <w:proofErr w:type="spellStart"/>
            <w:r w:rsidRPr="00A70ECF">
              <w:rPr>
                <w:rFonts w:eastAsia="Calibri"/>
                <w:szCs w:val="22"/>
              </w:rPr>
              <w:t>Janonys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949BE46" w14:textId="2798A047" w:rsidR="005C72E9" w:rsidRPr="00A70ECF" w:rsidRDefault="005C72E9" w:rsidP="005C72E9">
            <w:pPr>
              <w:jc w:val="right"/>
              <w:rPr>
                <w:rFonts w:eastAsia="Calibri"/>
                <w:szCs w:val="22"/>
              </w:rPr>
            </w:pPr>
            <w:r w:rsidRPr="00A70ECF">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tcPr>
          <w:p w14:paraId="2D154EA9" w14:textId="1270B5B4" w:rsidR="005C72E9" w:rsidRPr="00A70ECF" w:rsidRDefault="005C72E9" w:rsidP="005C72E9">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76AF5" w14:textId="15C90023" w:rsidR="005C72E9" w:rsidRPr="00A70ECF" w:rsidRDefault="005C72E9" w:rsidP="005C72E9">
            <w:pPr>
              <w:jc w:val="right"/>
              <w:rPr>
                <w:rFonts w:eastAsia="Calibri"/>
                <w:szCs w:val="22"/>
              </w:rPr>
            </w:pPr>
            <w:r w:rsidRPr="00A70ECF">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F105E" w14:textId="1A111694" w:rsidR="005C72E9" w:rsidRPr="00A70ECF" w:rsidRDefault="005C72E9" w:rsidP="005C72E9">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DE6A" w14:textId="2611B9B1" w:rsidR="005C72E9" w:rsidRPr="00A70ECF" w:rsidRDefault="005C72E9" w:rsidP="005C72E9">
            <w:pPr>
              <w:jc w:val="center"/>
              <w:rPr>
                <w:rFonts w:eastAsia="Calibri"/>
                <w:szCs w:val="22"/>
              </w:rPr>
            </w:pPr>
            <w:proofErr w:type="spellStart"/>
            <w:r w:rsidRPr="00A70EC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E82A27" w14:textId="502DE29D" w:rsidR="005C72E9" w:rsidRPr="00A70ECF" w:rsidRDefault="005C72E9" w:rsidP="005C72E9">
            <w:pPr>
              <w:jc w:val="center"/>
              <w:rPr>
                <w:rFonts w:eastAsia="Calibri"/>
                <w:szCs w:val="22"/>
              </w:rPr>
            </w:pPr>
            <w:r w:rsidRPr="00A70ECF">
              <w:rPr>
                <w:rFonts w:eastAsia="Calibri"/>
                <w:szCs w:val="22"/>
              </w:rPr>
              <w:t>-</w:t>
            </w:r>
          </w:p>
        </w:tc>
      </w:tr>
      <w:tr w:rsidR="005C72E9" w:rsidRPr="00A70ECF" w14:paraId="17043A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024B39"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0C837A" w14:textId="4F96F445" w:rsidR="005C72E9" w:rsidRPr="00A70ECF" w:rsidRDefault="005C72E9" w:rsidP="005C72E9">
            <w:pPr>
              <w:rPr>
                <w:rFonts w:eastAsia="Calibri"/>
                <w:szCs w:val="22"/>
              </w:rPr>
            </w:pPr>
            <w:r w:rsidRPr="006266C8">
              <w:rPr>
                <w:rFonts w:eastAsia="Calibri"/>
                <w:szCs w:val="22"/>
              </w:rPr>
              <w:t>k29-1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71CBAE1" w14:textId="615F8331" w:rsidR="005C72E9" w:rsidRPr="00A70ECF" w:rsidRDefault="005C72E9" w:rsidP="005C72E9">
            <w:pPr>
              <w:rPr>
                <w:rFonts w:eastAsia="Calibri"/>
                <w:szCs w:val="22"/>
              </w:rPr>
            </w:pPr>
            <w:r w:rsidRPr="006266C8">
              <w:rPr>
                <w:rFonts w:eastAsia="Calibri"/>
                <w:szCs w:val="22"/>
              </w:rPr>
              <w:t>Plotai–</w:t>
            </w:r>
            <w:proofErr w:type="spellStart"/>
            <w:r w:rsidRPr="006266C8">
              <w:rPr>
                <w:rFonts w:eastAsia="Calibri"/>
                <w:szCs w:val="22"/>
              </w:rPr>
              <w:t>Gudonys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43A4898" w14:textId="25F48790" w:rsidR="005C72E9" w:rsidRPr="00A70ECF" w:rsidRDefault="005C72E9" w:rsidP="005C72E9">
            <w:pPr>
              <w:jc w:val="right"/>
              <w:rPr>
                <w:rFonts w:eastAsia="Calibri"/>
                <w:szCs w:val="22"/>
              </w:rPr>
            </w:pPr>
            <w:r w:rsidRPr="006266C8">
              <w:rPr>
                <w:rFonts w:eastAsia="Calibri"/>
                <w:szCs w:val="22"/>
              </w:rPr>
              <w:t xml:space="preserve"> </w:t>
            </w:r>
            <w:r w:rsidRPr="006266C8">
              <w:rPr>
                <w:rFonts w:eastAsia="Calibri"/>
                <w:bCs/>
                <w:szCs w:val="22"/>
              </w:rPr>
              <w:t>1368</w:t>
            </w:r>
          </w:p>
        </w:tc>
        <w:tc>
          <w:tcPr>
            <w:tcW w:w="1133" w:type="dxa"/>
            <w:tcBorders>
              <w:top w:val="single" w:sz="4" w:space="0" w:color="auto"/>
              <w:left w:val="single" w:sz="4" w:space="0" w:color="auto"/>
              <w:bottom w:val="single" w:sz="4" w:space="0" w:color="auto"/>
              <w:right w:val="single" w:sz="4" w:space="0" w:color="auto"/>
            </w:tcBorders>
            <w:vAlign w:val="center"/>
          </w:tcPr>
          <w:p w14:paraId="6AFFB6A0" w14:textId="1C530FBA" w:rsidR="005C72E9" w:rsidRPr="00A70ECF" w:rsidRDefault="005C72E9" w:rsidP="005C72E9">
            <w:pPr>
              <w:jc w:val="right"/>
              <w:rPr>
                <w:rFonts w:eastAsia="Calibri"/>
                <w:strike/>
                <w:szCs w:val="22"/>
              </w:rPr>
            </w:pPr>
            <w:r w:rsidRPr="006266C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DF5EF" w14:textId="4251A4B7" w:rsidR="005C72E9" w:rsidRPr="00A70ECF" w:rsidRDefault="005C72E9" w:rsidP="005C72E9">
            <w:pPr>
              <w:jc w:val="right"/>
              <w:rPr>
                <w:rFonts w:eastAsia="Calibri"/>
                <w:szCs w:val="22"/>
              </w:rPr>
            </w:pPr>
            <w:r w:rsidRPr="006266C8">
              <w:rPr>
                <w:rFonts w:eastAsia="Calibri"/>
                <w:szCs w:val="22"/>
              </w:rPr>
              <w:t xml:space="preserve"> </w:t>
            </w:r>
            <w:r w:rsidRPr="006266C8">
              <w:rPr>
                <w:rFonts w:eastAsia="Calibri"/>
                <w:bCs/>
                <w:szCs w:val="22"/>
              </w:rPr>
              <w:t>1368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BB8D" w14:textId="2934F77A"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7CF17" w14:textId="50CCD1AC" w:rsidR="005C72E9" w:rsidRPr="00A70ECF" w:rsidRDefault="005C72E9" w:rsidP="005C72E9">
            <w:pPr>
              <w:jc w:val="center"/>
              <w:rPr>
                <w:rFonts w:eastAsia="Calibri"/>
                <w:szCs w:val="22"/>
              </w:rPr>
            </w:pPr>
            <w:r w:rsidRPr="006266C8">
              <w:rPr>
                <w:rFonts w:eastAsia="Calibri"/>
                <w:szCs w:val="22"/>
              </w:rPr>
              <w:t xml:space="preserve"> </w:t>
            </w:r>
            <w:proofErr w:type="spellStart"/>
            <w:r w:rsidRPr="006266C8">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E0680B" w14:textId="4A2C78C1" w:rsidR="005C72E9" w:rsidRPr="00A70ECF" w:rsidRDefault="005C72E9" w:rsidP="005C72E9">
            <w:pPr>
              <w:jc w:val="center"/>
              <w:rPr>
                <w:rFonts w:eastAsia="Calibri"/>
                <w:szCs w:val="22"/>
              </w:rPr>
            </w:pPr>
            <w:r w:rsidRPr="006266C8">
              <w:rPr>
                <w:rFonts w:eastAsia="Calibri"/>
                <w:bCs/>
                <w:szCs w:val="22"/>
              </w:rPr>
              <w:t>4400-6580-2435</w:t>
            </w:r>
          </w:p>
        </w:tc>
      </w:tr>
      <w:tr w:rsidR="005C72E9" w:rsidRPr="00A70ECF" w14:paraId="5A549A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509BEC"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A7137" w14:textId="47AAD977" w:rsidR="005C72E9" w:rsidRPr="00A70ECF" w:rsidRDefault="005C72E9" w:rsidP="005C72E9">
            <w:pPr>
              <w:rPr>
                <w:rFonts w:eastAsia="Calibri"/>
                <w:szCs w:val="22"/>
              </w:rPr>
            </w:pPr>
            <w:r w:rsidRPr="006266C8">
              <w:rPr>
                <w:rFonts w:eastAsia="Calibri"/>
                <w:szCs w:val="22"/>
              </w:rPr>
              <w:t>k3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F564BEE" w14:textId="5279ED59" w:rsidR="005C72E9" w:rsidRPr="00A70ECF" w:rsidRDefault="005C72E9" w:rsidP="005C72E9">
            <w:pPr>
              <w:rPr>
                <w:rFonts w:eastAsia="Calibri"/>
                <w:szCs w:val="22"/>
              </w:rPr>
            </w:pPr>
            <w:proofErr w:type="spellStart"/>
            <w:r w:rsidRPr="006266C8">
              <w:rPr>
                <w:rFonts w:eastAsia="Calibri"/>
                <w:szCs w:val="22"/>
              </w:rPr>
              <w:t>Kabošiai</w:t>
            </w:r>
            <w:proofErr w:type="spellEnd"/>
            <w:r w:rsidRPr="006266C8">
              <w:rPr>
                <w:rFonts w:eastAsia="Calibri"/>
                <w:szCs w:val="22"/>
              </w:rPr>
              <w:t>–</w:t>
            </w:r>
            <w:proofErr w:type="spellStart"/>
            <w:r w:rsidRPr="006266C8">
              <w:rPr>
                <w:rFonts w:eastAsia="Calibri"/>
                <w:szCs w:val="22"/>
              </w:rPr>
              <w:t>Garbėnai</w:t>
            </w:r>
            <w:proofErr w:type="spellEnd"/>
            <w:r w:rsidRPr="006266C8">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CABDA75" w14:textId="6F373F5E" w:rsidR="005C72E9" w:rsidRPr="00A70ECF" w:rsidRDefault="005C72E9" w:rsidP="005C72E9">
            <w:pPr>
              <w:jc w:val="right"/>
              <w:rPr>
                <w:rFonts w:eastAsia="Calibri"/>
                <w:szCs w:val="22"/>
              </w:rPr>
            </w:pPr>
            <w:r w:rsidRPr="006266C8">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86AAF" w14:textId="14EDD0E5"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8D8B" w14:textId="29123F2A" w:rsidR="005C72E9" w:rsidRPr="00A70ECF" w:rsidRDefault="005C72E9" w:rsidP="005C72E9">
            <w:pPr>
              <w:jc w:val="right"/>
              <w:rPr>
                <w:rFonts w:eastAsia="Calibri"/>
                <w:szCs w:val="22"/>
              </w:rPr>
            </w:pPr>
            <w:r w:rsidRPr="006266C8">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002C2" w14:textId="7CB0A56C"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B094" w14:textId="371CE473" w:rsidR="005C72E9" w:rsidRPr="00A70ECF"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911161" w14:textId="21AC0A27" w:rsidR="005C72E9" w:rsidRPr="00A70ECF" w:rsidRDefault="005C72E9" w:rsidP="005C72E9">
            <w:pPr>
              <w:jc w:val="center"/>
              <w:rPr>
                <w:rFonts w:eastAsia="Calibri"/>
                <w:szCs w:val="22"/>
              </w:rPr>
            </w:pPr>
            <w:r w:rsidRPr="006266C8">
              <w:rPr>
                <w:rFonts w:eastAsia="Calibri"/>
                <w:szCs w:val="22"/>
              </w:rPr>
              <w:t>-</w:t>
            </w:r>
          </w:p>
        </w:tc>
      </w:tr>
      <w:tr w:rsidR="005C72E9" w:rsidRPr="00A70ECF" w14:paraId="572D21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B7AEF5"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3BFEF60" w14:textId="1B308229" w:rsidR="005C72E9" w:rsidRPr="00A70ECF" w:rsidRDefault="005C72E9" w:rsidP="005C72E9">
            <w:pPr>
              <w:rPr>
                <w:rFonts w:eastAsia="Calibri"/>
                <w:szCs w:val="22"/>
              </w:rPr>
            </w:pPr>
            <w:r w:rsidRPr="006266C8">
              <w:rPr>
                <w:rFonts w:eastAsia="Calibri"/>
                <w:szCs w:val="22"/>
              </w:rPr>
              <w:t>k30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4F382D" w14:textId="63C5FBAC" w:rsidR="005C72E9" w:rsidRPr="00A70ECF" w:rsidRDefault="005C72E9" w:rsidP="005C72E9">
            <w:pPr>
              <w:rPr>
                <w:rFonts w:eastAsia="Calibri"/>
                <w:szCs w:val="22"/>
              </w:rPr>
            </w:pPr>
            <w:r w:rsidRPr="006266C8">
              <w:rPr>
                <w:rFonts w:eastAsia="Calibri"/>
                <w:szCs w:val="22"/>
              </w:rPr>
              <w:t xml:space="preserve">Privažiuojamasis kelias prie Dvaro g., </w:t>
            </w:r>
            <w:proofErr w:type="spellStart"/>
            <w:r w:rsidRPr="006266C8">
              <w:rPr>
                <w:rFonts w:eastAsia="Calibri"/>
                <w:szCs w:val="22"/>
              </w:rPr>
              <w:t>Jakšiškio</w:t>
            </w:r>
            <w:proofErr w:type="spellEnd"/>
            <w:r w:rsidRPr="006266C8">
              <w:rPr>
                <w:rFonts w:eastAsia="Calibri"/>
                <w:szCs w:val="22"/>
              </w:rPr>
              <w:t xml:space="preserve"> k. nuo kelio Nr. A6</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B2AEB64" w14:textId="7EBE59FA" w:rsidR="005C72E9" w:rsidRPr="00A70ECF" w:rsidRDefault="005C72E9" w:rsidP="005C72E9">
            <w:pPr>
              <w:jc w:val="right"/>
              <w:rPr>
                <w:rFonts w:eastAsia="Calibri"/>
                <w:szCs w:val="22"/>
              </w:rPr>
            </w:pPr>
            <w:r w:rsidRPr="006266C8">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3B62" w14:textId="6CD9AC7A"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419B6" w14:textId="184BC36D" w:rsidR="005C72E9" w:rsidRPr="00A70ECF" w:rsidRDefault="005C72E9" w:rsidP="005C72E9">
            <w:pPr>
              <w:jc w:val="right"/>
              <w:rPr>
                <w:rFonts w:eastAsia="Calibri"/>
                <w:szCs w:val="22"/>
              </w:rPr>
            </w:pPr>
            <w:r w:rsidRPr="006266C8">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1F4D" w14:textId="47CBD7E1"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CB20D" w14:textId="29A84375" w:rsidR="005C72E9" w:rsidRPr="00A70ECF" w:rsidRDefault="005C72E9" w:rsidP="005C72E9">
            <w:pPr>
              <w:jc w:val="center"/>
              <w:rPr>
                <w:rFonts w:eastAsia="Calibri"/>
                <w:szCs w:val="22"/>
              </w:rPr>
            </w:pPr>
            <w:proofErr w:type="spellStart"/>
            <w:r w:rsidRPr="006266C8">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2777D5" w14:textId="613DCDEB" w:rsidR="005C72E9" w:rsidRPr="00A70ECF" w:rsidRDefault="005C72E9" w:rsidP="005C72E9">
            <w:pPr>
              <w:jc w:val="center"/>
              <w:rPr>
                <w:rFonts w:eastAsia="Calibri"/>
                <w:szCs w:val="22"/>
              </w:rPr>
            </w:pPr>
            <w:r w:rsidRPr="006266C8">
              <w:rPr>
                <w:rFonts w:eastAsia="Calibri"/>
                <w:szCs w:val="22"/>
              </w:rPr>
              <w:t>4400-6267-7776</w:t>
            </w:r>
          </w:p>
        </w:tc>
      </w:tr>
      <w:tr w:rsidR="005C72E9" w:rsidRPr="00A70ECF" w14:paraId="526472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75FC26"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573FBB" w14:textId="0CCD35D3" w:rsidR="005C72E9" w:rsidRPr="00A70ECF" w:rsidRDefault="005C72E9" w:rsidP="005C72E9">
            <w:pPr>
              <w:rPr>
                <w:rFonts w:eastAsia="Calibri"/>
                <w:szCs w:val="22"/>
              </w:rPr>
            </w:pPr>
            <w:r w:rsidRPr="006266C8">
              <w:rPr>
                <w:rFonts w:eastAsia="Calibri"/>
                <w:szCs w:val="22"/>
              </w:rPr>
              <w:t>k31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434C193" w14:textId="277D2051" w:rsidR="005C72E9" w:rsidRPr="00A70ECF" w:rsidRDefault="005C72E9" w:rsidP="005C72E9">
            <w:pPr>
              <w:rPr>
                <w:rFonts w:eastAsia="Calibri"/>
                <w:szCs w:val="22"/>
              </w:rPr>
            </w:pPr>
            <w:proofErr w:type="spellStart"/>
            <w:r w:rsidRPr="006266C8">
              <w:rPr>
                <w:rFonts w:eastAsia="Calibri"/>
                <w:szCs w:val="22"/>
              </w:rPr>
              <w:t>Knitiškiai</w:t>
            </w:r>
            <w:proofErr w:type="spellEnd"/>
            <w:r w:rsidRPr="006266C8">
              <w:rPr>
                <w:rFonts w:eastAsia="Calibri"/>
                <w:szCs w:val="22"/>
              </w:rPr>
              <w:t>–</w:t>
            </w:r>
            <w:proofErr w:type="spellStart"/>
            <w:r w:rsidRPr="006266C8">
              <w:rPr>
                <w:rFonts w:eastAsia="Calibri"/>
                <w:szCs w:val="22"/>
              </w:rPr>
              <w:t>Jakšiškis</w:t>
            </w:r>
            <w:proofErr w:type="spellEnd"/>
            <w:r w:rsidRPr="006266C8">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6F2F9AB" w14:textId="671BF377" w:rsidR="005C72E9" w:rsidRPr="00A70ECF" w:rsidRDefault="005C72E9" w:rsidP="005C72E9">
            <w:pPr>
              <w:jc w:val="right"/>
              <w:rPr>
                <w:rFonts w:eastAsia="Calibri"/>
                <w:szCs w:val="22"/>
              </w:rPr>
            </w:pPr>
            <w:r w:rsidRPr="006266C8">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10A16" w14:textId="69314F12"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CB639" w14:textId="2F1777F6" w:rsidR="005C72E9" w:rsidRPr="00A70ECF" w:rsidRDefault="005C72E9" w:rsidP="005C72E9">
            <w:pPr>
              <w:jc w:val="right"/>
              <w:rPr>
                <w:rFonts w:eastAsia="Calibri"/>
                <w:szCs w:val="22"/>
              </w:rPr>
            </w:pPr>
            <w:r w:rsidRPr="006266C8">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78671" w14:textId="72DAA9D2"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7FCF" w14:textId="4426E394" w:rsidR="005C72E9" w:rsidRPr="00A70ECF"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CEB1C" w14:textId="3CCACBB8" w:rsidR="005C72E9" w:rsidRPr="00A70ECF" w:rsidRDefault="005C72E9" w:rsidP="005C72E9">
            <w:pPr>
              <w:jc w:val="center"/>
              <w:rPr>
                <w:rFonts w:eastAsia="Calibri"/>
                <w:szCs w:val="22"/>
              </w:rPr>
            </w:pPr>
            <w:r w:rsidRPr="006266C8">
              <w:rPr>
                <w:rFonts w:eastAsia="Calibri"/>
                <w:szCs w:val="22"/>
              </w:rPr>
              <w:t>-</w:t>
            </w:r>
          </w:p>
        </w:tc>
      </w:tr>
      <w:tr w:rsidR="005C72E9" w:rsidRPr="00A70ECF" w14:paraId="5263A3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97F62E"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C37C0" w14:textId="5D507447" w:rsidR="005C72E9" w:rsidRPr="00A70ECF" w:rsidRDefault="005C72E9" w:rsidP="005C72E9">
            <w:pPr>
              <w:rPr>
                <w:rFonts w:eastAsia="Calibri"/>
                <w:szCs w:val="22"/>
              </w:rPr>
            </w:pPr>
            <w:r w:rsidRPr="006266C8">
              <w:rPr>
                <w:rFonts w:eastAsia="Calibri"/>
                <w:szCs w:val="22"/>
              </w:rPr>
              <w:t>k32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83901A" w14:textId="2477FC1F" w:rsidR="005C72E9" w:rsidRPr="00A70ECF" w:rsidRDefault="005C72E9" w:rsidP="005C72E9">
            <w:pPr>
              <w:rPr>
                <w:rFonts w:eastAsia="Calibri"/>
                <w:szCs w:val="22"/>
              </w:rPr>
            </w:pPr>
            <w:proofErr w:type="spellStart"/>
            <w:r w:rsidRPr="006266C8">
              <w:rPr>
                <w:rFonts w:eastAsia="Calibri"/>
                <w:szCs w:val="22"/>
              </w:rPr>
              <w:t>Jakšiškis</w:t>
            </w:r>
            <w:proofErr w:type="spellEnd"/>
            <w:r w:rsidRPr="006266C8">
              <w:rPr>
                <w:rFonts w:eastAsia="Calibri"/>
                <w:szCs w:val="22"/>
              </w:rPr>
              <w:t>–</w:t>
            </w:r>
            <w:proofErr w:type="spellStart"/>
            <w:r w:rsidRPr="006266C8">
              <w:rPr>
                <w:rFonts w:eastAsia="Calibri"/>
                <w:szCs w:val="22"/>
              </w:rPr>
              <w:t>Pravydžiai</w:t>
            </w:r>
            <w:proofErr w:type="spellEnd"/>
            <w:r w:rsidRPr="006266C8">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D3BF6A2" w14:textId="4178D94B" w:rsidR="005C72E9" w:rsidRPr="00A70ECF" w:rsidRDefault="005C72E9" w:rsidP="005C72E9">
            <w:pPr>
              <w:jc w:val="right"/>
              <w:rPr>
                <w:rFonts w:eastAsia="Calibri"/>
                <w:szCs w:val="22"/>
              </w:rPr>
            </w:pPr>
            <w:r w:rsidRPr="006266C8">
              <w:rPr>
                <w:rFonts w:eastAsia="Calibri"/>
                <w:szCs w:val="22"/>
              </w:rPr>
              <w:t xml:space="preserve"> 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17FBD" w14:textId="0E828BF5"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E5C29" w14:textId="4F623D86" w:rsidR="005C72E9" w:rsidRPr="00A70ECF" w:rsidRDefault="005C72E9" w:rsidP="005C72E9">
            <w:pPr>
              <w:jc w:val="right"/>
              <w:rPr>
                <w:rFonts w:eastAsia="Calibri"/>
                <w:szCs w:val="22"/>
              </w:rPr>
            </w:pPr>
            <w:r w:rsidRPr="006266C8">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27D50" w14:textId="37066175"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5FE6" w14:textId="3C9FEF0F" w:rsidR="005C72E9" w:rsidRPr="00A70ECF" w:rsidRDefault="005C72E9" w:rsidP="005C72E9">
            <w:pPr>
              <w:jc w:val="center"/>
              <w:rPr>
                <w:rFonts w:eastAsia="Calibri"/>
                <w:szCs w:val="22"/>
              </w:rPr>
            </w:pPr>
            <w:proofErr w:type="spellStart"/>
            <w:r w:rsidRPr="006266C8">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61BB85" w14:textId="2C9755D0" w:rsidR="005C72E9" w:rsidRPr="00A70ECF" w:rsidRDefault="005C72E9" w:rsidP="005C72E9">
            <w:pPr>
              <w:jc w:val="center"/>
              <w:rPr>
                <w:rFonts w:eastAsia="Calibri"/>
                <w:szCs w:val="22"/>
              </w:rPr>
            </w:pPr>
            <w:r w:rsidRPr="006266C8">
              <w:rPr>
                <w:rFonts w:eastAsia="Calibri"/>
                <w:szCs w:val="22"/>
              </w:rPr>
              <w:t>4400-6267-7787</w:t>
            </w:r>
          </w:p>
        </w:tc>
      </w:tr>
      <w:tr w:rsidR="005C72E9" w:rsidRPr="00620CA5" w14:paraId="0D11FF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7C8D79"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4C4641" w14:textId="28EF602A" w:rsidR="005C72E9" w:rsidRPr="00620CA5" w:rsidRDefault="005C72E9" w:rsidP="005C72E9">
            <w:pPr>
              <w:rPr>
                <w:rFonts w:eastAsia="Calibri"/>
                <w:szCs w:val="22"/>
              </w:rPr>
            </w:pPr>
            <w:r w:rsidRPr="006266C8">
              <w:rPr>
                <w:rFonts w:eastAsia="Calibri"/>
                <w:szCs w:val="22"/>
              </w:rPr>
              <w:t>k34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53009A6" w14:textId="418CD8D9" w:rsidR="005C72E9" w:rsidRPr="00620CA5" w:rsidRDefault="005C72E9" w:rsidP="005C72E9">
            <w:pPr>
              <w:rPr>
                <w:rFonts w:eastAsia="Calibri"/>
                <w:szCs w:val="22"/>
              </w:rPr>
            </w:pPr>
            <w:proofErr w:type="spellStart"/>
            <w:r w:rsidRPr="006266C8">
              <w:rPr>
                <w:rFonts w:eastAsia="Calibri"/>
                <w:szCs w:val="22"/>
              </w:rPr>
              <w:t>Jurgėnai</w:t>
            </w:r>
            <w:proofErr w:type="spellEnd"/>
            <w:r w:rsidRPr="006266C8">
              <w:rPr>
                <w:rFonts w:eastAsia="Calibri"/>
                <w:szCs w:val="22"/>
              </w:rPr>
              <w:t>–Budriai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EEEFDA5" w14:textId="50337DB6" w:rsidR="005C72E9" w:rsidRPr="00620CA5" w:rsidRDefault="005C72E9" w:rsidP="005C72E9">
            <w:pPr>
              <w:jc w:val="right"/>
              <w:rPr>
                <w:rFonts w:eastAsia="Calibri"/>
                <w:szCs w:val="22"/>
              </w:rPr>
            </w:pPr>
            <w:r w:rsidRPr="006266C8">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582B4" w14:textId="2EF7AF71"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3EC1C" w14:textId="2ACCD47F" w:rsidR="005C72E9" w:rsidRPr="00620CA5" w:rsidRDefault="005C72E9" w:rsidP="005C72E9">
            <w:pPr>
              <w:jc w:val="right"/>
              <w:rPr>
                <w:rFonts w:eastAsia="Calibri"/>
                <w:szCs w:val="22"/>
              </w:rPr>
            </w:pPr>
            <w:r w:rsidRPr="006266C8">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5DB45" w14:textId="30C2B6A6"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9AB87" w14:textId="6279EDF1"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261C21" w14:textId="6CCA3564" w:rsidR="005C72E9" w:rsidRPr="00620CA5" w:rsidRDefault="005C72E9" w:rsidP="005C72E9">
            <w:pPr>
              <w:jc w:val="center"/>
              <w:rPr>
                <w:rFonts w:eastAsia="Calibri"/>
                <w:szCs w:val="22"/>
              </w:rPr>
            </w:pPr>
            <w:r w:rsidRPr="006266C8">
              <w:rPr>
                <w:rFonts w:eastAsia="Calibri"/>
                <w:szCs w:val="22"/>
              </w:rPr>
              <w:t>-</w:t>
            </w:r>
          </w:p>
        </w:tc>
      </w:tr>
      <w:tr w:rsidR="005C72E9" w:rsidRPr="00620CA5" w14:paraId="46853D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8E040F"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3E5E9C" w14:textId="56540D4C" w:rsidR="005C72E9" w:rsidRPr="00620CA5" w:rsidRDefault="005C72E9" w:rsidP="005C72E9">
            <w:pPr>
              <w:rPr>
                <w:rFonts w:eastAsia="Calibri"/>
                <w:szCs w:val="22"/>
              </w:rPr>
            </w:pPr>
            <w:r w:rsidRPr="006266C8">
              <w:rPr>
                <w:rFonts w:eastAsia="Calibri"/>
                <w:szCs w:val="22"/>
              </w:rPr>
              <w:t>k36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0C05220" w14:textId="14830C19" w:rsidR="005C72E9" w:rsidRPr="00620CA5" w:rsidRDefault="005C72E9" w:rsidP="005C72E9">
            <w:pPr>
              <w:rPr>
                <w:rFonts w:eastAsia="Calibri"/>
                <w:szCs w:val="22"/>
              </w:rPr>
            </w:pPr>
            <w:proofErr w:type="spellStart"/>
            <w:r w:rsidRPr="006266C8">
              <w:rPr>
                <w:rFonts w:eastAsia="Calibri"/>
                <w:szCs w:val="22"/>
              </w:rPr>
              <w:t>Janušava</w:t>
            </w:r>
            <w:proofErr w:type="spellEnd"/>
            <w:r w:rsidRPr="006266C8">
              <w:rPr>
                <w:rFonts w:eastAsia="Calibri"/>
                <w:szCs w:val="22"/>
              </w:rPr>
              <w:t xml:space="preserve">–Narbutai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D1B6C18" w14:textId="32D032B4" w:rsidR="005C72E9" w:rsidRPr="00620CA5" w:rsidRDefault="005C72E9" w:rsidP="005C72E9">
            <w:pPr>
              <w:jc w:val="right"/>
              <w:rPr>
                <w:rFonts w:eastAsia="Calibri"/>
                <w:szCs w:val="22"/>
              </w:rPr>
            </w:pPr>
            <w:r w:rsidRPr="006266C8">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E9FB8" w14:textId="4A29AA25"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24F39" w14:textId="7CC3A06E" w:rsidR="005C72E9" w:rsidRPr="00620CA5" w:rsidRDefault="005C72E9" w:rsidP="005C72E9">
            <w:pPr>
              <w:jc w:val="right"/>
              <w:rPr>
                <w:rFonts w:eastAsia="Calibri"/>
                <w:szCs w:val="22"/>
              </w:rPr>
            </w:pPr>
            <w:r w:rsidRPr="006266C8">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47CC" w14:textId="196537F0"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D5453" w14:textId="6817BCF2" w:rsidR="005C72E9" w:rsidRPr="00620CA5" w:rsidRDefault="005C72E9" w:rsidP="005C72E9">
            <w:pPr>
              <w:jc w:val="center"/>
              <w:rPr>
                <w:rFonts w:eastAsia="Calibri"/>
                <w:szCs w:val="22"/>
              </w:rPr>
            </w:pPr>
            <w:proofErr w:type="spellStart"/>
            <w:r w:rsidRPr="006266C8">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88A740" w14:textId="4D25071C" w:rsidR="005C72E9" w:rsidRPr="00620CA5" w:rsidRDefault="005C72E9" w:rsidP="005C72E9">
            <w:pPr>
              <w:jc w:val="center"/>
              <w:rPr>
                <w:rFonts w:eastAsia="Calibri"/>
                <w:szCs w:val="22"/>
              </w:rPr>
            </w:pPr>
            <w:r w:rsidRPr="006266C8">
              <w:rPr>
                <w:rFonts w:eastAsia="Calibri"/>
                <w:szCs w:val="22"/>
              </w:rPr>
              <w:t>4400-5979-3732</w:t>
            </w:r>
          </w:p>
        </w:tc>
      </w:tr>
      <w:tr w:rsidR="005C72E9" w:rsidRPr="00620CA5" w14:paraId="3936F1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A0F5D6"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03B8BB" w14:textId="19441FC4" w:rsidR="005C72E9" w:rsidRPr="00620CA5" w:rsidRDefault="005C72E9" w:rsidP="005C72E9">
            <w:pPr>
              <w:rPr>
                <w:rFonts w:eastAsia="Calibri"/>
                <w:szCs w:val="22"/>
              </w:rPr>
            </w:pPr>
            <w:r w:rsidRPr="006266C8">
              <w:rPr>
                <w:rFonts w:eastAsia="Calibri"/>
                <w:szCs w:val="22"/>
              </w:rPr>
              <w:t>k38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BD2BB4C" w14:textId="7A6986A8" w:rsidR="005C72E9" w:rsidRPr="00620CA5" w:rsidRDefault="005C72E9" w:rsidP="005C72E9">
            <w:pPr>
              <w:rPr>
                <w:rFonts w:eastAsia="Calibri"/>
                <w:szCs w:val="22"/>
              </w:rPr>
            </w:pPr>
            <w:proofErr w:type="spellStart"/>
            <w:r w:rsidRPr="006266C8">
              <w:rPr>
                <w:rFonts w:eastAsia="Calibri"/>
                <w:szCs w:val="22"/>
              </w:rPr>
              <w:t>Repšėnai</w:t>
            </w:r>
            <w:proofErr w:type="spellEnd"/>
            <w:r w:rsidRPr="006266C8">
              <w:rPr>
                <w:rFonts w:eastAsia="Calibri"/>
                <w:szCs w:val="22"/>
              </w:rPr>
              <w:t xml:space="preserve">–Miškiniai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681DFD" w14:textId="1F4DF6DC" w:rsidR="005C72E9" w:rsidRPr="00620CA5" w:rsidRDefault="005C72E9" w:rsidP="005C72E9">
            <w:pPr>
              <w:jc w:val="right"/>
              <w:rPr>
                <w:rFonts w:eastAsia="Calibri"/>
                <w:szCs w:val="22"/>
              </w:rPr>
            </w:pPr>
            <w:r w:rsidRPr="006266C8">
              <w:rPr>
                <w:rFonts w:eastAsia="Calibri"/>
                <w:szCs w:val="22"/>
              </w:rPr>
              <w:t xml:space="preserve"> 1328</w:t>
            </w:r>
          </w:p>
        </w:tc>
        <w:tc>
          <w:tcPr>
            <w:tcW w:w="1133" w:type="dxa"/>
            <w:tcBorders>
              <w:top w:val="single" w:sz="4" w:space="0" w:color="auto"/>
              <w:left w:val="single" w:sz="4" w:space="0" w:color="auto"/>
              <w:bottom w:val="single" w:sz="4" w:space="0" w:color="auto"/>
              <w:right w:val="single" w:sz="4" w:space="0" w:color="auto"/>
            </w:tcBorders>
            <w:vAlign w:val="center"/>
          </w:tcPr>
          <w:p w14:paraId="1B534269" w14:textId="7102E78A" w:rsidR="005C72E9" w:rsidRPr="00620CA5" w:rsidRDefault="005C72E9" w:rsidP="005C72E9">
            <w:pPr>
              <w:jc w:val="right"/>
              <w:rPr>
                <w:rFonts w:eastAsia="Calibri"/>
                <w:szCs w:val="22"/>
              </w:rPr>
            </w:pPr>
            <w:r w:rsidRPr="006266C8">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78544" w14:textId="2E69B083" w:rsidR="005C72E9" w:rsidRPr="00620CA5" w:rsidRDefault="005C72E9" w:rsidP="005C72E9">
            <w:pPr>
              <w:jc w:val="right"/>
              <w:rPr>
                <w:rFonts w:eastAsia="Calibri"/>
                <w:szCs w:val="22"/>
              </w:rPr>
            </w:pPr>
            <w:r w:rsidRPr="006266C8">
              <w:rPr>
                <w:rFonts w:eastAsia="Calibri"/>
                <w:szCs w:val="22"/>
              </w:rPr>
              <w:t>1094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7AB6" w14:textId="0D066FF1" w:rsidR="005C72E9" w:rsidRPr="00620CA5" w:rsidRDefault="005C72E9" w:rsidP="005C72E9">
            <w:pPr>
              <w:jc w:val="right"/>
              <w:rPr>
                <w:rFonts w:eastAsia="Calibri"/>
                <w:szCs w:val="22"/>
              </w:rPr>
            </w:pPr>
            <w:r w:rsidRPr="006266C8">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07F5E" w14:textId="079EBD66"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831E86" w14:textId="4A1BD862" w:rsidR="005C72E9" w:rsidRPr="00620CA5" w:rsidRDefault="005C72E9" w:rsidP="005C72E9">
            <w:pPr>
              <w:jc w:val="center"/>
              <w:rPr>
                <w:rFonts w:eastAsia="Calibri"/>
                <w:szCs w:val="22"/>
              </w:rPr>
            </w:pPr>
            <w:r w:rsidRPr="006266C8">
              <w:rPr>
                <w:rFonts w:eastAsia="Calibri"/>
                <w:szCs w:val="22"/>
              </w:rPr>
              <w:t>4400-6246-0397</w:t>
            </w:r>
          </w:p>
        </w:tc>
      </w:tr>
      <w:tr w:rsidR="005C72E9" w:rsidRPr="00620CA5" w14:paraId="5A0C4CC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E4D18E"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47EBA8" w14:textId="6FF4674A" w:rsidR="005C72E9" w:rsidRPr="00620CA5" w:rsidRDefault="005C72E9" w:rsidP="005C72E9">
            <w:pPr>
              <w:rPr>
                <w:rFonts w:eastAsia="Calibri"/>
                <w:szCs w:val="22"/>
              </w:rPr>
            </w:pPr>
            <w:r w:rsidRPr="006266C8">
              <w:rPr>
                <w:rFonts w:eastAsia="Calibri"/>
                <w:szCs w:val="22"/>
              </w:rPr>
              <w:t>k39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287947" w14:textId="35CE5BE1" w:rsidR="005C72E9" w:rsidRPr="00620CA5" w:rsidRDefault="005C72E9" w:rsidP="005C72E9">
            <w:pPr>
              <w:rPr>
                <w:rFonts w:eastAsia="Calibri"/>
                <w:szCs w:val="22"/>
              </w:rPr>
            </w:pPr>
            <w:r w:rsidRPr="006266C8">
              <w:rPr>
                <w:rFonts w:eastAsia="Calibri"/>
                <w:szCs w:val="22"/>
              </w:rPr>
              <w:t>Privažiuojamasis kelias iki Miškinių k. nuo kelio Nr. 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9C16C30" w14:textId="5F86596E" w:rsidR="005C72E9" w:rsidRPr="00620CA5" w:rsidRDefault="005C72E9" w:rsidP="005C72E9">
            <w:pPr>
              <w:jc w:val="right"/>
              <w:rPr>
                <w:rFonts w:eastAsia="Calibri"/>
                <w:szCs w:val="22"/>
              </w:rPr>
            </w:pPr>
            <w:r w:rsidRPr="006266C8">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tcPr>
          <w:p w14:paraId="1C604DA6" w14:textId="69F805BC" w:rsidR="005C72E9" w:rsidRPr="00620CA5" w:rsidRDefault="005C72E9" w:rsidP="005C72E9">
            <w:pPr>
              <w:jc w:val="right"/>
              <w:rPr>
                <w:rFonts w:eastAsia="Calibri"/>
                <w:strike/>
                <w:szCs w:val="22"/>
              </w:rPr>
            </w:pPr>
            <w:r w:rsidRPr="006266C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F9579" w14:textId="1AC5C5D4"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61753" w14:textId="18F21FE0" w:rsidR="005C72E9" w:rsidRPr="00620CA5" w:rsidRDefault="005C72E9" w:rsidP="005C72E9">
            <w:pPr>
              <w:jc w:val="right"/>
              <w:rPr>
                <w:rFonts w:eastAsia="Calibri"/>
                <w:szCs w:val="22"/>
              </w:rPr>
            </w:pPr>
            <w:r w:rsidRPr="006266C8">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B939" w14:textId="54646196"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639306" w14:textId="73EDEEE0" w:rsidR="005C72E9" w:rsidRPr="00620CA5" w:rsidRDefault="005C72E9" w:rsidP="005C72E9">
            <w:pPr>
              <w:jc w:val="center"/>
              <w:rPr>
                <w:rFonts w:eastAsia="Calibri"/>
                <w:szCs w:val="22"/>
              </w:rPr>
            </w:pPr>
            <w:r w:rsidRPr="006266C8">
              <w:rPr>
                <w:rFonts w:eastAsia="Calibri"/>
                <w:szCs w:val="22"/>
              </w:rPr>
              <w:t>-</w:t>
            </w:r>
          </w:p>
        </w:tc>
      </w:tr>
      <w:tr w:rsidR="005C72E9" w:rsidRPr="00620CA5" w14:paraId="096D68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EA7B63"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28C3990" w14:textId="22002E35" w:rsidR="005C72E9" w:rsidRPr="00620CA5" w:rsidRDefault="005C72E9" w:rsidP="005C72E9">
            <w:pPr>
              <w:rPr>
                <w:rFonts w:eastAsia="Calibri"/>
                <w:szCs w:val="22"/>
              </w:rPr>
            </w:pPr>
            <w:r w:rsidRPr="006266C8">
              <w:rPr>
                <w:rFonts w:eastAsia="Calibri"/>
                <w:szCs w:val="22"/>
              </w:rPr>
              <w:t>k4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88936C8" w14:textId="2CCEF36B" w:rsidR="005C72E9" w:rsidRPr="00620CA5" w:rsidRDefault="005C72E9" w:rsidP="005C72E9">
            <w:pPr>
              <w:rPr>
                <w:rFonts w:eastAsia="Calibri"/>
                <w:szCs w:val="22"/>
              </w:rPr>
            </w:pPr>
            <w:proofErr w:type="spellStart"/>
            <w:r w:rsidRPr="006266C8">
              <w:rPr>
                <w:rFonts w:eastAsia="Calibri"/>
                <w:szCs w:val="22"/>
              </w:rPr>
              <w:t>Pienionys</w:t>
            </w:r>
            <w:proofErr w:type="spellEnd"/>
            <w:r w:rsidRPr="006266C8">
              <w:rPr>
                <w:rFonts w:eastAsia="Calibri"/>
                <w:szCs w:val="22"/>
              </w:rPr>
              <w:t>–Maželiai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3077EF4" w14:textId="02F93E16" w:rsidR="005C72E9" w:rsidRPr="00620CA5" w:rsidRDefault="005C72E9" w:rsidP="005C72E9">
            <w:pPr>
              <w:jc w:val="right"/>
              <w:rPr>
                <w:rFonts w:eastAsia="Calibri"/>
                <w:szCs w:val="22"/>
              </w:rPr>
            </w:pPr>
            <w:r w:rsidRPr="006266C8">
              <w:rPr>
                <w:rFonts w:eastAsia="Calibri"/>
                <w:szCs w:val="22"/>
              </w:rPr>
              <w:t> </w:t>
            </w:r>
            <w:r w:rsidRPr="006266C8">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50DA" w14:textId="6A9C1A21"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07890" w14:textId="6F6515BA" w:rsidR="005C72E9" w:rsidRPr="00620CA5" w:rsidRDefault="005C72E9" w:rsidP="005C72E9">
            <w:pPr>
              <w:jc w:val="right"/>
              <w:rPr>
                <w:rFonts w:eastAsia="Calibri"/>
                <w:szCs w:val="22"/>
              </w:rPr>
            </w:pPr>
            <w:r w:rsidRPr="006266C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DFD17" w14:textId="4A5B3BE4" w:rsidR="005C72E9" w:rsidRPr="00620CA5" w:rsidRDefault="005C72E9" w:rsidP="005C72E9">
            <w:pPr>
              <w:jc w:val="right"/>
              <w:rPr>
                <w:rFonts w:eastAsia="Calibri"/>
                <w:szCs w:val="22"/>
              </w:rPr>
            </w:pPr>
            <w:r w:rsidRPr="006266C8">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312FE" w14:textId="3A19B53B" w:rsidR="005C72E9" w:rsidRPr="00620CA5" w:rsidRDefault="005C72E9" w:rsidP="005C72E9">
            <w:pPr>
              <w:jc w:val="center"/>
              <w:rPr>
                <w:rFonts w:eastAsia="Calibri"/>
                <w:szCs w:val="22"/>
              </w:rPr>
            </w:pPr>
            <w:proofErr w:type="spellStart"/>
            <w:r w:rsidRPr="006266C8">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C5BE0" w14:textId="4AE13DB3" w:rsidR="005C72E9" w:rsidRPr="00620CA5" w:rsidRDefault="005C72E9" w:rsidP="005C72E9">
            <w:pPr>
              <w:jc w:val="center"/>
              <w:rPr>
                <w:rFonts w:eastAsia="Calibri"/>
                <w:szCs w:val="22"/>
              </w:rPr>
            </w:pPr>
            <w:r w:rsidRPr="006266C8">
              <w:rPr>
                <w:rFonts w:eastAsia="Calibri"/>
                <w:bCs/>
                <w:szCs w:val="22"/>
              </w:rPr>
              <w:t>4400-6575-8327</w:t>
            </w:r>
          </w:p>
        </w:tc>
      </w:tr>
      <w:tr w:rsidR="005C72E9" w:rsidRPr="00620CA5" w14:paraId="12FEE9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3D5104"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59CE92" w14:textId="763D7D95" w:rsidR="005C72E9" w:rsidRPr="00620CA5" w:rsidRDefault="005C72E9" w:rsidP="005C72E9">
            <w:pPr>
              <w:rPr>
                <w:rFonts w:eastAsia="Calibri"/>
                <w:szCs w:val="22"/>
              </w:rPr>
            </w:pPr>
            <w:r w:rsidRPr="006266C8">
              <w:rPr>
                <w:rFonts w:eastAsia="Calibri"/>
                <w:szCs w:val="22"/>
              </w:rPr>
              <w:t>k41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C569D8A" w14:textId="31BB314A" w:rsidR="005C72E9" w:rsidRPr="00620CA5" w:rsidRDefault="005C72E9" w:rsidP="005C72E9">
            <w:pPr>
              <w:rPr>
                <w:rFonts w:eastAsia="Calibri"/>
                <w:szCs w:val="22"/>
              </w:rPr>
            </w:pPr>
            <w:proofErr w:type="spellStart"/>
            <w:r w:rsidRPr="006266C8">
              <w:rPr>
                <w:rFonts w:eastAsia="Calibri"/>
                <w:szCs w:val="22"/>
              </w:rPr>
              <w:t>Domeikiai</w:t>
            </w:r>
            <w:proofErr w:type="spellEnd"/>
            <w:r w:rsidRPr="006266C8">
              <w:rPr>
                <w:rFonts w:eastAsia="Calibri"/>
                <w:szCs w:val="22"/>
              </w:rPr>
              <w:t>–Svirnai II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1E6A38E" w14:textId="4AFAFDE9" w:rsidR="005C72E9" w:rsidRPr="00620CA5" w:rsidRDefault="005C72E9" w:rsidP="005C72E9">
            <w:pPr>
              <w:jc w:val="right"/>
              <w:rPr>
                <w:rFonts w:eastAsia="Calibri"/>
                <w:szCs w:val="22"/>
              </w:rPr>
            </w:pPr>
            <w:r w:rsidRPr="006266C8">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D5222" w14:textId="00DB8630"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4AA23" w14:textId="1F9CD4E3" w:rsidR="005C72E9" w:rsidRPr="00620CA5" w:rsidRDefault="005C72E9" w:rsidP="005C72E9">
            <w:pPr>
              <w:jc w:val="right"/>
              <w:rPr>
                <w:rFonts w:eastAsia="Calibri"/>
                <w:szCs w:val="22"/>
              </w:rPr>
            </w:pPr>
            <w:r w:rsidRPr="006266C8">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FB4A3" w14:textId="33FAB4A0"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1CCB2" w14:textId="2191710D" w:rsidR="005C72E9" w:rsidRPr="00620CA5" w:rsidRDefault="005C72E9" w:rsidP="005C72E9">
            <w:pPr>
              <w:jc w:val="center"/>
              <w:rPr>
                <w:rFonts w:eastAsia="Calibri"/>
                <w:szCs w:val="22"/>
              </w:rPr>
            </w:pPr>
            <w:proofErr w:type="spellStart"/>
            <w:r w:rsidRPr="006266C8">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36AFB0" w14:textId="29AEBA6A" w:rsidR="005C72E9" w:rsidRPr="00620CA5" w:rsidRDefault="005C72E9" w:rsidP="005C72E9">
            <w:pPr>
              <w:jc w:val="center"/>
              <w:rPr>
                <w:rFonts w:eastAsia="Calibri"/>
                <w:szCs w:val="22"/>
              </w:rPr>
            </w:pPr>
            <w:r w:rsidRPr="006266C8">
              <w:rPr>
                <w:rFonts w:eastAsia="Calibri"/>
                <w:szCs w:val="22"/>
              </w:rPr>
              <w:t>-</w:t>
            </w:r>
          </w:p>
        </w:tc>
      </w:tr>
      <w:tr w:rsidR="005C72E9" w:rsidRPr="00620CA5" w14:paraId="685CE0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5E0DDC"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469D92" w14:textId="32BBDA24" w:rsidR="005C72E9" w:rsidRPr="00620CA5" w:rsidRDefault="005C72E9" w:rsidP="005C72E9">
            <w:pPr>
              <w:rPr>
                <w:rFonts w:eastAsia="Calibri"/>
                <w:szCs w:val="22"/>
              </w:rPr>
            </w:pPr>
            <w:r w:rsidRPr="006266C8">
              <w:rPr>
                <w:rFonts w:eastAsia="Calibri"/>
                <w:szCs w:val="22"/>
              </w:rPr>
              <w:t>k41-1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17AC0D" w14:textId="511B9D0D" w:rsidR="005C72E9" w:rsidRPr="00620CA5" w:rsidRDefault="005C72E9" w:rsidP="005C72E9">
            <w:pPr>
              <w:rPr>
                <w:rFonts w:eastAsia="Calibri"/>
                <w:szCs w:val="22"/>
              </w:rPr>
            </w:pPr>
            <w:r w:rsidRPr="006266C8">
              <w:rPr>
                <w:rFonts w:eastAsia="Calibri"/>
                <w:szCs w:val="22"/>
              </w:rPr>
              <w:t>Svirnai II–</w:t>
            </w:r>
            <w:proofErr w:type="spellStart"/>
            <w:r w:rsidRPr="006266C8">
              <w:rPr>
                <w:rFonts w:eastAsia="Calibri"/>
                <w:szCs w:val="22"/>
              </w:rPr>
              <w:t>Riklikai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A304989" w14:textId="583931C6" w:rsidR="005C72E9" w:rsidRPr="00620CA5" w:rsidRDefault="005C72E9" w:rsidP="005C72E9">
            <w:pPr>
              <w:jc w:val="right"/>
              <w:rPr>
                <w:rFonts w:eastAsia="Calibri"/>
                <w:szCs w:val="22"/>
              </w:rPr>
            </w:pPr>
            <w:r w:rsidRPr="006266C8">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1EC4F" w14:textId="589148AA"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33684" w14:textId="2FEE47FA" w:rsidR="005C72E9" w:rsidRPr="00620CA5" w:rsidRDefault="005C72E9" w:rsidP="005C72E9">
            <w:pPr>
              <w:jc w:val="right"/>
              <w:rPr>
                <w:rFonts w:eastAsia="Calibri"/>
                <w:szCs w:val="22"/>
              </w:rPr>
            </w:pPr>
            <w:r w:rsidRPr="006266C8">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390D" w14:textId="7527E99B"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C6C0E" w14:textId="1F271A08"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6A4819" w14:textId="3DE5E316" w:rsidR="005C72E9" w:rsidRPr="00620CA5" w:rsidRDefault="005C72E9" w:rsidP="005C72E9">
            <w:pPr>
              <w:jc w:val="center"/>
              <w:rPr>
                <w:rFonts w:eastAsia="Calibri"/>
                <w:szCs w:val="22"/>
              </w:rPr>
            </w:pPr>
            <w:r w:rsidRPr="006266C8">
              <w:rPr>
                <w:rFonts w:eastAsia="Calibri"/>
                <w:szCs w:val="22"/>
              </w:rPr>
              <w:t>4400-6240-6491</w:t>
            </w:r>
          </w:p>
        </w:tc>
      </w:tr>
      <w:tr w:rsidR="005C72E9" w:rsidRPr="00620CA5" w14:paraId="0D3F87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165938"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69925C" w14:textId="047ECA7A" w:rsidR="005C72E9" w:rsidRPr="00620CA5" w:rsidRDefault="005C72E9" w:rsidP="005C72E9">
            <w:pPr>
              <w:rPr>
                <w:rFonts w:eastAsia="Calibri"/>
                <w:szCs w:val="22"/>
              </w:rPr>
            </w:pPr>
            <w:r w:rsidRPr="006266C8">
              <w:rPr>
                <w:rFonts w:eastAsia="Calibri"/>
                <w:szCs w:val="22"/>
              </w:rPr>
              <w:t>k42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20A52B" w14:textId="68574187" w:rsidR="005C72E9" w:rsidRPr="00620CA5" w:rsidRDefault="005C72E9" w:rsidP="005C72E9">
            <w:pPr>
              <w:rPr>
                <w:rFonts w:eastAsia="Calibri"/>
                <w:szCs w:val="22"/>
              </w:rPr>
            </w:pPr>
            <w:r w:rsidRPr="006266C8">
              <w:rPr>
                <w:rFonts w:eastAsia="Calibri"/>
                <w:szCs w:val="22"/>
              </w:rPr>
              <w:t>Svirnai II–Žibučiai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26D42FB" w14:textId="395BB23A" w:rsidR="005C72E9" w:rsidRPr="00620CA5" w:rsidRDefault="005C72E9" w:rsidP="005C72E9">
            <w:pPr>
              <w:jc w:val="right"/>
              <w:rPr>
                <w:rFonts w:eastAsia="Calibri"/>
                <w:szCs w:val="22"/>
              </w:rPr>
            </w:pPr>
            <w:r w:rsidRPr="006266C8">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F614A" w14:textId="2BE23799"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42002" w14:textId="42FBE7A7" w:rsidR="005C72E9" w:rsidRPr="00620CA5" w:rsidRDefault="005C72E9" w:rsidP="005C72E9">
            <w:pPr>
              <w:jc w:val="right"/>
              <w:rPr>
                <w:rFonts w:eastAsia="Calibri"/>
                <w:szCs w:val="22"/>
              </w:rPr>
            </w:pPr>
            <w:r w:rsidRPr="006266C8">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DB8C" w14:textId="025C018E"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5636" w14:textId="09E7D55E"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DB32FA" w14:textId="4759352B" w:rsidR="005C72E9" w:rsidRPr="00620CA5" w:rsidRDefault="005C72E9" w:rsidP="005C72E9">
            <w:pPr>
              <w:jc w:val="center"/>
              <w:rPr>
                <w:rFonts w:eastAsia="Calibri"/>
                <w:szCs w:val="22"/>
              </w:rPr>
            </w:pPr>
            <w:r w:rsidRPr="006266C8">
              <w:rPr>
                <w:rFonts w:eastAsia="Calibri"/>
                <w:szCs w:val="22"/>
              </w:rPr>
              <w:t>4400-6240-6759</w:t>
            </w:r>
          </w:p>
        </w:tc>
      </w:tr>
      <w:tr w:rsidR="005C72E9" w:rsidRPr="00620CA5" w14:paraId="59D838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2EA1AC"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FD2A49" w14:textId="3B12352B" w:rsidR="005C72E9" w:rsidRPr="00620CA5" w:rsidRDefault="005C72E9" w:rsidP="005C72E9">
            <w:pPr>
              <w:rPr>
                <w:rFonts w:eastAsia="Calibri"/>
                <w:szCs w:val="22"/>
              </w:rPr>
            </w:pPr>
            <w:r w:rsidRPr="006266C8">
              <w:rPr>
                <w:rFonts w:eastAsia="Calibri"/>
                <w:szCs w:val="22"/>
              </w:rPr>
              <w:t>k43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4C1473" w14:textId="2AE90577" w:rsidR="005C72E9" w:rsidRPr="00620CA5" w:rsidRDefault="005C72E9" w:rsidP="005C72E9">
            <w:pPr>
              <w:rPr>
                <w:rFonts w:eastAsia="Calibri"/>
                <w:szCs w:val="22"/>
              </w:rPr>
            </w:pPr>
            <w:proofErr w:type="spellStart"/>
            <w:r w:rsidRPr="006266C8">
              <w:rPr>
                <w:rFonts w:eastAsia="Calibri"/>
                <w:szCs w:val="22"/>
              </w:rPr>
              <w:t>Bugeniškis</w:t>
            </w:r>
            <w:proofErr w:type="spellEnd"/>
            <w:r w:rsidRPr="006266C8">
              <w:rPr>
                <w:rFonts w:eastAsia="Calibri"/>
                <w:szCs w:val="22"/>
              </w:rPr>
              <w:t>–</w:t>
            </w:r>
            <w:proofErr w:type="spellStart"/>
            <w:r w:rsidRPr="006266C8">
              <w:rPr>
                <w:rFonts w:eastAsia="Calibri"/>
                <w:szCs w:val="22"/>
              </w:rPr>
              <w:t>Laviškis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CB96933" w14:textId="74628BE9" w:rsidR="005C72E9" w:rsidRPr="00620CA5" w:rsidRDefault="005C72E9" w:rsidP="005C72E9">
            <w:pPr>
              <w:jc w:val="right"/>
              <w:rPr>
                <w:rFonts w:eastAsia="Calibri"/>
                <w:szCs w:val="22"/>
              </w:rPr>
            </w:pPr>
            <w:r w:rsidRPr="006266C8">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B92D" w14:textId="6F1E9DDA"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69D992F" w14:textId="394D5553" w:rsidR="005C72E9" w:rsidRPr="00620CA5" w:rsidRDefault="005C72E9" w:rsidP="005C72E9">
            <w:pPr>
              <w:jc w:val="right"/>
              <w:rPr>
                <w:rFonts w:eastAsia="Calibri"/>
                <w:szCs w:val="22"/>
              </w:rPr>
            </w:pPr>
            <w:r w:rsidRPr="006266C8">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A95DE" w14:textId="32416003"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41562" w14:textId="3D798690"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54F8C3" w14:textId="06AE9376" w:rsidR="005C72E9" w:rsidRPr="00620CA5" w:rsidRDefault="005C72E9" w:rsidP="005C72E9">
            <w:pPr>
              <w:jc w:val="center"/>
              <w:rPr>
                <w:rFonts w:eastAsia="Calibri"/>
                <w:szCs w:val="22"/>
              </w:rPr>
            </w:pPr>
            <w:r w:rsidRPr="006266C8">
              <w:rPr>
                <w:rFonts w:eastAsia="Calibri"/>
                <w:szCs w:val="22"/>
              </w:rPr>
              <w:t>4400-6248-6019</w:t>
            </w:r>
          </w:p>
        </w:tc>
      </w:tr>
      <w:tr w:rsidR="005C72E9" w:rsidRPr="00620CA5" w14:paraId="4D07EF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FB0F16"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7EA15F" w14:textId="43EC61CD" w:rsidR="005C72E9" w:rsidRPr="00620CA5" w:rsidRDefault="005C72E9" w:rsidP="005C72E9">
            <w:pPr>
              <w:rPr>
                <w:rFonts w:eastAsia="Calibri"/>
                <w:szCs w:val="22"/>
              </w:rPr>
            </w:pPr>
            <w:r w:rsidRPr="006266C8">
              <w:rPr>
                <w:rFonts w:eastAsia="Calibri"/>
                <w:szCs w:val="22"/>
              </w:rPr>
              <w:t>k44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D01A64F" w14:textId="26331FBD" w:rsidR="005C72E9" w:rsidRPr="00620CA5" w:rsidRDefault="005C72E9" w:rsidP="005C72E9">
            <w:pPr>
              <w:rPr>
                <w:rFonts w:eastAsia="Calibri"/>
                <w:szCs w:val="22"/>
              </w:rPr>
            </w:pPr>
            <w:r w:rsidRPr="006266C8">
              <w:rPr>
                <w:rFonts w:eastAsia="Calibri"/>
                <w:szCs w:val="22"/>
              </w:rPr>
              <w:t>Pravažiuojamasis kelias nuo Margių k. iki Sirvydų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355F4A6" w14:textId="721F191E" w:rsidR="005C72E9" w:rsidRPr="00620CA5" w:rsidRDefault="005C72E9" w:rsidP="005C72E9">
            <w:pPr>
              <w:jc w:val="right"/>
              <w:rPr>
                <w:rFonts w:eastAsia="Calibri"/>
                <w:szCs w:val="22"/>
              </w:rPr>
            </w:pPr>
            <w:r w:rsidRPr="006266C8">
              <w:rPr>
                <w:rFonts w:eastAsia="Calibri"/>
                <w:szCs w:val="22"/>
              </w:rPr>
              <w:t>1915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56E1" w14:textId="3FBDFFD9"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CAFA8" w14:textId="493C92B3" w:rsidR="005C72E9" w:rsidRPr="00620CA5" w:rsidRDefault="005C72E9" w:rsidP="005C72E9">
            <w:pPr>
              <w:jc w:val="right"/>
              <w:rPr>
                <w:rFonts w:eastAsia="Calibri"/>
                <w:szCs w:val="22"/>
              </w:rPr>
            </w:pPr>
            <w:r w:rsidRPr="006266C8">
              <w:rPr>
                <w:rFonts w:eastAsia="Calibri"/>
                <w:szCs w:val="22"/>
              </w:rPr>
              <w:t>1915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BA988" w14:textId="022D77B0"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396A8" w14:textId="536C18AA"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F7731D" w14:textId="6187F541" w:rsidR="005C72E9" w:rsidRPr="00620CA5" w:rsidRDefault="005C72E9" w:rsidP="005C72E9">
            <w:pPr>
              <w:jc w:val="center"/>
              <w:rPr>
                <w:rFonts w:eastAsia="Calibri"/>
                <w:szCs w:val="22"/>
              </w:rPr>
            </w:pPr>
            <w:r w:rsidRPr="006266C8">
              <w:rPr>
                <w:rFonts w:eastAsia="Calibri"/>
                <w:szCs w:val="22"/>
              </w:rPr>
              <w:t>-</w:t>
            </w:r>
          </w:p>
        </w:tc>
      </w:tr>
      <w:tr w:rsidR="005C72E9" w:rsidRPr="00620CA5" w14:paraId="712F18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757AE0"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F7CBE6" w14:textId="10C12DBD" w:rsidR="005C72E9" w:rsidRPr="00620CA5" w:rsidRDefault="005C72E9" w:rsidP="005C72E9">
            <w:pPr>
              <w:rPr>
                <w:rFonts w:eastAsia="Calibri"/>
                <w:szCs w:val="22"/>
              </w:rPr>
            </w:pPr>
            <w:r w:rsidRPr="006266C8">
              <w:rPr>
                <w:rFonts w:eastAsia="Calibri"/>
                <w:szCs w:val="22"/>
              </w:rPr>
              <w:t>k45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2561F4D" w14:textId="6B353731" w:rsidR="005C72E9" w:rsidRPr="00620CA5" w:rsidRDefault="005C72E9" w:rsidP="005C72E9">
            <w:pPr>
              <w:rPr>
                <w:rFonts w:eastAsia="Calibri"/>
                <w:szCs w:val="22"/>
              </w:rPr>
            </w:pPr>
            <w:r w:rsidRPr="006266C8">
              <w:rPr>
                <w:rFonts w:eastAsia="Calibri"/>
                <w:szCs w:val="22"/>
              </w:rPr>
              <w:t>Kavarskas–Girelė</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CFBCAA1" w14:textId="736BBB8F" w:rsidR="005C72E9" w:rsidRPr="00620CA5" w:rsidRDefault="005C72E9" w:rsidP="005C72E9">
            <w:pPr>
              <w:jc w:val="right"/>
              <w:rPr>
                <w:rFonts w:eastAsia="Calibri"/>
                <w:szCs w:val="22"/>
              </w:rPr>
            </w:pPr>
            <w:r w:rsidRPr="006266C8">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94D6C" w14:textId="3F6DFFD9"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BCDEC" w14:textId="79B49AF9" w:rsidR="005C72E9" w:rsidRPr="00620CA5" w:rsidRDefault="005C72E9" w:rsidP="005C72E9">
            <w:pPr>
              <w:jc w:val="right"/>
              <w:rPr>
                <w:rFonts w:eastAsia="Calibri"/>
                <w:szCs w:val="22"/>
              </w:rPr>
            </w:pPr>
            <w:r w:rsidRPr="006266C8">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7BE96" w14:textId="3DC96AC8"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767E5" w14:textId="2051C88B" w:rsidR="005C72E9" w:rsidRPr="00620CA5" w:rsidRDefault="005C72E9" w:rsidP="005C72E9">
            <w:pPr>
              <w:jc w:val="center"/>
              <w:rPr>
                <w:rFonts w:eastAsia="Calibri"/>
                <w:szCs w:val="22"/>
              </w:rPr>
            </w:pPr>
            <w:proofErr w:type="spellStart"/>
            <w:r w:rsidRPr="006266C8">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998924" w14:textId="6E7DF91F" w:rsidR="005C72E9" w:rsidRPr="00620CA5" w:rsidRDefault="005C72E9" w:rsidP="005C72E9">
            <w:pPr>
              <w:jc w:val="center"/>
              <w:rPr>
                <w:rFonts w:eastAsia="Calibri"/>
                <w:szCs w:val="22"/>
              </w:rPr>
            </w:pPr>
            <w:r w:rsidRPr="006266C8">
              <w:rPr>
                <w:rFonts w:eastAsia="Calibri"/>
                <w:szCs w:val="22"/>
              </w:rPr>
              <w:t>4400-5544-5104</w:t>
            </w:r>
          </w:p>
        </w:tc>
      </w:tr>
      <w:tr w:rsidR="005C72E9" w:rsidRPr="00620CA5" w14:paraId="0ECB2D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D81BF6" w14:textId="77777777" w:rsidR="005C72E9" w:rsidRPr="00620CA5"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B586F5" w14:textId="12DDD15E" w:rsidR="005C72E9" w:rsidRPr="00620CA5" w:rsidRDefault="005C72E9" w:rsidP="005C72E9">
            <w:pPr>
              <w:rPr>
                <w:rFonts w:eastAsia="Calibri"/>
                <w:szCs w:val="22"/>
              </w:rPr>
            </w:pPr>
            <w:r w:rsidRPr="006266C8">
              <w:rPr>
                <w:rFonts w:eastAsia="Calibri"/>
                <w:szCs w:val="22"/>
              </w:rPr>
              <w:t>k46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E072FA3" w14:textId="70376947" w:rsidR="005C72E9" w:rsidRPr="00620CA5" w:rsidRDefault="005C72E9" w:rsidP="005C72E9">
            <w:pPr>
              <w:rPr>
                <w:rFonts w:eastAsia="Calibri"/>
                <w:szCs w:val="22"/>
              </w:rPr>
            </w:pPr>
            <w:proofErr w:type="spellStart"/>
            <w:r w:rsidRPr="006266C8">
              <w:rPr>
                <w:rFonts w:eastAsia="Calibri"/>
                <w:szCs w:val="22"/>
              </w:rPr>
              <w:t>Mackonys</w:t>
            </w:r>
            <w:proofErr w:type="spellEnd"/>
            <w:r w:rsidRPr="006266C8">
              <w:rPr>
                <w:rFonts w:eastAsia="Calibri"/>
                <w:szCs w:val="22"/>
              </w:rPr>
              <w:t>–</w:t>
            </w:r>
            <w:proofErr w:type="spellStart"/>
            <w:r w:rsidRPr="006266C8">
              <w:rPr>
                <w:rFonts w:eastAsia="Calibri"/>
                <w:szCs w:val="22"/>
              </w:rPr>
              <w:t>Gudonys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4BB3066" w14:textId="4D780D9C" w:rsidR="005C72E9" w:rsidRPr="00620CA5" w:rsidRDefault="005C72E9" w:rsidP="005C72E9">
            <w:pPr>
              <w:jc w:val="right"/>
              <w:rPr>
                <w:rFonts w:eastAsia="Calibri"/>
                <w:szCs w:val="22"/>
              </w:rPr>
            </w:pPr>
            <w:r w:rsidRPr="006266C8">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64A9" w14:textId="0252FCA6"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E9CA8" w14:textId="29131399" w:rsidR="005C72E9" w:rsidRPr="00620CA5" w:rsidRDefault="005C72E9" w:rsidP="005C72E9">
            <w:pPr>
              <w:jc w:val="right"/>
              <w:rPr>
                <w:rFonts w:eastAsia="Calibri"/>
                <w:szCs w:val="22"/>
              </w:rPr>
            </w:pPr>
            <w:r w:rsidRPr="006266C8">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CBD36" w14:textId="441DEB27" w:rsidR="005C72E9" w:rsidRPr="00620CA5"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394D7" w14:textId="207971CB" w:rsidR="005C72E9" w:rsidRPr="00620CA5"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A1B5E1" w14:textId="5B4228C9" w:rsidR="005C72E9" w:rsidRPr="00620CA5" w:rsidRDefault="005C72E9" w:rsidP="005C72E9">
            <w:pPr>
              <w:jc w:val="center"/>
              <w:rPr>
                <w:rFonts w:eastAsia="Calibri"/>
                <w:szCs w:val="22"/>
              </w:rPr>
            </w:pPr>
            <w:r w:rsidRPr="006266C8">
              <w:rPr>
                <w:rFonts w:eastAsia="Calibri"/>
                <w:szCs w:val="22"/>
              </w:rPr>
              <w:t>-</w:t>
            </w:r>
          </w:p>
        </w:tc>
      </w:tr>
      <w:tr w:rsidR="005C72E9" w:rsidRPr="00D178FA" w14:paraId="5B4D41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AE28AE" w14:textId="77777777" w:rsidR="005C72E9" w:rsidRPr="00D178FA"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B628A" w14:textId="33B9AB13" w:rsidR="005C72E9" w:rsidRPr="00D178FA" w:rsidRDefault="005C72E9" w:rsidP="005C72E9">
            <w:pPr>
              <w:rPr>
                <w:rFonts w:eastAsia="Calibri"/>
                <w:szCs w:val="22"/>
              </w:rPr>
            </w:pPr>
            <w:r w:rsidRPr="006266C8">
              <w:rPr>
                <w:rFonts w:eastAsia="Calibri"/>
                <w:szCs w:val="22"/>
              </w:rPr>
              <w:t>k47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E04557" w14:textId="07388FC1" w:rsidR="005C72E9" w:rsidRPr="00D178FA" w:rsidRDefault="005C72E9" w:rsidP="005C72E9">
            <w:pPr>
              <w:rPr>
                <w:rFonts w:eastAsia="Calibri"/>
                <w:szCs w:val="22"/>
              </w:rPr>
            </w:pPr>
            <w:r w:rsidRPr="006266C8">
              <w:rPr>
                <w:rFonts w:eastAsia="Calibri"/>
                <w:szCs w:val="22"/>
              </w:rPr>
              <w:t xml:space="preserve">Privažiuojamasis kelias prie Kavarsko užtvankos nuo kelio Nr. 1218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5D0E229" w14:textId="44A97E99" w:rsidR="005C72E9" w:rsidRPr="00D178FA" w:rsidRDefault="005C72E9" w:rsidP="005C72E9">
            <w:pPr>
              <w:jc w:val="right"/>
              <w:rPr>
                <w:rFonts w:eastAsia="Calibri"/>
                <w:szCs w:val="22"/>
              </w:rPr>
            </w:pPr>
            <w:r w:rsidRPr="006266C8">
              <w:rPr>
                <w:rFonts w:eastAsia="Calibri"/>
                <w:szCs w:val="22"/>
              </w:rPr>
              <w:t> 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2AA4" w14:textId="52110D4E" w:rsidR="005C72E9" w:rsidRPr="00D178FA"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DB70E" w14:textId="510B604B" w:rsidR="005C72E9" w:rsidRPr="00D178FA" w:rsidRDefault="005C72E9" w:rsidP="005C72E9">
            <w:pPr>
              <w:jc w:val="right"/>
              <w:rPr>
                <w:rFonts w:eastAsia="Calibri"/>
                <w:szCs w:val="22"/>
              </w:rPr>
            </w:pPr>
            <w:r w:rsidRPr="006266C8">
              <w:rPr>
                <w:rFonts w:eastAsia="Calibri"/>
                <w:szCs w:val="22"/>
              </w:rPr>
              <w:t> </w:t>
            </w:r>
            <w:r w:rsidRPr="006266C8">
              <w:rPr>
                <w:rFonts w:eastAsia="Calibri"/>
                <w:bCs/>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A059" w14:textId="305EBDC4" w:rsidR="005C72E9" w:rsidRPr="00D178FA"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77BB" w14:textId="2ABB6935" w:rsidR="005C72E9" w:rsidRPr="00D178FA" w:rsidRDefault="005C72E9" w:rsidP="005C72E9">
            <w:pPr>
              <w:jc w:val="center"/>
              <w:rPr>
                <w:rFonts w:eastAsia="Calibri"/>
                <w:szCs w:val="22"/>
              </w:rPr>
            </w:pPr>
            <w:proofErr w:type="spellStart"/>
            <w:r w:rsidRPr="006266C8">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563572" w14:textId="45C438E9" w:rsidR="005C72E9" w:rsidRPr="00D178FA" w:rsidRDefault="005C72E9" w:rsidP="005C72E9">
            <w:pPr>
              <w:jc w:val="center"/>
              <w:rPr>
                <w:rFonts w:eastAsia="Calibri"/>
                <w:szCs w:val="22"/>
              </w:rPr>
            </w:pPr>
            <w:r w:rsidRPr="006266C8">
              <w:rPr>
                <w:rFonts w:eastAsia="Calibri"/>
                <w:bCs/>
                <w:szCs w:val="22"/>
              </w:rPr>
              <w:t>4400-6580-2413</w:t>
            </w:r>
          </w:p>
        </w:tc>
      </w:tr>
      <w:tr w:rsidR="005C72E9" w:rsidRPr="00A70ECF" w14:paraId="17AAD0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D90169" w14:textId="77777777" w:rsidR="005C72E9" w:rsidRPr="00A70ECF"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917F9A7" w14:textId="00F37BF6" w:rsidR="005C72E9" w:rsidRPr="00A70ECF" w:rsidRDefault="005C72E9" w:rsidP="005C72E9">
            <w:pPr>
              <w:rPr>
                <w:rFonts w:eastAsia="Calibri"/>
                <w:szCs w:val="22"/>
              </w:rPr>
            </w:pPr>
            <w:r w:rsidRPr="006266C8">
              <w:rPr>
                <w:rFonts w:eastAsia="Calibri"/>
                <w:szCs w:val="22"/>
              </w:rPr>
              <w:t>k48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D153B6" w14:textId="1E01CDB6" w:rsidR="005C72E9" w:rsidRPr="00A70ECF" w:rsidRDefault="005C72E9" w:rsidP="005C72E9">
            <w:pPr>
              <w:rPr>
                <w:rFonts w:eastAsia="Calibri"/>
                <w:szCs w:val="22"/>
              </w:rPr>
            </w:pPr>
            <w:r w:rsidRPr="006266C8">
              <w:rPr>
                <w:rFonts w:eastAsia="Calibri"/>
                <w:szCs w:val="22"/>
              </w:rPr>
              <w:t>Privažiuojamasis kelias prie Pušyno g., Kavarsko vs. nuo Gegužės 1-osios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4853100" w14:textId="42D89F7C" w:rsidR="005C72E9" w:rsidRPr="00A70ECF" w:rsidRDefault="005C72E9" w:rsidP="005C72E9">
            <w:pPr>
              <w:jc w:val="right"/>
              <w:rPr>
                <w:rFonts w:eastAsia="Calibri"/>
                <w:szCs w:val="22"/>
              </w:rPr>
            </w:pPr>
            <w:r w:rsidRPr="006266C8">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5BC92" w14:textId="292C513C"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F259" w14:textId="28D966EF" w:rsidR="005C72E9" w:rsidRPr="00A70ECF" w:rsidRDefault="005C72E9" w:rsidP="005C72E9">
            <w:pPr>
              <w:jc w:val="right"/>
              <w:rPr>
                <w:rFonts w:eastAsia="Calibri"/>
                <w:szCs w:val="22"/>
              </w:rPr>
            </w:pPr>
            <w:r w:rsidRPr="006266C8">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11AD8" w14:textId="5FFB5B5A" w:rsidR="005C72E9" w:rsidRPr="00A70ECF" w:rsidRDefault="005C72E9" w:rsidP="005C72E9">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FBA7F" w14:textId="34F3B169" w:rsidR="005C72E9" w:rsidRPr="00A70ECF" w:rsidRDefault="005C72E9" w:rsidP="005C72E9">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A24E83" w14:textId="3C7F68B2" w:rsidR="005C72E9" w:rsidRPr="00A70ECF" w:rsidRDefault="005C72E9" w:rsidP="005C72E9">
            <w:pPr>
              <w:jc w:val="center"/>
              <w:rPr>
                <w:rFonts w:eastAsia="Calibri"/>
                <w:szCs w:val="22"/>
              </w:rPr>
            </w:pPr>
            <w:r w:rsidRPr="006266C8">
              <w:rPr>
                <w:rFonts w:eastAsia="Calibri"/>
                <w:szCs w:val="22"/>
              </w:rPr>
              <w:t>4400-6249-5572</w:t>
            </w:r>
          </w:p>
        </w:tc>
      </w:tr>
      <w:tr w:rsidR="005C72E9" w:rsidRPr="004B1509" w14:paraId="359C5B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005CD6" w14:textId="77777777" w:rsidR="005C72E9" w:rsidRPr="004B1509"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F62A1A" w14:textId="7F0DD293" w:rsidR="005C72E9" w:rsidRPr="004B1509" w:rsidRDefault="005C72E9" w:rsidP="005C72E9">
            <w:pPr>
              <w:rPr>
                <w:rFonts w:eastAsia="Calibri"/>
                <w:szCs w:val="22"/>
              </w:rPr>
            </w:pPr>
            <w:r w:rsidRPr="00A70ECF">
              <w:rPr>
                <w:rFonts w:eastAsia="Calibri"/>
                <w:szCs w:val="22"/>
              </w:rPr>
              <w:t>k49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DB9EF4D" w14:textId="4C2D8BAE" w:rsidR="005C72E9" w:rsidRPr="004B1509" w:rsidRDefault="005C72E9" w:rsidP="005C72E9">
            <w:pPr>
              <w:rPr>
                <w:rFonts w:eastAsia="Calibri"/>
                <w:szCs w:val="22"/>
              </w:rPr>
            </w:pPr>
            <w:r w:rsidRPr="00A70ECF">
              <w:rPr>
                <w:rFonts w:eastAsia="Calibri"/>
                <w:szCs w:val="22"/>
              </w:rPr>
              <w:t xml:space="preserve">Privažiuojamasis kelias prie gyvenamųjų namų Džiugų k. nuo kelio Nr. A6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11E3E3A" w14:textId="61AE3851" w:rsidR="005C72E9" w:rsidRPr="004B1509" w:rsidRDefault="005C72E9" w:rsidP="005C72E9">
            <w:pPr>
              <w:jc w:val="right"/>
              <w:rPr>
                <w:rFonts w:eastAsia="Calibri"/>
                <w:szCs w:val="22"/>
              </w:rPr>
            </w:pPr>
            <w:r w:rsidRPr="00A70ECF">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62E6F" w14:textId="46CE8A58" w:rsidR="005C72E9" w:rsidRPr="004B1509" w:rsidRDefault="005C72E9" w:rsidP="005C72E9">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1971" w14:textId="58D00F38" w:rsidR="005C72E9" w:rsidRPr="004B1509" w:rsidRDefault="005C72E9" w:rsidP="005C72E9">
            <w:pPr>
              <w:jc w:val="right"/>
              <w:rPr>
                <w:rFonts w:eastAsia="Calibri"/>
                <w:szCs w:val="22"/>
              </w:rPr>
            </w:pPr>
            <w:r w:rsidRPr="00A70ECF">
              <w:rPr>
                <w:rFonts w:eastAsia="Calibri"/>
                <w:szCs w:val="22"/>
              </w:rPr>
              <w:t> 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CB19B" w14:textId="20B326A5" w:rsidR="005C72E9" w:rsidRPr="004B1509" w:rsidRDefault="005C72E9" w:rsidP="005C72E9">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A382" w14:textId="51F5EE62" w:rsidR="005C72E9" w:rsidRPr="004B1509" w:rsidRDefault="005C72E9" w:rsidP="005C72E9">
            <w:pPr>
              <w:jc w:val="center"/>
              <w:rPr>
                <w:rFonts w:eastAsia="Calibri"/>
                <w:bCs/>
                <w:szCs w:val="22"/>
              </w:rPr>
            </w:pPr>
            <w:proofErr w:type="spellStart"/>
            <w:r w:rsidRPr="00A70EC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CAFEC2" w14:textId="09BAC746" w:rsidR="005C72E9" w:rsidRPr="004B1509" w:rsidRDefault="005C72E9" w:rsidP="005C72E9">
            <w:pPr>
              <w:jc w:val="center"/>
              <w:rPr>
                <w:rFonts w:eastAsia="Calibri"/>
                <w:szCs w:val="22"/>
              </w:rPr>
            </w:pPr>
            <w:r w:rsidRPr="00A70ECF">
              <w:rPr>
                <w:rFonts w:eastAsia="Calibri"/>
                <w:szCs w:val="22"/>
              </w:rPr>
              <w:t>4400-6326-6719</w:t>
            </w:r>
          </w:p>
        </w:tc>
      </w:tr>
      <w:tr w:rsidR="005C72E9" w:rsidRPr="004B1509" w14:paraId="70B635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6A584D" w14:textId="77777777" w:rsidR="005C72E9" w:rsidRPr="004B1509"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CA676C" w14:textId="67586D6A" w:rsidR="005C72E9" w:rsidRPr="004B1509" w:rsidRDefault="005C72E9" w:rsidP="005C72E9">
            <w:pPr>
              <w:rPr>
                <w:rFonts w:eastAsia="Calibri"/>
                <w:szCs w:val="22"/>
              </w:rPr>
            </w:pPr>
            <w:r w:rsidRPr="004B1509">
              <w:rPr>
                <w:rFonts w:eastAsia="Calibri"/>
                <w:szCs w:val="22"/>
              </w:rPr>
              <w:t>k5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EE9831" w14:textId="7ADCEC08" w:rsidR="005C72E9" w:rsidRPr="004B1509" w:rsidRDefault="005C72E9" w:rsidP="005C72E9">
            <w:pPr>
              <w:rPr>
                <w:rFonts w:eastAsia="Calibri"/>
                <w:szCs w:val="22"/>
              </w:rPr>
            </w:pPr>
            <w:proofErr w:type="spellStart"/>
            <w:r w:rsidRPr="004B1509">
              <w:rPr>
                <w:rFonts w:eastAsia="Calibri"/>
                <w:szCs w:val="22"/>
              </w:rPr>
              <w:t>Šoveniai</w:t>
            </w:r>
            <w:proofErr w:type="spellEnd"/>
            <w:r w:rsidRPr="004B1509">
              <w:rPr>
                <w:rFonts w:eastAsia="Calibri"/>
                <w:szCs w:val="22"/>
              </w:rPr>
              <w:t>–Narbutai–</w:t>
            </w:r>
            <w:proofErr w:type="spellStart"/>
            <w:r w:rsidRPr="004B1509">
              <w:rPr>
                <w:rFonts w:eastAsia="Calibri"/>
                <w:szCs w:val="22"/>
              </w:rPr>
              <w:t>Pienionys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B515050" w14:textId="300F9BD6" w:rsidR="005C72E9" w:rsidRPr="004B1509" w:rsidRDefault="005C72E9" w:rsidP="005C72E9">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2F5F5" w14:textId="07B94956" w:rsidR="005C72E9" w:rsidRPr="004B1509" w:rsidRDefault="005C72E9" w:rsidP="005C72E9">
            <w:pPr>
              <w:jc w:val="right"/>
              <w:rPr>
                <w:rFonts w:eastAsia="Calibri"/>
                <w:szCs w:val="22"/>
              </w:rPr>
            </w:pPr>
            <w:r w:rsidRPr="004B1509">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2C399" w14:textId="12D7CADB" w:rsidR="005C72E9" w:rsidRPr="004B1509" w:rsidRDefault="005C72E9" w:rsidP="005C72E9">
            <w:pPr>
              <w:jc w:val="right"/>
              <w:rPr>
                <w:rFonts w:eastAsia="Calibri"/>
                <w:szCs w:val="22"/>
              </w:rPr>
            </w:pPr>
            <w:r w:rsidRPr="004B1509">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8758" w14:textId="0CB183C8" w:rsidR="005C72E9" w:rsidRPr="004B1509" w:rsidRDefault="005C72E9" w:rsidP="005C72E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A20F4" w14:textId="77777777" w:rsidR="005C72E9" w:rsidRPr="004B1509" w:rsidRDefault="005C72E9" w:rsidP="005C72E9">
            <w:pPr>
              <w:jc w:val="center"/>
              <w:rPr>
                <w:rFonts w:eastAsia="Calibri"/>
                <w:bCs/>
                <w:szCs w:val="22"/>
              </w:rPr>
            </w:pPr>
            <w:proofErr w:type="spellStart"/>
            <w:r w:rsidRPr="004B1509">
              <w:rPr>
                <w:rFonts w:eastAsia="Calibri"/>
                <w:bCs/>
                <w:szCs w:val="22"/>
              </w:rPr>
              <w:t>IIv</w:t>
            </w:r>
            <w:proofErr w:type="spellEnd"/>
          </w:p>
          <w:p w14:paraId="35730EBD" w14:textId="7DCEF173" w:rsidR="005C72E9" w:rsidRPr="004B1509" w:rsidRDefault="005C72E9" w:rsidP="005C72E9">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076EF7" w14:textId="77777777" w:rsidR="005C72E9" w:rsidRPr="004B1509" w:rsidRDefault="005C72E9" w:rsidP="005C72E9">
            <w:pPr>
              <w:jc w:val="center"/>
              <w:rPr>
                <w:rFonts w:eastAsia="Calibri"/>
                <w:szCs w:val="22"/>
              </w:rPr>
            </w:pPr>
            <w:r w:rsidRPr="004B1509">
              <w:rPr>
                <w:rFonts w:eastAsia="Calibri"/>
                <w:szCs w:val="22"/>
              </w:rPr>
              <w:t>4400-5544-5148</w:t>
            </w:r>
          </w:p>
          <w:p w14:paraId="1A094559" w14:textId="2538E448" w:rsidR="005C72E9" w:rsidRPr="004B1509" w:rsidRDefault="005C72E9" w:rsidP="005C72E9">
            <w:pPr>
              <w:jc w:val="center"/>
              <w:rPr>
                <w:rFonts w:eastAsia="Calibri"/>
                <w:szCs w:val="22"/>
              </w:rPr>
            </w:pPr>
            <w:r w:rsidRPr="004B1509">
              <w:rPr>
                <w:rFonts w:eastAsia="Calibri"/>
                <w:szCs w:val="22"/>
              </w:rPr>
              <w:t>4400-5546-5919</w:t>
            </w:r>
          </w:p>
        </w:tc>
      </w:tr>
      <w:tr w:rsidR="005C72E9" w:rsidRPr="004B1509" w14:paraId="7CD967B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25FB39" w14:textId="77777777" w:rsidR="005C72E9" w:rsidRPr="004B1509" w:rsidRDefault="005C72E9" w:rsidP="005C72E9">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236FE1" w14:textId="46E9B220" w:rsidR="005C72E9" w:rsidRPr="004B1509" w:rsidRDefault="005C72E9" w:rsidP="005C72E9">
            <w:pPr>
              <w:rPr>
                <w:rFonts w:eastAsia="Calibri"/>
                <w:szCs w:val="22"/>
              </w:rPr>
            </w:pPr>
            <w:r w:rsidRPr="004B1509">
              <w:rPr>
                <w:rFonts w:eastAsia="Calibri"/>
                <w:szCs w:val="22"/>
              </w:rPr>
              <w:t>k50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787F118" w14:textId="1234622F" w:rsidR="005C72E9" w:rsidRPr="004B1509" w:rsidRDefault="005C72E9" w:rsidP="005C72E9">
            <w:pPr>
              <w:rPr>
                <w:rFonts w:eastAsia="Calibri"/>
                <w:szCs w:val="22"/>
              </w:rPr>
            </w:pPr>
            <w:r w:rsidRPr="004B1509">
              <w:rPr>
                <w:rFonts w:eastAsia="Calibri"/>
                <w:szCs w:val="22"/>
              </w:rPr>
              <w:t>Girelė–Kavarskas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538DDD8" w14:textId="7433B3F2" w:rsidR="005C72E9" w:rsidRPr="004B1509" w:rsidRDefault="005C72E9" w:rsidP="005C72E9">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35CD2" w14:textId="3DF9303C" w:rsidR="005C72E9" w:rsidRPr="004B1509" w:rsidRDefault="005C72E9" w:rsidP="005C72E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CA45A" w14:textId="227979DA" w:rsidR="005C72E9" w:rsidRPr="004B1509" w:rsidRDefault="005C72E9" w:rsidP="005C72E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9F626" w14:textId="4121D2ED" w:rsidR="005C72E9" w:rsidRPr="004B1509" w:rsidRDefault="005C72E9" w:rsidP="005C72E9">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4E765" w14:textId="7498634E" w:rsidR="005C72E9" w:rsidRPr="004B1509" w:rsidRDefault="005C72E9" w:rsidP="005C72E9">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3DF47E" w14:textId="02951D52" w:rsidR="005C72E9" w:rsidRPr="004B1509" w:rsidRDefault="005C72E9" w:rsidP="005C72E9">
            <w:pPr>
              <w:jc w:val="center"/>
              <w:rPr>
                <w:rFonts w:eastAsia="Calibri"/>
                <w:szCs w:val="22"/>
              </w:rPr>
            </w:pPr>
            <w:r w:rsidRPr="004B1509">
              <w:rPr>
                <w:rFonts w:eastAsia="Calibri"/>
                <w:szCs w:val="22"/>
              </w:rPr>
              <w:t>-</w:t>
            </w:r>
          </w:p>
        </w:tc>
      </w:tr>
      <w:tr w:rsidR="009C1E35" w:rsidRPr="004B1509" w14:paraId="0A349BF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6C4DD1" w14:textId="77777777" w:rsidR="009C1E35" w:rsidRPr="004B1509"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4F21448" w14:textId="0138CF74" w:rsidR="009C1E35" w:rsidRPr="004B1509" w:rsidRDefault="009C1E35" w:rsidP="009C1E35">
            <w:pPr>
              <w:rPr>
                <w:rFonts w:eastAsia="Calibri"/>
                <w:szCs w:val="22"/>
              </w:rPr>
            </w:pPr>
            <w:r w:rsidRPr="006266C8">
              <w:rPr>
                <w:rFonts w:eastAsia="Calibri"/>
                <w:szCs w:val="22"/>
              </w:rPr>
              <w:t>k52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600E154" w14:textId="45163621" w:rsidR="009C1E35" w:rsidRPr="004B1509" w:rsidRDefault="009C1E35" w:rsidP="009C1E35">
            <w:pPr>
              <w:rPr>
                <w:rFonts w:eastAsia="Calibri"/>
                <w:szCs w:val="22"/>
              </w:rPr>
            </w:pPr>
            <w:r w:rsidRPr="006266C8">
              <w:rPr>
                <w:rFonts w:eastAsia="Calibri"/>
                <w:szCs w:val="22"/>
              </w:rPr>
              <w:t>Kelias Nr. 120–</w:t>
            </w:r>
            <w:proofErr w:type="spellStart"/>
            <w:r w:rsidRPr="006266C8">
              <w:rPr>
                <w:rFonts w:eastAsia="Calibri"/>
                <w:szCs w:val="22"/>
              </w:rPr>
              <w:t>Vaivadiškiai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AD11ED2" w14:textId="0455AD35" w:rsidR="009C1E35" w:rsidRPr="004B1509" w:rsidRDefault="009C1E35" w:rsidP="009C1E35">
            <w:pPr>
              <w:jc w:val="right"/>
              <w:rPr>
                <w:rFonts w:eastAsia="Calibri"/>
                <w:szCs w:val="22"/>
              </w:rPr>
            </w:pPr>
            <w:r w:rsidRPr="006266C8">
              <w:rPr>
                <w:rFonts w:eastAsia="Calibri"/>
                <w:bCs/>
                <w:szCs w:val="22"/>
              </w:rPr>
              <w:t>554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26D3" w14:textId="3CBF11D3" w:rsidR="009C1E35" w:rsidRPr="004B1509"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61988" w14:textId="02895CE4" w:rsidR="009C1E35" w:rsidRPr="004B1509" w:rsidRDefault="009C1E35" w:rsidP="009C1E35">
            <w:pPr>
              <w:jc w:val="right"/>
              <w:rPr>
                <w:rFonts w:eastAsia="Calibri"/>
                <w:szCs w:val="22"/>
              </w:rPr>
            </w:pPr>
            <w:r w:rsidRPr="006266C8">
              <w:rPr>
                <w:rFonts w:eastAsia="Calibri"/>
                <w:szCs w:val="22"/>
              </w:rPr>
              <w:t> </w:t>
            </w:r>
            <w:r w:rsidRPr="006266C8">
              <w:rPr>
                <w:rFonts w:eastAsia="Calibri"/>
                <w:bCs/>
                <w:szCs w:val="22"/>
              </w:rPr>
              <w:t>554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E6F0B" w14:textId="7C84B0BD" w:rsidR="009C1E35" w:rsidRPr="004B1509"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6BD8F" w14:textId="2313C5B6" w:rsidR="009C1E35" w:rsidRPr="004B1509" w:rsidRDefault="009C1E35" w:rsidP="009C1E35">
            <w:pPr>
              <w:jc w:val="center"/>
              <w:rPr>
                <w:rFonts w:eastAsia="Calibri"/>
                <w:bCs/>
                <w:szCs w:val="22"/>
              </w:rPr>
            </w:pPr>
            <w:r w:rsidRPr="006266C8">
              <w:rPr>
                <w:rFonts w:eastAsia="Calibri"/>
                <w:bCs/>
                <w:szCs w:val="22"/>
              </w:rPr>
              <w:t xml:space="preserve"> </w:t>
            </w:r>
            <w:proofErr w:type="spellStart"/>
            <w:r w:rsidRPr="006266C8">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B2D224" w14:textId="067E906B" w:rsidR="009C1E35" w:rsidRPr="004B1509" w:rsidRDefault="009C1E35" w:rsidP="009C1E35">
            <w:pPr>
              <w:jc w:val="center"/>
              <w:rPr>
                <w:rFonts w:eastAsia="Calibri"/>
                <w:szCs w:val="22"/>
              </w:rPr>
            </w:pPr>
            <w:r w:rsidRPr="006266C8">
              <w:rPr>
                <w:rFonts w:eastAsia="Calibri"/>
                <w:bCs/>
                <w:szCs w:val="22"/>
              </w:rPr>
              <w:t>4400-6575-8316</w:t>
            </w:r>
          </w:p>
        </w:tc>
      </w:tr>
      <w:tr w:rsidR="009C1E35" w:rsidRPr="004B1509" w14:paraId="3B8260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4F9045" w14:textId="77777777" w:rsidR="009C1E35" w:rsidRPr="004B1509"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5E7C7C" w14:textId="33C810FE" w:rsidR="009C1E35" w:rsidRPr="004B1509" w:rsidRDefault="009C1E35" w:rsidP="009C1E35">
            <w:pPr>
              <w:rPr>
                <w:rFonts w:eastAsia="Calibri"/>
                <w:szCs w:val="22"/>
              </w:rPr>
            </w:pPr>
            <w:r w:rsidRPr="006266C8">
              <w:rPr>
                <w:rFonts w:eastAsia="Calibri"/>
                <w:szCs w:val="22"/>
              </w:rPr>
              <w:t>k53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DA7D96" w14:textId="58530F25" w:rsidR="009C1E35" w:rsidRPr="004B1509" w:rsidRDefault="009C1E35" w:rsidP="009C1E35">
            <w:pPr>
              <w:rPr>
                <w:rFonts w:eastAsia="Calibri"/>
                <w:szCs w:val="22"/>
              </w:rPr>
            </w:pPr>
            <w:proofErr w:type="spellStart"/>
            <w:r w:rsidRPr="006266C8">
              <w:rPr>
                <w:rFonts w:eastAsia="Calibri"/>
                <w:szCs w:val="22"/>
              </w:rPr>
              <w:t>Janušava</w:t>
            </w:r>
            <w:proofErr w:type="spellEnd"/>
            <w:r w:rsidRPr="006266C8">
              <w:rPr>
                <w:rFonts w:eastAsia="Calibri"/>
                <w:szCs w:val="22"/>
              </w:rPr>
              <w:t>–Kelias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A10A37B" w14:textId="08DA2AA6" w:rsidR="009C1E35" w:rsidRPr="004B1509" w:rsidRDefault="009C1E35" w:rsidP="009C1E35">
            <w:pPr>
              <w:jc w:val="right"/>
              <w:rPr>
                <w:rFonts w:eastAsia="Calibri"/>
                <w:szCs w:val="22"/>
              </w:rPr>
            </w:pPr>
            <w:r w:rsidRPr="006266C8">
              <w:rPr>
                <w:rFonts w:eastAsia="Calibri"/>
                <w:bCs/>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C842A" w14:textId="6803F367" w:rsidR="009C1E35" w:rsidRPr="004B1509"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4156" w14:textId="0A5D9E06" w:rsidR="009C1E35" w:rsidRPr="004B1509" w:rsidRDefault="009C1E35" w:rsidP="009C1E35">
            <w:pPr>
              <w:jc w:val="right"/>
              <w:rPr>
                <w:rFonts w:eastAsia="Calibri"/>
                <w:szCs w:val="22"/>
              </w:rPr>
            </w:pPr>
            <w:r w:rsidRPr="006266C8">
              <w:rPr>
                <w:rFonts w:eastAsia="Calibri"/>
                <w:bCs/>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2404E" w14:textId="14F3F8BA" w:rsidR="009C1E35" w:rsidRPr="004B1509"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9D5CA" w14:textId="18E4B5CB" w:rsidR="009C1E35" w:rsidRPr="004B1509" w:rsidRDefault="009C1E35" w:rsidP="009C1E35">
            <w:pPr>
              <w:jc w:val="center"/>
              <w:rPr>
                <w:rFonts w:eastAsia="Calibri"/>
                <w:bCs/>
                <w:szCs w:val="22"/>
              </w:rPr>
            </w:pPr>
            <w:r w:rsidRPr="006266C8">
              <w:rPr>
                <w:rFonts w:eastAsia="Calibri"/>
                <w:bCs/>
                <w:szCs w:val="22"/>
              </w:rPr>
              <w:t xml:space="preserve"> </w:t>
            </w:r>
            <w:proofErr w:type="spellStart"/>
            <w:r w:rsidRPr="006266C8">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DB7E1F" w14:textId="506A3DEE" w:rsidR="009C1E35" w:rsidRPr="004B1509" w:rsidRDefault="009C1E35" w:rsidP="009C1E35">
            <w:pPr>
              <w:jc w:val="center"/>
              <w:rPr>
                <w:rFonts w:eastAsia="Calibri"/>
                <w:szCs w:val="22"/>
              </w:rPr>
            </w:pPr>
            <w:r w:rsidRPr="006266C8">
              <w:rPr>
                <w:rFonts w:eastAsia="Calibri"/>
                <w:bCs/>
                <w:szCs w:val="22"/>
              </w:rPr>
              <w:t>4400-6575-8260</w:t>
            </w:r>
          </w:p>
        </w:tc>
      </w:tr>
      <w:tr w:rsidR="009C1E35" w:rsidRPr="00377415" w14:paraId="0E4DBD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A9B9D8" w14:textId="57B22FCB" w:rsidR="009C1E35" w:rsidRPr="00377415"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4B3EC6" w14:textId="465B6248" w:rsidR="009C1E35" w:rsidRPr="00377415" w:rsidRDefault="009C1E35" w:rsidP="009C1E35">
            <w:pPr>
              <w:rPr>
                <w:rFonts w:eastAsia="Calibri"/>
                <w:szCs w:val="22"/>
              </w:rPr>
            </w:pPr>
            <w:r w:rsidRPr="006266C8">
              <w:rPr>
                <w:rFonts w:eastAsia="Calibri"/>
                <w:szCs w:val="22"/>
              </w:rPr>
              <w:t>k55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EB431AE" w14:textId="468E42E6" w:rsidR="009C1E35" w:rsidRPr="00377415" w:rsidRDefault="009C1E35" w:rsidP="009C1E35">
            <w:pPr>
              <w:rPr>
                <w:rFonts w:eastAsia="Calibri"/>
                <w:szCs w:val="22"/>
              </w:rPr>
            </w:pPr>
            <w:r w:rsidRPr="006266C8">
              <w:rPr>
                <w:rFonts w:eastAsia="Calibri"/>
                <w:szCs w:val="22"/>
              </w:rPr>
              <w:t xml:space="preserve">Privažiuojamasis kelias prie Kavarsko tvenkinio nuo kelio Nr. 1231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1E2D4E1" w14:textId="296E0E02" w:rsidR="009C1E35" w:rsidRPr="00377415" w:rsidRDefault="009C1E35" w:rsidP="009C1E35">
            <w:pPr>
              <w:jc w:val="right"/>
              <w:rPr>
                <w:rFonts w:eastAsia="Calibri"/>
                <w:szCs w:val="22"/>
              </w:rPr>
            </w:pPr>
            <w:r w:rsidRPr="006266C8">
              <w:rPr>
                <w:rFonts w:eastAsia="Calibri"/>
                <w:bCs/>
                <w:szCs w:val="22"/>
              </w:rPr>
              <w:t>829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D682C" w14:textId="173912CE"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22ED0" w14:textId="40D6D686" w:rsidR="009C1E35" w:rsidRPr="00377415" w:rsidRDefault="009C1E35" w:rsidP="009C1E35">
            <w:pPr>
              <w:jc w:val="right"/>
              <w:rPr>
                <w:rFonts w:eastAsia="Calibri"/>
                <w:szCs w:val="22"/>
              </w:rPr>
            </w:pPr>
            <w:r w:rsidRPr="006266C8">
              <w:rPr>
                <w:rFonts w:eastAsia="Calibri"/>
                <w:bCs/>
                <w:szCs w:val="22"/>
              </w:rPr>
              <w:t>829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A9856" w14:textId="079301F1"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EC9D" w14:textId="739118DE" w:rsidR="009C1E35" w:rsidRPr="00377415" w:rsidRDefault="009C1E35" w:rsidP="009C1E35">
            <w:pPr>
              <w:jc w:val="center"/>
              <w:rPr>
                <w:rFonts w:eastAsia="Calibri"/>
                <w:szCs w:val="22"/>
              </w:rPr>
            </w:pPr>
            <w:proofErr w:type="spellStart"/>
            <w:r w:rsidRPr="006266C8">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5C26E9" w14:textId="1BE35284" w:rsidR="009C1E35" w:rsidRPr="00377415" w:rsidRDefault="009C1E35" w:rsidP="009C1E35">
            <w:pPr>
              <w:jc w:val="center"/>
              <w:rPr>
                <w:rFonts w:eastAsia="Calibri"/>
                <w:szCs w:val="22"/>
              </w:rPr>
            </w:pPr>
            <w:r w:rsidRPr="006266C8">
              <w:rPr>
                <w:rFonts w:eastAsia="Calibri"/>
                <w:bCs/>
                <w:szCs w:val="22"/>
              </w:rPr>
              <w:t>4400-6571-8441</w:t>
            </w:r>
          </w:p>
        </w:tc>
      </w:tr>
      <w:tr w:rsidR="009C1E35" w:rsidRPr="00377415" w14:paraId="43221A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740619" w14:textId="77777777" w:rsidR="009C1E35" w:rsidRPr="00377415"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91AC726" w14:textId="2FE0B6BF" w:rsidR="009C1E35" w:rsidRPr="00377415" w:rsidRDefault="009C1E35" w:rsidP="009C1E35">
            <w:pPr>
              <w:rPr>
                <w:rFonts w:eastAsia="Calibri"/>
                <w:szCs w:val="22"/>
              </w:rPr>
            </w:pPr>
            <w:r w:rsidRPr="006266C8">
              <w:rPr>
                <w:rFonts w:eastAsia="Calibri"/>
                <w:szCs w:val="22"/>
              </w:rPr>
              <w:t>k57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356BD05" w14:textId="65AD82FC" w:rsidR="009C1E35" w:rsidRPr="00377415" w:rsidRDefault="009C1E35" w:rsidP="009C1E35">
            <w:pPr>
              <w:rPr>
                <w:rFonts w:eastAsia="Calibri"/>
                <w:szCs w:val="22"/>
              </w:rPr>
            </w:pPr>
            <w:r w:rsidRPr="006266C8">
              <w:rPr>
                <w:rFonts w:eastAsia="Calibri"/>
                <w:szCs w:val="22"/>
              </w:rPr>
              <w:t>Maželiai–</w:t>
            </w:r>
            <w:proofErr w:type="spellStart"/>
            <w:r w:rsidRPr="006266C8">
              <w:rPr>
                <w:rFonts w:eastAsia="Calibri"/>
                <w:szCs w:val="22"/>
              </w:rPr>
              <w:t>Janušava</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19E35D8" w14:textId="71544555" w:rsidR="009C1E35" w:rsidRPr="00377415" w:rsidRDefault="009C1E35" w:rsidP="009C1E35">
            <w:pPr>
              <w:jc w:val="right"/>
              <w:rPr>
                <w:rFonts w:eastAsia="Calibri"/>
                <w:szCs w:val="22"/>
              </w:rPr>
            </w:pPr>
            <w:r w:rsidRPr="006266C8">
              <w:rPr>
                <w:rFonts w:eastAsia="Calibri"/>
                <w:szCs w:val="22"/>
              </w:rPr>
              <w:t xml:space="preserve"> 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6ED1" w14:textId="72FA48B8"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C2F79" w14:textId="40465B5A" w:rsidR="009C1E35" w:rsidRPr="00377415" w:rsidRDefault="009C1E35" w:rsidP="009C1E35">
            <w:pPr>
              <w:jc w:val="right"/>
              <w:rPr>
                <w:rFonts w:eastAsia="Calibri"/>
                <w:szCs w:val="22"/>
              </w:rPr>
            </w:pPr>
            <w:r w:rsidRPr="006266C8">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63635" w14:textId="282B3E3B"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A75D5" w14:textId="5FA85040" w:rsidR="009C1E35" w:rsidRPr="00377415" w:rsidRDefault="009C1E35" w:rsidP="009C1E35">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B73968" w14:textId="59199426" w:rsidR="009C1E35" w:rsidRPr="00377415" w:rsidRDefault="009C1E35" w:rsidP="009C1E35">
            <w:pPr>
              <w:jc w:val="center"/>
              <w:rPr>
                <w:rFonts w:eastAsia="Calibri"/>
                <w:szCs w:val="22"/>
              </w:rPr>
            </w:pPr>
            <w:r w:rsidRPr="006266C8">
              <w:rPr>
                <w:rFonts w:eastAsia="Calibri"/>
                <w:szCs w:val="22"/>
              </w:rPr>
              <w:t>4400-5979-3710</w:t>
            </w:r>
          </w:p>
        </w:tc>
      </w:tr>
      <w:tr w:rsidR="009C1E35" w:rsidRPr="00377415" w14:paraId="45BA90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514B8B" w14:textId="77777777" w:rsidR="009C1E35" w:rsidRPr="00377415"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FCBC805" w14:textId="78F66F68" w:rsidR="009C1E35" w:rsidRPr="00377415" w:rsidRDefault="009C1E35" w:rsidP="009C1E35">
            <w:pPr>
              <w:rPr>
                <w:rFonts w:eastAsia="Calibri"/>
                <w:szCs w:val="22"/>
              </w:rPr>
            </w:pPr>
            <w:r w:rsidRPr="006266C8">
              <w:rPr>
                <w:rFonts w:eastAsia="Calibri"/>
                <w:szCs w:val="22"/>
              </w:rPr>
              <w:t>k59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7C54E52" w14:textId="6BDE0BFB" w:rsidR="009C1E35" w:rsidRPr="00377415" w:rsidRDefault="009C1E35" w:rsidP="009C1E35">
            <w:pPr>
              <w:rPr>
                <w:rFonts w:eastAsia="Calibri"/>
                <w:szCs w:val="22"/>
              </w:rPr>
            </w:pPr>
            <w:r w:rsidRPr="006266C8">
              <w:rPr>
                <w:rFonts w:eastAsia="Calibri"/>
                <w:szCs w:val="22"/>
              </w:rPr>
              <w:t xml:space="preserve">Pravažiuojamasis kelias nuo Užtvankos g., </w:t>
            </w:r>
            <w:proofErr w:type="spellStart"/>
            <w:r w:rsidRPr="006266C8">
              <w:rPr>
                <w:rFonts w:eastAsia="Calibri"/>
                <w:szCs w:val="22"/>
              </w:rPr>
              <w:t>Bebrūnų</w:t>
            </w:r>
            <w:proofErr w:type="spellEnd"/>
            <w:r w:rsidRPr="006266C8">
              <w:rPr>
                <w:rFonts w:eastAsia="Calibri"/>
                <w:szCs w:val="22"/>
              </w:rPr>
              <w:t xml:space="preserve"> k. iki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75A65D9" w14:textId="5154158A" w:rsidR="009C1E35" w:rsidRPr="00377415" w:rsidRDefault="009C1E35" w:rsidP="009C1E35">
            <w:pPr>
              <w:jc w:val="right"/>
              <w:rPr>
                <w:rFonts w:eastAsia="Calibri"/>
                <w:szCs w:val="22"/>
              </w:rPr>
            </w:pPr>
            <w:r w:rsidRPr="006266C8">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094D" w14:textId="0C2BB066"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BB626" w14:textId="38B4E8D1" w:rsidR="009C1E35" w:rsidRPr="00377415" w:rsidRDefault="009C1E35" w:rsidP="009C1E35">
            <w:pPr>
              <w:jc w:val="right"/>
              <w:rPr>
                <w:rFonts w:eastAsia="Calibri"/>
                <w:szCs w:val="22"/>
              </w:rPr>
            </w:pPr>
            <w:r w:rsidRPr="006266C8">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AE37" w14:textId="3243D8E9"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348BA" w14:textId="465FC8F6" w:rsidR="009C1E35" w:rsidRPr="00377415" w:rsidRDefault="009C1E35" w:rsidP="009C1E35">
            <w:pPr>
              <w:jc w:val="center"/>
              <w:rPr>
                <w:rFonts w:eastAsia="Calibri"/>
                <w:szCs w:val="22"/>
              </w:rPr>
            </w:pPr>
            <w:r w:rsidRPr="006266C8">
              <w:rPr>
                <w:rFonts w:eastAsia="Calibri"/>
                <w:szCs w:val="22"/>
              </w:rPr>
              <w:t xml:space="preserve"> </w:t>
            </w:r>
            <w:proofErr w:type="spellStart"/>
            <w:r w:rsidRPr="006266C8">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69CBC2" w14:textId="0FDC26E4" w:rsidR="009C1E35" w:rsidRPr="00377415" w:rsidRDefault="009C1E35" w:rsidP="009C1E35">
            <w:pPr>
              <w:jc w:val="center"/>
              <w:rPr>
                <w:rFonts w:eastAsia="Calibri"/>
                <w:szCs w:val="22"/>
              </w:rPr>
            </w:pPr>
            <w:r w:rsidRPr="006266C8">
              <w:rPr>
                <w:rFonts w:eastAsia="Calibri"/>
                <w:bCs/>
                <w:szCs w:val="22"/>
              </w:rPr>
              <w:t>4400-6571-8526</w:t>
            </w:r>
          </w:p>
        </w:tc>
      </w:tr>
      <w:tr w:rsidR="009C1E35" w:rsidRPr="00377415" w14:paraId="574D95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3A82EA" w14:textId="77777777" w:rsidR="009C1E35" w:rsidRPr="00377415"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BD200D" w14:textId="472BB04D" w:rsidR="009C1E35" w:rsidRPr="00377415" w:rsidRDefault="009C1E35" w:rsidP="009C1E35">
            <w:pPr>
              <w:rPr>
                <w:rFonts w:eastAsia="Calibri"/>
                <w:szCs w:val="22"/>
              </w:rPr>
            </w:pPr>
            <w:r w:rsidRPr="006266C8">
              <w:rPr>
                <w:rFonts w:eastAsia="Calibri"/>
                <w:szCs w:val="22"/>
              </w:rPr>
              <w:t>k6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E8372C7" w14:textId="01ACBE9F" w:rsidR="009C1E35" w:rsidRPr="00377415" w:rsidRDefault="009C1E35" w:rsidP="009C1E35">
            <w:pPr>
              <w:rPr>
                <w:rFonts w:eastAsia="Calibri"/>
                <w:szCs w:val="22"/>
              </w:rPr>
            </w:pPr>
            <w:r w:rsidRPr="006266C8">
              <w:rPr>
                <w:rFonts w:eastAsia="Calibri"/>
                <w:szCs w:val="22"/>
              </w:rPr>
              <w:t>Svirnai II–</w:t>
            </w:r>
            <w:proofErr w:type="spellStart"/>
            <w:r w:rsidRPr="006266C8">
              <w:rPr>
                <w:rFonts w:eastAsia="Calibri"/>
                <w:szCs w:val="22"/>
              </w:rPr>
              <w:t>Kaspariškiai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3D7373F" w14:textId="7DC2350A" w:rsidR="009C1E35" w:rsidRPr="00377415" w:rsidRDefault="009C1E35" w:rsidP="009C1E35">
            <w:pPr>
              <w:jc w:val="right"/>
              <w:rPr>
                <w:rFonts w:eastAsia="Calibri"/>
                <w:szCs w:val="22"/>
              </w:rPr>
            </w:pPr>
            <w:r w:rsidRPr="006266C8">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F6EDD" w14:textId="3E6F145B"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CDB3E" w14:textId="558A2537" w:rsidR="009C1E35" w:rsidRPr="00377415" w:rsidRDefault="009C1E35" w:rsidP="009C1E35">
            <w:pPr>
              <w:jc w:val="right"/>
              <w:rPr>
                <w:rFonts w:eastAsia="Calibri"/>
                <w:szCs w:val="22"/>
              </w:rPr>
            </w:pPr>
            <w:r w:rsidRPr="006266C8">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3B3E3" w14:textId="58D06660"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E78E" w14:textId="34698C09" w:rsidR="009C1E35" w:rsidRPr="00377415" w:rsidRDefault="009C1E35" w:rsidP="009C1E35">
            <w:pPr>
              <w:jc w:val="center"/>
              <w:rPr>
                <w:rFonts w:eastAsia="Calibri"/>
                <w:szCs w:val="22"/>
              </w:rPr>
            </w:pPr>
            <w:proofErr w:type="spellStart"/>
            <w:r w:rsidRPr="006266C8">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67EF21" w14:textId="1048EAE4" w:rsidR="009C1E35" w:rsidRPr="00377415" w:rsidRDefault="009C1E35" w:rsidP="009C1E35">
            <w:pPr>
              <w:jc w:val="center"/>
              <w:rPr>
                <w:rFonts w:eastAsia="Calibri"/>
                <w:szCs w:val="22"/>
              </w:rPr>
            </w:pPr>
            <w:r w:rsidRPr="006266C8">
              <w:rPr>
                <w:rFonts w:eastAsia="Calibri"/>
                <w:szCs w:val="22"/>
              </w:rPr>
              <w:t>-</w:t>
            </w:r>
          </w:p>
        </w:tc>
      </w:tr>
      <w:tr w:rsidR="009C1E35" w:rsidRPr="00377415" w14:paraId="1B7135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7A0C35" w14:textId="77777777" w:rsidR="009C1E35" w:rsidRPr="00377415"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332273" w14:textId="27C0D7B8" w:rsidR="009C1E35" w:rsidRPr="00377415" w:rsidRDefault="009C1E35" w:rsidP="009C1E35">
            <w:pPr>
              <w:rPr>
                <w:rFonts w:eastAsia="Calibri"/>
                <w:szCs w:val="22"/>
              </w:rPr>
            </w:pPr>
            <w:r w:rsidRPr="006266C8">
              <w:rPr>
                <w:rFonts w:eastAsia="Calibri"/>
                <w:szCs w:val="22"/>
              </w:rPr>
              <w:t>k60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BBD5D68" w14:textId="7635FF6D" w:rsidR="009C1E35" w:rsidRPr="00377415" w:rsidRDefault="009C1E35" w:rsidP="009C1E35">
            <w:pPr>
              <w:rPr>
                <w:rFonts w:eastAsia="Calibri"/>
                <w:szCs w:val="22"/>
              </w:rPr>
            </w:pPr>
            <w:r w:rsidRPr="006266C8">
              <w:rPr>
                <w:rFonts w:eastAsia="Calibri"/>
                <w:szCs w:val="22"/>
              </w:rPr>
              <w:t>Privažiuojamasis kelias prie gyvenamųjų namų Girelės k. nuo kelio Kavarskas–</w:t>
            </w:r>
            <w:proofErr w:type="spellStart"/>
            <w:r w:rsidRPr="006266C8">
              <w:rPr>
                <w:rFonts w:eastAsia="Calibri"/>
                <w:szCs w:val="22"/>
              </w:rPr>
              <w:t>Taujėnai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AB55180" w14:textId="3BE35BC6" w:rsidR="009C1E35" w:rsidRPr="00377415" w:rsidRDefault="009C1E35" w:rsidP="009C1E35">
            <w:pPr>
              <w:jc w:val="right"/>
              <w:rPr>
                <w:rFonts w:eastAsia="Calibri"/>
                <w:szCs w:val="22"/>
              </w:rPr>
            </w:pPr>
            <w:r w:rsidRPr="006266C8">
              <w:rPr>
                <w:rFonts w:eastAsia="Calibri"/>
                <w:bCs/>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5293" w14:textId="0B405B72"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0984A" w14:textId="1CE308F6" w:rsidR="009C1E35" w:rsidRPr="00377415" w:rsidRDefault="009C1E35" w:rsidP="009C1E35">
            <w:pPr>
              <w:jc w:val="right"/>
              <w:rPr>
                <w:rFonts w:eastAsia="Calibri"/>
                <w:szCs w:val="22"/>
              </w:rPr>
            </w:pPr>
            <w:r w:rsidRPr="006266C8">
              <w:rPr>
                <w:rFonts w:eastAsia="Calibri"/>
                <w:bCs/>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EFBEB" w14:textId="1D8947AF"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32037" w14:textId="42B9FAB7" w:rsidR="009C1E35" w:rsidRPr="00377415" w:rsidRDefault="009C1E35" w:rsidP="009C1E35">
            <w:pPr>
              <w:jc w:val="center"/>
              <w:rPr>
                <w:rFonts w:eastAsia="Calibri"/>
                <w:szCs w:val="22"/>
              </w:rPr>
            </w:pPr>
            <w:r w:rsidRPr="006266C8">
              <w:rPr>
                <w:rFonts w:eastAsia="Calibri"/>
                <w:szCs w:val="22"/>
              </w:rPr>
              <w:t xml:space="preserve"> </w:t>
            </w:r>
            <w:proofErr w:type="spellStart"/>
            <w:r w:rsidRPr="006266C8">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07C083" w14:textId="285D0E7E" w:rsidR="009C1E35" w:rsidRPr="00377415" w:rsidRDefault="009C1E35" w:rsidP="009C1E35">
            <w:pPr>
              <w:jc w:val="center"/>
              <w:rPr>
                <w:rFonts w:eastAsia="Calibri"/>
                <w:szCs w:val="22"/>
              </w:rPr>
            </w:pPr>
            <w:r w:rsidRPr="006266C8">
              <w:rPr>
                <w:rFonts w:eastAsia="Calibri"/>
                <w:bCs/>
                <w:szCs w:val="22"/>
              </w:rPr>
              <w:t>4400-6566-4082</w:t>
            </w:r>
          </w:p>
        </w:tc>
      </w:tr>
      <w:tr w:rsidR="009C1E35" w:rsidRPr="00377415" w14:paraId="572F73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2FE612" w14:textId="77777777" w:rsidR="009C1E35" w:rsidRPr="00377415"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9A3A3A" w14:textId="7E9D2AB1" w:rsidR="009C1E35" w:rsidRPr="00377415" w:rsidRDefault="009C1E35" w:rsidP="009C1E35">
            <w:pPr>
              <w:rPr>
                <w:rFonts w:eastAsia="Calibri"/>
                <w:szCs w:val="22"/>
              </w:rPr>
            </w:pPr>
            <w:r w:rsidRPr="006266C8">
              <w:rPr>
                <w:rFonts w:eastAsia="Calibri"/>
                <w:szCs w:val="22"/>
              </w:rPr>
              <w:t>k62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8B875F3" w14:textId="1C1E61C1" w:rsidR="009C1E35" w:rsidRPr="00377415" w:rsidRDefault="009C1E35" w:rsidP="009C1E35">
            <w:pPr>
              <w:rPr>
                <w:rFonts w:eastAsia="Calibri"/>
                <w:szCs w:val="22"/>
              </w:rPr>
            </w:pPr>
            <w:r w:rsidRPr="006266C8">
              <w:rPr>
                <w:rFonts w:eastAsia="Calibri"/>
                <w:szCs w:val="22"/>
              </w:rPr>
              <w:t xml:space="preserve">Privažiuojamasis kelias prie gyvenamųjų namų Tvenkinio g. nuo Panevėžio g., </w:t>
            </w:r>
            <w:proofErr w:type="spellStart"/>
            <w:r w:rsidRPr="006266C8">
              <w:rPr>
                <w:rFonts w:eastAsia="Calibri"/>
                <w:szCs w:val="22"/>
              </w:rPr>
              <w:t>Pienionių</w:t>
            </w:r>
            <w:proofErr w:type="spellEnd"/>
            <w:r w:rsidRPr="006266C8">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791AB91" w14:textId="07BAD9E0" w:rsidR="009C1E35" w:rsidRPr="00377415" w:rsidRDefault="009C1E35" w:rsidP="009C1E35">
            <w:pPr>
              <w:jc w:val="right"/>
              <w:rPr>
                <w:rFonts w:eastAsia="Calibri"/>
                <w:szCs w:val="22"/>
              </w:rPr>
            </w:pPr>
            <w:r w:rsidRPr="006266C8">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FADAC" w14:textId="44AFC9D9"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66AB6" w14:textId="64E2796D" w:rsidR="009C1E35" w:rsidRPr="00377415" w:rsidRDefault="009C1E35" w:rsidP="009C1E35">
            <w:pPr>
              <w:jc w:val="right"/>
              <w:rPr>
                <w:rFonts w:eastAsia="Calibri"/>
                <w:szCs w:val="22"/>
              </w:rPr>
            </w:pPr>
            <w:r w:rsidRPr="006266C8">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8B00A" w14:textId="7F413005" w:rsidR="009C1E35" w:rsidRPr="00377415"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66D5D" w14:textId="55617398" w:rsidR="009C1E35" w:rsidRPr="00377415" w:rsidRDefault="009C1E35" w:rsidP="009C1E35">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3E5AD5" w14:textId="0C956A7E" w:rsidR="009C1E35" w:rsidRPr="00377415" w:rsidRDefault="009C1E35" w:rsidP="009C1E35">
            <w:pPr>
              <w:jc w:val="center"/>
              <w:rPr>
                <w:rFonts w:eastAsia="Calibri"/>
                <w:szCs w:val="22"/>
              </w:rPr>
            </w:pPr>
            <w:r w:rsidRPr="006266C8">
              <w:rPr>
                <w:rFonts w:eastAsia="Calibri"/>
                <w:szCs w:val="22"/>
              </w:rPr>
              <w:t>-</w:t>
            </w:r>
          </w:p>
        </w:tc>
      </w:tr>
      <w:tr w:rsidR="009C1E35" w:rsidRPr="004B1509" w14:paraId="60E3EB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6517DE" w14:textId="77777777" w:rsidR="009C1E35" w:rsidRPr="004B1509"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5193A4" w14:textId="6F142354" w:rsidR="009C1E35" w:rsidRPr="004B1509" w:rsidRDefault="009C1E35" w:rsidP="009C1E35">
            <w:pPr>
              <w:rPr>
                <w:rFonts w:eastAsia="Calibri"/>
                <w:szCs w:val="22"/>
              </w:rPr>
            </w:pPr>
            <w:r w:rsidRPr="006266C8">
              <w:rPr>
                <w:rFonts w:eastAsia="Calibri"/>
                <w:szCs w:val="22"/>
              </w:rPr>
              <w:t>k63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399B4F2" w14:textId="70E5A305" w:rsidR="009C1E35" w:rsidRPr="004B1509" w:rsidRDefault="009C1E35" w:rsidP="009C1E35">
            <w:pPr>
              <w:rPr>
                <w:rFonts w:eastAsia="Calibri"/>
                <w:szCs w:val="22"/>
              </w:rPr>
            </w:pPr>
            <w:r w:rsidRPr="006266C8">
              <w:rPr>
                <w:rFonts w:eastAsia="Calibri"/>
                <w:szCs w:val="22"/>
              </w:rPr>
              <w:t xml:space="preserve">Privažiuojamasis kelias prie gyvenamųjų namų </w:t>
            </w:r>
            <w:proofErr w:type="spellStart"/>
            <w:r w:rsidRPr="006266C8">
              <w:rPr>
                <w:rFonts w:eastAsia="Calibri"/>
                <w:szCs w:val="22"/>
              </w:rPr>
              <w:t>Piktagalio</w:t>
            </w:r>
            <w:proofErr w:type="spellEnd"/>
            <w:r w:rsidRPr="006266C8">
              <w:rPr>
                <w:rFonts w:eastAsia="Calibri"/>
                <w:szCs w:val="22"/>
              </w:rPr>
              <w:t xml:space="preserve"> k. nuo Panevėžio g., </w:t>
            </w:r>
            <w:proofErr w:type="spellStart"/>
            <w:r w:rsidRPr="006266C8">
              <w:rPr>
                <w:rFonts w:eastAsia="Calibri"/>
                <w:szCs w:val="22"/>
              </w:rPr>
              <w:t>Pienionių</w:t>
            </w:r>
            <w:proofErr w:type="spellEnd"/>
            <w:r w:rsidRPr="006266C8">
              <w:rPr>
                <w:rFonts w:eastAsia="Calibri"/>
                <w:szCs w:val="22"/>
              </w:rPr>
              <w:t xml:space="preserve">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ABF94DC" w14:textId="425EA184" w:rsidR="009C1E35" w:rsidRPr="004B1509" w:rsidRDefault="009C1E35" w:rsidP="009C1E35">
            <w:pPr>
              <w:jc w:val="right"/>
              <w:rPr>
                <w:rFonts w:eastAsia="Calibri"/>
                <w:szCs w:val="22"/>
              </w:rPr>
            </w:pPr>
            <w:r w:rsidRPr="006266C8">
              <w:rPr>
                <w:rFonts w:eastAsia="Calibri"/>
                <w:szCs w:val="22"/>
              </w:rPr>
              <w:t>1105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99CF" w14:textId="639F9FBD" w:rsidR="009C1E35" w:rsidRPr="004B1509" w:rsidRDefault="009C1E35" w:rsidP="009C1E35">
            <w:pPr>
              <w:jc w:val="right"/>
              <w:rPr>
                <w:rFonts w:eastAsia="Calibri"/>
                <w:bCs/>
                <w:szCs w:val="22"/>
              </w:rPr>
            </w:pPr>
            <w:r w:rsidRPr="006266C8">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F6487" w14:textId="4A47D129" w:rsidR="009C1E35" w:rsidRPr="004B1509" w:rsidRDefault="009C1E35" w:rsidP="009C1E35">
            <w:pPr>
              <w:jc w:val="right"/>
              <w:rPr>
                <w:rFonts w:eastAsia="Calibri"/>
                <w:bCs/>
                <w:szCs w:val="22"/>
              </w:rPr>
            </w:pPr>
            <w:r w:rsidRPr="006266C8">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7014" w14:textId="07F22E4D" w:rsidR="009C1E35" w:rsidRPr="004B1509" w:rsidRDefault="009C1E35" w:rsidP="009C1E35">
            <w:pPr>
              <w:jc w:val="right"/>
              <w:rPr>
                <w:rFonts w:eastAsia="Calibri"/>
                <w:bCs/>
                <w:szCs w:val="22"/>
              </w:rPr>
            </w:pPr>
            <w:r w:rsidRPr="006266C8">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86B5B" w14:textId="6949BB19" w:rsidR="009C1E35" w:rsidRPr="004B1509" w:rsidRDefault="009C1E35" w:rsidP="009C1E35">
            <w:pPr>
              <w:jc w:val="center"/>
              <w:rPr>
                <w:rFonts w:eastAsia="Calibri"/>
                <w:bCs/>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FB75D4" w14:textId="0B1DFC55" w:rsidR="009C1E35" w:rsidRPr="004B1509" w:rsidRDefault="009C1E35" w:rsidP="009C1E35">
            <w:pPr>
              <w:jc w:val="center"/>
              <w:rPr>
                <w:rFonts w:eastAsia="Calibri"/>
                <w:bCs/>
                <w:szCs w:val="22"/>
              </w:rPr>
            </w:pPr>
            <w:r w:rsidRPr="006266C8">
              <w:rPr>
                <w:rFonts w:eastAsia="Calibri"/>
                <w:szCs w:val="22"/>
              </w:rPr>
              <w:t>4400-5979-3876</w:t>
            </w:r>
          </w:p>
        </w:tc>
      </w:tr>
      <w:tr w:rsidR="009C1E35" w:rsidRPr="00BB0F26" w14:paraId="70281B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D08081" w14:textId="77777777" w:rsidR="009C1E35" w:rsidRPr="00BB0F26"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3DE8724" w14:textId="1E01A48A" w:rsidR="009C1E35" w:rsidRPr="00BB0F26" w:rsidRDefault="009C1E35" w:rsidP="009C1E35">
            <w:pPr>
              <w:rPr>
                <w:rFonts w:eastAsia="Calibri"/>
                <w:szCs w:val="22"/>
              </w:rPr>
            </w:pPr>
            <w:r w:rsidRPr="006266C8">
              <w:rPr>
                <w:rFonts w:eastAsia="Calibri"/>
                <w:szCs w:val="22"/>
              </w:rPr>
              <w:t>k64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AF34558" w14:textId="0F4F8D95" w:rsidR="009C1E35" w:rsidRPr="00BB0F26" w:rsidRDefault="009C1E35" w:rsidP="009C1E35">
            <w:pPr>
              <w:rPr>
                <w:rFonts w:eastAsia="Calibri"/>
                <w:szCs w:val="22"/>
              </w:rPr>
            </w:pPr>
            <w:r w:rsidRPr="006266C8">
              <w:rPr>
                <w:rFonts w:eastAsia="Calibri"/>
                <w:szCs w:val="22"/>
              </w:rPr>
              <w:t>Privažiuojamasis kelias prie Svirnų I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1B835EE" w14:textId="210862DB" w:rsidR="009C1E35" w:rsidRPr="00BB0F26" w:rsidRDefault="009C1E35" w:rsidP="009C1E35">
            <w:pPr>
              <w:jc w:val="right"/>
              <w:rPr>
                <w:rFonts w:eastAsia="Calibri"/>
                <w:szCs w:val="22"/>
              </w:rPr>
            </w:pPr>
            <w:r w:rsidRPr="006266C8">
              <w:rPr>
                <w:rFonts w:eastAsia="Calibri"/>
                <w:szCs w:val="22"/>
              </w:rPr>
              <w:t>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9DA21" w14:textId="7F07371B" w:rsidR="009C1E35" w:rsidRPr="00BB0F26" w:rsidRDefault="009C1E35" w:rsidP="009C1E35">
            <w:pPr>
              <w:jc w:val="right"/>
              <w:rPr>
                <w:rFonts w:eastAsia="Calibri"/>
                <w:szCs w:val="22"/>
              </w:rPr>
            </w:pPr>
            <w:r w:rsidRPr="006266C8">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208B0" w14:textId="0E15B4D4" w:rsidR="009C1E35" w:rsidRPr="00BB0F26" w:rsidRDefault="009C1E35" w:rsidP="009C1E35">
            <w:pPr>
              <w:jc w:val="right"/>
              <w:rPr>
                <w:rFonts w:eastAsia="Calibri"/>
                <w:szCs w:val="22"/>
              </w:rPr>
            </w:pPr>
            <w:r w:rsidRPr="006266C8">
              <w:rPr>
                <w:rFonts w:eastAsia="Calibri"/>
                <w:bCs/>
                <w:szCs w:val="22"/>
              </w:rPr>
              <w:t xml:space="preserve"> </w:t>
            </w:r>
            <w:r w:rsidRPr="006266C8">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4CEF" w14:textId="7467868E" w:rsidR="009C1E35" w:rsidRPr="00BB0F26" w:rsidRDefault="009C1E35" w:rsidP="009C1E35">
            <w:pPr>
              <w:jc w:val="right"/>
              <w:rPr>
                <w:rFonts w:eastAsia="Calibri"/>
                <w:strike/>
                <w:szCs w:val="22"/>
              </w:rPr>
            </w:pPr>
            <w:r w:rsidRPr="006266C8">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99EDA" w14:textId="77777777" w:rsidR="009C1E35" w:rsidRPr="006266C8" w:rsidRDefault="009C1E35" w:rsidP="009C1E35">
            <w:pPr>
              <w:jc w:val="center"/>
              <w:rPr>
                <w:rFonts w:eastAsia="Calibri"/>
                <w:szCs w:val="22"/>
              </w:rPr>
            </w:pPr>
            <w:proofErr w:type="spellStart"/>
            <w:r w:rsidRPr="006266C8">
              <w:rPr>
                <w:rFonts w:eastAsia="Calibri"/>
                <w:szCs w:val="22"/>
              </w:rPr>
              <w:t>IVv</w:t>
            </w:r>
            <w:proofErr w:type="spellEnd"/>
          </w:p>
          <w:p w14:paraId="0688568D" w14:textId="26E00809" w:rsidR="009C1E35" w:rsidRPr="00BB0F26" w:rsidRDefault="009C1E35" w:rsidP="009C1E35">
            <w:pPr>
              <w:jc w:val="center"/>
              <w:rPr>
                <w:rFonts w:eastAsia="Calibri"/>
                <w:szCs w:val="22"/>
              </w:rPr>
            </w:pPr>
            <w:proofErr w:type="spellStart"/>
            <w:r w:rsidRPr="006266C8">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6D1E17" w14:textId="6952CFA0" w:rsidR="009C1E35" w:rsidRPr="00BB0F26" w:rsidRDefault="009C1E35" w:rsidP="009C1E35">
            <w:pPr>
              <w:jc w:val="center"/>
              <w:rPr>
                <w:rFonts w:eastAsia="Calibri"/>
                <w:szCs w:val="22"/>
              </w:rPr>
            </w:pPr>
            <w:r w:rsidRPr="006266C8">
              <w:rPr>
                <w:rFonts w:eastAsia="Calibri"/>
                <w:szCs w:val="22"/>
              </w:rPr>
              <w:t>4400-6575-8205 4400-6575-8170</w:t>
            </w:r>
          </w:p>
        </w:tc>
      </w:tr>
      <w:tr w:rsidR="009C1E35" w:rsidRPr="006301BC" w14:paraId="57D7CE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A241CC"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C30FFD" w14:textId="377963D9" w:rsidR="009C1E35" w:rsidRPr="006301BC" w:rsidRDefault="009C1E35" w:rsidP="009C1E35">
            <w:pPr>
              <w:rPr>
                <w:rFonts w:eastAsia="Calibri"/>
                <w:szCs w:val="22"/>
              </w:rPr>
            </w:pPr>
            <w:r w:rsidRPr="006266C8">
              <w:rPr>
                <w:rFonts w:eastAsia="Calibri"/>
                <w:szCs w:val="22"/>
              </w:rPr>
              <w:t>k65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A4957CB" w14:textId="3EB3C7E6" w:rsidR="009C1E35" w:rsidRPr="006301BC" w:rsidRDefault="009C1E35" w:rsidP="009C1E35">
            <w:pPr>
              <w:rPr>
                <w:rFonts w:eastAsia="Calibri"/>
                <w:szCs w:val="22"/>
              </w:rPr>
            </w:pPr>
            <w:r w:rsidRPr="006266C8">
              <w:rPr>
                <w:rFonts w:eastAsia="Calibri"/>
                <w:szCs w:val="22"/>
              </w:rPr>
              <w:t>Pumpučiai–</w:t>
            </w:r>
            <w:proofErr w:type="spellStart"/>
            <w:r w:rsidRPr="006266C8">
              <w:rPr>
                <w:rFonts w:eastAsia="Calibri"/>
                <w:szCs w:val="22"/>
              </w:rPr>
              <w:t>Papragiai</w:t>
            </w:r>
            <w:proofErr w:type="spellEnd"/>
            <w:r w:rsidRPr="006266C8">
              <w:rPr>
                <w:rFonts w:eastAsia="Calibri"/>
                <w:szCs w:val="22"/>
              </w:rPr>
              <w:t>–Pilėnai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AB9DC63" w14:textId="70BD90D7" w:rsidR="009C1E35" w:rsidRPr="006301BC" w:rsidRDefault="009C1E35" w:rsidP="009C1E35">
            <w:pPr>
              <w:jc w:val="right"/>
              <w:rPr>
                <w:rFonts w:eastAsia="Calibri"/>
                <w:szCs w:val="22"/>
              </w:rPr>
            </w:pPr>
            <w:r w:rsidRPr="006266C8">
              <w:rPr>
                <w:rFonts w:eastAsia="Calibri"/>
                <w:szCs w:val="22"/>
              </w:rPr>
              <w:t>1628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8B368" w14:textId="198BC9FB"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776C6" w14:textId="320AB12C" w:rsidR="009C1E35" w:rsidRPr="006301BC" w:rsidRDefault="009C1E35" w:rsidP="009C1E35">
            <w:pPr>
              <w:jc w:val="right"/>
              <w:rPr>
                <w:rFonts w:eastAsia="Calibri"/>
                <w:szCs w:val="22"/>
              </w:rPr>
            </w:pPr>
            <w:r w:rsidRPr="006266C8">
              <w:rPr>
                <w:rFonts w:eastAsia="Calibri"/>
                <w:szCs w:val="22"/>
              </w:rPr>
              <w:t>1628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432D" w14:textId="126212D6" w:rsidR="009C1E35" w:rsidRPr="006301BC" w:rsidRDefault="009C1E35" w:rsidP="009C1E35">
            <w:pPr>
              <w:jc w:val="right"/>
              <w:rPr>
                <w:rFonts w:eastAsia="Calibri"/>
                <w:szCs w:val="22"/>
              </w:rPr>
            </w:pPr>
            <w:r w:rsidRPr="006266C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24332" w14:textId="77777777" w:rsidR="009C1E35" w:rsidRPr="006266C8" w:rsidRDefault="009C1E35" w:rsidP="009C1E35">
            <w:pPr>
              <w:jc w:val="center"/>
              <w:rPr>
                <w:rFonts w:eastAsia="Calibri"/>
                <w:szCs w:val="22"/>
              </w:rPr>
            </w:pPr>
            <w:proofErr w:type="spellStart"/>
            <w:r w:rsidRPr="006266C8">
              <w:rPr>
                <w:rFonts w:eastAsia="Calibri"/>
                <w:szCs w:val="22"/>
              </w:rPr>
              <w:t>IIv</w:t>
            </w:r>
            <w:proofErr w:type="spellEnd"/>
          </w:p>
          <w:p w14:paraId="7601E67E" w14:textId="28B8B4ED" w:rsidR="009C1E35" w:rsidRPr="006301BC" w:rsidRDefault="009C1E35" w:rsidP="009C1E35">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835F05" w14:textId="77777777" w:rsidR="009C1E35" w:rsidRPr="006266C8" w:rsidRDefault="009C1E35" w:rsidP="009C1E35">
            <w:pPr>
              <w:jc w:val="center"/>
              <w:rPr>
                <w:rFonts w:eastAsia="Calibri"/>
                <w:szCs w:val="22"/>
              </w:rPr>
            </w:pPr>
            <w:r w:rsidRPr="006266C8">
              <w:rPr>
                <w:rFonts w:eastAsia="Calibri"/>
                <w:szCs w:val="22"/>
              </w:rPr>
              <w:t>4400-6246-7312</w:t>
            </w:r>
          </w:p>
          <w:p w14:paraId="41F4651D" w14:textId="38E12EA4" w:rsidR="009C1E35" w:rsidRPr="006301BC" w:rsidRDefault="009C1E35" w:rsidP="009C1E35">
            <w:pPr>
              <w:jc w:val="center"/>
              <w:rPr>
                <w:rFonts w:eastAsia="Calibri"/>
                <w:szCs w:val="22"/>
              </w:rPr>
            </w:pPr>
            <w:r w:rsidRPr="006266C8">
              <w:rPr>
                <w:rFonts w:eastAsia="Calibri"/>
                <w:szCs w:val="22"/>
              </w:rPr>
              <w:t>4400-6246-7323</w:t>
            </w:r>
          </w:p>
        </w:tc>
      </w:tr>
      <w:tr w:rsidR="009C1E35" w:rsidRPr="006301BC" w14:paraId="1526A3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15CFC3"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8D021DE" w14:textId="3C175A8A" w:rsidR="009C1E35" w:rsidRPr="006301BC" w:rsidRDefault="009C1E35" w:rsidP="009C1E35">
            <w:pPr>
              <w:rPr>
                <w:rFonts w:eastAsia="Calibri"/>
                <w:szCs w:val="22"/>
              </w:rPr>
            </w:pPr>
            <w:r w:rsidRPr="006266C8">
              <w:rPr>
                <w:rFonts w:eastAsia="Calibri"/>
                <w:szCs w:val="22"/>
              </w:rPr>
              <w:t>k66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AFF3B4" w14:textId="026E346B" w:rsidR="009C1E35" w:rsidRPr="006301BC" w:rsidRDefault="009C1E35" w:rsidP="009C1E35">
            <w:pPr>
              <w:rPr>
                <w:rFonts w:eastAsia="Calibri"/>
                <w:szCs w:val="22"/>
              </w:rPr>
            </w:pPr>
            <w:r w:rsidRPr="006266C8">
              <w:rPr>
                <w:rFonts w:eastAsia="Calibri"/>
                <w:szCs w:val="22"/>
              </w:rPr>
              <w:t>Kelias Nr. 120–Pumpučiai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02500C2" w14:textId="47D379B9" w:rsidR="009C1E35" w:rsidRPr="006301BC" w:rsidRDefault="009C1E35" w:rsidP="009C1E35">
            <w:pPr>
              <w:jc w:val="right"/>
              <w:rPr>
                <w:rFonts w:eastAsia="Calibri"/>
                <w:szCs w:val="22"/>
              </w:rPr>
            </w:pPr>
            <w:r w:rsidRPr="006266C8">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AC713" w14:textId="4CBD71DB"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1160" w14:textId="2F932378" w:rsidR="009C1E35" w:rsidRPr="006301BC" w:rsidRDefault="009C1E35" w:rsidP="009C1E35">
            <w:pPr>
              <w:jc w:val="right"/>
              <w:rPr>
                <w:rFonts w:eastAsia="Calibri"/>
                <w:szCs w:val="22"/>
              </w:rPr>
            </w:pPr>
            <w:r w:rsidRPr="006266C8">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B51E4" w14:textId="1D587D85"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14C47" w14:textId="74496A64" w:rsidR="009C1E35" w:rsidRPr="006301BC" w:rsidRDefault="009C1E35" w:rsidP="009C1E35">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881F54" w14:textId="32497CC6" w:rsidR="009C1E35" w:rsidRPr="006301BC" w:rsidRDefault="009C1E35" w:rsidP="009C1E35">
            <w:pPr>
              <w:jc w:val="center"/>
              <w:rPr>
                <w:rFonts w:eastAsia="Calibri"/>
                <w:szCs w:val="22"/>
              </w:rPr>
            </w:pPr>
            <w:r w:rsidRPr="006266C8">
              <w:rPr>
                <w:rFonts w:eastAsia="Calibri"/>
                <w:szCs w:val="22"/>
              </w:rPr>
              <w:t>4400-6249-0064</w:t>
            </w:r>
          </w:p>
        </w:tc>
      </w:tr>
      <w:tr w:rsidR="009C1E35" w:rsidRPr="006301BC" w14:paraId="4FDEA0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62B6C3"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0A1B2D" w14:textId="0A9E9879" w:rsidR="009C1E35" w:rsidRPr="006301BC" w:rsidRDefault="009C1E35" w:rsidP="009C1E35">
            <w:pPr>
              <w:rPr>
                <w:rFonts w:eastAsia="Calibri"/>
                <w:szCs w:val="22"/>
              </w:rPr>
            </w:pPr>
            <w:r w:rsidRPr="006266C8">
              <w:rPr>
                <w:rFonts w:eastAsia="Calibri"/>
                <w:szCs w:val="22"/>
              </w:rPr>
              <w:t>k67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2C159FF" w14:textId="5EE57EE6" w:rsidR="009C1E35" w:rsidRPr="006301BC" w:rsidRDefault="009C1E35" w:rsidP="009C1E35">
            <w:pPr>
              <w:rPr>
                <w:rFonts w:eastAsia="Calibri"/>
                <w:szCs w:val="22"/>
              </w:rPr>
            </w:pPr>
            <w:proofErr w:type="spellStart"/>
            <w:r w:rsidRPr="006266C8">
              <w:rPr>
                <w:rFonts w:eastAsia="Calibri"/>
                <w:szCs w:val="22"/>
              </w:rPr>
              <w:t>Janonys</w:t>
            </w:r>
            <w:proofErr w:type="spellEnd"/>
            <w:r w:rsidRPr="006266C8">
              <w:rPr>
                <w:rFonts w:eastAsia="Calibri"/>
                <w:szCs w:val="22"/>
              </w:rPr>
              <w:t>–Džiugai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EA684DF" w14:textId="75236855" w:rsidR="009C1E35" w:rsidRPr="006301BC" w:rsidRDefault="009C1E35" w:rsidP="009C1E35">
            <w:pPr>
              <w:jc w:val="right"/>
              <w:rPr>
                <w:rFonts w:eastAsia="Calibri"/>
                <w:szCs w:val="22"/>
              </w:rPr>
            </w:pPr>
            <w:r w:rsidRPr="006266C8">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34CE" w14:textId="76B3AEE9"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A9BD9" w14:textId="45E64A7A" w:rsidR="009C1E35" w:rsidRPr="006301BC" w:rsidRDefault="009C1E35" w:rsidP="009C1E35">
            <w:pPr>
              <w:jc w:val="right"/>
              <w:rPr>
                <w:rFonts w:eastAsia="Calibri"/>
                <w:szCs w:val="22"/>
              </w:rPr>
            </w:pPr>
            <w:r w:rsidRPr="006266C8">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9CBF2" w14:textId="30DD8AB2"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1BCE8" w14:textId="39C00833" w:rsidR="009C1E35" w:rsidRPr="006301BC" w:rsidRDefault="009C1E35" w:rsidP="009C1E35">
            <w:pPr>
              <w:jc w:val="center"/>
              <w:rPr>
                <w:rFonts w:eastAsia="Calibri"/>
                <w:szCs w:val="22"/>
              </w:rPr>
            </w:pPr>
            <w:proofErr w:type="spellStart"/>
            <w:r w:rsidRPr="006266C8">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900C0" w14:textId="1059A80F" w:rsidR="009C1E35" w:rsidRPr="006301BC" w:rsidRDefault="009C1E35" w:rsidP="009C1E35">
            <w:pPr>
              <w:jc w:val="center"/>
              <w:rPr>
                <w:rFonts w:eastAsia="Calibri"/>
                <w:szCs w:val="22"/>
              </w:rPr>
            </w:pPr>
            <w:r w:rsidRPr="006266C8">
              <w:rPr>
                <w:rFonts w:eastAsia="Calibri"/>
                <w:bCs/>
                <w:szCs w:val="22"/>
              </w:rPr>
              <w:t>4400-6558-8290</w:t>
            </w:r>
          </w:p>
        </w:tc>
      </w:tr>
      <w:tr w:rsidR="009C1E35" w:rsidRPr="006301BC" w14:paraId="722B9F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B7145D"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950E73" w14:textId="07BD7EDA" w:rsidR="009C1E35" w:rsidRPr="006301BC" w:rsidRDefault="009C1E35" w:rsidP="009C1E35">
            <w:pPr>
              <w:rPr>
                <w:rFonts w:eastAsia="Calibri"/>
                <w:szCs w:val="22"/>
              </w:rPr>
            </w:pPr>
            <w:r w:rsidRPr="006266C8">
              <w:rPr>
                <w:rFonts w:eastAsia="Calibri"/>
                <w:szCs w:val="22"/>
              </w:rPr>
              <w:t>k69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D582361" w14:textId="2FF3E839" w:rsidR="009C1E35" w:rsidRPr="006301BC" w:rsidRDefault="009C1E35" w:rsidP="009C1E35">
            <w:pPr>
              <w:rPr>
                <w:rFonts w:eastAsia="Calibri"/>
                <w:szCs w:val="22"/>
              </w:rPr>
            </w:pPr>
            <w:r w:rsidRPr="006266C8">
              <w:rPr>
                <w:rFonts w:eastAsia="Calibri"/>
                <w:szCs w:val="22"/>
              </w:rPr>
              <w:t>Kelias Nr. 120–</w:t>
            </w:r>
            <w:proofErr w:type="spellStart"/>
            <w:r w:rsidRPr="006266C8">
              <w:rPr>
                <w:rFonts w:eastAsia="Calibri"/>
                <w:szCs w:val="22"/>
              </w:rPr>
              <w:t>Vetygala</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951EC4D" w14:textId="6B8056F5" w:rsidR="009C1E35" w:rsidRPr="006301BC" w:rsidRDefault="009C1E35" w:rsidP="009C1E35">
            <w:pPr>
              <w:jc w:val="right"/>
              <w:rPr>
                <w:rFonts w:eastAsia="Calibri"/>
                <w:szCs w:val="22"/>
              </w:rPr>
            </w:pPr>
            <w:r w:rsidRPr="006266C8">
              <w:rPr>
                <w:rFonts w:eastAsia="Calibri"/>
                <w:szCs w:val="22"/>
              </w:rPr>
              <w:t xml:space="preserve"> </w:t>
            </w:r>
            <w:r w:rsidRPr="006266C8">
              <w:rPr>
                <w:rFonts w:eastAsia="Calibri"/>
                <w:bCs/>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2F1F5" w14:textId="2BFD81B1"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90F61" w14:textId="419F82FC" w:rsidR="009C1E35" w:rsidRPr="006301BC" w:rsidRDefault="009C1E35" w:rsidP="009C1E35">
            <w:pPr>
              <w:jc w:val="right"/>
              <w:rPr>
                <w:rFonts w:eastAsia="Calibri"/>
                <w:szCs w:val="22"/>
              </w:rPr>
            </w:pPr>
            <w:r w:rsidRPr="006266C8">
              <w:rPr>
                <w:rFonts w:eastAsia="Calibri"/>
                <w:bCs/>
                <w:szCs w:val="22"/>
              </w:rPr>
              <w:t>842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FF21A" w14:textId="4523B83C" w:rsidR="009C1E35" w:rsidRPr="006301BC" w:rsidRDefault="009C1E35" w:rsidP="009C1E35">
            <w:pPr>
              <w:jc w:val="right"/>
              <w:rPr>
                <w:rFonts w:eastAsia="Calibri"/>
                <w:szCs w:val="22"/>
              </w:rPr>
            </w:pPr>
            <w:r w:rsidRPr="006266C8">
              <w:rPr>
                <w:rFonts w:eastAsia="Calibri"/>
                <w:bCs/>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776AD" w14:textId="77777777" w:rsidR="009C1E35" w:rsidRPr="006266C8" w:rsidRDefault="009C1E35" w:rsidP="009C1E35">
            <w:pPr>
              <w:jc w:val="center"/>
              <w:rPr>
                <w:rFonts w:eastAsia="Calibri"/>
                <w:bCs/>
                <w:szCs w:val="22"/>
              </w:rPr>
            </w:pPr>
            <w:proofErr w:type="spellStart"/>
            <w:r w:rsidRPr="006266C8">
              <w:rPr>
                <w:rFonts w:eastAsia="Calibri"/>
                <w:bCs/>
                <w:szCs w:val="22"/>
              </w:rPr>
              <w:t>IVv</w:t>
            </w:r>
            <w:proofErr w:type="spellEnd"/>
          </w:p>
          <w:p w14:paraId="1F779EA6" w14:textId="45107CE6" w:rsidR="009C1E35" w:rsidRPr="006301BC" w:rsidRDefault="009C1E35" w:rsidP="009C1E35">
            <w:pPr>
              <w:jc w:val="center"/>
              <w:rPr>
                <w:rFonts w:eastAsia="Calibri"/>
                <w:szCs w:val="22"/>
              </w:rPr>
            </w:pPr>
            <w:proofErr w:type="spellStart"/>
            <w:r w:rsidRPr="006266C8">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0DF98E" w14:textId="6CBE271E" w:rsidR="009C1E35" w:rsidRPr="006301BC" w:rsidRDefault="009C1E35" w:rsidP="009C1E35">
            <w:pPr>
              <w:jc w:val="center"/>
              <w:rPr>
                <w:rFonts w:eastAsia="Calibri"/>
                <w:szCs w:val="22"/>
              </w:rPr>
            </w:pPr>
            <w:r w:rsidRPr="006266C8">
              <w:rPr>
                <w:rFonts w:eastAsia="Calibri"/>
                <w:bCs/>
                <w:szCs w:val="22"/>
              </w:rPr>
              <w:t>4400-6578-2302 4400-6575-8305</w:t>
            </w:r>
          </w:p>
        </w:tc>
      </w:tr>
      <w:tr w:rsidR="009C1E35" w:rsidRPr="006301BC" w14:paraId="6FC7DD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9B153D"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E8A6C0C" w14:textId="638ED986" w:rsidR="009C1E35" w:rsidRPr="006301BC" w:rsidRDefault="009C1E35" w:rsidP="009C1E35">
            <w:pPr>
              <w:rPr>
                <w:rFonts w:eastAsia="Calibri"/>
                <w:szCs w:val="22"/>
              </w:rPr>
            </w:pPr>
            <w:r w:rsidRPr="006266C8">
              <w:rPr>
                <w:rFonts w:eastAsia="Calibri"/>
                <w:szCs w:val="22"/>
              </w:rPr>
              <w:t>k7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5FEC9D" w14:textId="61EDF54E" w:rsidR="009C1E35" w:rsidRPr="006301BC" w:rsidRDefault="009C1E35" w:rsidP="009C1E35">
            <w:pPr>
              <w:rPr>
                <w:rFonts w:eastAsia="Calibri"/>
                <w:szCs w:val="22"/>
              </w:rPr>
            </w:pPr>
            <w:proofErr w:type="spellStart"/>
            <w:r w:rsidRPr="006266C8">
              <w:rPr>
                <w:rFonts w:eastAsia="Calibri"/>
                <w:szCs w:val="22"/>
              </w:rPr>
              <w:t>Šoveniai</w:t>
            </w:r>
            <w:proofErr w:type="spellEnd"/>
            <w:r w:rsidRPr="006266C8">
              <w:rPr>
                <w:rFonts w:eastAsia="Calibri"/>
                <w:szCs w:val="22"/>
              </w:rPr>
              <w:t>–</w:t>
            </w:r>
            <w:proofErr w:type="spellStart"/>
            <w:r w:rsidRPr="006266C8">
              <w:rPr>
                <w:rFonts w:eastAsia="Calibri"/>
                <w:szCs w:val="22"/>
              </w:rPr>
              <w:t>Jurgėnai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E051E60" w14:textId="7799E7B4" w:rsidR="009C1E35" w:rsidRPr="006301BC" w:rsidRDefault="009C1E35" w:rsidP="009C1E35">
            <w:pPr>
              <w:jc w:val="right"/>
              <w:rPr>
                <w:rFonts w:eastAsia="Calibri"/>
                <w:szCs w:val="22"/>
              </w:rPr>
            </w:pPr>
            <w:r w:rsidRPr="006266C8">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0C77" w14:textId="442964BC"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9DE90" w14:textId="3E816A47" w:rsidR="009C1E35" w:rsidRPr="006301BC" w:rsidRDefault="009C1E35" w:rsidP="009C1E35">
            <w:pPr>
              <w:jc w:val="right"/>
              <w:rPr>
                <w:rFonts w:eastAsia="Calibri"/>
                <w:szCs w:val="22"/>
              </w:rPr>
            </w:pPr>
            <w:r w:rsidRPr="006266C8">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C1008" w14:textId="217650EC" w:rsidR="009C1E35" w:rsidRPr="006301BC" w:rsidRDefault="009C1E35" w:rsidP="009C1E35">
            <w:pPr>
              <w:jc w:val="right"/>
              <w:rPr>
                <w:rFonts w:eastAsia="Calibri"/>
                <w:szCs w:val="22"/>
              </w:rPr>
            </w:pPr>
            <w:r w:rsidRPr="006266C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FD4F4" w14:textId="6D00268C" w:rsidR="009C1E35" w:rsidRPr="006301BC" w:rsidRDefault="009C1E35" w:rsidP="009C1E35">
            <w:pPr>
              <w:jc w:val="center"/>
              <w:rPr>
                <w:rFonts w:eastAsia="Calibri"/>
                <w:szCs w:val="22"/>
              </w:rPr>
            </w:pPr>
            <w:proofErr w:type="spellStart"/>
            <w:r w:rsidRPr="006266C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896A82" w14:textId="08407154" w:rsidR="009C1E35" w:rsidRPr="006301BC" w:rsidRDefault="009C1E35" w:rsidP="009C1E35">
            <w:pPr>
              <w:jc w:val="center"/>
              <w:rPr>
                <w:rFonts w:eastAsia="Calibri"/>
                <w:szCs w:val="22"/>
              </w:rPr>
            </w:pPr>
            <w:r w:rsidRPr="006266C8">
              <w:rPr>
                <w:rFonts w:eastAsia="Calibri"/>
                <w:szCs w:val="22"/>
              </w:rPr>
              <w:t>4400-6249-0064</w:t>
            </w:r>
          </w:p>
        </w:tc>
      </w:tr>
      <w:tr w:rsidR="009C1E35" w:rsidRPr="006301BC" w14:paraId="4E4D06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7E2E3E"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C0E142" w14:textId="113B4014" w:rsidR="009C1E35" w:rsidRPr="006301BC" w:rsidRDefault="009C1E35" w:rsidP="009C1E35">
            <w:pPr>
              <w:rPr>
                <w:rFonts w:eastAsia="Calibri"/>
                <w:szCs w:val="22"/>
              </w:rPr>
            </w:pPr>
            <w:r w:rsidRPr="006301BC">
              <w:rPr>
                <w:rFonts w:eastAsia="Calibri"/>
                <w:szCs w:val="22"/>
              </w:rPr>
              <w:t>k70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28E678F" w14:textId="4A9B0E5C" w:rsidR="009C1E35" w:rsidRPr="006301BC" w:rsidRDefault="009C1E35" w:rsidP="009C1E35">
            <w:pPr>
              <w:rPr>
                <w:rFonts w:eastAsia="Calibri"/>
                <w:szCs w:val="22"/>
              </w:rPr>
            </w:pPr>
            <w:r w:rsidRPr="006301BC">
              <w:rPr>
                <w:rFonts w:eastAsia="Calibri"/>
                <w:szCs w:val="22"/>
              </w:rPr>
              <w:t>Kelias  Nr. 1215–Papiškiai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C27B6D5" w14:textId="6574C33F" w:rsidR="009C1E35" w:rsidRPr="006301BC" w:rsidRDefault="009C1E35" w:rsidP="009C1E35">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DFA12" w14:textId="1BA80552"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F6593" w14:textId="29A5D23A" w:rsidR="009C1E35" w:rsidRPr="006301BC" w:rsidRDefault="009C1E35" w:rsidP="009C1E35">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8747E" w14:textId="6DB2CEBE"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9F989" w14:textId="7403F381" w:rsidR="009C1E35" w:rsidRPr="006301BC" w:rsidRDefault="009C1E35" w:rsidP="009C1E35">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46EF09" w14:textId="10A80D08" w:rsidR="009C1E35" w:rsidRPr="006301BC" w:rsidRDefault="009C1E35" w:rsidP="009C1E35">
            <w:pPr>
              <w:jc w:val="center"/>
              <w:rPr>
                <w:rFonts w:eastAsia="Calibri"/>
                <w:szCs w:val="22"/>
              </w:rPr>
            </w:pPr>
            <w:r w:rsidRPr="006301BC">
              <w:rPr>
                <w:rFonts w:eastAsia="Calibri"/>
                <w:szCs w:val="22"/>
              </w:rPr>
              <w:t>-</w:t>
            </w:r>
          </w:p>
        </w:tc>
      </w:tr>
      <w:tr w:rsidR="009C1E35" w:rsidRPr="006301BC" w14:paraId="551DBF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F5F195"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1D8A4" w14:textId="566474F5" w:rsidR="009C1E35" w:rsidRPr="006301BC" w:rsidRDefault="009C1E35" w:rsidP="009C1E35">
            <w:pPr>
              <w:rPr>
                <w:rFonts w:eastAsia="Calibri"/>
                <w:szCs w:val="22"/>
              </w:rPr>
            </w:pPr>
            <w:r w:rsidRPr="006301BC">
              <w:rPr>
                <w:rFonts w:eastAsia="Calibri"/>
                <w:szCs w:val="22"/>
              </w:rPr>
              <w:t>k71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A20DAA0" w14:textId="612E7E5B" w:rsidR="009C1E35" w:rsidRPr="006301BC" w:rsidRDefault="009C1E35" w:rsidP="009C1E35">
            <w:pPr>
              <w:rPr>
                <w:rFonts w:eastAsia="Calibri"/>
                <w:szCs w:val="22"/>
              </w:rPr>
            </w:pPr>
            <w:r w:rsidRPr="006301BC">
              <w:rPr>
                <w:rFonts w:eastAsia="Calibri"/>
                <w:szCs w:val="22"/>
              </w:rPr>
              <w:t xml:space="preserve">Kelias Nr. 1215–Margiai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9701E2B" w14:textId="0777C3CE" w:rsidR="009C1E35" w:rsidRPr="006301BC" w:rsidRDefault="009C1E35" w:rsidP="009C1E35">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1CA2" w14:textId="35EE5B5E"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1317D" w14:textId="25EA4E34"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482EB" w14:textId="6F15C896" w:rsidR="009C1E35" w:rsidRPr="006301BC" w:rsidRDefault="009C1E35" w:rsidP="009C1E35">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4A8A" w14:textId="3BE6A6A8" w:rsidR="009C1E35" w:rsidRPr="006301BC" w:rsidRDefault="009C1E35" w:rsidP="009C1E35">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5B4973" w14:textId="45D0F478" w:rsidR="009C1E35" w:rsidRPr="006301BC" w:rsidRDefault="009C1E35" w:rsidP="009C1E35">
            <w:pPr>
              <w:jc w:val="center"/>
              <w:rPr>
                <w:rFonts w:eastAsia="Calibri"/>
                <w:szCs w:val="22"/>
              </w:rPr>
            </w:pPr>
            <w:r w:rsidRPr="006301BC">
              <w:rPr>
                <w:rFonts w:eastAsia="Calibri"/>
                <w:szCs w:val="22"/>
              </w:rPr>
              <w:t>-</w:t>
            </w:r>
          </w:p>
        </w:tc>
      </w:tr>
      <w:tr w:rsidR="009C1E35" w:rsidRPr="006301BC" w14:paraId="169024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3F11D4"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9BDD77" w14:textId="2C922CEF" w:rsidR="009C1E35" w:rsidRPr="006301BC" w:rsidRDefault="009C1E35" w:rsidP="009C1E35">
            <w:pPr>
              <w:rPr>
                <w:rFonts w:eastAsia="Calibri"/>
                <w:szCs w:val="22"/>
              </w:rPr>
            </w:pPr>
            <w:r w:rsidRPr="006301BC">
              <w:rPr>
                <w:rFonts w:eastAsia="Calibri"/>
                <w:szCs w:val="22"/>
              </w:rPr>
              <w:t>k72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58BE3FD" w14:textId="70792EA3" w:rsidR="009C1E35" w:rsidRPr="006301BC" w:rsidRDefault="009C1E35" w:rsidP="009C1E35">
            <w:pPr>
              <w:rPr>
                <w:rFonts w:eastAsia="Calibri"/>
                <w:szCs w:val="22"/>
              </w:rPr>
            </w:pPr>
            <w:proofErr w:type="spellStart"/>
            <w:r w:rsidRPr="006301BC">
              <w:rPr>
                <w:rFonts w:eastAsia="Calibri"/>
                <w:szCs w:val="22"/>
              </w:rPr>
              <w:t>Deveniai</w:t>
            </w:r>
            <w:proofErr w:type="spellEnd"/>
            <w:r w:rsidRPr="006301BC">
              <w:rPr>
                <w:rFonts w:eastAsia="Calibri"/>
                <w:szCs w:val="22"/>
              </w:rPr>
              <w:t>–</w:t>
            </w:r>
            <w:proofErr w:type="spellStart"/>
            <w:r w:rsidRPr="006301BC">
              <w:rPr>
                <w:rFonts w:eastAsia="Calibri"/>
                <w:szCs w:val="22"/>
              </w:rPr>
              <w:t>Pukeniai</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2B63EDF" w14:textId="1BBFAB7C" w:rsidR="009C1E35" w:rsidRPr="006301BC" w:rsidRDefault="009C1E35" w:rsidP="009C1E35">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6C24F" w14:textId="7DB025E5"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92D9C" w14:textId="5655356C"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79C82" w14:textId="7FCE6E83" w:rsidR="009C1E35" w:rsidRPr="006301BC" w:rsidRDefault="009C1E35" w:rsidP="009C1E35">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BCABD" w14:textId="1DE8D315" w:rsidR="009C1E35" w:rsidRPr="006301BC" w:rsidRDefault="009C1E35" w:rsidP="009C1E35">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ADB89D" w14:textId="18C264C8" w:rsidR="009C1E35" w:rsidRPr="006301BC" w:rsidRDefault="009C1E35" w:rsidP="009C1E35">
            <w:pPr>
              <w:jc w:val="center"/>
              <w:rPr>
                <w:rFonts w:eastAsia="Calibri"/>
                <w:szCs w:val="22"/>
              </w:rPr>
            </w:pPr>
            <w:r w:rsidRPr="006301BC">
              <w:rPr>
                <w:rFonts w:eastAsia="Calibri"/>
                <w:szCs w:val="22"/>
              </w:rPr>
              <w:t>-</w:t>
            </w:r>
          </w:p>
        </w:tc>
      </w:tr>
      <w:tr w:rsidR="009C1E35" w:rsidRPr="006301BC" w14:paraId="4238AD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D4DE39"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5E127D" w14:textId="6243AADB" w:rsidR="009C1E35" w:rsidRPr="006301BC" w:rsidRDefault="009C1E35" w:rsidP="009C1E35">
            <w:pPr>
              <w:rPr>
                <w:rFonts w:eastAsia="Calibri"/>
                <w:szCs w:val="22"/>
              </w:rPr>
            </w:pPr>
            <w:r w:rsidRPr="006301BC">
              <w:rPr>
                <w:rFonts w:eastAsia="Calibri"/>
                <w:szCs w:val="22"/>
              </w:rPr>
              <w:t>k73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2F820D2" w14:textId="344D2D01" w:rsidR="009C1E35" w:rsidRPr="006301BC" w:rsidRDefault="009C1E35" w:rsidP="009C1E35">
            <w:pPr>
              <w:rPr>
                <w:rFonts w:eastAsia="Calibri"/>
                <w:szCs w:val="22"/>
              </w:rPr>
            </w:pPr>
            <w:r w:rsidRPr="006301BC">
              <w:rPr>
                <w:rFonts w:eastAsia="Calibri"/>
                <w:szCs w:val="22"/>
              </w:rPr>
              <w:t>Kelias Nr. k20–</w:t>
            </w:r>
            <w:proofErr w:type="spellStart"/>
            <w:r w:rsidRPr="006301BC">
              <w:rPr>
                <w:rFonts w:eastAsia="Calibri"/>
                <w:szCs w:val="22"/>
              </w:rPr>
              <w:t>Dabužių</w:t>
            </w:r>
            <w:proofErr w:type="spellEnd"/>
            <w:r w:rsidRPr="006301BC">
              <w:rPr>
                <w:rFonts w:eastAsia="Calibri"/>
                <w:szCs w:val="22"/>
              </w:rPr>
              <w:t xml:space="preserve">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4100936" w14:textId="772F5922" w:rsidR="009C1E35" w:rsidRPr="006301BC" w:rsidRDefault="009C1E35" w:rsidP="009C1E35">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3E05D4" w14:textId="0F57BBA6"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6C1B" w14:textId="610A0A89" w:rsidR="009C1E35" w:rsidRPr="006301BC" w:rsidRDefault="009C1E35" w:rsidP="009C1E35">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A3CB2" w14:textId="7BC2FFC5"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7604A" w14:textId="2CF15CBA" w:rsidR="009C1E35" w:rsidRPr="006301BC" w:rsidRDefault="009C1E35" w:rsidP="009C1E35">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65D8BD" w14:textId="22EAB466" w:rsidR="009C1E35" w:rsidRPr="006301BC" w:rsidRDefault="009C1E35" w:rsidP="009C1E35">
            <w:pPr>
              <w:jc w:val="center"/>
              <w:rPr>
                <w:rFonts w:eastAsia="Calibri"/>
                <w:szCs w:val="22"/>
              </w:rPr>
            </w:pPr>
            <w:r w:rsidRPr="006301BC">
              <w:rPr>
                <w:rFonts w:eastAsia="Calibri"/>
                <w:szCs w:val="22"/>
              </w:rPr>
              <w:t>-</w:t>
            </w:r>
          </w:p>
        </w:tc>
      </w:tr>
      <w:tr w:rsidR="009C1E35" w:rsidRPr="006301BC" w14:paraId="2971A9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53456F"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9B5CE8" w14:textId="1C266D51" w:rsidR="009C1E35" w:rsidRPr="006301BC" w:rsidRDefault="009C1E35" w:rsidP="009C1E35">
            <w:pPr>
              <w:rPr>
                <w:rFonts w:eastAsia="Calibri"/>
                <w:szCs w:val="22"/>
              </w:rPr>
            </w:pPr>
            <w:r w:rsidRPr="006301BC">
              <w:rPr>
                <w:rFonts w:eastAsia="Calibri"/>
                <w:szCs w:val="22"/>
              </w:rPr>
              <w:t>k74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F482937" w14:textId="722FD976" w:rsidR="009C1E35" w:rsidRPr="006301BC" w:rsidRDefault="009C1E35" w:rsidP="009C1E35">
            <w:pPr>
              <w:rPr>
                <w:rFonts w:eastAsia="Calibri"/>
                <w:szCs w:val="22"/>
              </w:rPr>
            </w:pPr>
            <w:r w:rsidRPr="006301BC">
              <w:rPr>
                <w:rFonts w:eastAsia="Calibri"/>
                <w:szCs w:val="22"/>
              </w:rPr>
              <w:t>Kelias Nr. k73–</w:t>
            </w:r>
            <w:proofErr w:type="spellStart"/>
            <w:r w:rsidRPr="006301BC">
              <w:rPr>
                <w:rFonts w:eastAsia="Calibri"/>
                <w:szCs w:val="22"/>
              </w:rPr>
              <w:t>Dabužių</w:t>
            </w:r>
            <w:proofErr w:type="spellEnd"/>
            <w:r w:rsidRPr="006301BC">
              <w:rPr>
                <w:rFonts w:eastAsia="Calibri"/>
                <w:szCs w:val="22"/>
              </w:rPr>
              <w:t xml:space="preserve">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E62036A" w14:textId="63F883AA" w:rsidR="009C1E35" w:rsidRPr="006301BC" w:rsidRDefault="009C1E35" w:rsidP="009C1E35">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9CAA8" w14:textId="5FCCB7FF"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5E01" w14:textId="79074945" w:rsidR="009C1E35" w:rsidRPr="006301BC" w:rsidRDefault="009C1E35" w:rsidP="009C1E35">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3376F" w14:textId="445BDFF4" w:rsidR="009C1E35" w:rsidRPr="006301BC" w:rsidRDefault="009C1E35" w:rsidP="009C1E35">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8CD0" w14:textId="3348F136" w:rsidR="009C1E35" w:rsidRPr="006301BC" w:rsidRDefault="009C1E35" w:rsidP="009C1E35">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41128E" w14:textId="763733C6" w:rsidR="009C1E35" w:rsidRPr="006301BC" w:rsidRDefault="009C1E35" w:rsidP="009C1E35">
            <w:pPr>
              <w:jc w:val="center"/>
              <w:rPr>
                <w:rFonts w:eastAsia="Calibri"/>
                <w:szCs w:val="22"/>
              </w:rPr>
            </w:pPr>
            <w:r w:rsidRPr="006301BC">
              <w:rPr>
                <w:rFonts w:eastAsia="Calibri"/>
                <w:szCs w:val="22"/>
              </w:rPr>
              <w:t>-</w:t>
            </w:r>
          </w:p>
        </w:tc>
      </w:tr>
      <w:tr w:rsidR="009C1E35" w:rsidRPr="006301BC" w14:paraId="7B1438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79C9E5"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3430984" w14:textId="46137968" w:rsidR="009C1E35" w:rsidRPr="006301BC" w:rsidRDefault="009C1E35" w:rsidP="009C1E35">
            <w:pPr>
              <w:rPr>
                <w:rFonts w:eastAsia="Calibri"/>
                <w:szCs w:val="22"/>
              </w:rPr>
            </w:pPr>
            <w:r w:rsidRPr="00FE7AC4">
              <w:rPr>
                <w:rFonts w:eastAsia="Calibri"/>
                <w:szCs w:val="22"/>
              </w:rPr>
              <w:t>k76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DD0F70C" w14:textId="56D498FD" w:rsidR="009C1E35" w:rsidRPr="006301BC" w:rsidRDefault="009C1E35" w:rsidP="009C1E35">
            <w:pPr>
              <w:rPr>
                <w:rFonts w:eastAsia="Calibri"/>
                <w:szCs w:val="22"/>
              </w:rPr>
            </w:pPr>
            <w:r w:rsidRPr="00FE7AC4">
              <w:rPr>
                <w:rFonts w:eastAsia="Calibri"/>
                <w:szCs w:val="22"/>
              </w:rPr>
              <w:t xml:space="preserve">Privažiuojamasis kelias prie </w:t>
            </w:r>
            <w:proofErr w:type="spellStart"/>
            <w:r w:rsidRPr="00FE7AC4">
              <w:rPr>
                <w:rFonts w:eastAsia="Calibri"/>
                <w:szCs w:val="22"/>
              </w:rPr>
              <w:t>Pajudinio</w:t>
            </w:r>
            <w:proofErr w:type="spellEnd"/>
            <w:r w:rsidRPr="00FE7AC4">
              <w:rPr>
                <w:rFonts w:eastAsia="Calibri"/>
                <w:szCs w:val="22"/>
              </w:rPr>
              <w:t xml:space="preserve"> k. nuo kelio Nr. 1232</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4A28F5A" w14:textId="0FDAB8FA" w:rsidR="009C1E35" w:rsidRPr="006301BC" w:rsidRDefault="009C1E35" w:rsidP="009C1E35">
            <w:pPr>
              <w:jc w:val="right"/>
              <w:rPr>
                <w:rFonts w:eastAsia="Calibri"/>
                <w:szCs w:val="22"/>
              </w:rPr>
            </w:pPr>
            <w:r w:rsidRPr="00FE7AC4">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2639B" w14:textId="2211BB71"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43171" w14:textId="376A3406" w:rsidR="009C1E35" w:rsidRPr="006301BC" w:rsidRDefault="009C1E35" w:rsidP="009C1E35">
            <w:pPr>
              <w:jc w:val="right"/>
              <w:rPr>
                <w:rFonts w:eastAsia="Calibri"/>
                <w:szCs w:val="22"/>
              </w:rPr>
            </w:pPr>
            <w:r w:rsidRPr="00FE7AC4">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9608B" w14:textId="31D45429" w:rsidR="009C1E35" w:rsidRPr="006301BC" w:rsidRDefault="009C1E35" w:rsidP="009C1E35">
            <w:pPr>
              <w:jc w:val="right"/>
              <w:rPr>
                <w:rFonts w:eastAsia="Calibri"/>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97995" w14:textId="4E276141" w:rsidR="009C1E35" w:rsidRPr="006301BC" w:rsidRDefault="009C1E35" w:rsidP="009C1E35">
            <w:pPr>
              <w:jc w:val="center"/>
              <w:rPr>
                <w:rFonts w:eastAsia="Calibri"/>
                <w:szCs w:val="22"/>
              </w:rPr>
            </w:pPr>
            <w:r w:rsidRPr="00FE7AC4">
              <w:rPr>
                <w:rFonts w:eastAsia="Calibri"/>
                <w:szCs w:val="22"/>
              </w:rPr>
              <w:t xml:space="preserve"> </w:t>
            </w:r>
            <w:proofErr w:type="spellStart"/>
            <w:r w:rsidRPr="00FE7AC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FA0EBE" w14:textId="1C75EA1B" w:rsidR="009C1E35" w:rsidRPr="006301BC" w:rsidRDefault="009C1E35" w:rsidP="009C1E35">
            <w:pPr>
              <w:jc w:val="center"/>
              <w:rPr>
                <w:rFonts w:eastAsia="Calibri"/>
                <w:szCs w:val="22"/>
              </w:rPr>
            </w:pPr>
            <w:r w:rsidRPr="00FE7AC4">
              <w:rPr>
                <w:rFonts w:eastAsia="Calibri"/>
                <w:bCs/>
                <w:szCs w:val="22"/>
              </w:rPr>
              <w:t>4400-6566-4106</w:t>
            </w:r>
          </w:p>
        </w:tc>
      </w:tr>
      <w:tr w:rsidR="009C1E35" w:rsidRPr="006301BC" w14:paraId="18286B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CF6B1D"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4D13C6" w14:textId="6C53375B" w:rsidR="009C1E35" w:rsidRPr="006301BC" w:rsidRDefault="009C1E35" w:rsidP="009C1E35">
            <w:pPr>
              <w:rPr>
                <w:rFonts w:eastAsia="Calibri"/>
                <w:szCs w:val="22"/>
              </w:rPr>
            </w:pPr>
            <w:r w:rsidRPr="00FE7AC4">
              <w:rPr>
                <w:rFonts w:eastAsia="Calibri"/>
                <w:szCs w:val="22"/>
              </w:rPr>
              <w:t>k77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0FC5D69" w14:textId="6D5D484B" w:rsidR="009C1E35" w:rsidRPr="006301BC" w:rsidRDefault="009C1E35" w:rsidP="009C1E35">
            <w:pPr>
              <w:rPr>
                <w:rFonts w:eastAsia="Calibri"/>
                <w:szCs w:val="22"/>
              </w:rPr>
            </w:pPr>
            <w:r w:rsidRPr="00FE7AC4">
              <w:rPr>
                <w:rFonts w:eastAsia="Calibri"/>
                <w:szCs w:val="22"/>
              </w:rPr>
              <w:t xml:space="preserve">Privažiuojamasis kelias prie daugiabučių gyvenamųjų namų Durpyno g., </w:t>
            </w:r>
            <w:proofErr w:type="spellStart"/>
            <w:r w:rsidRPr="00FE7AC4">
              <w:rPr>
                <w:rFonts w:eastAsia="Calibri"/>
                <w:szCs w:val="22"/>
              </w:rPr>
              <w:t>Dabužių</w:t>
            </w:r>
            <w:proofErr w:type="spellEnd"/>
            <w:r w:rsidRPr="00FE7AC4">
              <w:rPr>
                <w:rFonts w:eastAsia="Calibri"/>
                <w:szCs w:val="22"/>
              </w:rPr>
              <w:t xml:space="preserve"> I k. nuo kelio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C984DC0" w14:textId="7C800B37" w:rsidR="009C1E35" w:rsidRPr="006301BC" w:rsidRDefault="009C1E35" w:rsidP="009C1E35">
            <w:pPr>
              <w:jc w:val="right"/>
              <w:rPr>
                <w:rFonts w:eastAsia="Calibri"/>
                <w:szCs w:val="22"/>
              </w:rPr>
            </w:pPr>
            <w:r w:rsidRPr="00FE7AC4">
              <w:rPr>
                <w:rFonts w:eastAsia="Calibri"/>
                <w:strike/>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B98F6" w14:textId="1345CCD3"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809E2" w14:textId="6FB1AC44" w:rsidR="009C1E35" w:rsidRPr="006301BC" w:rsidRDefault="009C1E35" w:rsidP="009C1E35">
            <w:pPr>
              <w:jc w:val="right"/>
              <w:rPr>
                <w:rFonts w:eastAsia="Calibri"/>
                <w:szCs w:val="22"/>
              </w:rPr>
            </w:pPr>
            <w:r w:rsidRPr="00FE7AC4">
              <w:rPr>
                <w:rFonts w:eastAsia="Calibri"/>
                <w:bCs/>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FE7E3" w14:textId="121C015D" w:rsidR="009C1E35" w:rsidRPr="006301BC" w:rsidRDefault="009C1E35" w:rsidP="009C1E35">
            <w:pPr>
              <w:jc w:val="right"/>
              <w:rPr>
                <w:rFonts w:eastAsia="Calibri"/>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FBF91" w14:textId="0E7B9BD0" w:rsidR="009C1E35" w:rsidRPr="006301BC" w:rsidRDefault="009C1E35" w:rsidP="009C1E35">
            <w:pPr>
              <w:jc w:val="center"/>
              <w:rPr>
                <w:rFonts w:eastAsia="Calibri"/>
                <w:szCs w:val="22"/>
              </w:rPr>
            </w:pPr>
            <w:r w:rsidRPr="00FE7AC4">
              <w:rPr>
                <w:rFonts w:eastAsia="Calibri"/>
                <w:szCs w:val="22"/>
              </w:rPr>
              <w:t xml:space="preserve"> </w:t>
            </w:r>
            <w:proofErr w:type="spellStart"/>
            <w:r w:rsidRPr="00FE7AC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94D7D1" w14:textId="43F59766" w:rsidR="009C1E35" w:rsidRPr="006301BC" w:rsidRDefault="009C1E35" w:rsidP="009C1E35">
            <w:pPr>
              <w:jc w:val="center"/>
              <w:rPr>
                <w:rFonts w:eastAsia="Calibri"/>
                <w:szCs w:val="22"/>
              </w:rPr>
            </w:pPr>
            <w:r w:rsidRPr="00FE7AC4">
              <w:rPr>
                <w:rFonts w:eastAsia="Calibri"/>
                <w:bCs/>
                <w:szCs w:val="22"/>
              </w:rPr>
              <w:t>4400-6571-8563</w:t>
            </w:r>
          </w:p>
        </w:tc>
      </w:tr>
      <w:tr w:rsidR="009C1E35" w:rsidRPr="006301BC" w14:paraId="74928C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AA5FD6"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B8B47" w14:textId="75777ABC" w:rsidR="009C1E35" w:rsidRPr="006301BC" w:rsidRDefault="009C1E35" w:rsidP="009C1E35">
            <w:pPr>
              <w:rPr>
                <w:rFonts w:eastAsia="Calibri"/>
                <w:szCs w:val="22"/>
              </w:rPr>
            </w:pPr>
            <w:r w:rsidRPr="00FE7AC4">
              <w:rPr>
                <w:rFonts w:eastAsia="Calibri"/>
                <w:szCs w:val="22"/>
              </w:rPr>
              <w:t>k80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18B0A46" w14:textId="07B511E9" w:rsidR="009C1E35" w:rsidRPr="006301BC" w:rsidRDefault="009C1E35" w:rsidP="009C1E35">
            <w:pPr>
              <w:rPr>
                <w:rFonts w:eastAsia="Calibri"/>
                <w:szCs w:val="22"/>
              </w:rPr>
            </w:pPr>
            <w:r w:rsidRPr="00FE7AC4">
              <w:rPr>
                <w:rFonts w:eastAsia="Calibri"/>
                <w:szCs w:val="22"/>
              </w:rPr>
              <w:t xml:space="preserve">Privažiuojamasis kelias prie gyvenamųjų namų Panevėžio g., </w:t>
            </w:r>
            <w:proofErr w:type="spellStart"/>
            <w:r w:rsidRPr="00FE7AC4">
              <w:rPr>
                <w:rFonts w:eastAsia="Calibri"/>
                <w:szCs w:val="22"/>
              </w:rPr>
              <w:t>Repšėnų</w:t>
            </w:r>
            <w:proofErr w:type="spellEnd"/>
            <w:r w:rsidRPr="00FE7AC4">
              <w:rPr>
                <w:rFonts w:eastAsia="Calibri"/>
                <w:szCs w:val="22"/>
              </w:rPr>
              <w:t xml:space="preserve"> k. nuo kelio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E15CCFC" w14:textId="73F6F38C" w:rsidR="009C1E35" w:rsidRPr="006301BC" w:rsidRDefault="009C1E35" w:rsidP="009C1E35">
            <w:pPr>
              <w:jc w:val="right"/>
              <w:rPr>
                <w:rFonts w:eastAsia="Calibri"/>
                <w:szCs w:val="22"/>
              </w:rPr>
            </w:pPr>
            <w:r w:rsidRPr="00FE7AC4">
              <w:rPr>
                <w:rFonts w:eastAsia="Calibri"/>
                <w:szCs w:val="22"/>
              </w:rPr>
              <w:t>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5CA2C" w14:textId="2A96ACC6" w:rsidR="009C1E35" w:rsidRPr="006301BC" w:rsidRDefault="009C1E35" w:rsidP="009C1E35">
            <w:pPr>
              <w:jc w:val="right"/>
              <w:rPr>
                <w:rFonts w:eastAsia="Calibri"/>
                <w:szCs w:val="22"/>
              </w:rPr>
            </w:pPr>
            <w:r w:rsidRPr="00FE7AC4">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9CB22" w14:textId="48A6EB21" w:rsidR="009C1E35" w:rsidRPr="006301BC" w:rsidRDefault="009C1E35" w:rsidP="009C1E35">
            <w:pPr>
              <w:jc w:val="right"/>
              <w:rPr>
                <w:rFonts w:eastAsia="Calibri"/>
                <w:szCs w:val="22"/>
              </w:rPr>
            </w:pPr>
            <w:r w:rsidRPr="00FE7AC4">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2A654" w14:textId="3058986E" w:rsidR="009C1E35" w:rsidRPr="006301BC" w:rsidRDefault="009C1E35" w:rsidP="009C1E35">
            <w:pPr>
              <w:jc w:val="right"/>
              <w:rPr>
                <w:rFonts w:eastAsia="Calibri"/>
                <w:szCs w:val="22"/>
              </w:rPr>
            </w:pPr>
            <w:r w:rsidRPr="00FE7AC4">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3A93A" w14:textId="13EB5226" w:rsidR="009C1E35" w:rsidRPr="006301BC" w:rsidRDefault="009C1E35" w:rsidP="009C1E35">
            <w:pPr>
              <w:jc w:val="center"/>
              <w:rPr>
                <w:rFonts w:eastAsia="Calibri"/>
                <w:szCs w:val="22"/>
              </w:rPr>
            </w:pPr>
            <w:proofErr w:type="spellStart"/>
            <w:r w:rsidRPr="00FE7AC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2FDF34" w14:textId="3BA6D115" w:rsidR="009C1E35" w:rsidRPr="006301BC" w:rsidRDefault="009C1E35" w:rsidP="009C1E35">
            <w:pPr>
              <w:jc w:val="center"/>
              <w:rPr>
                <w:rFonts w:eastAsia="Calibri"/>
                <w:szCs w:val="22"/>
              </w:rPr>
            </w:pPr>
            <w:r w:rsidRPr="00FE7AC4">
              <w:rPr>
                <w:rFonts w:eastAsia="Calibri"/>
                <w:szCs w:val="22"/>
              </w:rPr>
              <w:t>4400-6245-9000</w:t>
            </w:r>
          </w:p>
        </w:tc>
      </w:tr>
      <w:tr w:rsidR="009C1E35" w:rsidRPr="006301BC" w14:paraId="3D8C453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17B233"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1C1615" w14:textId="3EAD76A5" w:rsidR="009C1E35" w:rsidRPr="006301BC" w:rsidRDefault="009C1E35" w:rsidP="009C1E35">
            <w:pPr>
              <w:rPr>
                <w:rFonts w:eastAsia="Calibri"/>
                <w:szCs w:val="22"/>
              </w:rPr>
            </w:pPr>
            <w:r w:rsidRPr="00FE7AC4">
              <w:rPr>
                <w:rFonts w:eastAsia="Calibri"/>
                <w:szCs w:val="22"/>
              </w:rPr>
              <w:t>k84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5880F5F" w14:textId="592FB724" w:rsidR="009C1E35" w:rsidRPr="006301BC" w:rsidRDefault="009C1E35" w:rsidP="009C1E35">
            <w:pPr>
              <w:rPr>
                <w:rFonts w:eastAsia="Calibri"/>
                <w:szCs w:val="22"/>
              </w:rPr>
            </w:pPr>
            <w:r w:rsidRPr="00FE7AC4">
              <w:rPr>
                <w:rFonts w:eastAsia="Calibri"/>
                <w:szCs w:val="22"/>
              </w:rPr>
              <w:t xml:space="preserve">Privažiuojamasis kelias prie gyvenamųjų namų Beržynėlio g., </w:t>
            </w:r>
            <w:proofErr w:type="spellStart"/>
            <w:r w:rsidRPr="00FE7AC4">
              <w:rPr>
                <w:rFonts w:eastAsia="Calibri"/>
                <w:szCs w:val="22"/>
              </w:rPr>
              <w:t>Mackeliškių</w:t>
            </w:r>
            <w:proofErr w:type="spellEnd"/>
            <w:r w:rsidRPr="00FE7AC4">
              <w:rPr>
                <w:rFonts w:eastAsia="Calibri"/>
                <w:szCs w:val="22"/>
              </w:rPr>
              <w:t xml:space="preserve">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FC2B75A" w14:textId="71F7A2A0" w:rsidR="009C1E35" w:rsidRPr="006301BC" w:rsidRDefault="009C1E35" w:rsidP="009C1E35">
            <w:pPr>
              <w:jc w:val="right"/>
              <w:rPr>
                <w:rFonts w:eastAsia="Calibri"/>
                <w:szCs w:val="22"/>
              </w:rPr>
            </w:pPr>
            <w:r w:rsidRPr="00FE7AC4">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0409" w14:textId="1C28E041"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4AF59" w14:textId="327D799F" w:rsidR="009C1E35" w:rsidRPr="006301BC" w:rsidRDefault="009C1E35" w:rsidP="009C1E35">
            <w:pPr>
              <w:jc w:val="right"/>
              <w:rPr>
                <w:rFonts w:eastAsia="Calibri"/>
                <w:szCs w:val="22"/>
              </w:rPr>
            </w:pPr>
            <w:r w:rsidRPr="00FE7AC4">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7E0B2" w14:textId="745FFDBF" w:rsidR="009C1E35" w:rsidRPr="006301BC" w:rsidRDefault="009C1E35" w:rsidP="009C1E35">
            <w:pPr>
              <w:jc w:val="right"/>
              <w:rPr>
                <w:rFonts w:eastAsia="Calibri"/>
                <w:szCs w:val="22"/>
              </w:rPr>
            </w:pPr>
            <w:r w:rsidRPr="00FE7AC4">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CDC7" w14:textId="271CB95D" w:rsidR="009C1E35" w:rsidRPr="006301BC" w:rsidRDefault="009C1E35" w:rsidP="009C1E35">
            <w:pPr>
              <w:jc w:val="center"/>
              <w:rPr>
                <w:rFonts w:eastAsia="Calibri"/>
                <w:szCs w:val="22"/>
              </w:rPr>
            </w:pPr>
            <w:proofErr w:type="spellStart"/>
            <w:r w:rsidRPr="00FE7AC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FA1F36" w14:textId="5EF7B05F" w:rsidR="009C1E35" w:rsidRPr="006301BC" w:rsidRDefault="009C1E35" w:rsidP="009C1E35">
            <w:pPr>
              <w:jc w:val="center"/>
              <w:rPr>
                <w:rFonts w:eastAsia="Calibri"/>
                <w:szCs w:val="22"/>
              </w:rPr>
            </w:pPr>
            <w:r w:rsidRPr="00FE7AC4">
              <w:rPr>
                <w:rFonts w:eastAsia="Calibri"/>
                <w:szCs w:val="22"/>
              </w:rPr>
              <w:t>4400-6245-9043</w:t>
            </w:r>
          </w:p>
        </w:tc>
      </w:tr>
      <w:tr w:rsidR="009C1E35" w:rsidRPr="006301BC" w14:paraId="4655BF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492135"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58BC540" w14:textId="3B41A6F5" w:rsidR="009C1E35" w:rsidRPr="006301BC" w:rsidRDefault="009C1E35" w:rsidP="009C1E35">
            <w:pPr>
              <w:rPr>
                <w:rFonts w:eastAsia="Calibri"/>
                <w:szCs w:val="22"/>
              </w:rPr>
            </w:pPr>
            <w:r w:rsidRPr="00FE7AC4">
              <w:rPr>
                <w:rFonts w:eastAsia="Calibri"/>
                <w:szCs w:val="22"/>
              </w:rPr>
              <w:t>k85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1AD74E" w14:textId="2D7D0F1A" w:rsidR="009C1E35" w:rsidRPr="006301BC" w:rsidRDefault="009C1E35" w:rsidP="009C1E35">
            <w:pPr>
              <w:rPr>
                <w:rFonts w:eastAsia="Calibri"/>
                <w:szCs w:val="22"/>
              </w:rPr>
            </w:pPr>
            <w:r w:rsidRPr="00FE7AC4">
              <w:rPr>
                <w:rFonts w:eastAsia="Calibri"/>
                <w:szCs w:val="22"/>
              </w:rPr>
              <w:t>Privažiuojamasis kelias prie gyvenamųjų namų Veršelių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6C2A7DF" w14:textId="272FDEB0" w:rsidR="009C1E35" w:rsidRPr="006301BC" w:rsidRDefault="009C1E35" w:rsidP="009C1E35">
            <w:pPr>
              <w:jc w:val="right"/>
              <w:rPr>
                <w:rFonts w:eastAsia="Calibri"/>
                <w:szCs w:val="22"/>
              </w:rPr>
            </w:pPr>
            <w:r w:rsidRPr="00FE7AC4">
              <w:rPr>
                <w:rFonts w:eastAsia="Calibri"/>
                <w:bCs/>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EFC5E" w14:textId="049E7209"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5A45" w14:textId="2C3E9ED6" w:rsidR="009C1E35" w:rsidRPr="006301BC" w:rsidRDefault="009C1E35" w:rsidP="009C1E35">
            <w:pPr>
              <w:jc w:val="right"/>
              <w:rPr>
                <w:rFonts w:eastAsia="Calibri"/>
                <w:szCs w:val="22"/>
              </w:rPr>
            </w:pPr>
            <w:r w:rsidRPr="00FE7AC4">
              <w:rPr>
                <w:rFonts w:eastAsia="Calibri"/>
                <w:bCs/>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7E4C7" w14:textId="7FB08C97" w:rsidR="009C1E35" w:rsidRPr="006301BC" w:rsidRDefault="009C1E35" w:rsidP="009C1E35">
            <w:pPr>
              <w:jc w:val="right"/>
              <w:rPr>
                <w:rFonts w:eastAsia="Calibri"/>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08CB9" w14:textId="4CEF050F" w:rsidR="009C1E35" w:rsidRPr="006301BC" w:rsidRDefault="009C1E35" w:rsidP="009C1E35">
            <w:pPr>
              <w:jc w:val="center"/>
              <w:rPr>
                <w:rFonts w:eastAsia="Calibri"/>
                <w:szCs w:val="22"/>
              </w:rPr>
            </w:pPr>
            <w:proofErr w:type="spellStart"/>
            <w:r w:rsidRPr="00FE7AC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D3544D" w14:textId="47C27DC0" w:rsidR="009C1E35" w:rsidRPr="006301BC" w:rsidRDefault="009C1E35" w:rsidP="009C1E35">
            <w:pPr>
              <w:jc w:val="center"/>
              <w:rPr>
                <w:rFonts w:eastAsia="Calibri"/>
                <w:szCs w:val="22"/>
              </w:rPr>
            </w:pPr>
            <w:r w:rsidRPr="00FE7AC4">
              <w:rPr>
                <w:rFonts w:eastAsia="Calibri"/>
                <w:bCs/>
                <w:szCs w:val="22"/>
              </w:rPr>
              <w:t>4400-6566-4206</w:t>
            </w:r>
          </w:p>
        </w:tc>
      </w:tr>
      <w:tr w:rsidR="009C1E35" w:rsidRPr="006301BC" w14:paraId="2538B4E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94EE54"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7F9EA" w14:textId="59E1A31E" w:rsidR="009C1E35" w:rsidRPr="006301BC" w:rsidRDefault="009C1E35" w:rsidP="009C1E35">
            <w:pPr>
              <w:rPr>
                <w:rFonts w:eastAsia="Calibri"/>
                <w:szCs w:val="22"/>
              </w:rPr>
            </w:pPr>
            <w:r w:rsidRPr="00FE7AC4">
              <w:rPr>
                <w:rFonts w:eastAsia="Calibri"/>
                <w:szCs w:val="22"/>
              </w:rPr>
              <w:t>k88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8B40FA" w14:textId="4B281340" w:rsidR="009C1E35" w:rsidRPr="006301BC" w:rsidRDefault="009C1E35" w:rsidP="009C1E35">
            <w:pPr>
              <w:rPr>
                <w:rFonts w:eastAsia="Calibri"/>
                <w:szCs w:val="22"/>
              </w:rPr>
            </w:pPr>
            <w:r w:rsidRPr="00FE7AC4">
              <w:rPr>
                <w:rFonts w:eastAsia="Calibri"/>
                <w:szCs w:val="22"/>
              </w:rPr>
              <w:t>Privažiuojamasis kelias prie gyvenamųjų namų Žibučių k., nuo kelio Nr. 1204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E488EC9" w14:textId="0C951ADE" w:rsidR="009C1E35" w:rsidRPr="006301BC" w:rsidRDefault="009C1E35" w:rsidP="009C1E35">
            <w:pPr>
              <w:jc w:val="right"/>
              <w:rPr>
                <w:rFonts w:eastAsia="Calibri"/>
                <w:szCs w:val="22"/>
              </w:rPr>
            </w:pPr>
            <w:r w:rsidRPr="00FE7AC4">
              <w:rPr>
                <w:rFonts w:eastAsia="Calibri"/>
                <w:bCs/>
                <w:szCs w:val="22"/>
              </w:rPr>
              <w:t>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A984D" w14:textId="28F7BDE0"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8F4C" w14:textId="71C3C074" w:rsidR="009C1E35" w:rsidRPr="006301BC" w:rsidRDefault="009C1E35" w:rsidP="009C1E35">
            <w:pPr>
              <w:jc w:val="right"/>
              <w:rPr>
                <w:rFonts w:eastAsia="Calibri"/>
                <w:szCs w:val="22"/>
              </w:rPr>
            </w:pPr>
            <w:r w:rsidRPr="00FE7AC4">
              <w:rPr>
                <w:rFonts w:eastAsia="Calibri"/>
                <w:bCs/>
                <w:szCs w:val="22"/>
              </w:rPr>
              <w:t>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341D5" w14:textId="0CF694C1" w:rsidR="009C1E35" w:rsidRPr="006301BC" w:rsidRDefault="009C1E35" w:rsidP="009C1E35">
            <w:pPr>
              <w:jc w:val="right"/>
              <w:rPr>
                <w:rFonts w:eastAsia="Calibri"/>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5F72" w14:textId="4C38E3D6" w:rsidR="009C1E35" w:rsidRPr="006301BC" w:rsidRDefault="009C1E35" w:rsidP="009C1E35">
            <w:pPr>
              <w:jc w:val="center"/>
              <w:rPr>
                <w:rFonts w:eastAsia="Calibri"/>
                <w:szCs w:val="22"/>
              </w:rPr>
            </w:pPr>
            <w:proofErr w:type="spellStart"/>
            <w:r w:rsidRPr="00FE7AC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A774CE" w14:textId="5C18EE78" w:rsidR="009C1E35" w:rsidRPr="006301BC" w:rsidRDefault="009C1E35" w:rsidP="009C1E35">
            <w:pPr>
              <w:jc w:val="center"/>
              <w:rPr>
                <w:rFonts w:eastAsia="Calibri"/>
                <w:szCs w:val="22"/>
              </w:rPr>
            </w:pPr>
            <w:r w:rsidRPr="00FE7AC4">
              <w:rPr>
                <w:rFonts w:eastAsia="Calibri"/>
                <w:bCs/>
                <w:szCs w:val="22"/>
              </w:rPr>
              <w:t>4400-6575-8216</w:t>
            </w:r>
          </w:p>
        </w:tc>
      </w:tr>
      <w:tr w:rsidR="009C1E35" w:rsidRPr="006301BC" w14:paraId="7CA466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804F32"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6AE5C3" w14:textId="55A18BAE" w:rsidR="009C1E35" w:rsidRPr="006301BC" w:rsidRDefault="009C1E35" w:rsidP="009C1E35">
            <w:pPr>
              <w:rPr>
                <w:rFonts w:eastAsia="Calibri"/>
                <w:szCs w:val="22"/>
              </w:rPr>
            </w:pPr>
            <w:r w:rsidRPr="00FE7AC4">
              <w:rPr>
                <w:rFonts w:eastAsia="Calibri"/>
                <w:szCs w:val="22"/>
              </w:rPr>
              <w:t>k89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FD5750" w14:textId="75BEAA68" w:rsidR="009C1E35" w:rsidRPr="006301BC" w:rsidRDefault="009C1E35" w:rsidP="009C1E35">
            <w:pPr>
              <w:rPr>
                <w:rFonts w:eastAsia="Calibri"/>
                <w:szCs w:val="22"/>
              </w:rPr>
            </w:pPr>
            <w:r w:rsidRPr="00FE7AC4">
              <w:rPr>
                <w:rFonts w:eastAsia="Calibri"/>
                <w:szCs w:val="22"/>
              </w:rPr>
              <w:t xml:space="preserve">Privažiuojamasis kelias prie gyvenamųjų namų </w:t>
            </w:r>
            <w:proofErr w:type="spellStart"/>
            <w:r w:rsidRPr="00FE7AC4">
              <w:rPr>
                <w:rFonts w:eastAsia="Calibri"/>
                <w:szCs w:val="22"/>
              </w:rPr>
              <w:t>Piktagalio</w:t>
            </w:r>
            <w:proofErr w:type="spellEnd"/>
            <w:r w:rsidRPr="00FE7AC4">
              <w:rPr>
                <w:rFonts w:eastAsia="Calibri"/>
                <w:szCs w:val="22"/>
              </w:rPr>
              <w:t xml:space="preserve"> k. nuo kelio Nr.1205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90B5A00" w14:textId="3D55C266" w:rsidR="009C1E35" w:rsidRPr="006301BC" w:rsidRDefault="009C1E35" w:rsidP="009C1E35">
            <w:pPr>
              <w:jc w:val="right"/>
              <w:rPr>
                <w:rFonts w:eastAsia="Calibri"/>
                <w:szCs w:val="22"/>
              </w:rPr>
            </w:pPr>
            <w:r w:rsidRPr="00FE7AC4">
              <w:rPr>
                <w:rFonts w:eastAsia="Calibri"/>
                <w:bCs/>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885D8" w14:textId="59366106" w:rsidR="009C1E35" w:rsidRPr="006301BC" w:rsidRDefault="009C1E35" w:rsidP="009C1E35">
            <w:pPr>
              <w:jc w:val="right"/>
              <w:rPr>
                <w:rFonts w:eastAsia="Calibri"/>
                <w:szCs w:val="22"/>
              </w:rPr>
            </w:pPr>
            <w:r w:rsidRPr="00FE7AC4">
              <w:rPr>
                <w:rFonts w:eastAsia="Calibri"/>
                <w:bCs/>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9320" w14:textId="0CB2B9C6" w:rsidR="009C1E35" w:rsidRPr="006301BC" w:rsidRDefault="009C1E35" w:rsidP="009C1E35">
            <w:pPr>
              <w:jc w:val="right"/>
              <w:rPr>
                <w:rFonts w:eastAsia="Calibri"/>
                <w:szCs w:val="22"/>
              </w:rPr>
            </w:pPr>
            <w:r w:rsidRPr="00FE7AC4">
              <w:rPr>
                <w:rFonts w:eastAsia="Calibri"/>
                <w:bCs/>
                <w:szCs w:val="22"/>
              </w:rPr>
              <w:t>1107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FFC6E" w14:textId="346C5800" w:rsidR="009C1E35" w:rsidRPr="006301BC" w:rsidRDefault="009C1E35" w:rsidP="009C1E35">
            <w:pPr>
              <w:jc w:val="right"/>
              <w:rPr>
                <w:rFonts w:eastAsia="Calibri"/>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73DE93" w14:textId="21AFFDF7" w:rsidR="009C1E35" w:rsidRPr="006301BC" w:rsidRDefault="009C1E35" w:rsidP="009C1E35">
            <w:pPr>
              <w:jc w:val="center"/>
              <w:rPr>
                <w:rFonts w:eastAsia="Calibri"/>
                <w:szCs w:val="22"/>
              </w:rPr>
            </w:pPr>
            <w:r w:rsidRPr="00FE7AC4">
              <w:rPr>
                <w:rFonts w:eastAsia="Calibri"/>
                <w:szCs w:val="22"/>
              </w:rPr>
              <w:t xml:space="preserve"> </w:t>
            </w:r>
            <w:proofErr w:type="spellStart"/>
            <w:r w:rsidRPr="00FE7AC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2EACB5" w14:textId="045B5F5D" w:rsidR="009C1E35" w:rsidRPr="006301BC" w:rsidRDefault="009C1E35" w:rsidP="009C1E35">
            <w:pPr>
              <w:jc w:val="center"/>
              <w:rPr>
                <w:rFonts w:eastAsia="Calibri"/>
                <w:szCs w:val="22"/>
              </w:rPr>
            </w:pPr>
            <w:r w:rsidRPr="00FE7AC4">
              <w:rPr>
                <w:rFonts w:eastAsia="Calibri"/>
                <w:bCs/>
                <w:szCs w:val="22"/>
              </w:rPr>
              <w:t>4400-6575-8338</w:t>
            </w:r>
          </w:p>
        </w:tc>
      </w:tr>
      <w:tr w:rsidR="009C1E35" w:rsidRPr="006301BC" w14:paraId="229310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0133C1"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B5F3D" w14:textId="2C6BCC45" w:rsidR="009C1E35" w:rsidRPr="006301BC" w:rsidRDefault="009C1E35" w:rsidP="009C1E35">
            <w:pPr>
              <w:rPr>
                <w:rFonts w:eastAsia="Calibri"/>
                <w:szCs w:val="22"/>
              </w:rPr>
            </w:pPr>
            <w:r w:rsidRPr="00FE7AC4">
              <w:rPr>
                <w:rFonts w:eastAsia="Calibri"/>
                <w:szCs w:val="22"/>
              </w:rPr>
              <w:t>k9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9F15EC2" w14:textId="09D9618C" w:rsidR="009C1E35" w:rsidRPr="006301BC" w:rsidRDefault="009C1E35" w:rsidP="009C1E35">
            <w:pPr>
              <w:rPr>
                <w:rFonts w:eastAsia="Calibri"/>
                <w:szCs w:val="22"/>
              </w:rPr>
            </w:pPr>
            <w:r w:rsidRPr="00FE7AC4">
              <w:rPr>
                <w:rFonts w:eastAsia="Calibri"/>
                <w:szCs w:val="22"/>
              </w:rPr>
              <w:t>Budriai–</w:t>
            </w:r>
            <w:proofErr w:type="spellStart"/>
            <w:r w:rsidRPr="00FE7AC4">
              <w:rPr>
                <w:rFonts w:eastAsia="Calibri"/>
                <w:szCs w:val="22"/>
              </w:rPr>
              <w:t>Raščiagalys</w:t>
            </w:r>
            <w:proofErr w:type="spellEnd"/>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BCD09C5" w14:textId="1070B184" w:rsidR="009C1E35" w:rsidRPr="006301BC" w:rsidRDefault="009C1E35" w:rsidP="009C1E35">
            <w:pPr>
              <w:jc w:val="right"/>
              <w:rPr>
                <w:rFonts w:eastAsia="Calibri"/>
                <w:szCs w:val="22"/>
              </w:rPr>
            </w:pPr>
            <w:r w:rsidRPr="00FE7AC4">
              <w:rPr>
                <w:rFonts w:eastAsia="Calibri"/>
                <w:bCs/>
                <w:szCs w:val="22"/>
              </w:rPr>
              <w:t>1420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CCDD8" w14:textId="74B55A36"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193F0" w14:textId="405180CF" w:rsidR="009C1E35" w:rsidRPr="006301BC" w:rsidRDefault="009C1E35" w:rsidP="009C1E35">
            <w:pPr>
              <w:jc w:val="right"/>
              <w:rPr>
                <w:rFonts w:eastAsia="Calibri"/>
                <w:szCs w:val="22"/>
              </w:rPr>
            </w:pPr>
            <w:r w:rsidRPr="00FE7AC4">
              <w:rPr>
                <w:rFonts w:eastAsia="Calibri"/>
                <w:szCs w:val="22"/>
              </w:rPr>
              <w:t xml:space="preserve"> </w:t>
            </w:r>
            <w:r w:rsidRPr="00FE7AC4">
              <w:rPr>
                <w:rFonts w:eastAsia="Calibri"/>
                <w:bCs/>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52811" w14:textId="2AA0FCC5" w:rsidR="009C1E35" w:rsidRPr="006301BC" w:rsidRDefault="009C1E35" w:rsidP="009C1E35">
            <w:pPr>
              <w:jc w:val="right"/>
              <w:rPr>
                <w:rFonts w:eastAsia="Calibri"/>
                <w:szCs w:val="22"/>
              </w:rPr>
            </w:pPr>
            <w:r w:rsidRPr="00FE7AC4">
              <w:rPr>
                <w:rFonts w:eastAsia="Calibri"/>
                <w:bCs/>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F1C3" w14:textId="16D0EBB4" w:rsidR="009C1E35" w:rsidRPr="006301BC" w:rsidRDefault="009C1E35" w:rsidP="009C1E35">
            <w:pPr>
              <w:jc w:val="center"/>
              <w:rPr>
                <w:rFonts w:eastAsia="Calibri"/>
                <w:szCs w:val="22"/>
              </w:rPr>
            </w:pPr>
            <w:r w:rsidRPr="00FE7AC4">
              <w:rPr>
                <w:rFonts w:eastAsia="Calibri"/>
                <w:szCs w:val="22"/>
              </w:rPr>
              <w:t xml:space="preserve"> </w:t>
            </w:r>
            <w:proofErr w:type="spellStart"/>
            <w:r w:rsidRPr="00FE7AC4">
              <w:rPr>
                <w:rFonts w:eastAsia="Calibri"/>
                <w:bCs/>
                <w:szCs w:val="22"/>
              </w:rPr>
              <w:t>III</w:t>
            </w:r>
            <w:r w:rsidRPr="00FE7AC4">
              <w:rPr>
                <w:rFonts w:eastAsia="Calibri"/>
                <w:szCs w:val="22"/>
              </w:rPr>
              <w:t>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2D9AA8" w14:textId="583F99FA" w:rsidR="009C1E35" w:rsidRPr="006301BC" w:rsidRDefault="009C1E35" w:rsidP="009C1E35">
            <w:pPr>
              <w:jc w:val="center"/>
              <w:rPr>
                <w:rFonts w:eastAsia="Calibri"/>
                <w:szCs w:val="22"/>
              </w:rPr>
            </w:pPr>
            <w:r w:rsidRPr="00FE7AC4">
              <w:rPr>
                <w:rFonts w:eastAsia="Calibri"/>
                <w:bCs/>
                <w:szCs w:val="22"/>
              </w:rPr>
              <w:t>4400-6575-8227</w:t>
            </w:r>
          </w:p>
        </w:tc>
      </w:tr>
      <w:tr w:rsidR="009C1E35" w:rsidRPr="006301BC" w14:paraId="6900962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EEABD0"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24C6A" w14:textId="585C9FA3" w:rsidR="009C1E35" w:rsidRPr="006301BC" w:rsidRDefault="009C1E35" w:rsidP="009C1E35">
            <w:pPr>
              <w:rPr>
                <w:rFonts w:eastAsia="Calibri"/>
                <w:szCs w:val="22"/>
              </w:rPr>
            </w:pPr>
            <w:r w:rsidRPr="00FE7AC4">
              <w:rPr>
                <w:rFonts w:eastAsia="Calibri"/>
                <w:szCs w:val="22"/>
              </w:rPr>
              <w:t>k92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B7A501A" w14:textId="62E390E5" w:rsidR="009C1E35" w:rsidRPr="006301BC" w:rsidRDefault="009C1E35" w:rsidP="009C1E35">
            <w:pPr>
              <w:rPr>
                <w:rFonts w:eastAsia="Calibri"/>
                <w:szCs w:val="22"/>
              </w:rPr>
            </w:pPr>
            <w:r w:rsidRPr="00FE7AC4">
              <w:rPr>
                <w:rFonts w:eastAsia="Calibri"/>
                <w:szCs w:val="22"/>
              </w:rPr>
              <w:t xml:space="preserve">Privažiuojamasis kelias prie gyvenamųjų namų </w:t>
            </w:r>
            <w:proofErr w:type="spellStart"/>
            <w:r w:rsidRPr="00FE7AC4">
              <w:rPr>
                <w:rFonts w:eastAsia="Calibri"/>
                <w:szCs w:val="22"/>
              </w:rPr>
              <w:t>Taujėnų</w:t>
            </w:r>
            <w:proofErr w:type="spellEnd"/>
            <w:r w:rsidRPr="00FE7AC4">
              <w:rPr>
                <w:rFonts w:eastAsia="Calibri"/>
                <w:szCs w:val="22"/>
              </w:rPr>
              <w:t xml:space="preserve"> k. nuo kelio Nr. 1024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5FEE3B" w14:textId="14071721" w:rsidR="009C1E35" w:rsidRPr="006301BC" w:rsidRDefault="009C1E35" w:rsidP="009C1E35">
            <w:pPr>
              <w:jc w:val="right"/>
              <w:rPr>
                <w:rFonts w:eastAsia="Calibri"/>
                <w:szCs w:val="22"/>
              </w:rPr>
            </w:pPr>
            <w:r w:rsidRPr="00FE7AC4">
              <w:rPr>
                <w:rFonts w:eastAsia="Calibri"/>
                <w:bCs/>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31FC7" w14:textId="2F9CCF5E"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70708" w14:textId="082B3AD5" w:rsidR="009C1E35" w:rsidRPr="006301BC" w:rsidRDefault="009C1E35" w:rsidP="009C1E35">
            <w:pPr>
              <w:jc w:val="right"/>
              <w:rPr>
                <w:rFonts w:eastAsia="Calibri"/>
                <w:szCs w:val="22"/>
              </w:rPr>
            </w:pPr>
            <w:r w:rsidRPr="00FE7AC4">
              <w:rPr>
                <w:rFonts w:eastAsia="Calibri"/>
                <w:bCs/>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5B3C4" w14:textId="332C5825"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E5BB2" w14:textId="3EF4E02C" w:rsidR="009C1E35" w:rsidRPr="006301BC" w:rsidRDefault="009C1E35" w:rsidP="009C1E35">
            <w:pPr>
              <w:jc w:val="center"/>
              <w:rPr>
                <w:rFonts w:eastAsia="Calibri"/>
                <w:szCs w:val="22"/>
              </w:rPr>
            </w:pPr>
            <w:r w:rsidRPr="00FE7AC4">
              <w:rPr>
                <w:rFonts w:eastAsia="Calibri"/>
                <w:szCs w:val="22"/>
              </w:rPr>
              <w:t xml:space="preserve"> </w:t>
            </w:r>
            <w:proofErr w:type="spellStart"/>
            <w:r w:rsidRPr="00FE7AC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E067F3" w14:textId="2C58954F" w:rsidR="009C1E35" w:rsidRPr="006301BC" w:rsidRDefault="009C1E35" w:rsidP="009C1E35">
            <w:pPr>
              <w:jc w:val="center"/>
              <w:rPr>
                <w:rFonts w:eastAsia="Calibri"/>
                <w:szCs w:val="22"/>
              </w:rPr>
            </w:pPr>
            <w:r w:rsidRPr="00FE7AC4">
              <w:rPr>
                <w:rFonts w:eastAsia="Calibri"/>
                <w:bCs/>
                <w:szCs w:val="22"/>
              </w:rPr>
              <w:t>4400-6575-8249</w:t>
            </w:r>
          </w:p>
        </w:tc>
      </w:tr>
      <w:tr w:rsidR="009C1E35" w:rsidRPr="006301BC" w14:paraId="237AEA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65466D"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694B92B8" w14:textId="5D64B7C3" w:rsidR="009C1E35" w:rsidRPr="006301BC" w:rsidRDefault="009C1E35" w:rsidP="009C1E35">
            <w:pPr>
              <w:rPr>
                <w:rFonts w:eastAsia="Calibri"/>
                <w:szCs w:val="22"/>
              </w:rPr>
            </w:pPr>
            <w:r w:rsidRPr="00FE7AC4">
              <w:rPr>
                <w:rFonts w:eastAsia="Calibri"/>
                <w:szCs w:val="22"/>
              </w:rPr>
              <w:t>k95</w:t>
            </w:r>
          </w:p>
        </w:tc>
        <w:tc>
          <w:tcPr>
            <w:tcW w:w="4412" w:type="dxa"/>
            <w:tcBorders>
              <w:top w:val="single" w:sz="4" w:space="0" w:color="000000"/>
              <w:left w:val="single" w:sz="4" w:space="0" w:color="000000"/>
              <w:bottom w:val="single" w:sz="4" w:space="0" w:color="000000"/>
              <w:right w:val="single" w:sz="4" w:space="0" w:color="auto"/>
            </w:tcBorders>
            <w:vAlign w:val="center"/>
          </w:tcPr>
          <w:p w14:paraId="134895DB" w14:textId="7BEA994A" w:rsidR="009C1E35" w:rsidRPr="006301BC" w:rsidRDefault="009C1E35" w:rsidP="009C1E35">
            <w:pPr>
              <w:rPr>
                <w:rFonts w:eastAsia="Calibri"/>
                <w:szCs w:val="22"/>
              </w:rPr>
            </w:pPr>
            <w:r w:rsidRPr="00FE7AC4">
              <w:rPr>
                <w:rFonts w:eastAsia="Calibri"/>
                <w:szCs w:val="22"/>
              </w:rPr>
              <w:t xml:space="preserve">Privažiuojamasis kelias prie gyvenamųjų namų </w:t>
            </w:r>
            <w:proofErr w:type="spellStart"/>
            <w:r w:rsidRPr="00FE7AC4">
              <w:rPr>
                <w:rFonts w:eastAsia="Calibri"/>
                <w:szCs w:val="22"/>
              </w:rPr>
              <w:t>Riklikų</w:t>
            </w:r>
            <w:proofErr w:type="spellEnd"/>
            <w:r w:rsidRPr="00FE7AC4">
              <w:rPr>
                <w:rFonts w:eastAsia="Calibri"/>
                <w:szCs w:val="22"/>
              </w:rPr>
              <w:t xml:space="preserve"> k. nuo kelio Nr. 120</w:t>
            </w:r>
          </w:p>
        </w:tc>
        <w:tc>
          <w:tcPr>
            <w:tcW w:w="1147" w:type="dxa"/>
            <w:tcBorders>
              <w:top w:val="single" w:sz="4" w:space="0" w:color="000000"/>
              <w:left w:val="single" w:sz="4" w:space="0" w:color="000000"/>
              <w:bottom w:val="single" w:sz="4" w:space="0" w:color="000000"/>
              <w:right w:val="single" w:sz="4" w:space="0" w:color="auto"/>
            </w:tcBorders>
            <w:vAlign w:val="center"/>
          </w:tcPr>
          <w:p w14:paraId="62A9B372" w14:textId="7207A9D6" w:rsidR="009C1E35" w:rsidRPr="006301BC" w:rsidRDefault="009C1E35" w:rsidP="009C1E35">
            <w:pPr>
              <w:jc w:val="right"/>
              <w:rPr>
                <w:rFonts w:eastAsia="Calibri"/>
                <w:szCs w:val="22"/>
              </w:rPr>
            </w:pPr>
            <w:r w:rsidRPr="00FE7AC4">
              <w:rPr>
                <w:rFonts w:eastAsia="Calibri"/>
                <w:bCs/>
                <w:szCs w:val="22"/>
              </w:rPr>
              <w:t>79</w:t>
            </w:r>
          </w:p>
        </w:tc>
        <w:tc>
          <w:tcPr>
            <w:tcW w:w="1133" w:type="dxa"/>
            <w:tcBorders>
              <w:top w:val="single" w:sz="4" w:space="0" w:color="auto"/>
              <w:left w:val="single" w:sz="4" w:space="0" w:color="auto"/>
              <w:bottom w:val="single" w:sz="4" w:space="0" w:color="auto"/>
              <w:right w:val="single" w:sz="4" w:space="0" w:color="auto"/>
            </w:tcBorders>
            <w:vAlign w:val="center"/>
          </w:tcPr>
          <w:p w14:paraId="235601CB" w14:textId="2B0B5D9F"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58F995F" w14:textId="6E135F5F" w:rsidR="009C1E35" w:rsidRPr="006301BC" w:rsidRDefault="009C1E35" w:rsidP="009C1E35">
            <w:pPr>
              <w:jc w:val="right"/>
              <w:rPr>
                <w:rFonts w:eastAsia="Calibri"/>
                <w:szCs w:val="22"/>
              </w:rPr>
            </w:pPr>
            <w:r w:rsidRPr="00FE7AC4">
              <w:rPr>
                <w:rFonts w:eastAsia="Calibri"/>
                <w:bCs/>
                <w:szCs w:val="22"/>
              </w:rPr>
              <w:t>53</w:t>
            </w:r>
          </w:p>
        </w:tc>
        <w:tc>
          <w:tcPr>
            <w:tcW w:w="1133" w:type="dxa"/>
            <w:tcBorders>
              <w:top w:val="single" w:sz="4" w:space="0" w:color="auto"/>
              <w:left w:val="single" w:sz="4" w:space="0" w:color="auto"/>
              <w:bottom w:val="single" w:sz="4" w:space="0" w:color="auto"/>
              <w:right w:val="single" w:sz="4" w:space="0" w:color="auto"/>
            </w:tcBorders>
            <w:vAlign w:val="center"/>
          </w:tcPr>
          <w:p w14:paraId="60FB9612" w14:textId="783EABB4" w:rsidR="009C1E35" w:rsidRPr="006301BC" w:rsidRDefault="009C1E35" w:rsidP="009C1E35">
            <w:pPr>
              <w:jc w:val="right"/>
              <w:rPr>
                <w:rFonts w:eastAsia="Calibri"/>
                <w:strike/>
                <w:szCs w:val="22"/>
              </w:rPr>
            </w:pPr>
            <w:r w:rsidRPr="00FE7AC4">
              <w:rPr>
                <w:rFonts w:eastAsia="Calibri"/>
                <w:bCs/>
                <w:szCs w:val="22"/>
              </w:rPr>
              <w:t>26</w:t>
            </w:r>
          </w:p>
        </w:tc>
        <w:tc>
          <w:tcPr>
            <w:tcW w:w="1133" w:type="dxa"/>
            <w:tcBorders>
              <w:top w:val="single" w:sz="4" w:space="0" w:color="auto"/>
              <w:left w:val="single" w:sz="4" w:space="0" w:color="auto"/>
              <w:bottom w:val="single" w:sz="4" w:space="0" w:color="auto"/>
              <w:right w:val="single" w:sz="4" w:space="0" w:color="auto"/>
            </w:tcBorders>
            <w:vAlign w:val="center"/>
          </w:tcPr>
          <w:p w14:paraId="2EB91219" w14:textId="174E23AF" w:rsidR="009C1E35" w:rsidRPr="006301BC" w:rsidRDefault="009C1E35" w:rsidP="009C1E35">
            <w:pPr>
              <w:jc w:val="center"/>
              <w:rPr>
                <w:rFonts w:eastAsia="Calibri"/>
                <w:szCs w:val="22"/>
              </w:rPr>
            </w:pPr>
            <w:r w:rsidRPr="00FE7AC4">
              <w:rPr>
                <w:rFonts w:eastAsia="Calibri"/>
                <w:szCs w:val="22"/>
              </w:rPr>
              <w:t xml:space="preserve"> </w:t>
            </w:r>
            <w:proofErr w:type="spellStart"/>
            <w:r w:rsidRPr="00FE7AC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CF80F98" w14:textId="2BBBBDD4" w:rsidR="009C1E35" w:rsidRPr="006301BC" w:rsidRDefault="009C1E35" w:rsidP="009C1E35">
            <w:pPr>
              <w:jc w:val="center"/>
              <w:rPr>
                <w:rFonts w:eastAsia="Calibri"/>
                <w:szCs w:val="22"/>
              </w:rPr>
            </w:pPr>
            <w:r w:rsidRPr="00FE7AC4">
              <w:rPr>
                <w:rFonts w:eastAsia="Calibri"/>
                <w:bCs/>
                <w:szCs w:val="22"/>
              </w:rPr>
              <w:t>4400-6575-8160</w:t>
            </w:r>
          </w:p>
        </w:tc>
      </w:tr>
      <w:tr w:rsidR="009C1E35" w:rsidRPr="006301BC" w14:paraId="0229D1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8DAEA2" w14:textId="77777777" w:rsidR="009C1E35" w:rsidRPr="006301BC" w:rsidRDefault="009C1E35" w:rsidP="009C1E35">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7173D7" w14:textId="09973E79" w:rsidR="009C1E35" w:rsidRPr="006301BC" w:rsidRDefault="009C1E35" w:rsidP="009C1E35">
            <w:pPr>
              <w:rPr>
                <w:rFonts w:eastAsia="Calibri"/>
                <w:szCs w:val="22"/>
              </w:rPr>
            </w:pPr>
            <w:r w:rsidRPr="00FE7AC4">
              <w:rPr>
                <w:rFonts w:eastAsia="Calibri"/>
                <w:szCs w:val="22"/>
              </w:rPr>
              <w:t>k98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F75C3AA" w14:textId="7BC7DF3E" w:rsidR="009C1E35" w:rsidRPr="006301BC" w:rsidRDefault="009C1E35" w:rsidP="009C1E35">
            <w:pPr>
              <w:rPr>
                <w:rFonts w:eastAsia="Calibri"/>
                <w:szCs w:val="22"/>
              </w:rPr>
            </w:pPr>
            <w:r w:rsidRPr="00FE7AC4">
              <w:rPr>
                <w:rFonts w:eastAsia="Calibri"/>
                <w:szCs w:val="22"/>
              </w:rPr>
              <w:t>Privažiuojamasis kelias prie gyvenamųjų namų Pumpučių g., Pumpučių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3E03251" w14:textId="6113D2CC" w:rsidR="009C1E35" w:rsidRPr="006301BC" w:rsidRDefault="009C1E35" w:rsidP="009C1E35">
            <w:pPr>
              <w:jc w:val="right"/>
              <w:rPr>
                <w:rFonts w:eastAsia="Calibri"/>
                <w:szCs w:val="22"/>
              </w:rPr>
            </w:pPr>
            <w:r w:rsidRPr="00FE7AC4">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13F0" w14:textId="765E86D5" w:rsidR="009C1E35" w:rsidRPr="006301BC" w:rsidRDefault="009C1E35" w:rsidP="009C1E35">
            <w:pPr>
              <w:jc w:val="right"/>
              <w:rPr>
                <w:rFonts w:eastAsia="Calibri"/>
                <w:szCs w:val="22"/>
              </w:rPr>
            </w:pPr>
            <w:r w:rsidRPr="00FE7AC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48EBE" w14:textId="564B3405" w:rsidR="009C1E35" w:rsidRPr="006301BC" w:rsidRDefault="009C1E35" w:rsidP="009C1E35">
            <w:pPr>
              <w:jc w:val="right"/>
              <w:rPr>
                <w:rFonts w:eastAsia="Calibri"/>
                <w:szCs w:val="22"/>
              </w:rPr>
            </w:pPr>
            <w:r w:rsidRPr="00FE7AC4">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4DD79" w14:textId="05DD8BFA" w:rsidR="009C1E35" w:rsidRPr="006301BC" w:rsidRDefault="009C1E35" w:rsidP="009C1E35">
            <w:pPr>
              <w:jc w:val="right"/>
              <w:rPr>
                <w:rFonts w:eastAsia="Calibri"/>
                <w:strike/>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14B9D" w14:textId="4B6F9931" w:rsidR="009C1E35" w:rsidRPr="006301BC" w:rsidRDefault="009C1E35" w:rsidP="009C1E35">
            <w:pPr>
              <w:jc w:val="center"/>
              <w:rPr>
                <w:rFonts w:eastAsia="Calibri"/>
                <w:szCs w:val="22"/>
              </w:rPr>
            </w:pPr>
            <w:proofErr w:type="spellStart"/>
            <w:r w:rsidRPr="00FE7AC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4EAC03" w14:textId="346409A0" w:rsidR="009C1E35" w:rsidRPr="006301BC" w:rsidRDefault="009C1E35" w:rsidP="009C1E35">
            <w:pPr>
              <w:jc w:val="center"/>
              <w:rPr>
                <w:rFonts w:eastAsia="Calibri"/>
                <w:szCs w:val="22"/>
              </w:rPr>
            </w:pPr>
            <w:r w:rsidRPr="00FE7AC4">
              <w:rPr>
                <w:rFonts w:eastAsia="Calibri"/>
                <w:szCs w:val="22"/>
              </w:rPr>
              <w:t>4400-6244-9525</w:t>
            </w:r>
          </w:p>
        </w:tc>
      </w:tr>
      <w:tr w:rsidR="009C1E35" w:rsidRPr="004B1509" w14:paraId="4755DA20"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1947760A" w14:textId="77777777" w:rsidR="009C1E35" w:rsidRPr="004B1509" w:rsidRDefault="009C1E35" w:rsidP="009C1E35">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65881BD3" w14:textId="77777777" w:rsidR="009C1E35" w:rsidRPr="004B1509" w:rsidRDefault="009C1E35" w:rsidP="009C1E3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A0555B" w14:textId="77777777" w:rsidR="009C1E35" w:rsidRPr="004B1509" w:rsidRDefault="009C1E35" w:rsidP="009C1E35">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EF74684" w14:textId="77777777" w:rsidR="009C1E35" w:rsidRPr="004B1509" w:rsidRDefault="009C1E35" w:rsidP="009C1E35">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593A94" w14:textId="77777777" w:rsidR="009C1E35" w:rsidRPr="004B1509" w:rsidRDefault="009C1E35" w:rsidP="009C1E35">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D2906B9" w14:textId="77777777" w:rsidR="009C1E35" w:rsidRPr="004B1509" w:rsidRDefault="009C1E35" w:rsidP="009C1E35">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9F3C191" w14:textId="77777777" w:rsidR="009C1E35" w:rsidRPr="004B1509" w:rsidRDefault="009C1E35" w:rsidP="009C1E35">
            <w:pPr>
              <w:jc w:val="center"/>
              <w:rPr>
                <w:rFonts w:eastAsia="Calibri"/>
                <w:bCs/>
                <w:szCs w:val="22"/>
              </w:rPr>
            </w:pPr>
          </w:p>
        </w:tc>
      </w:tr>
      <w:tr w:rsidR="00EB7B1F" w:rsidRPr="004B1509" w14:paraId="3762B7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9DE088" w14:textId="77777777" w:rsidR="00EB7B1F" w:rsidRPr="004B1509" w:rsidRDefault="00EB7B1F" w:rsidP="00EB7B1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B9242" w14:textId="561A4625" w:rsidR="00EB7B1F" w:rsidRPr="004B1509" w:rsidRDefault="00EB7B1F" w:rsidP="00EB7B1F">
            <w:pPr>
              <w:rPr>
                <w:rFonts w:eastAsia="Calibri"/>
                <w:szCs w:val="22"/>
              </w:rPr>
            </w:pPr>
            <w:r w:rsidRPr="00FE7AC4">
              <w:rPr>
                <w:rFonts w:eastAsia="Calibri"/>
                <w:szCs w:val="22"/>
              </w:rPr>
              <w:t>KSV135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8E6A114" w14:textId="693DDE5B" w:rsidR="00EB7B1F" w:rsidRPr="004B1509" w:rsidRDefault="00EB7B1F" w:rsidP="00EB7B1F">
            <w:pPr>
              <w:rPr>
                <w:rFonts w:eastAsia="Calibri"/>
                <w:szCs w:val="22"/>
              </w:rPr>
            </w:pPr>
            <w:r w:rsidRPr="00FE7AC4">
              <w:rPr>
                <w:rFonts w:eastAsia="Calibri"/>
                <w:szCs w:val="22"/>
              </w:rPr>
              <w:t xml:space="preserve">Privažiuojamasis kelias prie daugiabučio namo </w:t>
            </w:r>
            <w:proofErr w:type="spellStart"/>
            <w:r w:rsidRPr="00FE7AC4">
              <w:rPr>
                <w:rFonts w:eastAsia="Calibri"/>
                <w:szCs w:val="22"/>
              </w:rPr>
              <w:t>Janušavos</w:t>
            </w:r>
            <w:proofErr w:type="spellEnd"/>
            <w:r w:rsidRPr="00FE7AC4">
              <w:rPr>
                <w:rFonts w:eastAsia="Calibri"/>
                <w:szCs w:val="22"/>
              </w:rPr>
              <w:t xml:space="preserve"> k. nuo Gintaro g.</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2BE5176" w14:textId="56AEF52F" w:rsidR="00EB7B1F" w:rsidRPr="004B1509" w:rsidRDefault="00EB7B1F" w:rsidP="00EB7B1F">
            <w:pPr>
              <w:jc w:val="right"/>
              <w:rPr>
                <w:rFonts w:eastAsia="Calibri"/>
                <w:bCs/>
                <w:szCs w:val="22"/>
              </w:rPr>
            </w:pPr>
            <w:r w:rsidRPr="00FE7AC4">
              <w:rPr>
                <w:rFonts w:eastAsia="Calibri"/>
                <w:szCs w:val="22"/>
              </w:rPr>
              <w:t>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E380" w14:textId="6ECB2246" w:rsidR="00EB7B1F" w:rsidRPr="004B1509" w:rsidRDefault="00EB7B1F" w:rsidP="00EB7B1F">
            <w:pPr>
              <w:jc w:val="right"/>
              <w:rPr>
                <w:rFonts w:eastAsia="Calibri"/>
                <w:bCs/>
                <w:szCs w:val="22"/>
              </w:rPr>
            </w:pPr>
            <w:r w:rsidRPr="00FE7AC4">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F71DA" w14:textId="428E36B4" w:rsidR="00EB7B1F" w:rsidRPr="004B1509" w:rsidRDefault="00EB7B1F" w:rsidP="00EB7B1F">
            <w:pPr>
              <w:jc w:val="right"/>
              <w:rPr>
                <w:rFonts w:eastAsia="Calibri"/>
                <w:bCs/>
                <w:szCs w:val="22"/>
              </w:rPr>
            </w:pPr>
            <w:r w:rsidRPr="00FE7AC4">
              <w:rPr>
                <w:rFonts w:eastAsia="Calibri"/>
                <w:szCs w:val="22"/>
              </w:rPr>
              <w:t>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958E" w14:textId="69F2FDCA" w:rsidR="00EB7B1F" w:rsidRPr="004B1509" w:rsidRDefault="00EB7B1F" w:rsidP="00EB7B1F">
            <w:pPr>
              <w:jc w:val="right"/>
              <w:rPr>
                <w:rFonts w:eastAsia="Calibri"/>
                <w:szCs w:val="22"/>
              </w:rPr>
            </w:pPr>
            <w:r w:rsidRPr="00FE7AC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94EDD" w14:textId="3B6C1C08" w:rsidR="00EB7B1F" w:rsidRPr="004B1509" w:rsidRDefault="00EB7B1F" w:rsidP="00EB7B1F">
            <w:pPr>
              <w:jc w:val="center"/>
              <w:rPr>
                <w:rFonts w:eastAsia="Calibri"/>
                <w:bCs/>
                <w:szCs w:val="22"/>
              </w:rPr>
            </w:pPr>
            <w:r w:rsidRPr="00FE7AC4">
              <w:rPr>
                <w:rFonts w:eastAsia="Calibri"/>
                <w:bCs/>
                <w:szCs w:val="22"/>
              </w:rPr>
              <w:t xml:space="preserve"> </w:t>
            </w:r>
            <w:proofErr w:type="spellStart"/>
            <w:r w:rsidRPr="00FE7AC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634BE0" w14:textId="5E91ABFA" w:rsidR="00EB7B1F" w:rsidRPr="004B1509" w:rsidRDefault="00EB7B1F" w:rsidP="00EB7B1F">
            <w:pPr>
              <w:jc w:val="center"/>
              <w:rPr>
                <w:rFonts w:eastAsia="Calibri"/>
                <w:bCs/>
                <w:szCs w:val="22"/>
              </w:rPr>
            </w:pPr>
            <w:r w:rsidRPr="00FE7AC4">
              <w:rPr>
                <w:rFonts w:eastAsia="Calibri"/>
                <w:szCs w:val="22"/>
              </w:rPr>
              <w:t>4400-6575-8292</w:t>
            </w:r>
          </w:p>
        </w:tc>
      </w:tr>
      <w:tr w:rsidR="00EB7B1F" w:rsidRPr="004B1509" w14:paraId="1B0876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1A1B47" w14:textId="77777777" w:rsidR="00EB7B1F" w:rsidRPr="004B1509" w:rsidRDefault="00EB7B1F" w:rsidP="00EB7B1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955C24" w14:textId="54DFF895" w:rsidR="00EB7B1F" w:rsidRPr="004B1509" w:rsidRDefault="00EB7B1F" w:rsidP="00EB7B1F">
            <w:pPr>
              <w:rPr>
                <w:rFonts w:eastAsia="Calibri"/>
                <w:szCs w:val="22"/>
              </w:rPr>
            </w:pPr>
            <w:r w:rsidRPr="004B1509">
              <w:rPr>
                <w:rFonts w:eastAsia="Calibri"/>
                <w:szCs w:val="22"/>
              </w:rPr>
              <w:t>KSV421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FCB9C1" w14:textId="38003117" w:rsidR="00EB7B1F" w:rsidRPr="004B1509" w:rsidRDefault="00EB7B1F" w:rsidP="00EB7B1F">
            <w:pPr>
              <w:rPr>
                <w:rFonts w:eastAsia="Calibri"/>
                <w:szCs w:val="22"/>
              </w:rPr>
            </w:pPr>
            <w:r w:rsidRPr="004B1509">
              <w:rPr>
                <w:rFonts w:eastAsia="Calibri"/>
                <w:szCs w:val="22"/>
              </w:rPr>
              <w:t>Privažiuojamasis kelias prie Kavarsko vandens pakėlimo stoties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F6EF171" w14:textId="069B64D7" w:rsidR="00EB7B1F" w:rsidRPr="004B1509" w:rsidRDefault="00EB7B1F" w:rsidP="00EB7B1F">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124BD" w14:textId="2A208952" w:rsidR="00EB7B1F" w:rsidRPr="004B1509" w:rsidRDefault="00EB7B1F" w:rsidP="00EB7B1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B3257" w14:textId="7AD0A0B2" w:rsidR="00EB7B1F" w:rsidRPr="004B1509" w:rsidRDefault="00EB7B1F" w:rsidP="00EB7B1F">
            <w:pPr>
              <w:jc w:val="right"/>
              <w:rPr>
                <w:rFonts w:eastAsia="Calibri"/>
                <w:bCs/>
                <w:szCs w:val="22"/>
              </w:rPr>
            </w:pPr>
            <w:r w:rsidRPr="004B1509">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F89C" w14:textId="300D3266" w:rsidR="00EB7B1F" w:rsidRPr="004B1509" w:rsidRDefault="00EB7B1F" w:rsidP="00EB7B1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C840A" w14:textId="62F415D3" w:rsidR="00EB7B1F" w:rsidRPr="004B1509" w:rsidRDefault="00EB7B1F" w:rsidP="00EB7B1F">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8247C7" w14:textId="27EE7DE6" w:rsidR="00EB7B1F" w:rsidRPr="004B1509" w:rsidRDefault="00EB7B1F" w:rsidP="00EB7B1F">
            <w:pPr>
              <w:jc w:val="center"/>
              <w:rPr>
                <w:rFonts w:eastAsia="Calibri"/>
                <w:bCs/>
                <w:szCs w:val="22"/>
              </w:rPr>
            </w:pPr>
            <w:r w:rsidRPr="004B1509">
              <w:rPr>
                <w:rFonts w:eastAsia="Calibri"/>
                <w:bCs/>
                <w:szCs w:val="22"/>
              </w:rPr>
              <w:t>-</w:t>
            </w:r>
          </w:p>
        </w:tc>
      </w:tr>
      <w:tr w:rsidR="00EB7B1F" w:rsidRPr="006A1F1F" w14:paraId="20A80C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B54630" w14:textId="77777777" w:rsidR="00EB7B1F" w:rsidRPr="006A1F1F" w:rsidRDefault="00EB7B1F" w:rsidP="00EB7B1F">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52778D" w14:textId="2ED33DC6" w:rsidR="00EB7B1F" w:rsidRPr="006A1F1F" w:rsidRDefault="00EB7B1F" w:rsidP="00EB7B1F">
            <w:pPr>
              <w:rPr>
                <w:rFonts w:eastAsia="Calibri"/>
                <w:szCs w:val="22"/>
              </w:rPr>
            </w:pPr>
            <w:r w:rsidRPr="006A1F1F">
              <w:rPr>
                <w:rFonts w:eastAsia="Calibri"/>
                <w:szCs w:val="22"/>
              </w:rPr>
              <w:t>KSV435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C14D71" w14:textId="00FA12E0" w:rsidR="00EB7B1F" w:rsidRPr="006A1F1F" w:rsidRDefault="00EB7B1F" w:rsidP="00EB7B1F">
            <w:pPr>
              <w:rPr>
                <w:rFonts w:eastAsia="Calibri"/>
                <w:szCs w:val="22"/>
              </w:rPr>
            </w:pPr>
            <w:r w:rsidRPr="006A1F1F">
              <w:rPr>
                <w:rFonts w:eastAsia="Calibri"/>
                <w:szCs w:val="22"/>
              </w:rPr>
              <w:t>Privažiuojamasis kelias prie Šv. Jono Šaltinio Kavarske nuo Šaltinio g., Kavarske</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3C4AD37" w14:textId="2C264251" w:rsidR="00EB7B1F" w:rsidRPr="006A1F1F" w:rsidRDefault="00EB7B1F" w:rsidP="00EB7B1F">
            <w:pPr>
              <w:jc w:val="right"/>
              <w:rPr>
                <w:rFonts w:eastAsia="Calibri"/>
                <w:strike/>
                <w:szCs w:val="22"/>
              </w:rPr>
            </w:pPr>
            <w:r w:rsidRPr="006A1F1F">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5BD32" w14:textId="4CD4EBF6" w:rsidR="00EB7B1F" w:rsidRPr="006A1F1F" w:rsidRDefault="00EB7B1F" w:rsidP="00EB7B1F">
            <w:pPr>
              <w:jc w:val="right"/>
              <w:rPr>
                <w:rFonts w:eastAsia="Calibri"/>
                <w:szCs w:val="22"/>
              </w:rPr>
            </w:pPr>
            <w:r w:rsidRPr="006A1F1F">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7F311" w14:textId="365BA80A" w:rsidR="00EB7B1F" w:rsidRPr="006A1F1F" w:rsidRDefault="00EB7B1F" w:rsidP="00EB7B1F">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24AD18" w14:textId="40F1D77C" w:rsidR="00EB7B1F" w:rsidRPr="006A1F1F" w:rsidRDefault="00EB7B1F" w:rsidP="00EB7B1F">
            <w:pPr>
              <w:jc w:val="right"/>
              <w:rPr>
                <w:rFonts w:eastAsia="Calibri"/>
                <w:strike/>
                <w:szCs w:val="22"/>
              </w:rPr>
            </w:pPr>
            <w:r w:rsidRPr="006A1F1F">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123FF" w14:textId="10B8F017" w:rsidR="00EB7B1F" w:rsidRPr="006A1F1F" w:rsidRDefault="00EB7B1F" w:rsidP="00EB7B1F">
            <w:pPr>
              <w:jc w:val="center"/>
              <w:rPr>
                <w:rFonts w:eastAsia="Calibri"/>
                <w:szCs w:val="22"/>
              </w:rPr>
            </w:pPr>
            <w:proofErr w:type="spellStart"/>
            <w:r w:rsidRPr="006A1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9EC2E7" w14:textId="122B8430" w:rsidR="00EB7B1F" w:rsidRPr="006A1F1F" w:rsidRDefault="00EB7B1F" w:rsidP="00EB7B1F">
            <w:pPr>
              <w:jc w:val="center"/>
              <w:rPr>
                <w:rFonts w:eastAsia="Calibri"/>
                <w:szCs w:val="22"/>
              </w:rPr>
            </w:pPr>
            <w:r w:rsidRPr="006A1F1F">
              <w:rPr>
                <w:rFonts w:eastAsia="Calibri"/>
                <w:szCs w:val="22"/>
              </w:rPr>
              <w:t>4400-2422-1189</w:t>
            </w:r>
          </w:p>
        </w:tc>
      </w:tr>
      <w:tr w:rsidR="003406AA" w:rsidRPr="004B1509" w14:paraId="0BAC9A74"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A030268" w14:textId="77777777" w:rsidR="003406AA" w:rsidRPr="004B1509" w:rsidRDefault="003406AA" w:rsidP="003406AA">
            <w:pPr>
              <w:tabs>
                <w:tab w:val="center" w:pos="4819"/>
                <w:tab w:val="right" w:pos="9638"/>
              </w:tabs>
              <w:rPr>
                <w:rFonts w:eastAsia="Calibri"/>
                <w:i/>
                <w:iCs/>
                <w:szCs w:val="22"/>
              </w:rPr>
            </w:pPr>
            <w:r w:rsidRPr="004B1509">
              <w:rPr>
                <w:rFonts w:eastAsia="Calibri"/>
                <w:i/>
                <w:iCs/>
                <w:szCs w:val="22"/>
              </w:rPr>
              <w:t>6.</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080347D" w14:textId="77777777" w:rsidR="003406AA" w:rsidRPr="004B1509" w:rsidRDefault="003406AA" w:rsidP="003406AA">
            <w:pPr>
              <w:rPr>
                <w:rFonts w:eastAsia="Calibri"/>
                <w:i/>
                <w:iCs/>
                <w:szCs w:val="22"/>
              </w:rPr>
            </w:pPr>
            <w:r w:rsidRPr="004B1509">
              <w:rPr>
                <w:rFonts w:eastAsia="Calibri"/>
                <w:i/>
                <w:iCs/>
                <w:szCs w:val="22"/>
              </w:rPr>
              <w:t>KURKLIŲ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216A57AF" w14:textId="3A792049" w:rsidR="003406AA" w:rsidRPr="004B1509" w:rsidRDefault="003406AA" w:rsidP="003406AA">
            <w:pPr>
              <w:jc w:val="right"/>
              <w:rPr>
                <w:rFonts w:eastAsia="Calibri"/>
                <w:bCs/>
                <w:i/>
                <w:iCs/>
                <w:szCs w:val="22"/>
              </w:rPr>
            </w:pPr>
            <w:r w:rsidRPr="007B3A44">
              <w:rPr>
                <w:rFonts w:eastAsia="Calibri"/>
                <w:bCs/>
                <w:i/>
                <w:iCs/>
                <w:szCs w:val="22"/>
              </w:rPr>
              <w:t>177 781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7B297DD" w14:textId="2EB1D166" w:rsidR="003406AA" w:rsidRPr="004B1509" w:rsidRDefault="003406AA" w:rsidP="003406AA">
            <w:pPr>
              <w:jc w:val="right"/>
              <w:rPr>
                <w:rFonts w:eastAsia="Calibri"/>
                <w:bCs/>
                <w:i/>
                <w:iCs/>
                <w:szCs w:val="22"/>
              </w:rPr>
            </w:pPr>
            <w:r w:rsidRPr="007B3A44">
              <w:rPr>
                <w:rFonts w:eastAsia="Calibri"/>
                <w:bCs/>
                <w:i/>
                <w:iCs/>
                <w:szCs w:val="22"/>
              </w:rPr>
              <w:t>8 258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978B11B" w14:textId="0085FF91" w:rsidR="003406AA" w:rsidRPr="004B1509" w:rsidRDefault="003406AA" w:rsidP="003406AA">
            <w:pPr>
              <w:jc w:val="right"/>
              <w:rPr>
                <w:rFonts w:eastAsia="Calibri"/>
                <w:bCs/>
                <w:i/>
                <w:iCs/>
                <w:szCs w:val="22"/>
              </w:rPr>
            </w:pPr>
            <w:r w:rsidRPr="007B3A44">
              <w:rPr>
                <w:rFonts w:eastAsia="Calibri"/>
                <w:bCs/>
                <w:i/>
                <w:iCs/>
                <w:szCs w:val="22"/>
              </w:rPr>
              <w:t>125 491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62F3F02" w14:textId="2AA5D3BD" w:rsidR="003406AA" w:rsidRPr="004B1509" w:rsidRDefault="003406AA" w:rsidP="003406AA">
            <w:pPr>
              <w:jc w:val="right"/>
              <w:rPr>
                <w:rFonts w:eastAsia="Calibri"/>
                <w:bCs/>
                <w:i/>
                <w:iCs/>
                <w:szCs w:val="22"/>
              </w:rPr>
            </w:pPr>
            <w:r w:rsidRPr="007B3A44">
              <w:rPr>
                <w:rFonts w:eastAsia="Calibri"/>
                <w:bCs/>
                <w:i/>
                <w:iCs/>
                <w:szCs w:val="22"/>
              </w:rPr>
              <w:t>44 032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D9126A3" w14:textId="77777777" w:rsidR="003406AA" w:rsidRPr="004B1509" w:rsidRDefault="003406AA" w:rsidP="003406AA">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74841F2B" w14:textId="77777777" w:rsidR="003406AA" w:rsidRPr="004B1509" w:rsidRDefault="003406AA" w:rsidP="003406AA">
            <w:pPr>
              <w:jc w:val="center"/>
              <w:rPr>
                <w:rFonts w:eastAsia="Calibri"/>
                <w:i/>
                <w:iCs/>
                <w:szCs w:val="22"/>
              </w:rPr>
            </w:pPr>
          </w:p>
        </w:tc>
      </w:tr>
      <w:tr w:rsidR="003406AA" w:rsidRPr="004B1509" w14:paraId="0B6E26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77AE01EB" w14:textId="77777777" w:rsidR="003406AA" w:rsidRPr="004B1509" w:rsidRDefault="003406AA" w:rsidP="003406AA">
            <w:pPr>
              <w:tabs>
                <w:tab w:val="center" w:pos="4819"/>
                <w:tab w:val="right" w:pos="9638"/>
              </w:tabs>
              <w:rPr>
                <w:rFonts w:eastAsia="Calibri"/>
                <w:i/>
                <w:iCs/>
                <w:szCs w:val="22"/>
              </w:rPr>
            </w:pPr>
            <w:r w:rsidRPr="004B1509">
              <w:rPr>
                <w:rFonts w:eastAsia="Calibri"/>
                <w:i/>
                <w:iCs/>
                <w:szCs w:val="22"/>
              </w:rPr>
              <w:t>6.1.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698C93E6" w14:textId="77777777" w:rsidR="003406AA" w:rsidRPr="004B1509" w:rsidRDefault="003406AA" w:rsidP="003406AA">
            <w:pPr>
              <w:rPr>
                <w:rFonts w:eastAsia="Calibri"/>
                <w:i/>
                <w:iCs/>
                <w:szCs w:val="22"/>
                <w:lang w:eastAsia="lt-LT"/>
              </w:rPr>
            </w:pPr>
            <w:r w:rsidRPr="004B1509">
              <w:rPr>
                <w:rFonts w:eastAsia="Calibri"/>
                <w:i/>
                <w:iCs/>
                <w:szCs w:val="22"/>
                <w:lang w:eastAsia="lt-LT"/>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5112BE63" w14:textId="69EBCA60" w:rsidR="003406AA" w:rsidRPr="004B1509" w:rsidRDefault="003406AA" w:rsidP="003406AA">
            <w:pPr>
              <w:jc w:val="right"/>
              <w:rPr>
                <w:rFonts w:eastAsia="Calibri"/>
                <w:bCs/>
                <w:i/>
                <w:iCs/>
                <w:szCs w:val="22"/>
              </w:rPr>
            </w:pPr>
            <w:r w:rsidRPr="007B3A44">
              <w:rPr>
                <w:rFonts w:eastAsia="Calibri"/>
                <w:bCs/>
                <w:i/>
                <w:iCs/>
                <w:szCs w:val="22"/>
              </w:rPr>
              <w:t>26 634</w:t>
            </w:r>
          </w:p>
        </w:tc>
        <w:tc>
          <w:tcPr>
            <w:tcW w:w="1133" w:type="dxa"/>
            <w:tcBorders>
              <w:top w:val="single" w:sz="4" w:space="0" w:color="auto"/>
              <w:left w:val="single" w:sz="4" w:space="0" w:color="auto"/>
              <w:bottom w:val="single" w:sz="4" w:space="0" w:color="auto"/>
              <w:right w:val="single" w:sz="4" w:space="0" w:color="auto"/>
            </w:tcBorders>
            <w:vAlign w:val="center"/>
          </w:tcPr>
          <w:p w14:paraId="571EC204" w14:textId="75BF670D" w:rsidR="003406AA" w:rsidRPr="004B1509" w:rsidRDefault="003406AA" w:rsidP="003406AA">
            <w:pPr>
              <w:jc w:val="right"/>
              <w:rPr>
                <w:rFonts w:eastAsia="Calibri"/>
                <w:bCs/>
                <w:i/>
                <w:iCs/>
                <w:szCs w:val="22"/>
              </w:rPr>
            </w:pPr>
            <w:r w:rsidRPr="007B3A44">
              <w:rPr>
                <w:rFonts w:eastAsia="Calibri"/>
                <w:bCs/>
                <w:i/>
                <w:iCs/>
                <w:szCs w:val="22"/>
              </w:rPr>
              <w:t>7 021</w:t>
            </w:r>
          </w:p>
        </w:tc>
        <w:tc>
          <w:tcPr>
            <w:tcW w:w="1133" w:type="dxa"/>
            <w:tcBorders>
              <w:top w:val="single" w:sz="4" w:space="0" w:color="auto"/>
              <w:left w:val="single" w:sz="4" w:space="0" w:color="auto"/>
              <w:bottom w:val="single" w:sz="4" w:space="0" w:color="auto"/>
              <w:right w:val="single" w:sz="4" w:space="0" w:color="auto"/>
            </w:tcBorders>
            <w:vAlign w:val="center"/>
          </w:tcPr>
          <w:p w14:paraId="5205FC6D" w14:textId="41D1CAF2" w:rsidR="003406AA" w:rsidRPr="004B1509" w:rsidRDefault="003406AA" w:rsidP="003406AA">
            <w:pPr>
              <w:jc w:val="right"/>
              <w:rPr>
                <w:rFonts w:eastAsia="Calibri"/>
                <w:bCs/>
                <w:i/>
                <w:iCs/>
                <w:szCs w:val="22"/>
              </w:rPr>
            </w:pPr>
            <w:r w:rsidRPr="007B3A44">
              <w:rPr>
                <w:rFonts w:eastAsia="Calibri"/>
                <w:bCs/>
                <w:i/>
                <w:iCs/>
                <w:szCs w:val="22"/>
              </w:rPr>
              <w:t>18 687</w:t>
            </w:r>
          </w:p>
        </w:tc>
        <w:tc>
          <w:tcPr>
            <w:tcW w:w="1133" w:type="dxa"/>
            <w:tcBorders>
              <w:top w:val="single" w:sz="4" w:space="0" w:color="auto"/>
              <w:left w:val="single" w:sz="4" w:space="0" w:color="auto"/>
              <w:bottom w:val="single" w:sz="4" w:space="0" w:color="auto"/>
              <w:right w:val="single" w:sz="4" w:space="0" w:color="auto"/>
            </w:tcBorders>
            <w:vAlign w:val="center"/>
          </w:tcPr>
          <w:p w14:paraId="4AB1CDCB" w14:textId="0E1FEA28" w:rsidR="003406AA" w:rsidRPr="004B1509" w:rsidRDefault="003406AA" w:rsidP="003406AA">
            <w:pPr>
              <w:jc w:val="right"/>
              <w:rPr>
                <w:rFonts w:eastAsia="Calibri"/>
                <w:i/>
                <w:iCs/>
                <w:szCs w:val="22"/>
              </w:rPr>
            </w:pPr>
            <w:r w:rsidRPr="007B3A44">
              <w:rPr>
                <w:rFonts w:eastAsia="Calibri"/>
                <w:i/>
                <w:iCs/>
                <w:szCs w:val="22"/>
              </w:rPr>
              <w:t xml:space="preserve">926 </w:t>
            </w:r>
          </w:p>
        </w:tc>
        <w:tc>
          <w:tcPr>
            <w:tcW w:w="1133" w:type="dxa"/>
            <w:tcBorders>
              <w:top w:val="single" w:sz="4" w:space="0" w:color="auto"/>
              <w:left w:val="single" w:sz="4" w:space="0" w:color="auto"/>
              <w:bottom w:val="single" w:sz="4" w:space="0" w:color="auto"/>
              <w:right w:val="single" w:sz="4" w:space="0" w:color="auto"/>
            </w:tcBorders>
            <w:vAlign w:val="center"/>
          </w:tcPr>
          <w:p w14:paraId="2230C9AD" w14:textId="77777777" w:rsidR="003406AA" w:rsidRPr="004B1509" w:rsidRDefault="003406AA" w:rsidP="003406AA">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4B5BF06" w14:textId="77777777" w:rsidR="003406AA" w:rsidRPr="004B1509" w:rsidRDefault="003406AA" w:rsidP="003406AA">
            <w:pPr>
              <w:jc w:val="center"/>
              <w:rPr>
                <w:rFonts w:eastAsia="Calibri"/>
                <w:i/>
                <w:iCs/>
                <w:szCs w:val="22"/>
              </w:rPr>
            </w:pPr>
          </w:p>
        </w:tc>
      </w:tr>
      <w:tr w:rsidR="003406AA" w:rsidRPr="004B1509" w14:paraId="013F65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C6828B"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AC3C6" w14:textId="4A4F5436" w:rsidR="003406AA" w:rsidRPr="004B1509" w:rsidRDefault="003406AA" w:rsidP="003406AA">
            <w:pPr>
              <w:rPr>
                <w:rFonts w:eastAsia="Calibri"/>
                <w:szCs w:val="22"/>
              </w:rPr>
            </w:pPr>
            <w:r w:rsidRPr="007B3A44">
              <w:rPr>
                <w:rFonts w:eastAsia="Calibri"/>
                <w:szCs w:val="22"/>
              </w:rPr>
              <w:t>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853C06" w14:textId="242B8B66" w:rsidR="003406AA" w:rsidRPr="004B1509" w:rsidRDefault="003406AA" w:rsidP="003406AA">
            <w:pPr>
              <w:rPr>
                <w:rFonts w:eastAsia="Calibri"/>
                <w:szCs w:val="22"/>
              </w:rPr>
            </w:pPr>
            <w:r w:rsidRPr="007B3A44">
              <w:rPr>
                <w:rFonts w:eastAsia="Calibri"/>
                <w:szCs w:val="22"/>
                <w:lang w:eastAsia="lt-LT"/>
              </w:rPr>
              <w:t>Gegužės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C9BC1" w14:textId="6196279F" w:rsidR="003406AA" w:rsidRPr="004B1509" w:rsidRDefault="003406AA" w:rsidP="003406AA">
            <w:pPr>
              <w:jc w:val="right"/>
              <w:rPr>
                <w:rFonts w:eastAsia="Calibri"/>
                <w:szCs w:val="22"/>
              </w:rPr>
            </w:pPr>
            <w:r w:rsidRPr="007B3A44">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01254" w14:textId="7E5280E7"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C0AD8" w14:textId="24E753B3" w:rsidR="003406AA" w:rsidRPr="004B1509" w:rsidRDefault="003406AA" w:rsidP="003406AA">
            <w:pPr>
              <w:jc w:val="right"/>
              <w:rPr>
                <w:rFonts w:eastAsia="Calibri"/>
                <w:szCs w:val="22"/>
              </w:rPr>
            </w:pPr>
            <w:r w:rsidRPr="007B3A44">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8AA48" w14:textId="07C802B3"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94D45" w14:textId="1A144457" w:rsidR="003406AA" w:rsidRPr="004B1509" w:rsidRDefault="003406AA" w:rsidP="003406AA">
            <w:pPr>
              <w:jc w:val="center"/>
              <w:rPr>
                <w:rFonts w:eastAsia="Calibri"/>
                <w:bCs/>
                <w:szCs w:val="22"/>
              </w:rPr>
            </w:pPr>
            <w:r w:rsidRPr="007B3A4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623FC" w14:textId="72839990" w:rsidR="003406AA" w:rsidRPr="004B1509" w:rsidRDefault="003406AA" w:rsidP="003406AA">
            <w:pPr>
              <w:jc w:val="center"/>
              <w:rPr>
                <w:rFonts w:eastAsia="Calibri"/>
                <w:szCs w:val="22"/>
              </w:rPr>
            </w:pPr>
            <w:r w:rsidRPr="007B3A44">
              <w:rPr>
                <w:rFonts w:eastAsia="Calibri"/>
                <w:szCs w:val="22"/>
              </w:rPr>
              <w:t>4400-5299-7561</w:t>
            </w:r>
          </w:p>
        </w:tc>
      </w:tr>
      <w:tr w:rsidR="003406AA" w:rsidRPr="004B1509" w14:paraId="7D0D03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190EBD"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576CFB" w14:textId="515AD9D7" w:rsidR="003406AA" w:rsidRPr="004B1509" w:rsidRDefault="003406AA" w:rsidP="003406AA">
            <w:pPr>
              <w:rPr>
                <w:rFonts w:eastAsia="Calibri"/>
                <w:szCs w:val="22"/>
              </w:rPr>
            </w:pPr>
            <w:r w:rsidRPr="007B3A44">
              <w:rPr>
                <w:rFonts w:eastAsia="Calibri"/>
                <w:szCs w:val="22"/>
              </w:rPr>
              <w:t>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FCDC62" w14:textId="04B3C2AF" w:rsidR="003406AA" w:rsidRPr="004B1509" w:rsidRDefault="003406AA" w:rsidP="003406AA">
            <w:pPr>
              <w:rPr>
                <w:rFonts w:eastAsia="Calibri"/>
                <w:szCs w:val="22"/>
              </w:rPr>
            </w:pPr>
            <w:r w:rsidRPr="007B3A44">
              <w:rPr>
                <w:rFonts w:eastAsia="Calibri"/>
                <w:szCs w:val="22"/>
              </w:rPr>
              <w:t>Kosmonautų g.</w:t>
            </w:r>
            <w:r w:rsidRPr="007B3A44">
              <w:rPr>
                <w:rFonts w:eastAsia="Calibri"/>
                <w:szCs w:val="22"/>
                <w:lang w:eastAsia="lt-LT"/>
              </w:rPr>
              <w:t>,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9F7789" w14:textId="6619FFBE" w:rsidR="003406AA" w:rsidRPr="004B1509" w:rsidRDefault="003406AA" w:rsidP="003406AA">
            <w:pPr>
              <w:jc w:val="right"/>
              <w:rPr>
                <w:rFonts w:eastAsia="Calibri"/>
                <w:szCs w:val="22"/>
              </w:rPr>
            </w:pPr>
            <w:r w:rsidRPr="007B3A44">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9BE1A" w14:textId="3DBD2F43" w:rsidR="003406AA" w:rsidRPr="004B1509" w:rsidRDefault="003406AA" w:rsidP="003406AA">
            <w:pPr>
              <w:jc w:val="right"/>
              <w:rPr>
                <w:rFonts w:eastAsia="Calibri"/>
                <w:szCs w:val="22"/>
              </w:rPr>
            </w:pPr>
            <w:r w:rsidRPr="007B3A44">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EC4AF" w14:textId="0B20D7ED"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C543A" w14:textId="0854A314"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0912" w14:textId="6802B078" w:rsidR="003406AA" w:rsidRPr="004B1509" w:rsidRDefault="003406AA" w:rsidP="003406AA">
            <w:pPr>
              <w:jc w:val="center"/>
              <w:rPr>
                <w:rFonts w:eastAsia="Calibri"/>
                <w:bCs/>
                <w:szCs w:val="22"/>
              </w:rPr>
            </w:pPr>
            <w:r w:rsidRPr="007B3A4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09C68" w14:textId="029E5B19" w:rsidR="003406AA" w:rsidRPr="004B1509" w:rsidRDefault="003406AA" w:rsidP="003406AA">
            <w:pPr>
              <w:jc w:val="center"/>
              <w:rPr>
                <w:rFonts w:eastAsia="Calibri"/>
                <w:szCs w:val="22"/>
              </w:rPr>
            </w:pPr>
            <w:r w:rsidRPr="007B3A44">
              <w:rPr>
                <w:rFonts w:eastAsia="Calibri"/>
                <w:szCs w:val="22"/>
              </w:rPr>
              <w:t>4400-5134-4128</w:t>
            </w:r>
          </w:p>
        </w:tc>
      </w:tr>
      <w:tr w:rsidR="003406AA" w:rsidRPr="004B1509" w14:paraId="06705E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461E55"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069B4A" w14:textId="3E9A5078" w:rsidR="003406AA" w:rsidRPr="004B1509" w:rsidRDefault="003406AA" w:rsidP="003406AA">
            <w:pPr>
              <w:rPr>
                <w:rFonts w:eastAsia="Calibri"/>
                <w:szCs w:val="22"/>
              </w:rPr>
            </w:pPr>
            <w:r w:rsidRPr="007B3A44">
              <w:rPr>
                <w:rFonts w:eastAsia="Calibri"/>
                <w:szCs w:val="22"/>
              </w:rPr>
              <w:t>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803BD4" w14:textId="4A3966C0" w:rsidR="003406AA" w:rsidRPr="004B1509" w:rsidRDefault="003406AA" w:rsidP="003406AA">
            <w:pPr>
              <w:rPr>
                <w:rFonts w:eastAsia="Calibri"/>
                <w:szCs w:val="22"/>
              </w:rPr>
            </w:pPr>
            <w:r w:rsidRPr="007B3A44">
              <w:rPr>
                <w:rFonts w:eastAsia="Calibri"/>
                <w:szCs w:val="22"/>
                <w:lang w:eastAsia="lt-LT"/>
              </w:rPr>
              <w:t>Kranto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83F49B" w14:textId="6860A9D8" w:rsidR="003406AA" w:rsidRPr="004B1509" w:rsidRDefault="003406AA" w:rsidP="003406AA">
            <w:pPr>
              <w:jc w:val="right"/>
              <w:rPr>
                <w:rFonts w:eastAsia="Calibri"/>
                <w:szCs w:val="22"/>
              </w:rPr>
            </w:pPr>
            <w:r w:rsidRPr="007B3A44">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BA7D0" w14:textId="1BE6AA30" w:rsidR="003406AA" w:rsidRPr="004B1509" w:rsidRDefault="003406AA" w:rsidP="003406AA">
            <w:pPr>
              <w:jc w:val="right"/>
              <w:rPr>
                <w:rFonts w:eastAsia="Calibri"/>
                <w:szCs w:val="22"/>
              </w:rPr>
            </w:pPr>
            <w:r w:rsidRPr="007B3A44">
              <w:rPr>
                <w:rFonts w:eastAsia="Calibri"/>
                <w:szCs w:val="22"/>
              </w:rPr>
              <w:t>201</w:t>
            </w:r>
            <w:r w:rsidRPr="007B3A44">
              <w:rPr>
                <w:rFonts w:eastAsia="Calibri"/>
                <w:szCs w:val="22"/>
                <w:vertAlign w:val="superscript"/>
              </w:rPr>
              <w:footnoteReference w:id="18"/>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1B7AB" w14:textId="6F3E6E12"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048D" w14:textId="45F64D99"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B3823" w14:textId="7E26E94F" w:rsidR="003406AA" w:rsidRPr="004B1509" w:rsidRDefault="003406AA" w:rsidP="003406AA">
            <w:pPr>
              <w:jc w:val="center"/>
              <w:rPr>
                <w:rFonts w:eastAsia="Calibri"/>
                <w:bCs/>
                <w:szCs w:val="22"/>
              </w:rPr>
            </w:pPr>
            <w:r w:rsidRPr="007B3A4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058949" w14:textId="40600088" w:rsidR="003406AA" w:rsidRPr="004B1509" w:rsidRDefault="003406AA" w:rsidP="003406AA">
            <w:pPr>
              <w:jc w:val="center"/>
              <w:rPr>
                <w:rFonts w:eastAsia="Calibri"/>
                <w:szCs w:val="22"/>
              </w:rPr>
            </w:pPr>
            <w:r w:rsidRPr="007B3A44">
              <w:rPr>
                <w:rFonts w:eastAsia="Calibri"/>
                <w:szCs w:val="22"/>
              </w:rPr>
              <w:t>4400-3038-2504</w:t>
            </w:r>
          </w:p>
        </w:tc>
      </w:tr>
      <w:tr w:rsidR="003406AA" w:rsidRPr="004B1509" w14:paraId="6803E7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E9424A"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0D848" w14:textId="4DFD6C12" w:rsidR="003406AA" w:rsidRPr="004B1509" w:rsidRDefault="003406AA" w:rsidP="003406AA">
            <w:pPr>
              <w:rPr>
                <w:rFonts w:eastAsia="Calibri"/>
                <w:szCs w:val="22"/>
              </w:rPr>
            </w:pPr>
            <w:r w:rsidRPr="007B3A44">
              <w:rPr>
                <w:rFonts w:eastAsia="Calibri"/>
                <w:szCs w:val="22"/>
              </w:rPr>
              <w:t>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9610B7" w14:textId="274D6244" w:rsidR="003406AA" w:rsidRPr="004B1509" w:rsidRDefault="003406AA" w:rsidP="003406AA">
            <w:pPr>
              <w:rPr>
                <w:rFonts w:eastAsia="Calibri"/>
                <w:szCs w:val="22"/>
              </w:rPr>
            </w:pPr>
            <w:r w:rsidRPr="007B3A44">
              <w:rPr>
                <w:rFonts w:eastAsia="Calibri"/>
                <w:szCs w:val="22"/>
                <w:lang w:eastAsia="lt-LT"/>
              </w:rPr>
              <w:t>Lankos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0C3ACF" w14:textId="75F07E81" w:rsidR="003406AA" w:rsidRPr="004B1509" w:rsidRDefault="003406AA" w:rsidP="003406AA">
            <w:pPr>
              <w:jc w:val="right"/>
              <w:rPr>
                <w:rFonts w:eastAsia="Calibri"/>
                <w:szCs w:val="22"/>
              </w:rPr>
            </w:pPr>
            <w:r w:rsidRPr="007B3A44">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8FAA1" w14:textId="6C450156"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3CDC1" w14:textId="7AD7ED20" w:rsidR="003406AA" w:rsidRPr="004B1509" w:rsidRDefault="003406AA" w:rsidP="003406AA">
            <w:pPr>
              <w:jc w:val="right"/>
              <w:rPr>
                <w:rFonts w:eastAsia="Calibri"/>
                <w:szCs w:val="22"/>
              </w:rPr>
            </w:pPr>
            <w:r w:rsidRPr="007B3A44">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921BB" w14:textId="44479659"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FDABF" w14:textId="3628457A" w:rsidR="003406AA" w:rsidRPr="004B1509" w:rsidRDefault="003406AA" w:rsidP="003406AA">
            <w:pPr>
              <w:jc w:val="center"/>
              <w:rPr>
                <w:rFonts w:eastAsia="Calibri"/>
                <w:bCs/>
                <w:szCs w:val="22"/>
              </w:rPr>
            </w:pPr>
            <w:r w:rsidRPr="007B3A4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7CD18" w14:textId="4EF7E956" w:rsidR="003406AA" w:rsidRPr="004B1509" w:rsidRDefault="003406AA" w:rsidP="003406AA">
            <w:pPr>
              <w:jc w:val="center"/>
              <w:rPr>
                <w:rFonts w:eastAsia="Calibri"/>
                <w:szCs w:val="22"/>
              </w:rPr>
            </w:pPr>
            <w:r w:rsidRPr="007B3A44">
              <w:rPr>
                <w:rFonts w:eastAsia="Calibri"/>
                <w:szCs w:val="22"/>
              </w:rPr>
              <w:t>4400-5434-4182</w:t>
            </w:r>
          </w:p>
        </w:tc>
      </w:tr>
      <w:tr w:rsidR="003406AA" w:rsidRPr="004B1509" w14:paraId="7ADA43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CFA5DC"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AE946" w14:textId="22C6C0F4" w:rsidR="003406AA" w:rsidRPr="004B1509" w:rsidRDefault="003406AA" w:rsidP="003406AA">
            <w:pPr>
              <w:rPr>
                <w:rFonts w:eastAsia="Calibri"/>
                <w:szCs w:val="22"/>
              </w:rPr>
            </w:pPr>
            <w:r w:rsidRPr="007B3A44">
              <w:rPr>
                <w:rFonts w:eastAsia="Calibri"/>
                <w:szCs w:val="22"/>
              </w:rPr>
              <w:t>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74021E" w14:textId="15C7A57A" w:rsidR="003406AA" w:rsidRPr="004B1509" w:rsidRDefault="003406AA" w:rsidP="003406AA">
            <w:pPr>
              <w:rPr>
                <w:rFonts w:eastAsia="Calibri"/>
                <w:szCs w:val="22"/>
              </w:rPr>
            </w:pPr>
            <w:r w:rsidRPr="007B3A44">
              <w:rPr>
                <w:rFonts w:eastAsia="Calibri"/>
                <w:szCs w:val="22"/>
                <w:lang w:eastAsia="lt-LT"/>
              </w:rPr>
              <w:t>Liepų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81EAA6" w14:textId="2C818EC5" w:rsidR="003406AA" w:rsidRPr="004B1509" w:rsidRDefault="003406AA" w:rsidP="003406AA">
            <w:pPr>
              <w:jc w:val="right"/>
              <w:rPr>
                <w:rFonts w:eastAsia="Calibri"/>
                <w:szCs w:val="22"/>
              </w:rPr>
            </w:pPr>
            <w:r w:rsidRPr="007B3A44">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3D386" w14:textId="48FEF86F"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680C3" w14:textId="699116DE" w:rsidR="003406AA" w:rsidRPr="004B1509" w:rsidRDefault="003406AA" w:rsidP="003406AA">
            <w:pPr>
              <w:jc w:val="right"/>
              <w:rPr>
                <w:rFonts w:eastAsia="Calibri"/>
                <w:szCs w:val="22"/>
              </w:rPr>
            </w:pPr>
            <w:r w:rsidRPr="007B3A44">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A4CF" w14:textId="40459902"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D8FA9" w14:textId="642CE411" w:rsidR="003406AA" w:rsidRPr="004B1509" w:rsidRDefault="003406AA" w:rsidP="003406AA">
            <w:pPr>
              <w:jc w:val="center"/>
              <w:rPr>
                <w:rFonts w:eastAsia="Calibri"/>
                <w:bCs/>
                <w:szCs w:val="22"/>
              </w:rPr>
            </w:pPr>
            <w:r w:rsidRPr="007B3A4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4D26E8" w14:textId="241C91EF" w:rsidR="003406AA" w:rsidRPr="004B1509" w:rsidRDefault="003406AA" w:rsidP="003406AA">
            <w:pPr>
              <w:jc w:val="center"/>
              <w:rPr>
                <w:rFonts w:eastAsia="Calibri"/>
                <w:szCs w:val="22"/>
              </w:rPr>
            </w:pPr>
            <w:r w:rsidRPr="007B3A44">
              <w:rPr>
                <w:rFonts w:eastAsia="Calibri"/>
                <w:szCs w:val="22"/>
              </w:rPr>
              <w:t>4400-5434-4354</w:t>
            </w:r>
          </w:p>
        </w:tc>
      </w:tr>
      <w:tr w:rsidR="003406AA" w:rsidRPr="004B1509" w14:paraId="03A4012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6DF841"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99EF7" w14:textId="506C2167" w:rsidR="003406AA" w:rsidRPr="004B1509" w:rsidRDefault="003406AA" w:rsidP="003406AA">
            <w:pPr>
              <w:rPr>
                <w:rFonts w:eastAsia="Calibri"/>
                <w:szCs w:val="22"/>
              </w:rPr>
            </w:pPr>
            <w:r w:rsidRPr="007B3A44">
              <w:rPr>
                <w:rFonts w:eastAsia="Calibri"/>
                <w:szCs w:val="22"/>
              </w:rPr>
              <w:t>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B46345" w14:textId="3F53A533" w:rsidR="003406AA" w:rsidRPr="004B1509" w:rsidRDefault="003406AA" w:rsidP="003406AA">
            <w:pPr>
              <w:rPr>
                <w:rFonts w:eastAsia="Calibri"/>
                <w:szCs w:val="22"/>
              </w:rPr>
            </w:pPr>
            <w:r w:rsidRPr="007B3A44">
              <w:rPr>
                <w:rFonts w:eastAsia="Calibri"/>
                <w:szCs w:val="22"/>
                <w:lang w:eastAsia="lt-LT"/>
              </w:rPr>
              <w:t>Mechanizatorių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50F328" w14:textId="12566876" w:rsidR="003406AA" w:rsidRPr="004B1509" w:rsidRDefault="003406AA" w:rsidP="003406AA">
            <w:pPr>
              <w:jc w:val="right"/>
              <w:rPr>
                <w:rFonts w:eastAsia="Calibri"/>
                <w:szCs w:val="22"/>
              </w:rPr>
            </w:pPr>
            <w:r w:rsidRPr="007B3A44">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D1BFF" w14:textId="3EC8553B" w:rsidR="003406AA" w:rsidRPr="004B1509" w:rsidRDefault="003406AA" w:rsidP="003406AA">
            <w:pPr>
              <w:jc w:val="right"/>
              <w:rPr>
                <w:rFonts w:eastAsia="Calibri"/>
                <w:szCs w:val="22"/>
              </w:rPr>
            </w:pPr>
            <w:r w:rsidRPr="007B3A44">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7F701" w14:textId="44FA33BE"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BB462" w14:textId="09223D33" w:rsidR="003406AA" w:rsidRPr="004B1509"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3F755" w14:textId="6F8AF114" w:rsidR="003406AA" w:rsidRPr="004B1509" w:rsidRDefault="003406AA" w:rsidP="003406AA">
            <w:pPr>
              <w:jc w:val="center"/>
              <w:rPr>
                <w:rFonts w:eastAsia="Calibri"/>
                <w:bCs/>
                <w:szCs w:val="22"/>
              </w:rPr>
            </w:pPr>
            <w:r w:rsidRPr="007B3A4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4448A8" w14:textId="4784AC9A" w:rsidR="003406AA" w:rsidRPr="004B1509" w:rsidRDefault="003406AA" w:rsidP="003406AA">
            <w:pPr>
              <w:jc w:val="center"/>
              <w:rPr>
                <w:rFonts w:eastAsia="Calibri"/>
                <w:szCs w:val="22"/>
              </w:rPr>
            </w:pPr>
            <w:r w:rsidRPr="007B3A44">
              <w:rPr>
                <w:rFonts w:eastAsia="Calibri"/>
                <w:szCs w:val="22"/>
              </w:rPr>
              <w:t>4400-1987-7917</w:t>
            </w:r>
          </w:p>
        </w:tc>
      </w:tr>
      <w:tr w:rsidR="003406AA" w:rsidRPr="00231DC6" w14:paraId="7EAF9B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CD8193"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0ABA8" w14:textId="3C16E3F9" w:rsidR="003406AA" w:rsidRPr="006A1F1F" w:rsidRDefault="003406AA" w:rsidP="003406AA">
            <w:pPr>
              <w:rPr>
                <w:rFonts w:eastAsia="Calibri"/>
                <w:szCs w:val="22"/>
              </w:rPr>
            </w:pPr>
            <w:r w:rsidRPr="007B3A44">
              <w:rPr>
                <w:rFonts w:eastAsia="Calibri"/>
                <w:szCs w:val="22"/>
              </w:rPr>
              <w:t>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F64244" w14:textId="60AC404E" w:rsidR="003406AA" w:rsidRPr="006A1F1F" w:rsidRDefault="003406AA" w:rsidP="003406AA">
            <w:pPr>
              <w:rPr>
                <w:rFonts w:eastAsia="Calibri"/>
                <w:szCs w:val="22"/>
              </w:rPr>
            </w:pPr>
            <w:r w:rsidRPr="007B3A44">
              <w:rPr>
                <w:rFonts w:eastAsia="Calibri"/>
                <w:szCs w:val="22"/>
                <w:lang w:eastAsia="lt-LT"/>
              </w:rPr>
              <w:t>Ramybės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591CD2" w14:textId="6A4B4E44" w:rsidR="003406AA" w:rsidRPr="006A1F1F" w:rsidRDefault="003406AA" w:rsidP="003406AA">
            <w:pPr>
              <w:jc w:val="right"/>
              <w:rPr>
                <w:rFonts w:eastAsia="Calibri"/>
                <w:szCs w:val="22"/>
              </w:rPr>
            </w:pPr>
            <w:r w:rsidRPr="007B3A44">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37044" w14:textId="22B76C5D" w:rsidR="003406AA" w:rsidRPr="006A1F1F" w:rsidRDefault="003406AA" w:rsidP="003406AA">
            <w:pPr>
              <w:jc w:val="right"/>
              <w:rPr>
                <w:rFonts w:eastAsia="Calibri"/>
                <w:szCs w:val="22"/>
              </w:rPr>
            </w:pPr>
            <w:r w:rsidRPr="007B3A44">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6C197" w14:textId="288AC0F4" w:rsidR="003406AA" w:rsidRPr="006A1F1F" w:rsidRDefault="003406AA" w:rsidP="003406AA">
            <w:pPr>
              <w:jc w:val="right"/>
              <w:rPr>
                <w:rFonts w:eastAsia="Calibri"/>
                <w:szCs w:val="22"/>
              </w:rPr>
            </w:pPr>
            <w:r w:rsidRPr="007B3A44">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D6C03" w14:textId="54351CBD"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584BD" w14:textId="4C71FE61"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01EB60" w14:textId="358FEC5E" w:rsidR="003406AA" w:rsidRPr="006A1F1F" w:rsidRDefault="003406AA" w:rsidP="003406AA">
            <w:pPr>
              <w:jc w:val="center"/>
              <w:rPr>
                <w:rFonts w:eastAsia="Calibri"/>
                <w:szCs w:val="22"/>
              </w:rPr>
            </w:pPr>
            <w:r w:rsidRPr="007B3A44">
              <w:rPr>
                <w:rFonts w:eastAsia="Calibri"/>
                <w:szCs w:val="22"/>
              </w:rPr>
              <w:t>4400-5299-7572</w:t>
            </w:r>
          </w:p>
        </w:tc>
      </w:tr>
      <w:tr w:rsidR="003406AA" w:rsidRPr="004B1509" w14:paraId="5FEDD2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FB4CE5"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C1BE58" w14:textId="56EB57FF" w:rsidR="003406AA" w:rsidRPr="006A1F1F" w:rsidRDefault="003406AA" w:rsidP="003406AA">
            <w:pPr>
              <w:rPr>
                <w:rFonts w:eastAsia="Calibri"/>
                <w:szCs w:val="22"/>
              </w:rPr>
            </w:pPr>
            <w:r w:rsidRPr="007B3A44">
              <w:rPr>
                <w:rFonts w:eastAsia="Calibri"/>
                <w:szCs w:val="22"/>
              </w:rPr>
              <w:t>10KUS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AFDE94" w14:textId="77284356" w:rsidR="003406AA" w:rsidRPr="006A1F1F" w:rsidRDefault="003406AA" w:rsidP="003406AA">
            <w:pPr>
              <w:rPr>
                <w:rFonts w:eastAsia="Calibri"/>
                <w:szCs w:val="22"/>
              </w:rPr>
            </w:pPr>
            <w:r w:rsidRPr="007B3A44">
              <w:rPr>
                <w:rFonts w:eastAsia="Calibri"/>
                <w:szCs w:val="22"/>
                <w:lang w:eastAsia="lt-LT"/>
              </w:rPr>
              <w:t>Salomėjos Nėries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FABED7" w14:textId="0DE3D4D7" w:rsidR="003406AA" w:rsidRPr="006A1F1F" w:rsidRDefault="003406AA" w:rsidP="003406AA">
            <w:pPr>
              <w:jc w:val="right"/>
              <w:rPr>
                <w:rFonts w:eastAsia="Calibri"/>
                <w:szCs w:val="22"/>
              </w:rPr>
            </w:pPr>
            <w:r w:rsidRPr="007B3A44">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074F" w14:textId="6DA4CE53" w:rsidR="003406AA" w:rsidRPr="006A1F1F" w:rsidRDefault="003406AA" w:rsidP="003406AA">
            <w:pPr>
              <w:jc w:val="right"/>
              <w:rPr>
                <w:rFonts w:eastAsia="Calibri"/>
                <w:szCs w:val="22"/>
              </w:rPr>
            </w:pPr>
            <w:r w:rsidRPr="007B3A44">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D4D4B" w14:textId="2A5D91E2" w:rsidR="003406AA" w:rsidRPr="006A1F1F" w:rsidRDefault="003406AA" w:rsidP="003406AA">
            <w:pPr>
              <w:jc w:val="right"/>
              <w:rPr>
                <w:rFonts w:eastAsia="Calibri"/>
                <w:szCs w:val="22"/>
              </w:rPr>
            </w:pPr>
            <w:r w:rsidRPr="007B3A44">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B3028" w14:textId="6CA71375"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3650" w14:textId="52F7A0AD"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C7755A" w14:textId="0E72E805" w:rsidR="003406AA" w:rsidRPr="006A1F1F" w:rsidRDefault="003406AA" w:rsidP="003406AA">
            <w:pPr>
              <w:jc w:val="center"/>
              <w:rPr>
                <w:rFonts w:eastAsia="Calibri"/>
                <w:szCs w:val="22"/>
              </w:rPr>
            </w:pPr>
            <w:r w:rsidRPr="007B3A44">
              <w:rPr>
                <w:rFonts w:eastAsia="Calibri"/>
                <w:szCs w:val="22"/>
              </w:rPr>
              <w:t>4400-5299-7583</w:t>
            </w:r>
          </w:p>
        </w:tc>
      </w:tr>
      <w:tr w:rsidR="003406AA" w:rsidRPr="004B1509" w14:paraId="3B7CD5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BD5C97"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5DD55" w14:textId="3361EB5C" w:rsidR="003406AA" w:rsidRPr="006A1F1F" w:rsidRDefault="003406AA" w:rsidP="003406AA">
            <w:pPr>
              <w:rPr>
                <w:rFonts w:eastAsia="Calibri"/>
                <w:szCs w:val="22"/>
              </w:rPr>
            </w:pPr>
            <w:r w:rsidRPr="007B3A44">
              <w:rPr>
                <w:rFonts w:eastAsia="Calibri"/>
                <w:szCs w:val="22"/>
              </w:rPr>
              <w:t>11KUS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58BC80" w14:textId="5F3CB72D" w:rsidR="003406AA" w:rsidRPr="006A1F1F" w:rsidRDefault="003406AA" w:rsidP="003406AA">
            <w:pPr>
              <w:rPr>
                <w:rFonts w:eastAsia="Calibri"/>
                <w:szCs w:val="22"/>
              </w:rPr>
            </w:pPr>
            <w:r w:rsidRPr="007B3A44">
              <w:rPr>
                <w:rFonts w:eastAsia="Calibri"/>
                <w:szCs w:val="22"/>
                <w:lang w:eastAsia="lt-LT"/>
              </w:rPr>
              <w:t>Saulėtekio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44644D" w14:textId="7C46CD15" w:rsidR="003406AA" w:rsidRPr="006A1F1F" w:rsidRDefault="003406AA" w:rsidP="003406AA">
            <w:pPr>
              <w:jc w:val="right"/>
              <w:rPr>
                <w:rFonts w:eastAsia="Calibri"/>
                <w:szCs w:val="22"/>
              </w:rPr>
            </w:pPr>
            <w:r w:rsidRPr="007B3A44">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C8A3BB" w14:textId="1E5BE707" w:rsidR="003406AA" w:rsidRPr="006A1F1F" w:rsidRDefault="003406AA" w:rsidP="003406AA">
            <w:pPr>
              <w:jc w:val="right"/>
              <w:rPr>
                <w:rFonts w:eastAsia="Calibri"/>
                <w:szCs w:val="22"/>
              </w:rPr>
            </w:pPr>
            <w:r w:rsidRPr="007B3A44">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E1AE5" w14:textId="02DDC961" w:rsidR="003406AA" w:rsidRPr="006A1F1F" w:rsidRDefault="003406AA" w:rsidP="003406AA">
            <w:pPr>
              <w:jc w:val="right"/>
              <w:rPr>
                <w:rFonts w:eastAsia="Calibri"/>
                <w:szCs w:val="22"/>
              </w:rPr>
            </w:pPr>
            <w:r w:rsidRPr="007B3A44">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A947D" w14:textId="73F2B5D9"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F5C51" w14:textId="0194CCDD"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5989E" w14:textId="14AF7EBB" w:rsidR="003406AA" w:rsidRPr="006A1F1F" w:rsidRDefault="003406AA" w:rsidP="003406AA">
            <w:pPr>
              <w:jc w:val="center"/>
              <w:rPr>
                <w:rFonts w:eastAsia="Calibri"/>
                <w:szCs w:val="22"/>
              </w:rPr>
            </w:pPr>
            <w:r w:rsidRPr="007B3A44">
              <w:rPr>
                <w:rFonts w:eastAsia="Calibri"/>
                <w:szCs w:val="22"/>
              </w:rPr>
              <w:t>4400-5434-4371</w:t>
            </w:r>
          </w:p>
        </w:tc>
      </w:tr>
      <w:tr w:rsidR="003406AA" w:rsidRPr="004B1509" w14:paraId="43B8EF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1FB209"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DD3F8" w14:textId="55F99C20" w:rsidR="003406AA" w:rsidRPr="006A1F1F" w:rsidRDefault="003406AA" w:rsidP="003406AA">
            <w:pPr>
              <w:rPr>
                <w:rFonts w:eastAsia="Calibri"/>
                <w:szCs w:val="22"/>
              </w:rPr>
            </w:pPr>
            <w:r w:rsidRPr="007B3A44">
              <w:rPr>
                <w:rFonts w:eastAsia="Calibri"/>
                <w:szCs w:val="22"/>
              </w:rPr>
              <w:t>12KUS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99C9F" w14:textId="3B07E118" w:rsidR="003406AA" w:rsidRPr="006A1F1F" w:rsidRDefault="003406AA" w:rsidP="003406AA">
            <w:pPr>
              <w:rPr>
                <w:rFonts w:eastAsia="Calibri"/>
                <w:szCs w:val="22"/>
              </w:rPr>
            </w:pPr>
            <w:r w:rsidRPr="007B3A44">
              <w:rPr>
                <w:rFonts w:eastAsia="Calibri"/>
                <w:szCs w:val="22"/>
                <w:lang w:eastAsia="lt-LT"/>
              </w:rPr>
              <w:t>Stadiono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BA5D32" w14:textId="6A03D63D" w:rsidR="003406AA" w:rsidRPr="006A1F1F" w:rsidRDefault="003406AA" w:rsidP="003406AA">
            <w:pPr>
              <w:jc w:val="right"/>
              <w:rPr>
                <w:rFonts w:eastAsia="Calibri"/>
                <w:szCs w:val="22"/>
              </w:rPr>
            </w:pPr>
            <w:r w:rsidRPr="007B3A44">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63468" w14:textId="77791BB6" w:rsidR="003406AA" w:rsidRPr="006A1F1F" w:rsidRDefault="003406AA" w:rsidP="003406AA">
            <w:pPr>
              <w:jc w:val="right"/>
              <w:rPr>
                <w:rFonts w:eastAsia="Calibri"/>
                <w:szCs w:val="22"/>
              </w:rPr>
            </w:pPr>
            <w:r w:rsidRPr="007B3A44">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5738B" w14:textId="504EAF16" w:rsidR="003406AA" w:rsidRPr="006A1F1F" w:rsidRDefault="003406AA" w:rsidP="003406AA">
            <w:pPr>
              <w:jc w:val="right"/>
              <w:rPr>
                <w:rFonts w:eastAsia="Calibri"/>
                <w:szCs w:val="22"/>
              </w:rPr>
            </w:pPr>
            <w:r w:rsidRPr="007B3A44">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E5558" w14:textId="0B82950E"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CCD24" w14:textId="3E46FF81"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868C16" w14:textId="4A551E9A" w:rsidR="003406AA" w:rsidRPr="006A1F1F" w:rsidRDefault="003406AA" w:rsidP="003406AA">
            <w:pPr>
              <w:jc w:val="center"/>
              <w:rPr>
                <w:rFonts w:eastAsia="Calibri"/>
                <w:szCs w:val="22"/>
              </w:rPr>
            </w:pPr>
            <w:r w:rsidRPr="007B3A44">
              <w:rPr>
                <w:rFonts w:eastAsia="Calibri"/>
                <w:szCs w:val="22"/>
              </w:rPr>
              <w:t>4400-5434-6444</w:t>
            </w:r>
          </w:p>
        </w:tc>
      </w:tr>
      <w:tr w:rsidR="003406AA" w:rsidRPr="004B1509" w14:paraId="67BCEA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D07959"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C2492" w14:textId="626097B1" w:rsidR="003406AA" w:rsidRPr="006A1F1F" w:rsidRDefault="003406AA" w:rsidP="003406AA">
            <w:pPr>
              <w:rPr>
                <w:rFonts w:eastAsia="Calibri"/>
                <w:szCs w:val="22"/>
              </w:rPr>
            </w:pPr>
            <w:r w:rsidRPr="007B3A44">
              <w:rPr>
                <w:rFonts w:eastAsia="Calibri"/>
                <w:szCs w:val="22"/>
              </w:rPr>
              <w:t>13KUS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A3DBB2" w14:textId="06E06688" w:rsidR="003406AA" w:rsidRPr="006A1F1F" w:rsidRDefault="003406AA" w:rsidP="003406AA">
            <w:pPr>
              <w:rPr>
                <w:rFonts w:eastAsia="Calibri"/>
                <w:szCs w:val="22"/>
              </w:rPr>
            </w:pPr>
            <w:r w:rsidRPr="007B3A44">
              <w:rPr>
                <w:rFonts w:eastAsia="Calibri"/>
                <w:szCs w:val="22"/>
                <w:lang w:eastAsia="lt-LT"/>
              </w:rPr>
              <w:t>Šviesos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2FE94C" w14:textId="088CA217" w:rsidR="003406AA" w:rsidRPr="006A1F1F" w:rsidRDefault="003406AA" w:rsidP="003406AA">
            <w:pPr>
              <w:jc w:val="right"/>
              <w:rPr>
                <w:rFonts w:eastAsia="Calibri"/>
                <w:szCs w:val="22"/>
              </w:rPr>
            </w:pPr>
            <w:r w:rsidRPr="007B3A44">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5D3D6" w14:textId="3E9B93E5" w:rsidR="003406AA" w:rsidRPr="006A1F1F" w:rsidRDefault="003406AA" w:rsidP="003406AA">
            <w:pPr>
              <w:jc w:val="right"/>
              <w:rPr>
                <w:rFonts w:eastAsia="Calibri"/>
                <w:szCs w:val="22"/>
              </w:rPr>
            </w:pPr>
            <w:r w:rsidRPr="007B3A44">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CA0AA" w14:textId="2B9F15D2"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C977E" w14:textId="6BCB8A24"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C6876" w14:textId="06EC0422"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B02660" w14:textId="419D9BF1" w:rsidR="003406AA" w:rsidRPr="006A1F1F" w:rsidRDefault="003406AA" w:rsidP="003406AA">
            <w:pPr>
              <w:jc w:val="center"/>
              <w:rPr>
                <w:rFonts w:eastAsia="Calibri"/>
                <w:szCs w:val="22"/>
              </w:rPr>
            </w:pPr>
            <w:r w:rsidRPr="007B3A44">
              <w:rPr>
                <w:rFonts w:eastAsia="Calibri"/>
                <w:szCs w:val="22"/>
              </w:rPr>
              <w:t>4400-5434-6455</w:t>
            </w:r>
          </w:p>
        </w:tc>
      </w:tr>
      <w:tr w:rsidR="003406AA" w:rsidRPr="004B1509" w14:paraId="782727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7CD7C3"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E3493" w14:textId="475B2960" w:rsidR="003406AA" w:rsidRPr="006A1F1F" w:rsidRDefault="003406AA" w:rsidP="003406AA">
            <w:pPr>
              <w:rPr>
                <w:rFonts w:eastAsia="Calibri"/>
                <w:szCs w:val="22"/>
              </w:rPr>
            </w:pPr>
            <w:r w:rsidRPr="007B3A44">
              <w:rPr>
                <w:rFonts w:eastAsia="Calibri"/>
                <w:szCs w:val="22"/>
              </w:rPr>
              <w:t>14KUS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E3B1FC" w14:textId="6CC9D8C0" w:rsidR="003406AA" w:rsidRPr="006A1F1F" w:rsidRDefault="003406AA" w:rsidP="003406AA">
            <w:pPr>
              <w:rPr>
                <w:rFonts w:eastAsia="Calibri"/>
                <w:szCs w:val="22"/>
              </w:rPr>
            </w:pPr>
            <w:r w:rsidRPr="007B3A44">
              <w:rPr>
                <w:rFonts w:eastAsia="Calibri"/>
                <w:szCs w:val="22"/>
                <w:lang w:eastAsia="lt-LT"/>
              </w:rPr>
              <w:t>Taikos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2FEE6F" w14:textId="4030322F" w:rsidR="003406AA" w:rsidRPr="006A1F1F" w:rsidRDefault="003406AA" w:rsidP="003406AA">
            <w:pPr>
              <w:jc w:val="right"/>
              <w:rPr>
                <w:rFonts w:eastAsia="Calibri"/>
                <w:szCs w:val="22"/>
              </w:rPr>
            </w:pPr>
            <w:r w:rsidRPr="007B3A44">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AE2BA" w14:textId="304A7E6E" w:rsidR="003406AA" w:rsidRPr="006A1F1F" w:rsidRDefault="003406AA" w:rsidP="003406AA">
            <w:pPr>
              <w:jc w:val="right"/>
              <w:rPr>
                <w:rFonts w:eastAsia="Calibri"/>
                <w:szCs w:val="22"/>
              </w:rPr>
            </w:pPr>
            <w:r w:rsidRPr="007B3A44">
              <w:rPr>
                <w:rFonts w:eastAsia="Calibri"/>
                <w:szCs w:val="22"/>
              </w:rPr>
              <w:t>181</w:t>
            </w:r>
            <w:r w:rsidRPr="007B3A44">
              <w:rPr>
                <w:rFonts w:eastAsia="Calibri"/>
                <w:szCs w:val="22"/>
                <w:vertAlign w:val="superscript"/>
              </w:rPr>
              <w:footnoteReference w:id="19"/>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E193" w14:textId="4DCD69A4" w:rsidR="003406AA" w:rsidRPr="006A1F1F" w:rsidRDefault="003406AA" w:rsidP="003406AA">
            <w:pPr>
              <w:jc w:val="right"/>
              <w:rPr>
                <w:rFonts w:eastAsia="Calibri"/>
                <w:szCs w:val="22"/>
              </w:rPr>
            </w:pPr>
            <w:r w:rsidRPr="007B3A44">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27C60" w14:textId="1D2AFC74"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A3CA7" w14:textId="16EFCE8D"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59AFA" w14:textId="3C4B1B0F" w:rsidR="003406AA" w:rsidRPr="006A1F1F" w:rsidRDefault="003406AA" w:rsidP="003406AA">
            <w:pPr>
              <w:jc w:val="center"/>
              <w:rPr>
                <w:rFonts w:eastAsia="Calibri"/>
                <w:szCs w:val="22"/>
              </w:rPr>
            </w:pPr>
            <w:r w:rsidRPr="007B3A44">
              <w:rPr>
                <w:rFonts w:eastAsia="Calibri"/>
                <w:szCs w:val="22"/>
              </w:rPr>
              <w:t>4400-5299-7618</w:t>
            </w:r>
          </w:p>
        </w:tc>
      </w:tr>
      <w:tr w:rsidR="003406AA" w:rsidRPr="004B1509" w14:paraId="012373F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162E88"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3DAC5" w14:textId="1E089B59" w:rsidR="003406AA" w:rsidRPr="006A1F1F" w:rsidRDefault="003406AA" w:rsidP="003406AA">
            <w:pPr>
              <w:rPr>
                <w:rFonts w:eastAsia="Calibri"/>
                <w:szCs w:val="22"/>
              </w:rPr>
            </w:pPr>
            <w:r w:rsidRPr="007B3A44">
              <w:rPr>
                <w:rFonts w:eastAsia="Calibri"/>
                <w:szCs w:val="22"/>
              </w:rPr>
              <w:t>16KUS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C765A" w14:textId="6749F64C" w:rsidR="003406AA" w:rsidRPr="006A1F1F" w:rsidRDefault="003406AA" w:rsidP="003406AA">
            <w:pPr>
              <w:rPr>
                <w:rFonts w:eastAsia="Calibri"/>
                <w:szCs w:val="22"/>
              </w:rPr>
            </w:pPr>
            <w:r w:rsidRPr="007B3A44">
              <w:rPr>
                <w:rFonts w:eastAsia="Calibri"/>
                <w:szCs w:val="22"/>
                <w:lang w:eastAsia="lt-LT"/>
              </w:rPr>
              <w:t>Utenos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856323" w14:textId="4CFD362B" w:rsidR="003406AA" w:rsidRPr="006A1F1F" w:rsidRDefault="003406AA" w:rsidP="003406AA">
            <w:pPr>
              <w:jc w:val="right"/>
              <w:rPr>
                <w:rFonts w:eastAsia="Calibri"/>
                <w:szCs w:val="22"/>
              </w:rPr>
            </w:pPr>
            <w:r w:rsidRPr="007B3A44">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92D13" w14:textId="7D09D8DD" w:rsidR="003406AA" w:rsidRPr="006A1F1F" w:rsidRDefault="003406AA" w:rsidP="003406AA">
            <w:pPr>
              <w:jc w:val="right"/>
              <w:rPr>
                <w:rFonts w:eastAsia="Calibri"/>
                <w:szCs w:val="22"/>
              </w:rPr>
            </w:pPr>
            <w:r w:rsidRPr="007B3A44">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961" w14:textId="696DAED9" w:rsidR="003406AA" w:rsidRPr="006A1F1F" w:rsidRDefault="003406AA" w:rsidP="003406AA">
            <w:pPr>
              <w:jc w:val="right"/>
              <w:rPr>
                <w:rFonts w:eastAsia="Calibri"/>
                <w:szCs w:val="22"/>
              </w:rPr>
            </w:pPr>
            <w:r w:rsidRPr="007B3A44">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17228" w14:textId="4DE0A5D7"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5328" w14:textId="448B181F"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C3EB38" w14:textId="73A6ACF1" w:rsidR="003406AA" w:rsidRPr="006A1F1F" w:rsidRDefault="003406AA" w:rsidP="003406AA">
            <w:pPr>
              <w:jc w:val="center"/>
              <w:rPr>
                <w:rFonts w:eastAsia="Calibri"/>
                <w:szCs w:val="22"/>
              </w:rPr>
            </w:pPr>
            <w:r w:rsidRPr="007B3A44">
              <w:rPr>
                <w:rFonts w:eastAsia="Calibri"/>
                <w:szCs w:val="22"/>
              </w:rPr>
              <w:t>4400-5434-6488</w:t>
            </w:r>
          </w:p>
        </w:tc>
      </w:tr>
      <w:tr w:rsidR="003406AA" w:rsidRPr="004B1509" w14:paraId="336780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24ECE0"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029EA" w14:textId="7362274A" w:rsidR="003406AA" w:rsidRPr="006A1F1F" w:rsidRDefault="003406AA" w:rsidP="003406AA">
            <w:pPr>
              <w:rPr>
                <w:rFonts w:eastAsia="Calibri"/>
                <w:szCs w:val="22"/>
              </w:rPr>
            </w:pPr>
            <w:r w:rsidRPr="007B3A44">
              <w:rPr>
                <w:rFonts w:eastAsia="Calibri"/>
                <w:szCs w:val="22"/>
              </w:rPr>
              <w:t>17KUS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74C176" w14:textId="2EE7EE39" w:rsidR="003406AA" w:rsidRPr="006A1F1F" w:rsidRDefault="003406AA" w:rsidP="003406AA">
            <w:pPr>
              <w:rPr>
                <w:rFonts w:eastAsia="Calibri"/>
                <w:szCs w:val="22"/>
              </w:rPr>
            </w:pPr>
            <w:r w:rsidRPr="007B3A44">
              <w:rPr>
                <w:rFonts w:eastAsia="Calibri"/>
                <w:szCs w:val="22"/>
                <w:lang w:eastAsia="lt-LT"/>
              </w:rPr>
              <w:t>Virintos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2EA256" w14:textId="406694D5" w:rsidR="003406AA" w:rsidRPr="006A1F1F" w:rsidRDefault="003406AA" w:rsidP="003406AA">
            <w:pPr>
              <w:jc w:val="right"/>
              <w:rPr>
                <w:rFonts w:eastAsia="Calibri"/>
                <w:szCs w:val="22"/>
              </w:rPr>
            </w:pPr>
            <w:r w:rsidRPr="007B3A44">
              <w:rPr>
                <w:rFonts w:eastAsia="Calibri"/>
                <w:bCs/>
                <w:szCs w:val="22"/>
              </w:rPr>
              <w:t>1608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6883F" w14:textId="57005F8A" w:rsidR="003406AA" w:rsidRPr="006A1F1F" w:rsidRDefault="003406AA" w:rsidP="003406AA">
            <w:pPr>
              <w:jc w:val="right"/>
              <w:rPr>
                <w:rFonts w:eastAsia="Calibri"/>
                <w:szCs w:val="22"/>
              </w:rPr>
            </w:pPr>
            <w:r w:rsidRPr="007B3A44">
              <w:rPr>
                <w:rFonts w:eastAsia="Calibri"/>
                <w:bCs/>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5ABE8" w14:textId="6B24B298" w:rsidR="003406AA" w:rsidRPr="006A1F1F" w:rsidRDefault="003406AA" w:rsidP="003406AA">
            <w:pPr>
              <w:jc w:val="right"/>
              <w:rPr>
                <w:rFonts w:eastAsia="Calibri"/>
                <w:szCs w:val="22"/>
              </w:rPr>
            </w:pPr>
            <w:r w:rsidRPr="007B3A44">
              <w:rPr>
                <w:rFonts w:eastAsia="Calibri"/>
                <w:szCs w:val="22"/>
              </w:rPr>
              <w:t xml:space="preserve"> </w:t>
            </w:r>
            <w:r w:rsidRPr="007B3A44">
              <w:rPr>
                <w:rFonts w:eastAsia="Calibri"/>
                <w:bCs/>
                <w:szCs w:val="22"/>
              </w:rPr>
              <w:t>1169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0C703" w14:textId="4AFCF81F"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F8EDC" w14:textId="37B9F290"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4886C9" w14:textId="2849F096" w:rsidR="003406AA" w:rsidRPr="006A1F1F" w:rsidRDefault="003406AA" w:rsidP="003406AA">
            <w:pPr>
              <w:jc w:val="center"/>
              <w:rPr>
                <w:rFonts w:eastAsia="Calibri"/>
                <w:szCs w:val="22"/>
              </w:rPr>
            </w:pPr>
            <w:r w:rsidRPr="007B3A44">
              <w:rPr>
                <w:rFonts w:eastAsia="Calibri"/>
                <w:szCs w:val="22"/>
              </w:rPr>
              <w:t>4400-5299-7629</w:t>
            </w:r>
          </w:p>
        </w:tc>
      </w:tr>
      <w:tr w:rsidR="003406AA" w:rsidRPr="004B1509" w14:paraId="11AB09D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A81A97"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10CF3F" w14:textId="793DB53E" w:rsidR="003406AA" w:rsidRPr="006A1F1F" w:rsidRDefault="003406AA" w:rsidP="003406AA">
            <w:pPr>
              <w:rPr>
                <w:rFonts w:eastAsia="Calibri"/>
                <w:szCs w:val="22"/>
              </w:rPr>
            </w:pPr>
            <w:r w:rsidRPr="007B3A44">
              <w:rPr>
                <w:rFonts w:eastAsia="Calibri"/>
                <w:szCs w:val="22"/>
              </w:rPr>
              <w:t>18KUS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EB8D28" w14:textId="0CE169DB" w:rsidR="003406AA" w:rsidRPr="006A1F1F" w:rsidRDefault="003406AA" w:rsidP="003406AA">
            <w:pPr>
              <w:rPr>
                <w:rFonts w:eastAsia="Calibri"/>
                <w:szCs w:val="22"/>
              </w:rPr>
            </w:pPr>
            <w:r w:rsidRPr="007B3A44">
              <w:rPr>
                <w:rFonts w:eastAsia="Calibri"/>
                <w:szCs w:val="22"/>
                <w:lang w:eastAsia="lt-LT"/>
              </w:rPr>
              <w:t>Vyturių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33F9B" w14:textId="19ADDA44" w:rsidR="003406AA" w:rsidRPr="006A1F1F" w:rsidRDefault="003406AA" w:rsidP="003406AA">
            <w:pPr>
              <w:jc w:val="right"/>
              <w:rPr>
                <w:rFonts w:eastAsia="Calibri"/>
                <w:szCs w:val="22"/>
              </w:rPr>
            </w:pPr>
            <w:r w:rsidRPr="007B3A44">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B64" w14:textId="01FC50E5"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68A01" w14:textId="7C7F0FF9" w:rsidR="003406AA" w:rsidRPr="006A1F1F" w:rsidRDefault="003406AA" w:rsidP="003406AA">
            <w:pPr>
              <w:jc w:val="right"/>
              <w:rPr>
                <w:rFonts w:eastAsia="Calibri"/>
                <w:szCs w:val="22"/>
              </w:rPr>
            </w:pPr>
            <w:r w:rsidRPr="007B3A44">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91790" w14:textId="31B8CC70"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9C8EE" w14:textId="05F3063F"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4E0F3B" w14:textId="4DEF1D9E" w:rsidR="003406AA" w:rsidRPr="006A1F1F" w:rsidRDefault="003406AA" w:rsidP="003406AA">
            <w:pPr>
              <w:jc w:val="center"/>
              <w:rPr>
                <w:rFonts w:eastAsia="Calibri"/>
                <w:szCs w:val="22"/>
              </w:rPr>
            </w:pPr>
            <w:r w:rsidRPr="007B3A44">
              <w:rPr>
                <w:rFonts w:eastAsia="Calibri"/>
                <w:szCs w:val="22"/>
              </w:rPr>
              <w:t>4400-5299-7638</w:t>
            </w:r>
          </w:p>
        </w:tc>
      </w:tr>
      <w:tr w:rsidR="003406AA" w:rsidRPr="00B742FC" w14:paraId="6E3547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FAAC44"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F70F6" w14:textId="4263051D" w:rsidR="003406AA" w:rsidRPr="006A1F1F" w:rsidRDefault="003406AA" w:rsidP="003406AA">
            <w:pPr>
              <w:rPr>
                <w:rFonts w:eastAsia="Calibri"/>
                <w:szCs w:val="22"/>
              </w:rPr>
            </w:pPr>
            <w:r w:rsidRPr="007B3A44">
              <w:rPr>
                <w:rFonts w:eastAsia="Calibri"/>
                <w:szCs w:val="22"/>
              </w:rPr>
              <w:t>48KUS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8D796B" w14:textId="721F7817" w:rsidR="003406AA" w:rsidRPr="006A1F1F" w:rsidRDefault="003406AA" w:rsidP="003406AA">
            <w:pPr>
              <w:rPr>
                <w:rFonts w:eastAsia="Calibri"/>
                <w:szCs w:val="22"/>
              </w:rPr>
            </w:pPr>
            <w:r w:rsidRPr="007B3A44">
              <w:rPr>
                <w:rFonts w:eastAsia="Calibri"/>
                <w:szCs w:val="22"/>
              </w:rPr>
              <w:t xml:space="preserve">Trakinių g., </w:t>
            </w:r>
            <w:proofErr w:type="spellStart"/>
            <w:r w:rsidRPr="007B3A44">
              <w:rPr>
                <w:rFonts w:eastAsia="Calibri"/>
                <w:szCs w:val="22"/>
              </w:rPr>
              <w:t>Didžiakaimio</w:t>
            </w:r>
            <w:proofErr w:type="spellEnd"/>
            <w:r w:rsidRPr="007B3A4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77AE80" w14:textId="3BF0C8C1" w:rsidR="003406AA" w:rsidRPr="006A1F1F" w:rsidRDefault="003406AA" w:rsidP="003406AA">
            <w:pPr>
              <w:jc w:val="right"/>
              <w:rPr>
                <w:rFonts w:eastAsia="Calibri"/>
                <w:szCs w:val="22"/>
              </w:rPr>
            </w:pPr>
            <w:r w:rsidRPr="007B3A44">
              <w:rPr>
                <w:rFonts w:eastAsia="Calibri"/>
                <w:szCs w:val="22"/>
              </w:rPr>
              <w:t>819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E39EC" w14:textId="3614F50D" w:rsidR="003406AA" w:rsidRPr="006A1F1F" w:rsidRDefault="003406AA" w:rsidP="003406AA">
            <w:pPr>
              <w:jc w:val="right"/>
              <w:rPr>
                <w:rFonts w:eastAsia="Calibri"/>
                <w:szCs w:val="22"/>
              </w:rPr>
            </w:pPr>
            <w:r w:rsidRPr="007B3A44">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0D46A" w14:textId="5879A904" w:rsidR="003406AA" w:rsidRPr="006A1F1F" w:rsidRDefault="003406AA" w:rsidP="003406AA">
            <w:pPr>
              <w:jc w:val="right"/>
              <w:rPr>
                <w:rFonts w:eastAsia="Calibri"/>
                <w:szCs w:val="22"/>
              </w:rPr>
            </w:pPr>
            <w:r w:rsidRPr="007B3A44">
              <w:rPr>
                <w:rFonts w:eastAsia="Calibri"/>
                <w:szCs w:val="22"/>
              </w:rPr>
              <w:t>807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18EC9" w14:textId="4DC4ED83" w:rsidR="003406AA" w:rsidRPr="006A1F1F" w:rsidRDefault="003406AA" w:rsidP="003406AA">
            <w:pPr>
              <w:jc w:val="right"/>
              <w:rPr>
                <w:rFonts w:eastAsia="Calibri"/>
                <w:szCs w:val="22"/>
              </w:rPr>
            </w:pPr>
            <w:r w:rsidRPr="007B3A4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F6D8E" w14:textId="107212BA" w:rsidR="003406AA" w:rsidRPr="006A1F1F" w:rsidRDefault="003406AA" w:rsidP="003406AA">
            <w:pPr>
              <w:jc w:val="center"/>
              <w:rPr>
                <w:rFonts w:eastAsia="Calibri"/>
                <w:szCs w:val="22"/>
              </w:rPr>
            </w:pPr>
            <w:r w:rsidRPr="007B3A4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FAA915" w14:textId="0F46F237" w:rsidR="003406AA" w:rsidRPr="006A1F1F" w:rsidRDefault="003406AA" w:rsidP="003406AA">
            <w:pPr>
              <w:jc w:val="center"/>
              <w:rPr>
                <w:rFonts w:eastAsia="Calibri"/>
                <w:szCs w:val="22"/>
              </w:rPr>
            </w:pPr>
            <w:r w:rsidRPr="007B3A44">
              <w:rPr>
                <w:rFonts w:eastAsia="Calibri"/>
                <w:szCs w:val="22"/>
              </w:rPr>
              <w:t>4400-6321-2468</w:t>
            </w:r>
          </w:p>
        </w:tc>
      </w:tr>
      <w:tr w:rsidR="003406AA" w:rsidRPr="00771B7D" w14:paraId="0888E3A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537C8E"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1E5C" w14:textId="791AB47B" w:rsidR="003406AA" w:rsidRPr="006A1F1F" w:rsidRDefault="003406AA" w:rsidP="003406AA">
            <w:pPr>
              <w:rPr>
                <w:rFonts w:eastAsia="Calibri"/>
                <w:szCs w:val="22"/>
              </w:rPr>
            </w:pPr>
            <w:r w:rsidRPr="006A1F1F">
              <w:rPr>
                <w:rFonts w:eastAsia="Calibri"/>
                <w:szCs w:val="22"/>
              </w:rPr>
              <w:t>41KUS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3FBA43" w14:textId="3695B98F" w:rsidR="003406AA" w:rsidRPr="006A1F1F" w:rsidRDefault="003406AA" w:rsidP="003406AA">
            <w:pPr>
              <w:rPr>
                <w:rFonts w:eastAsia="Calibri"/>
                <w:szCs w:val="22"/>
              </w:rPr>
            </w:pPr>
            <w:r w:rsidRPr="006A1F1F">
              <w:rPr>
                <w:rFonts w:eastAsia="Calibri"/>
                <w:szCs w:val="22"/>
              </w:rPr>
              <w:t>Kėkšto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D98C82" w14:textId="7A96B42E" w:rsidR="003406AA" w:rsidRPr="006A1F1F" w:rsidRDefault="003406AA" w:rsidP="003406AA">
            <w:pPr>
              <w:jc w:val="right"/>
              <w:rPr>
                <w:rFonts w:eastAsia="Calibri"/>
                <w:szCs w:val="22"/>
              </w:rPr>
            </w:pPr>
            <w:r w:rsidRPr="006A1F1F">
              <w:rPr>
                <w:rFonts w:eastAsia="Calibri"/>
                <w:szCs w:val="22"/>
              </w:rPr>
              <w:t>696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02DEB" w14:textId="325F82DD" w:rsidR="003406AA" w:rsidRPr="006A1F1F" w:rsidRDefault="003406AA" w:rsidP="003406AA">
            <w:pPr>
              <w:jc w:val="right"/>
              <w:rPr>
                <w:rFonts w:eastAsia="Calibri"/>
                <w:szCs w:val="22"/>
              </w:rPr>
            </w:pPr>
            <w:r w:rsidRPr="006A1F1F">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E7048" w14:textId="5BFBF941" w:rsidR="003406AA" w:rsidRPr="006A1F1F" w:rsidRDefault="003406AA" w:rsidP="003406AA">
            <w:pPr>
              <w:jc w:val="right"/>
              <w:rPr>
                <w:rFonts w:eastAsia="Calibri"/>
                <w:szCs w:val="22"/>
              </w:rPr>
            </w:pPr>
            <w:r w:rsidRPr="006A1F1F">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640D1" w14:textId="56A46A91"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21402" w14:textId="77777777" w:rsidR="003406AA" w:rsidRDefault="003406AA" w:rsidP="003406AA">
            <w:pPr>
              <w:jc w:val="center"/>
              <w:rPr>
                <w:rFonts w:eastAsia="Calibri"/>
                <w:szCs w:val="22"/>
              </w:rPr>
            </w:pPr>
            <w:r w:rsidRPr="006A1F1F">
              <w:rPr>
                <w:rFonts w:eastAsia="Calibri"/>
                <w:szCs w:val="22"/>
              </w:rPr>
              <w:t>D</w:t>
            </w:r>
          </w:p>
          <w:p w14:paraId="5AB1506A" w14:textId="1FD6439B" w:rsidR="003406AA" w:rsidRPr="006A1F1F" w:rsidRDefault="003406AA" w:rsidP="003406AA">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032E93" w14:textId="77777777" w:rsidR="003406AA" w:rsidRPr="006A1F1F" w:rsidRDefault="003406AA" w:rsidP="003406AA">
            <w:pPr>
              <w:jc w:val="center"/>
              <w:rPr>
                <w:rFonts w:eastAsia="Calibri"/>
                <w:szCs w:val="22"/>
              </w:rPr>
            </w:pPr>
            <w:r w:rsidRPr="006A1F1F">
              <w:rPr>
                <w:rFonts w:eastAsia="Calibri"/>
                <w:szCs w:val="22"/>
              </w:rPr>
              <w:t>4400-6331-4870</w:t>
            </w:r>
          </w:p>
          <w:p w14:paraId="5F66DF14" w14:textId="671EAF11" w:rsidR="003406AA" w:rsidRPr="006A1F1F" w:rsidRDefault="003406AA" w:rsidP="003406AA">
            <w:pPr>
              <w:jc w:val="center"/>
              <w:rPr>
                <w:rFonts w:eastAsia="Calibri"/>
                <w:szCs w:val="22"/>
              </w:rPr>
            </w:pPr>
            <w:r w:rsidRPr="006A1F1F">
              <w:rPr>
                <w:rFonts w:eastAsia="Calibri"/>
                <w:szCs w:val="22"/>
              </w:rPr>
              <w:t>4400-6331-6154</w:t>
            </w:r>
          </w:p>
        </w:tc>
      </w:tr>
      <w:tr w:rsidR="003406AA" w:rsidRPr="001970BF" w14:paraId="39FD50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931C6C"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61407" w14:textId="6B3E7BA7" w:rsidR="003406AA" w:rsidRPr="006A1F1F" w:rsidRDefault="003406AA" w:rsidP="003406AA">
            <w:pPr>
              <w:rPr>
                <w:rFonts w:eastAsia="Calibri"/>
                <w:szCs w:val="22"/>
              </w:rPr>
            </w:pPr>
            <w:r w:rsidRPr="006A1F1F">
              <w:rPr>
                <w:rFonts w:eastAsia="Calibri"/>
                <w:szCs w:val="22"/>
              </w:rPr>
              <w:t>42KUS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B449B" w14:textId="34FF91EF" w:rsidR="003406AA" w:rsidRPr="006A1F1F" w:rsidRDefault="003406AA" w:rsidP="003406AA">
            <w:pPr>
              <w:rPr>
                <w:rFonts w:eastAsia="Calibri"/>
                <w:szCs w:val="22"/>
              </w:rPr>
            </w:pPr>
            <w:r w:rsidRPr="006A1F1F">
              <w:rPr>
                <w:rFonts w:eastAsia="Calibri"/>
                <w:szCs w:val="22"/>
              </w:rPr>
              <w:t>Stirnų Tako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F3D602" w14:textId="2E5B8B37" w:rsidR="003406AA" w:rsidRPr="006A1F1F" w:rsidRDefault="003406AA" w:rsidP="003406AA">
            <w:pPr>
              <w:jc w:val="right"/>
              <w:rPr>
                <w:rFonts w:eastAsia="Calibri"/>
                <w:szCs w:val="22"/>
              </w:rPr>
            </w:pPr>
            <w:r w:rsidRPr="006A1F1F">
              <w:rPr>
                <w:rFonts w:eastAsia="Calibri"/>
                <w:szCs w:val="22"/>
              </w:rPr>
              <w:t>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5F38D" w14:textId="43882A6B"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D467C" w14:textId="214849DA" w:rsidR="003406AA" w:rsidRPr="006A1F1F" w:rsidRDefault="003406AA" w:rsidP="003406AA">
            <w:pPr>
              <w:jc w:val="right"/>
              <w:rPr>
                <w:rFonts w:eastAsia="Calibri"/>
                <w:szCs w:val="22"/>
              </w:rPr>
            </w:pPr>
            <w:r w:rsidRPr="006A1F1F">
              <w:rPr>
                <w:rFonts w:eastAsia="Calibri"/>
                <w:szCs w:val="22"/>
              </w:rPr>
              <w:t>895</w:t>
            </w:r>
          </w:p>
        </w:tc>
        <w:tc>
          <w:tcPr>
            <w:tcW w:w="1133" w:type="dxa"/>
            <w:tcBorders>
              <w:top w:val="single" w:sz="4" w:space="0" w:color="auto"/>
              <w:left w:val="single" w:sz="4" w:space="0" w:color="auto"/>
              <w:bottom w:val="single" w:sz="4" w:space="0" w:color="auto"/>
              <w:right w:val="single" w:sz="4" w:space="0" w:color="auto"/>
            </w:tcBorders>
            <w:vAlign w:val="center"/>
          </w:tcPr>
          <w:p w14:paraId="46C5C9DB" w14:textId="2F66D633" w:rsidR="003406AA" w:rsidRPr="006A1F1F" w:rsidRDefault="003406AA" w:rsidP="003406AA">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DA2FD" w14:textId="45B864F7"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C281E0" w14:textId="5D8ECC62" w:rsidR="003406AA" w:rsidRPr="006A1F1F" w:rsidRDefault="003406AA" w:rsidP="003406AA">
            <w:pPr>
              <w:jc w:val="center"/>
              <w:rPr>
                <w:rFonts w:eastAsia="Calibri"/>
                <w:szCs w:val="22"/>
              </w:rPr>
            </w:pPr>
            <w:r w:rsidRPr="006A1F1F">
              <w:rPr>
                <w:rFonts w:eastAsia="Calibri"/>
                <w:szCs w:val="22"/>
              </w:rPr>
              <w:t>4400-6260-5116</w:t>
            </w:r>
          </w:p>
        </w:tc>
      </w:tr>
      <w:tr w:rsidR="003406AA" w:rsidRPr="0054593A" w14:paraId="41FDB6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07494C"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93C4EC" w14:textId="23258F95" w:rsidR="003406AA" w:rsidRPr="006A1F1F" w:rsidRDefault="003406AA" w:rsidP="003406AA">
            <w:pPr>
              <w:rPr>
                <w:rFonts w:eastAsia="Calibri"/>
                <w:szCs w:val="22"/>
              </w:rPr>
            </w:pPr>
            <w:r w:rsidRPr="006A1F1F">
              <w:rPr>
                <w:rFonts w:eastAsia="Calibri"/>
                <w:szCs w:val="22"/>
              </w:rPr>
              <w:t>43KUS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F6632E" w14:textId="31957457" w:rsidR="003406AA" w:rsidRPr="006A1F1F" w:rsidRDefault="003406AA" w:rsidP="003406AA">
            <w:pPr>
              <w:rPr>
                <w:rFonts w:eastAsia="Calibri"/>
                <w:szCs w:val="22"/>
              </w:rPr>
            </w:pPr>
            <w:r w:rsidRPr="006A1F1F">
              <w:rPr>
                <w:rFonts w:eastAsia="Calibri"/>
                <w:szCs w:val="22"/>
              </w:rPr>
              <w:t>Upės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47C690" w14:textId="18BE19EC" w:rsidR="003406AA" w:rsidRPr="006A1F1F" w:rsidRDefault="003406AA" w:rsidP="003406AA">
            <w:pPr>
              <w:jc w:val="right"/>
              <w:rPr>
                <w:rFonts w:eastAsia="Calibri"/>
                <w:szCs w:val="22"/>
              </w:rPr>
            </w:pPr>
            <w:r w:rsidRPr="006A1F1F">
              <w:rPr>
                <w:rFonts w:eastAsia="Calibri"/>
                <w:szCs w:val="22"/>
              </w:rPr>
              <w:t>527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93689" w14:textId="0B34F261"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E16C3" w14:textId="6FA7125B" w:rsidR="003406AA" w:rsidRPr="006A1F1F" w:rsidRDefault="003406AA" w:rsidP="003406AA">
            <w:pPr>
              <w:jc w:val="right"/>
              <w:rPr>
                <w:rFonts w:eastAsia="Calibri"/>
                <w:szCs w:val="22"/>
              </w:rPr>
            </w:pPr>
            <w:r w:rsidRPr="006A1F1F">
              <w:rPr>
                <w:rFonts w:eastAsia="Calibri"/>
                <w:szCs w:val="22"/>
              </w:rPr>
              <w:t>527</w:t>
            </w:r>
          </w:p>
        </w:tc>
        <w:tc>
          <w:tcPr>
            <w:tcW w:w="1133" w:type="dxa"/>
            <w:tcBorders>
              <w:top w:val="single" w:sz="4" w:space="0" w:color="auto"/>
              <w:left w:val="single" w:sz="4" w:space="0" w:color="auto"/>
              <w:bottom w:val="single" w:sz="4" w:space="0" w:color="auto"/>
              <w:right w:val="single" w:sz="4" w:space="0" w:color="auto"/>
            </w:tcBorders>
            <w:vAlign w:val="center"/>
          </w:tcPr>
          <w:p w14:paraId="3B4C0D62" w14:textId="5941EB84" w:rsidR="003406AA" w:rsidRPr="006A1F1F" w:rsidRDefault="003406AA" w:rsidP="003406AA">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3A92" w14:textId="6373EEAC"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95E84D" w14:textId="76E18EAD" w:rsidR="003406AA" w:rsidRPr="006A1F1F" w:rsidRDefault="003406AA" w:rsidP="003406AA">
            <w:pPr>
              <w:jc w:val="center"/>
              <w:rPr>
                <w:rFonts w:eastAsia="Calibri"/>
                <w:szCs w:val="22"/>
              </w:rPr>
            </w:pPr>
            <w:r w:rsidRPr="006A1F1F">
              <w:rPr>
                <w:rFonts w:eastAsia="Calibri"/>
                <w:szCs w:val="22"/>
              </w:rPr>
              <w:t>4400-6267-0719</w:t>
            </w:r>
          </w:p>
        </w:tc>
      </w:tr>
      <w:tr w:rsidR="003406AA" w:rsidRPr="004B1509" w14:paraId="1D0935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7DF35E"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EE3F3C" w14:textId="0F4C5018" w:rsidR="003406AA" w:rsidRPr="004B1509" w:rsidRDefault="003406AA" w:rsidP="003406AA">
            <w:pPr>
              <w:rPr>
                <w:rFonts w:eastAsia="Calibri"/>
                <w:szCs w:val="22"/>
              </w:rPr>
            </w:pPr>
            <w:r w:rsidRPr="004B1509">
              <w:rPr>
                <w:rFonts w:eastAsia="Calibri"/>
                <w:szCs w:val="22"/>
              </w:rPr>
              <w:t>27KUS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FC8B5C" w14:textId="63A1EE96" w:rsidR="003406AA" w:rsidRPr="004B1509" w:rsidRDefault="003406AA" w:rsidP="003406AA">
            <w:pPr>
              <w:rPr>
                <w:rFonts w:eastAsia="Calibri"/>
                <w:szCs w:val="22"/>
              </w:rPr>
            </w:pPr>
            <w:r w:rsidRPr="004B1509">
              <w:rPr>
                <w:rFonts w:eastAsia="Calibri"/>
                <w:szCs w:val="22"/>
              </w:rPr>
              <w:t>Antakalnio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7B027F" w14:textId="11828B0D" w:rsidR="003406AA" w:rsidRPr="004B1509" w:rsidRDefault="003406AA" w:rsidP="003406AA">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B83DA" w14:textId="7037720F"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E0122" w14:textId="4BCD7CA3" w:rsidR="003406AA" w:rsidRPr="004B1509" w:rsidRDefault="003406AA" w:rsidP="003406AA">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E655F" w14:textId="400B4EF8"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3B644" w14:textId="3CCB116B"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436DB" w14:textId="13D66ECD" w:rsidR="003406AA" w:rsidRPr="004B1509" w:rsidRDefault="003406AA" w:rsidP="003406AA">
            <w:pPr>
              <w:jc w:val="center"/>
              <w:rPr>
                <w:rFonts w:eastAsia="Calibri"/>
                <w:bCs/>
                <w:szCs w:val="22"/>
              </w:rPr>
            </w:pPr>
            <w:r w:rsidRPr="004B1509">
              <w:rPr>
                <w:rFonts w:eastAsia="Calibri"/>
                <w:bCs/>
                <w:szCs w:val="22"/>
              </w:rPr>
              <w:t>4400-5679-1254</w:t>
            </w:r>
          </w:p>
        </w:tc>
      </w:tr>
      <w:tr w:rsidR="003406AA" w:rsidRPr="004B1509" w14:paraId="08CB3B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5AC1DF"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CC48D4" w14:textId="624003DE" w:rsidR="003406AA" w:rsidRPr="004B1509" w:rsidRDefault="003406AA" w:rsidP="003406AA">
            <w:pPr>
              <w:rPr>
                <w:rFonts w:eastAsia="Calibri"/>
                <w:szCs w:val="22"/>
              </w:rPr>
            </w:pPr>
            <w:r w:rsidRPr="004B1509">
              <w:rPr>
                <w:rFonts w:eastAsia="Calibri"/>
                <w:szCs w:val="22"/>
              </w:rPr>
              <w:t>28KUS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12A511" w14:textId="798E0E65" w:rsidR="003406AA" w:rsidRPr="004B1509" w:rsidRDefault="003406AA" w:rsidP="003406AA">
            <w:pPr>
              <w:rPr>
                <w:rFonts w:eastAsia="Calibri"/>
                <w:szCs w:val="22"/>
              </w:rPr>
            </w:pPr>
            <w:r w:rsidRPr="004B1509">
              <w:rPr>
                <w:rFonts w:eastAsia="Calibri"/>
                <w:szCs w:val="22"/>
              </w:rPr>
              <w:t>Dvaro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532B8F" w14:textId="626CB0DE" w:rsidR="003406AA" w:rsidRPr="004B1509" w:rsidRDefault="003406AA" w:rsidP="003406AA">
            <w:pPr>
              <w:jc w:val="right"/>
              <w:rPr>
                <w:rFonts w:eastAsia="Calibri"/>
                <w:bCs/>
                <w:szCs w:val="22"/>
              </w:rPr>
            </w:pPr>
            <w:r w:rsidRPr="004B1509">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AD123" w14:textId="2B832197" w:rsidR="003406AA" w:rsidRPr="004B1509" w:rsidRDefault="003406AA" w:rsidP="003406AA">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EA6F" w14:textId="4EB0306E" w:rsidR="003406AA" w:rsidRPr="004B1509" w:rsidRDefault="003406AA" w:rsidP="003406AA">
            <w:pPr>
              <w:jc w:val="right"/>
              <w:rPr>
                <w:rFonts w:eastAsia="Calibri"/>
                <w:bCs/>
                <w:szCs w:val="22"/>
              </w:rPr>
            </w:pPr>
            <w:r w:rsidRPr="004B1509">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2F5913" w14:textId="79C72BB2"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E26BA" w14:textId="77777777" w:rsidR="003406AA" w:rsidRPr="004B1509" w:rsidRDefault="003406AA" w:rsidP="003406AA">
            <w:pPr>
              <w:jc w:val="center"/>
              <w:rPr>
                <w:rFonts w:eastAsia="Calibri"/>
                <w:bCs/>
                <w:szCs w:val="22"/>
              </w:rPr>
            </w:pPr>
            <w:r w:rsidRPr="004B1509">
              <w:rPr>
                <w:rFonts w:eastAsia="Calibri"/>
                <w:bCs/>
                <w:szCs w:val="22"/>
              </w:rPr>
              <w:t>D</w:t>
            </w:r>
          </w:p>
          <w:p w14:paraId="4E72DDF9" w14:textId="74E076B3"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1825C5" w14:textId="77777777" w:rsidR="003406AA" w:rsidRPr="004B1509" w:rsidRDefault="003406AA" w:rsidP="003406AA">
            <w:pPr>
              <w:jc w:val="center"/>
              <w:rPr>
                <w:rFonts w:eastAsia="Calibri"/>
                <w:szCs w:val="22"/>
              </w:rPr>
            </w:pPr>
            <w:r w:rsidRPr="004B1509">
              <w:rPr>
                <w:rFonts w:eastAsia="Calibri"/>
                <w:szCs w:val="22"/>
              </w:rPr>
              <w:t>4400-5009-0323</w:t>
            </w:r>
          </w:p>
          <w:p w14:paraId="361CC556" w14:textId="306DEB4E" w:rsidR="003406AA" w:rsidRPr="004B1509" w:rsidRDefault="003406AA" w:rsidP="003406AA">
            <w:pPr>
              <w:jc w:val="center"/>
              <w:rPr>
                <w:rFonts w:eastAsia="Calibri"/>
                <w:bCs/>
                <w:szCs w:val="22"/>
              </w:rPr>
            </w:pPr>
            <w:r w:rsidRPr="004B1509">
              <w:rPr>
                <w:rFonts w:eastAsia="Calibri"/>
                <w:bCs/>
                <w:szCs w:val="22"/>
              </w:rPr>
              <w:t>4400-5678-8271</w:t>
            </w:r>
          </w:p>
        </w:tc>
      </w:tr>
      <w:tr w:rsidR="003406AA" w:rsidRPr="004B1509" w14:paraId="4A9B52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AAEDE3"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51FEA" w14:textId="19407548" w:rsidR="003406AA" w:rsidRPr="004B1509" w:rsidRDefault="003406AA" w:rsidP="003406AA">
            <w:pPr>
              <w:rPr>
                <w:rFonts w:eastAsia="Calibri"/>
                <w:szCs w:val="22"/>
              </w:rPr>
            </w:pPr>
            <w:r w:rsidRPr="004B1509">
              <w:rPr>
                <w:rFonts w:eastAsia="Calibri"/>
                <w:szCs w:val="22"/>
              </w:rPr>
              <w:t>29KUS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5636FC" w14:textId="25635113" w:rsidR="003406AA" w:rsidRPr="004B1509" w:rsidRDefault="003406AA" w:rsidP="003406AA">
            <w:pPr>
              <w:rPr>
                <w:rFonts w:eastAsia="Calibri"/>
                <w:szCs w:val="22"/>
              </w:rPr>
            </w:pPr>
            <w:r w:rsidRPr="004B1509">
              <w:rPr>
                <w:rFonts w:eastAsia="Calibri"/>
                <w:szCs w:val="22"/>
              </w:rPr>
              <w:t>Lenktoji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885FCD" w14:textId="600259DA" w:rsidR="003406AA" w:rsidRPr="004B1509" w:rsidRDefault="003406AA" w:rsidP="003406AA">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17DC" w14:textId="4160D740" w:rsidR="003406AA" w:rsidRPr="004B1509" w:rsidRDefault="003406AA" w:rsidP="003406AA">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02B56" w14:textId="05424EB4"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B68F8" w14:textId="206EEB39"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CD0F" w14:textId="4A7D8FC3"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257F8E" w14:textId="16B147FE" w:rsidR="003406AA" w:rsidRPr="004B1509" w:rsidRDefault="003406AA" w:rsidP="003406AA">
            <w:pPr>
              <w:jc w:val="center"/>
              <w:rPr>
                <w:rFonts w:eastAsia="Calibri"/>
                <w:bCs/>
                <w:szCs w:val="22"/>
              </w:rPr>
            </w:pPr>
            <w:r w:rsidRPr="004B1509">
              <w:rPr>
                <w:rFonts w:eastAsia="Calibri"/>
                <w:bCs/>
                <w:szCs w:val="22"/>
              </w:rPr>
              <w:t>4400-5678-8282</w:t>
            </w:r>
          </w:p>
        </w:tc>
      </w:tr>
      <w:tr w:rsidR="003406AA" w:rsidRPr="004B1509" w14:paraId="7854C4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C7A24F"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AA945A" w14:textId="31506B9D" w:rsidR="003406AA" w:rsidRPr="004B1509" w:rsidRDefault="003406AA" w:rsidP="003406AA">
            <w:pPr>
              <w:rPr>
                <w:rFonts w:eastAsia="Calibri"/>
                <w:szCs w:val="22"/>
              </w:rPr>
            </w:pPr>
            <w:r w:rsidRPr="004B1509">
              <w:rPr>
                <w:rFonts w:eastAsia="Calibri"/>
                <w:szCs w:val="22"/>
              </w:rPr>
              <w:t>31KUS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0A30DE" w14:textId="46D16830" w:rsidR="003406AA" w:rsidRPr="004B1509" w:rsidRDefault="003406AA" w:rsidP="003406AA">
            <w:pPr>
              <w:rPr>
                <w:rFonts w:eastAsia="Calibri"/>
                <w:szCs w:val="22"/>
              </w:rPr>
            </w:pPr>
            <w:r w:rsidRPr="004B1509">
              <w:rPr>
                <w:rFonts w:eastAsia="Calibri"/>
                <w:szCs w:val="22"/>
              </w:rPr>
              <w:t>Miško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0164E6" w14:textId="39398530" w:rsidR="003406AA" w:rsidRPr="004B1509" w:rsidRDefault="003406AA" w:rsidP="003406AA">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CADC" w14:textId="095C387D" w:rsidR="003406AA" w:rsidRPr="004B1509" w:rsidRDefault="003406AA" w:rsidP="003406AA">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B24C6" w14:textId="574EBCE5"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EAB61" w14:textId="6D080163"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16DD9" w14:textId="560E82EB"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FFEDDB" w14:textId="675A5B27" w:rsidR="003406AA" w:rsidRPr="004B1509" w:rsidRDefault="003406AA" w:rsidP="003406AA">
            <w:pPr>
              <w:jc w:val="center"/>
              <w:rPr>
                <w:rFonts w:eastAsia="Calibri"/>
                <w:bCs/>
                <w:szCs w:val="22"/>
              </w:rPr>
            </w:pPr>
            <w:r w:rsidRPr="004B1509">
              <w:rPr>
                <w:rFonts w:eastAsia="Calibri"/>
                <w:bCs/>
                <w:szCs w:val="22"/>
              </w:rPr>
              <w:t>4400-5678-8293</w:t>
            </w:r>
          </w:p>
        </w:tc>
      </w:tr>
      <w:tr w:rsidR="003406AA" w:rsidRPr="004B1509" w14:paraId="4851123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F3CF3E"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62678C" w14:textId="7A413A6B" w:rsidR="003406AA" w:rsidRPr="004B1509" w:rsidRDefault="003406AA" w:rsidP="003406AA">
            <w:pPr>
              <w:rPr>
                <w:rFonts w:eastAsia="Calibri"/>
                <w:szCs w:val="22"/>
              </w:rPr>
            </w:pPr>
            <w:r w:rsidRPr="004B1509">
              <w:rPr>
                <w:rFonts w:eastAsia="Calibri"/>
                <w:szCs w:val="22"/>
              </w:rPr>
              <w:t>32KUS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2B4087" w14:textId="2CA77459" w:rsidR="003406AA" w:rsidRPr="004B1509" w:rsidRDefault="003406AA" w:rsidP="003406AA">
            <w:pPr>
              <w:rPr>
                <w:rFonts w:eastAsia="Calibri"/>
                <w:szCs w:val="22"/>
              </w:rPr>
            </w:pPr>
            <w:proofErr w:type="spellStart"/>
            <w:r w:rsidRPr="004B1509">
              <w:rPr>
                <w:rFonts w:eastAsia="Calibri"/>
                <w:szCs w:val="22"/>
              </w:rPr>
              <w:t>Obelynės</w:t>
            </w:r>
            <w:proofErr w:type="spellEnd"/>
            <w:r w:rsidRPr="004B1509">
              <w:rPr>
                <w:rFonts w:eastAsia="Calibri"/>
                <w:szCs w:val="22"/>
              </w:rPr>
              <w:t xml:space="preserve">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572648" w14:textId="0E5FC100" w:rsidR="003406AA" w:rsidRPr="004B1509" w:rsidRDefault="003406AA" w:rsidP="003406AA">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44437" w14:textId="4E9FDFF6" w:rsidR="003406AA" w:rsidRPr="004B1509" w:rsidRDefault="003406AA" w:rsidP="003406AA">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9C454" w14:textId="01E76FE3"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D95E5" w14:textId="15D47E8C"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41B0" w14:textId="00C6EDB9"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0F26D" w14:textId="45A85501" w:rsidR="003406AA" w:rsidRPr="004B1509" w:rsidRDefault="003406AA" w:rsidP="003406AA">
            <w:pPr>
              <w:jc w:val="center"/>
              <w:rPr>
                <w:rFonts w:eastAsia="Calibri"/>
                <w:bCs/>
                <w:szCs w:val="22"/>
              </w:rPr>
            </w:pPr>
            <w:r w:rsidRPr="004B1509">
              <w:rPr>
                <w:rFonts w:eastAsia="Calibri"/>
                <w:bCs/>
                <w:szCs w:val="22"/>
              </w:rPr>
              <w:t>4400-5678-8339</w:t>
            </w:r>
          </w:p>
        </w:tc>
      </w:tr>
      <w:tr w:rsidR="003406AA" w:rsidRPr="004B1509" w14:paraId="69DD63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35BBC6"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1804F" w14:textId="4148E796" w:rsidR="003406AA" w:rsidRPr="004B1509" w:rsidRDefault="003406AA" w:rsidP="003406AA">
            <w:pPr>
              <w:rPr>
                <w:rFonts w:eastAsia="Calibri"/>
                <w:szCs w:val="22"/>
              </w:rPr>
            </w:pPr>
            <w:r w:rsidRPr="004B1509">
              <w:rPr>
                <w:rFonts w:eastAsia="Calibri"/>
                <w:szCs w:val="22"/>
              </w:rPr>
              <w:t>33KUS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542753" w14:textId="2382CDCD" w:rsidR="003406AA" w:rsidRPr="004B1509" w:rsidRDefault="003406AA" w:rsidP="003406AA">
            <w:pPr>
              <w:rPr>
                <w:rFonts w:eastAsia="Calibri"/>
                <w:szCs w:val="22"/>
              </w:rPr>
            </w:pPr>
            <w:r w:rsidRPr="004B1509">
              <w:rPr>
                <w:rFonts w:eastAsia="Calibri"/>
                <w:szCs w:val="22"/>
              </w:rPr>
              <w:t>S. Kairio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755FB6" w14:textId="56E9F624" w:rsidR="003406AA" w:rsidRPr="004B1509" w:rsidRDefault="003406AA" w:rsidP="003406AA">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5AAAC" w14:textId="282C76DB"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1755A" w14:textId="2730815A" w:rsidR="003406AA" w:rsidRPr="004B1509" w:rsidRDefault="003406AA" w:rsidP="003406AA">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FFB0D" w14:textId="2F5025E0"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EF738" w14:textId="48321CC2"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EDC7C" w14:textId="472E4CC4" w:rsidR="003406AA" w:rsidRPr="004B1509" w:rsidRDefault="003406AA" w:rsidP="003406AA">
            <w:pPr>
              <w:jc w:val="center"/>
              <w:rPr>
                <w:rFonts w:eastAsia="Calibri"/>
                <w:bCs/>
                <w:szCs w:val="22"/>
              </w:rPr>
            </w:pPr>
            <w:r w:rsidRPr="004B1509">
              <w:rPr>
                <w:rFonts w:eastAsia="Calibri"/>
                <w:bCs/>
                <w:szCs w:val="22"/>
              </w:rPr>
              <w:t>4400-5555-3967</w:t>
            </w:r>
          </w:p>
        </w:tc>
      </w:tr>
      <w:tr w:rsidR="003406AA" w:rsidRPr="004B1509" w14:paraId="199A5F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3679A6"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5D3DB" w14:textId="04144FE1" w:rsidR="003406AA" w:rsidRPr="004B1509" w:rsidRDefault="003406AA" w:rsidP="003406AA">
            <w:pPr>
              <w:rPr>
                <w:rFonts w:eastAsia="Calibri"/>
                <w:szCs w:val="22"/>
              </w:rPr>
            </w:pPr>
            <w:r w:rsidRPr="004B1509">
              <w:rPr>
                <w:rFonts w:eastAsia="Calibri"/>
                <w:szCs w:val="22"/>
              </w:rPr>
              <w:t>34KUS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FD70D1" w14:textId="00474A9B" w:rsidR="003406AA" w:rsidRPr="004B1509" w:rsidRDefault="003406AA" w:rsidP="003406AA">
            <w:pPr>
              <w:rPr>
                <w:rFonts w:eastAsia="Calibri"/>
                <w:szCs w:val="22"/>
              </w:rPr>
            </w:pPr>
            <w:r w:rsidRPr="004B1509">
              <w:rPr>
                <w:rFonts w:eastAsia="Calibri"/>
                <w:szCs w:val="22"/>
              </w:rPr>
              <w:t>Šaltinio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DDF039" w14:textId="5E4009D3" w:rsidR="003406AA" w:rsidRPr="004B1509" w:rsidRDefault="003406AA" w:rsidP="003406AA">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57C91" w14:textId="1710E240"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B9EA" w14:textId="76135A4E" w:rsidR="003406AA" w:rsidRPr="004B1509" w:rsidRDefault="003406AA" w:rsidP="003406AA">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12DF0" w14:textId="3E00465E"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C0131" w14:textId="100F9C70"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686B2" w14:textId="5CE37650" w:rsidR="003406AA" w:rsidRPr="004B1509" w:rsidRDefault="003406AA" w:rsidP="003406AA">
            <w:pPr>
              <w:jc w:val="center"/>
              <w:rPr>
                <w:rFonts w:eastAsia="Calibri"/>
                <w:bCs/>
                <w:szCs w:val="22"/>
              </w:rPr>
            </w:pPr>
            <w:r w:rsidRPr="004B1509">
              <w:rPr>
                <w:rFonts w:eastAsia="Calibri"/>
                <w:bCs/>
                <w:szCs w:val="22"/>
              </w:rPr>
              <w:t>4400-5678-8348</w:t>
            </w:r>
          </w:p>
        </w:tc>
      </w:tr>
      <w:tr w:rsidR="003406AA" w:rsidRPr="004B1509" w14:paraId="0909C8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603F9A"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CB9D" w14:textId="0E913B56" w:rsidR="003406AA" w:rsidRPr="004B1509" w:rsidRDefault="003406AA" w:rsidP="003406AA">
            <w:pPr>
              <w:rPr>
                <w:rFonts w:eastAsia="Calibri"/>
                <w:szCs w:val="22"/>
              </w:rPr>
            </w:pPr>
            <w:r w:rsidRPr="004B1509">
              <w:rPr>
                <w:rFonts w:eastAsia="Calibri"/>
                <w:szCs w:val="22"/>
              </w:rPr>
              <w:t>35KUS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B4299E" w14:textId="6ECC8450" w:rsidR="003406AA" w:rsidRPr="004B1509" w:rsidRDefault="003406AA" w:rsidP="003406AA">
            <w:pPr>
              <w:rPr>
                <w:rFonts w:eastAsia="Calibri"/>
                <w:szCs w:val="22"/>
              </w:rPr>
            </w:pPr>
            <w:r w:rsidRPr="004B1509">
              <w:rPr>
                <w:rFonts w:eastAsia="Calibri"/>
                <w:szCs w:val="22"/>
              </w:rPr>
              <w:t>Šermukšnių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AD553D" w14:textId="1F0BA31C" w:rsidR="003406AA" w:rsidRPr="004B1509" w:rsidRDefault="003406AA" w:rsidP="003406AA">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B989" w14:textId="099DDD01" w:rsidR="003406AA" w:rsidRPr="004B1509" w:rsidRDefault="003406AA" w:rsidP="003406AA">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99557" w14:textId="50D65E8C"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2E98B" w14:textId="5AEA07D3"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66985" w14:textId="79A80069"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AAB5B6" w14:textId="45CA8F1C" w:rsidR="003406AA" w:rsidRPr="004B1509" w:rsidRDefault="003406AA" w:rsidP="003406AA">
            <w:pPr>
              <w:jc w:val="center"/>
              <w:rPr>
                <w:rFonts w:eastAsia="Calibri"/>
                <w:bCs/>
                <w:szCs w:val="22"/>
              </w:rPr>
            </w:pPr>
            <w:r w:rsidRPr="004B1509">
              <w:rPr>
                <w:rFonts w:eastAsia="Calibri"/>
                <w:bCs/>
                <w:szCs w:val="22"/>
              </w:rPr>
              <w:t>4400-5678-8350</w:t>
            </w:r>
          </w:p>
        </w:tc>
      </w:tr>
      <w:tr w:rsidR="003406AA" w:rsidRPr="004B1509" w14:paraId="101B092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6D3230"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B4756" w14:textId="01927D08" w:rsidR="003406AA" w:rsidRPr="004B1509" w:rsidRDefault="003406AA" w:rsidP="003406AA">
            <w:pPr>
              <w:rPr>
                <w:rFonts w:eastAsia="Calibri"/>
                <w:szCs w:val="22"/>
              </w:rPr>
            </w:pPr>
            <w:r w:rsidRPr="004B1509">
              <w:rPr>
                <w:rFonts w:eastAsia="Calibri"/>
                <w:szCs w:val="22"/>
              </w:rPr>
              <w:t>36KUS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C774B" w14:textId="25038F7E" w:rsidR="003406AA" w:rsidRPr="004B1509" w:rsidRDefault="003406AA" w:rsidP="003406AA">
            <w:pPr>
              <w:rPr>
                <w:rFonts w:eastAsia="Calibri"/>
                <w:szCs w:val="22"/>
              </w:rPr>
            </w:pPr>
            <w:r w:rsidRPr="004B1509">
              <w:rPr>
                <w:rFonts w:eastAsia="Calibri"/>
                <w:szCs w:val="22"/>
              </w:rPr>
              <w:t>Tujų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597C45" w14:textId="08DD7BFA" w:rsidR="003406AA" w:rsidRPr="004B1509" w:rsidRDefault="003406AA" w:rsidP="003406AA">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13F01" w14:textId="2AE0A5B3" w:rsidR="003406AA" w:rsidRPr="004B1509" w:rsidRDefault="003406AA" w:rsidP="003406AA">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DADE55" w14:textId="79F36F18"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03BF9" w14:textId="31668846"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971CF" w14:textId="5D78AAD5"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6FEE6F" w14:textId="7032115D" w:rsidR="003406AA" w:rsidRPr="004B1509" w:rsidRDefault="003406AA" w:rsidP="003406AA">
            <w:pPr>
              <w:jc w:val="center"/>
              <w:rPr>
                <w:rFonts w:eastAsia="Calibri"/>
                <w:bCs/>
                <w:szCs w:val="22"/>
              </w:rPr>
            </w:pPr>
            <w:r w:rsidRPr="004B1509">
              <w:rPr>
                <w:rFonts w:eastAsia="Calibri"/>
                <w:bCs/>
                <w:szCs w:val="22"/>
              </w:rPr>
              <w:t>4400-5678-8371</w:t>
            </w:r>
          </w:p>
        </w:tc>
      </w:tr>
      <w:tr w:rsidR="003406AA" w:rsidRPr="004B1509" w14:paraId="7575EC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C59737" w14:textId="77777777" w:rsidR="003406AA" w:rsidRPr="004B1509"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46D78C" w14:textId="3046682D" w:rsidR="003406AA" w:rsidRPr="004B1509" w:rsidRDefault="003406AA" w:rsidP="003406AA">
            <w:pPr>
              <w:rPr>
                <w:rFonts w:eastAsia="Calibri"/>
                <w:szCs w:val="22"/>
              </w:rPr>
            </w:pPr>
            <w:r w:rsidRPr="004B1509">
              <w:rPr>
                <w:rFonts w:eastAsia="Calibri"/>
                <w:szCs w:val="22"/>
              </w:rPr>
              <w:t>39KUS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C7E30A" w14:textId="51849D9F" w:rsidR="003406AA" w:rsidRPr="004B1509" w:rsidRDefault="003406AA" w:rsidP="003406AA">
            <w:pPr>
              <w:rPr>
                <w:rFonts w:eastAsia="Calibri"/>
                <w:szCs w:val="22"/>
              </w:rPr>
            </w:pPr>
            <w:proofErr w:type="spellStart"/>
            <w:r w:rsidRPr="004B1509">
              <w:rPr>
                <w:rFonts w:eastAsia="Calibri"/>
                <w:szCs w:val="22"/>
              </w:rPr>
              <w:t>Judinio</w:t>
            </w:r>
            <w:proofErr w:type="spellEnd"/>
            <w:r w:rsidRPr="004B1509">
              <w:rPr>
                <w:rFonts w:eastAsia="Calibri"/>
                <w:szCs w:val="22"/>
              </w:rPr>
              <w:t xml:space="preserve"> g., </w:t>
            </w:r>
            <w:proofErr w:type="spellStart"/>
            <w:r w:rsidRPr="004B1509">
              <w:rPr>
                <w:rFonts w:eastAsia="Calibri"/>
                <w:szCs w:val="22"/>
              </w:rPr>
              <w:t>Luciūnų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5DAD8F" w14:textId="753B62F8" w:rsidR="003406AA" w:rsidRPr="004B1509" w:rsidRDefault="003406AA" w:rsidP="003406AA">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FFE5" w14:textId="6C5FADC5"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CFD4" w14:textId="138952F8" w:rsidR="003406AA" w:rsidRPr="004B1509" w:rsidRDefault="003406AA" w:rsidP="003406AA">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1D77A" w14:textId="4BAB23B7" w:rsidR="003406AA" w:rsidRPr="004B1509" w:rsidRDefault="003406AA" w:rsidP="003406AA">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42688" w14:textId="549B8A35" w:rsidR="003406AA" w:rsidRPr="004B1509" w:rsidRDefault="003406AA" w:rsidP="003406AA">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7069F" w14:textId="41CFB73C" w:rsidR="003406AA" w:rsidRPr="004B1509" w:rsidRDefault="003406AA" w:rsidP="003406AA">
            <w:pPr>
              <w:jc w:val="center"/>
              <w:rPr>
                <w:rFonts w:eastAsia="Calibri"/>
                <w:szCs w:val="22"/>
              </w:rPr>
            </w:pPr>
            <w:r w:rsidRPr="004B1509">
              <w:rPr>
                <w:rFonts w:eastAsia="Calibri"/>
                <w:szCs w:val="22"/>
              </w:rPr>
              <w:t>-</w:t>
            </w:r>
          </w:p>
        </w:tc>
      </w:tr>
      <w:tr w:rsidR="003406AA" w:rsidRPr="006A1F1F" w14:paraId="4EFCC95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105C34"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E2FD4" w14:textId="3E8F1021" w:rsidR="003406AA" w:rsidRPr="006A1F1F" w:rsidRDefault="003406AA" w:rsidP="003406AA">
            <w:pPr>
              <w:rPr>
                <w:rFonts w:eastAsia="Calibri"/>
                <w:szCs w:val="22"/>
              </w:rPr>
            </w:pPr>
            <w:r w:rsidRPr="006A1F1F">
              <w:rPr>
                <w:rFonts w:eastAsia="Calibri"/>
                <w:szCs w:val="22"/>
              </w:rPr>
              <w:t>40KUS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6D9216" w14:textId="41EEA56E" w:rsidR="003406AA" w:rsidRPr="006A1F1F" w:rsidRDefault="003406AA" w:rsidP="003406AA">
            <w:pPr>
              <w:rPr>
                <w:rFonts w:eastAsia="Calibri"/>
                <w:szCs w:val="22"/>
              </w:rPr>
            </w:pPr>
            <w:r w:rsidRPr="006A1F1F">
              <w:rPr>
                <w:rFonts w:eastAsia="Calibri"/>
                <w:szCs w:val="22"/>
              </w:rPr>
              <w:t xml:space="preserve">Kalno g., </w:t>
            </w:r>
            <w:proofErr w:type="spellStart"/>
            <w:r w:rsidRPr="006A1F1F">
              <w:rPr>
                <w:rFonts w:eastAsia="Calibri"/>
                <w:szCs w:val="22"/>
              </w:rPr>
              <w:t>Pavirinčių</w:t>
            </w:r>
            <w:proofErr w:type="spellEnd"/>
            <w:r w:rsidRPr="006A1F1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8A2710" w14:textId="5D548725" w:rsidR="003406AA" w:rsidRPr="006A1F1F" w:rsidRDefault="003406AA" w:rsidP="003406AA">
            <w:pPr>
              <w:jc w:val="right"/>
              <w:rPr>
                <w:rFonts w:eastAsia="Calibri"/>
                <w:szCs w:val="22"/>
              </w:rPr>
            </w:pPr>
            <w:r w:rsidRPr="006A1F1F">
              <w:rPr>
                <w:rFonts w:eastAsia="Calibri"/>
                <w:szCs w:val="22"/>
              </w:rPr>
              <w:t>815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97F2F" w14:textId="16682DD4"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0F6FB" w14:textId="287D5C0D" w:rsidR="003406AA" w:rsidRPr="006A1F1F" w:rsidRDefault="003406AA" w:rsidP="003406AA">
            <w:pPr>
              <w:jc w:val="right"/>
              <w:rPr>
                <w:rFonts w:eastAsia="Calibri"/>
                <w:szCs w:val="22"/>
              </w:rPr>
            </w:pPr>
            <w:r w:rsidRPr="006A1F1F">
              <w:rPr>
                <w:rFonts w:eastAsia="Calibri"/>
                <w:szCs w:val="22"/>
              </w:rPr>
              <w:t> 815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FCAE8" w14:textId="195269F5"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80A4F" w14:textId="64FF1136"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C06558" w14:textId="5BEED688" w:rsidR="003406AA" w:rsidRPr="006A1F1F" w:rsidRDefault="003406AA" w:rsidP="003406AA">
            <w:pPr>
              <w:jc w:val="center"/>
              <w:rPr>
                <w:rFonts w:eastAsia="Calibri"/>
                <w:szCs w:val="22"/>
              </w:rPr>
            </w:pPr>
            <w:r w:rsidRPr="006A1F1F">
              <w:rPr>
                <w:rFonts w:eastAsia="Calibri"/>
                <w:szCs w:val="22"/>
              </w:rPr>
              <w:t>4400-6260-9641</w:t>
            </w:r>
          </w:p>
        </w:tc>
      </w:tr>
      <w:tr w:rsidR="003406AA" w:rsidRPr="006A1F1F" w14:paraId="1F889E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90E398"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7F5D2" w14:textId="13B91D2E" w:rsidR="003406AA" w:rsidRPr="006A1F1F" w:rsidRDefault="003406AA" w:rsidP="003406AA">
            <w:pPr>
              <w:rPr>
                <w:rFonts w:eastAsia="Calibri"/>
                <w:szCs w:val="22"/>
              </w:rPr>
            </w:pPr>
            <w:r w:rsidRPr="006A1F1F">
              <w:rPr>
                <w:rFonts w:eastAsia="Calibri"/>
                <w:szCs w:val="22"/>
              </w:rPr>
              <w:t>44KUS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1E2438" w14:textId="23F5FAF0" w:rsidR="003406AA" w:rsidRPr="006A1F1F" w:rsidRDefault="003406AA" w:rsidP="003406AA">
            <w:pPr>
              <w:rPr>
                <w:rFonts w:eastAsia="Calibri"/>
                <w:szCs w:val="22"/>
              </w:rPr>
            </w:pPr>
            <w:proofErr w:type="spellStart"/>
            <w:r w:rsidRPr="006A1F1F">
              <w:rPr>
                <w:rFonts w:eastAsia="Calibri"/>
                <w:szCs w:val="22"/>
              </w:rPr>
              <w:t>Kliepšių</w:t>
            </w:r>
            <w:proofErr w:type="spellEnd"/>
            <w:r w:rsidRPr="006A1F1F">
              <w:rPr>
                <w:rFonts w:eastAsia="Calibri"/>
                <w:szCs w:val="22"/>
              </w:rPr>
              <w:t xml:space="preserve"> g., </w:t>
            </w:r>
            <w:proofErr w:type="spellStart"/>
            <w:r w:rsidRPr="006A1F1F">
              <w:rPr>
                <w:rFonts w:eastAsia="Calibri"/>
                <w:szCs w:val="22"/>
              </w:rPr>
              <w:t>Rundžių</w:t>
            </w:r>
            <w:proofErr w:type="spellEnd"/>
            <w:r w:rsidRPr="006A1F1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607B9F" w14:textId="14BCE9A7" w:rsidR="003406AA" w:rsidRPr="006A1F1F" w:rsidRDefault="003406AA" w:rsidP="003406AA">
            <w:pPr>
              <w:jc w:val="right"/>
              <w:rPr>
                <w:rFonts w:eastAsia="Calibri"/>
                <w:szCs w:val="22"/>
              </w:rPr>
            </w:pPr>
            <w:r w:rsidRPr="006A1F1F">
              <w:rPr>
                <w:rFonts w:eastAsia="Calibri"/>
                <w:szCs w:val="22"/>
              </w:rPr>
              <w:t> 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33F3B" w14:textId="288162B4"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D844F" w14:textId="4DD8BB44" w:rsidR="003406AA" w:rsidRPr="006A1F1F" w:rsidRDefault="003406AA" w:rsidP="003406AA">
            <w:pPr>
              <w:jc w:val="right"/>
              <w:rPr>
                <w:rFonts w:eastAsia="Calibri"/>
                <w:szCs w:val="22"/>
              </w:rPr>
            </w:pPr>
            <w:r w:rsidRPr="006A1F1F">
              <w:rPr>
                <w:rFonts w:eastAsia="Calibri"/>
                <w:szCs w:val="22"/>
              </w:rPr>
              <w:t> 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CEA5" w14:textId="06E7FC22"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98B32" w14:textId="4B26E3FB"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DF5B9" w14:textId="0BE1C83D" w:rsidR="003406AA" w:rsidRPr="006A1F1F" w:rsidRDefault="003406AA" w:rsidP="003406AA">
            <w:pPr>
              <w:jc w:val="center"/>
              <w:rPr>
                <w:rFonts w:eastAsia="Calibri"/>
                <w:szCs w:val="22"/>
              </w:rPr>
            </w:pPr>
            <w:r w:rsidRPr="006A1F1F">
              <w:rPr>
                <w:rFonts w:eastAsia="Calibri"/>
                <w:szCs w:val="22"/>
              </w:rPr>
              <w:t>4400-6258-5340</w:t>
            </w:r>
          </w:p>
        </w:tc>
      </w:tr>
      <w:tr w:rsidR="003406AA" w:rsidRPr="006A1F1F" w14:paraId="4F9D7C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22B0D4"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E6A9C0" w14:textId="6C5CA85A" w:rsidR="003406AA" w:rsidRPr="006A1F1F" w:rsidRDefault="003406AA" w:rsidP="003406AA">
            <w:pPr>
              <w:rPr>
                <w:rFonts w:eastAsia="Calibri"/>
                <w:szCs w:val="22"/>
              </w:rPr>
            </w:pPr>
            <w:r w:rsidRPr="006A1F1F">
              <w:rPr>
                <w:rFonts w:eastAsia="Calibri"/>
                <w:szCs w:val="22"/>
              </w:rPr>
              <w:t>45KUS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0B2ACD" w14:textId="334F67B9" w:rsidR="003406AA" w:rsidRPr="006A1F1F" w:rsidRDefault="003406AA" w:rsidP="003406AA">
            <w:pPr>
              <w:rPr>
                <w:rFonts w:eastAsia="Calibri"/>
                <w:szCs w:val="22"/>
              </w:rPr>
            </w:pPr>
            <w:proofErr w:type="spellStart"/>
            <w:r w:rsidRPr="006A1F1F">
              <w:rPr>
                <w:rFonts w:eastAsia="Calibri"/>
                <w:szCs w:val="22"/>
              </w:rPr>
              <w:t>Rundžių</w:t>
            </w:r>
            <w:proofErr w:type="spellEnd"/>
            <w:r w:rsidRPr="006A1F1F">
              <w:rPr>
                <w:rFonts w:eastAsia="Calibri"/>
                <w:szCs w:val="22"/>
              </w:rPr>
              <w:t xml:space="preserve"> g., </w:t>
            </w:r>
            <w:proofErr w:type="spellStart"/>
            <w:r w:rsidRPr="006A1F1F">
              <w:rPr>
                <w:rFonts w:eastAsia="Calibri"/>
                <w:szCs w:val="22"/>
              </w:rPr>
              <w:t>Rundžių</w:t>
            </w:r>
            <w:proofErr w:type="spellEnd"/>
            <w:r w:rsidRPr="006A1F1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75E492" w14:textId="3C942B7A" w:rsidR="003406AA" w:rsidRPr="006A1F1F" w:rsidRDefault="003406AA" w:rsidP="003406AA">
            <w:pPr>
              <w:jc w:val="right"/>
              <w:rPr>
                <w:rFonts w:eastAsia="Calibri"/>
                <w:szCs w:val="22"/>
              </w:rPr>
            </w:pPr>
            <w:r w:rsidRPr="006A1F1F">
              <w:rPr>
                <w:rFonts w:eastAsia="Calibri"/>
                <w:szCs w:val="22"/>
              </w:rPr>
              <w:t xml:space="preserve"> 2009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E96AC" w14:textId="1C1603FE"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7120A" w14:textId="13AC3FA7" w:rsidR="003406AA" w:rsidRPr="006A1F1F" w:rsidRDefault="003406AA" w:rsidP="003406AA">
            <w:pPr>
              <w:jc w:val="right"/>
              <w:rPr>
                <w:rFonts w:eastAsia="Calibri"/>
                <w:szCs w:val="22"/>
              </w:rPr>
            </w:pPr>
            <w:r w:rsidRPr="006A1F1F">
              <w:rPr>
                <w:rFonts w:eastAsia="Calibri"/>
                <w:szCs w:val="22"/>
              </w:rPr>
              <w:t xml:space="preserve"> 2009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BBD0A" w14:textId="30CFB2D8"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8E389" w14:textId="77777777" w:rsidR="003406AA" w:rsidRPr="006A1F1F" w:rsidRDefault="003406AA" w:rsidP="003406AA">
            <w:pPr>
              <w:jc w:val="center"/>
              <w:rPr>
                <w:rFonts w:eastAsia="Calibri"/>
                <w:szCs w:val="22"/>
              </w:rPr>
            </w:pPr>
            <w:r w:rsidRPr="006A1F1F">
              <w:rPr>
                <w:rFonts w:eastAsia="Calibri"/>
                <w:szCs w:val="22"/>
              </w:rPr>
              <w:t>D</w:t>
            </w:r>
          </w:p>
          <w:p w14:paraId="028FCCFA" w14:textId="297DD6E3"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B749F7" w14:textId="129F47E0" w:rsidR="003406AA" w:rsidRPr="006A1F1F" w:rsidRDefault="003406AA" w:rsidP="003406AA">
            <w:pPr>
              <w:jc w:val="center"/>
              <w:rPr>
                <w:rFonts w:eastAsia="Calibri"/>
                <w:szCs w:val="22"/>
              </w:rPr>
            </w:pPr>
            <w:r w:rsidRPr="006A1F1F">
              <w:rPr>
                <w:rFonts w:eastAsia="Calibri"/>
                <w:szCs w:val="22"/>
              </w:rPr>
              <w:t>4400-6262-7594 4400-6256-7151</w:t>
            </w:r>
          </w:p>
        </w:tc>
      </w:tr>
      <w:tr w:rsidR="003406AA" w:rsidRPr="006A1F1F" w14:paraId="22EB30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CF3630"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D52" w14:textId="0B459093" w:rsidR="003406AA" w:rsidRPr="006A1F1F" w:rsidRDefault="003406AA" w:rsidP="003406AA">
            <w:pPr>
              <w:rPr>
                <w:rFonts w:eastAsia="Calibri"/>
                <w:szCs w:val="22"/>
              </w:rPr>
            </w:pPr>
            <w:r w:rsidRPr="006A1F1F">
              <w:rPr>
                <w:rFonts w:eastAsia="Calibri"/>
                <w:szCs w:val="22"/>
              </w:rPr>
              <w:t>46KUS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F77C43" w14:textId="434AABED" w:rsidR="003406AA" w:rsidRPr="006A1F1F" w:rsidRDefault="003406AA" w:rsidP="003406AA">
            <w:pPr>
              <w:rPr>
                <w:rFonts w:eastAsia="Calibri"/>
                <w:szCs w:val="22"/>
              </w:rPr>
            </w:pPr>
            <w:r w:rsidRPr="006A1F1F">
              <w:rPr>
                <w:rFonts w:eastAsia="Calibri"/>
                <w:szCs w:val="22"/>
              </w:rPr>
              <w:t xml:space="preserve">Slėnio g., </w:t>
            </w:r>
            <w:proofErr w:type="spellStart"/>
            <w:r w:rsidRPr="006A1F1F">
              <w:rPr>
                <w:rFonts w:eastAsia="Calibri"/>
                <w:szCs w:val="22"/>
              </w:rPr>
              <w:t>Rundžių</w:t>
            </w:r>
            <w:proofErr w:type="spellEnd"/>
            <w:r w:rsidRPr="006A1F1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66D607" w14:textId="36D6F92F" w:rsidR="003406AA" w:rsidRPr="006A1F1F" w:rsidRDefault="003406AA" w:rsidP="003406AA">
            <w:pPr>
              <w:jc w:val="right"/>
              <w:rPr>
                <w:rFonts w:eastAsia="Calibri"/>
                <w:szCs w:val="22"/>
              </w:rPr>
            </w:pPr>
            <w:r w:rsidRPr="006A1F1F">
              <w:rPr>
                <w:rFonts w:eastAsia="Calibri"/>
                <w:szCs w:val="22"/>
              </w:rPr>
              <w:t> 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DB385" w14:textId="70E037AD"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CBB26" w14:textId="70FB8CFC" w:rsidR="003406AA" w:rsidRPr="006A1F1F" w:rsidRDefault="003406AA" w:rsidP="003406AA">
            <w:pPr>
              <w:jc w:val="right"/>
              <w:rPr>
                <w:rFonts w:eastAsia="Calibri"/>
                <w:szCs w:val="22"/>
              </w:rPr>
            </w:pPr>
            <w:r w:rsidRPr="006A1F1F">
              <w:rPr>
                <w:rFonts w:eastAsia="Calibri"/>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485BB" w14:textId="631C1515" w:rsidR="003406AA" w:rsidRPr="006A1F1F" w:rsidRDefault="003406AA" w:rsidP="003406AA">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B4A8C" w14:textId="097DD470"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E7C131" w14:textId="5C9744E0" w:rsidR="003406AA" w:rsidRPr="006A1F1F" w:rsidRDefault="003406AA" w:rsidP="003406AA">
            <w:pPr>
              <w:jc w:val="center"/>
              <w:rPr>
                <w:rFonts w:eastAsia="Calibri"/>
                <w:szCs w:val="22"/>
              </w:rPr>
            </w:pPr>
            <w:r w:rsidRPr="006A1F1F">
              <w:rPr>
                <w:rFonts w:eastAsia="Calibri"/>
                <w:szCs w:val="22"/>
              </w:rPr>
              <w:t>4400-6257-4978</w:t>
            </w:r>
          </w:p>
        </w:tc>
      </w:tr>
      <w:tr w:rsidR="003406AA" w:rsidRPr="006A1F1F" w14:paraId="11D19A4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22E2F4"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697CFC" w14:textId="7AD7D222" w:rsidR="003406AA" w:rsidRPr="006A1F1F" w:rsidRDefault="003406AA" w:rsidP="003406AA">
            <w:pPr>
              <w:rPr>
                <w:rFonts w:eastAsia="Calibri"/>
                <w:szCs w:val="22"/>
              </w:rPr>
            </w:pPr>
            <w:r w:rsidRPr="006A1F1F">
              <w:rPr>
                <w:rFonts w:eastAsia="Calibri"/>
                <w:szCs w:val="22"/>
              </w:rPr>
              <w:t>47KUS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ECC14B" w14:textId="15391090" w:rsidR="003406AA" w:rsidRPr="006A1F1F" w:rsidRDefault="003406AA" w:rsidP="003406AA">
            <w:pPr>
              <w:rPr>
                <w:rFonts w:eastAsia="Calibri"/>
                <w:szCs w:val="22"/>
              </w:rPr>
            </w:pPr>
            <w:r w:rsidRPr="006A1F1F">
              <w:rPr>
                <w:rFonts w:eastAsia="Calibri"/>
                <w:szCs w:val="22"/>
              </w:rPr>
              <w:t xml:space="preserve">Žemaitkiemio g., </w:t>
            </w:r>
            <w:proofErr w:type="spellStart"/>
            <w:r w:rsidRPr="006A1F1F">
              <w:rPr>
                <w:rFonts w:eastAsia="Calibri"/>
                <w:szCs w:val="22"/>
              </w:rPr>
              <w:t>Rundžių</w:t>
            </w:r>
            <w:proofErr w:type="spellEnd"/>
            <w:r w:rsidRPr="006A1F1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C00388" w14:textId="4A58B470" w:rsidR="003406AA" w:rsidRPr="006A1F1F" w:rsidRDefault="003406AA" w:rsidP="003406AA">
            <w:pPr>
              <w:jc w:val="right"/>
              <w:rPr>
                <w:rFonts w:eastAsia="Calibri"/>
                <w:szCs w:val="22"/>
              </w:rPr>
            </w:pPr>
            <w:r w:rsidRPr="006A1F1F">
              <w:rPr>
                <w:rFonts w:eastAsia="Calibri"/>
                <w:szCs w:val="22"/>
              </w:rPr>
              <w:t xml:space="preserve">1472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45578" w14:textId="05B640FC"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A700" w14:textId="41292C96" w:rsidR="003406AA" w:rsidRPr="006A1F1F" w:rsidRDefault="003406AA" w:rsidP="003406AA">
            <w:pPr>
              <w:jc w:val="right"/>
              <w:rPr>
                <w:rFonts w:eastAsia="Calibri"/>
                <w:szCs w:val="22"/>
              </w:rPr>
            </w:pPr>
            <w:r w:rsidRPr="006A1F1F">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66CA4" w14:textId="1A50265F"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878D" w14:textId="21DECB2E"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A6FA00" w14:textId="653D9F33" w:rsidR="003406AA" w:rsidRPr="006A1F1F" w:rsidRDefault="003406AA" w:rsidP="003406AA">
            <w:pPr>
              <w:jc w:val="center"/>
              <w:rPr>
                <w:rFonts w:eastAsia="Calibri"/>
                <w:szCs w:val="22"/>
              </w:rPr>
            </w:pPr>
            <w:r w:rsidRPr="006A1F1F">
              <w:rPr>
                <w:rFonts w:eastAsia="Calibri"/>
                <w:szCs w:val="22"/>
              </w:rPr>
              <w:t>4400-6257-5931</w:t>
            </w:r>
          </w:p>
        </w:tc>
      </w:tr>
      <w:tr w:rsidR="003406AA" w:rsidRPr="006A1F1F" w14:paraId="250A4B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0A8AF4"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15867" w14:textId="1AD72FDF" w:rsidR="003406AA" w:rsidRPr="006A1F1F" w:rsidRDefault="003406AA" w:rsidP="003406AA">
            <w:pPr>
              <w:rPr>
                <w:rFonts w:eastAsia="Calibri"/>
                <w:szCs w:val="22"/>
              </w:rPr>
            </w:pPr>
            <w:r w:rsidRPr="006A1F1F">
              <w:rPr>
                <w:rFonts w:eastAsia="Calibri"/>
                <w:szCs w:val="22"/>
              </w:rPr>
              <w:t>19KUS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29563E" w14:textId="5859B348" w:rsidR="003406AA" w:rsidRPr="006A1F1F" w:rsidRDefault="003406AA" w:rsidP="003406AA">
            <w:pPr>
              <w:rPr>
                <w:rFonts w:eastAsia="Calibri"/>
                <w:szCs w:val="22"/>
              </w:rPr>
            </w:pPr>
            <w:r w:rsidRPr="006A1F1F">
              <w:rPr>
                <w:rFonts w:eastAsia="Calibri"/>
                <w:szCs w:val="22"/>
              </w:rPr>
              <w:t>Beržų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DE4571" w14:textId="1DF0D7E0" w:rsidR="003406AA" w:rsidRPr="006A1F1F" w:rsidRDefault="003406AA" w:rsidP="003406AA">
            <w:pPr>
              <w:jc w:val="right"/>
              <w:rPr>
                <w:rFonts w:eastAsia="Calibri"/>
                <w:szCs w:val="22"/>
              </w:rPr>
            </w:pPr>
            <w:r w:rsidRPr="006A1F1F">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ACD61" w14:textId="1371F9AA" w:rsidR="003406AA" w:rsidRPr="006A1F1F" w:rsidRDefault="003406AA" w:rsidP="003406AA">
            <w:pPr>
              <w:jc w:val="right"/>
              <w:rPr>
                <w:rFonts w:eastAsia="Calibri"/>
                <w:szCs w:val="22"/>
              </w:rPr>
            </w:pPr>
            <w:r w:rsidRPr="006A1F1F">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5C718" w14:textId="51FC7497" w:rsidR="003406AA" w:rsidRPr="006A1F1F" w:rsidRDefault="003406AA" w:rsidP="003406AA">
            <w:pPr>
              <w:jc w:val="right"/>
              <w:rPr>
                <w:rFonts w:eastAsia="Calibri"/>
                <w:szCs w:val="22"/>
              </w:rPr>
            </w:pPr>
            <w:r w:rsidRPr="006A1F1F">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3E126" w14:textId="094F5556"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14B58" w14:textId="0ECABC9A"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842EF4" w14:textId="5488E8F1" w:rsidR="003406AA" w:rsidRPr="006A1F1F" w:rsidRDefault="003406AA" w:rsidP="003406AA">
            <w:pPr>
              <w:jc w:val="center"/>
              <w:rPr>
                <w:rFonts w:eastAsia="Calibri"/>
                <w:szCs w:val="22"/>
              </w:rPr>
            </w:pPr>
            <w:r w:rsidRPr="006A1F1F">
              <w:rPr>
                <w:rFonts w:eastAsia="Calibri"/>
                <w:szCs w:val="22"/>
              </w:rPr>
              <w:t>4400-6312-7435</w:t>
            </w:r>
          </w:p>
        </w:tc>
      </w:tr>
      <w:tr w:rsidR="003406AA" w:rsidRPr="006A1F1F" w14:paraId="69A4BC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FED633"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C298F" w14:textId="4A757B16" w:rsidR="003406AA" w:rsidRPr="006A1F1F" w:rsidRDefault="003406AA" w:rsidP="003406AA">
            <w:pPr>
              <w:rPr>
                <w:rFonts w:eastAsia="Calibri"/>
                <w:szCs w:val="22"/>
              </w:rPr>
            </w:pPr>
            <w:r w:rsidRPr="006A1F1F">
              <w:rPr>
                <w:rFonts w:eastAsia="Calibri"/>
                <w:szCs w:val="22"/>
              </w:rPr>
              <w:t>20KUS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833448" w14:textId="4EB128BD" w:rsidR="003406AA" w:rsidRPr="006A1F1F" w:rsidRDefault="003406AA" w:rsidP="003406AA">
            <w:pPr>
              <w:rPr>
                <w:rFonts w:eastAsia="Calibri"/>
                <w:szCs w:val="22"/>
              </w:rPr>
            </w:pPr>
            <w:r w:rsidRPr="006A1F1F">
              <w:rPr>
                <w:rFonts w:eastAsia="Calibri"/>
                <w:szCs w:val="22"/>
              </w:rPr>
              <w:t>Daržų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798620" w14:textId="000CB1E2" w:rsidR="003406AA" w:rsidRPr="006A1F1F" w:rsidRDefault="003406AA" w:rsidP="003406AA">
            <w:pPr>
              <w:jc w:val="right"/>
              <w:rPr>
                <w:rFonts w:eastAsia="Calibri"/>
                <w:szCs w:val="22"/>
              </w:rPr>
            </w:pPr>
            <w:r w:rsidRPr="006A1F1F">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B368B" w14:textId="5E5F8C9B"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83FD3" w14:textId="6DA93BD5" w:rsidR="003406AA" w:rsidRPr="006A1F1F" w:rsidRDefault="003406AA" w:rsidP="003406AA">
            <w:pPr>
              <w:jc w:val="right"/>
              <w:rPr>
                <w:rFonts w:eastAsia="Calibri"/>
                <w:szCs w:val="22"/>
              </w:rPr>
            </w:pPr>
            <w:r w:rsidRPr="006A1F1F">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54683" w14:textId="313B608A"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8B8A4" w14:textId="77777777" w:rsidR="003406AA" w:rsidRPr="006A1F1F" w:rsidRDefault="003406AA" w:rsidP="003406AA">
            <w:pPr>
              <w:jc w:val="center"/>
              <w:rPr>
                <w:rFonts w:eastAsia="Calibri"/>
                <w:szCs w:val="22"/>
              </w:rPr>
            </w:pPr>
            <w:r w:rsidRPr="006A1F1F">
              <w:rPr>
                <w:rFonts w:eastAsia="Calibri"/>
                <w:szCs w:val="22"/>
              </w:rPr>
              <w:t>D</w:t>
            </w:r>
          </w:p>
          <w:p w14:paraId="5FEEE6A8" w14:textId="5700341C"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968025" w14:textId="77777777" w:rsidR="003406AA" w:rsidRPr="006A1F1F" w:rsidRDefault="003406AA" w:rsidP="003406AA">
            <w:pPr>
              <w:jc w:val="center"/>
              <w:rPr>
                <w:rFonts w:eastAsia="Calibri"/>
                <w:szCs w:val="22"/>
              </w:rPr>
            </w:pPr>
            <w:r w:rsidRPr="006A1F1F">
              <w:rPr>
                <w:rFonts w:eastAsia="Calibri"/>
                <w:szCs w:val="22"/>
              </w:rPr>
              <w:t>4400-6484-3789</w:t>
            </w:r>
          </w:p>
          <w:p w14:paraId="6B13976A" w14:textId="00BECFDB" w:rsidR="003406AA" w:rsidRPr="006A1F1F" w:rsidRDefault="003406AA" w:rsidP="003406AA">
            <w:pPr>
              <w:jc w:val="center"/>
              <w:rPr>
                <w:rFonts w:eastAsia="Calibri"/>
                <w:szCs w:val="22"/>
              </w:rPr>
            </w:pPr>
            <w:r w:rsidRPr="006A1F1F">
              <w:rPr>
                <w:rFonts w:eastAsia="Calibri"/>
                <w:szCs w:val="22"/>
              </w:rPr>
              <w:t>4400-6483-5804</w:t>
            </w:r>
          </w:p>
        </w:tc>
      </w:tr>
      <w:tr w:rsidR="003406AA" w:rsidRPr="006A1F1F" w14:paraId="7CA89B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D8233E"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D02D9" w14:textId="210A6DAE" w:rsidR="003406AA" w:rsidRPr="006A1F1F" w:rsidRDefault="003406AA" w:rsidP="003406AA">
            <w:pPr>
              <w:rPr>
                <w:rFonts w:eastAsia="Calibri"/>
                <w:szCs w:val="22"/>
              </w:rPr>
            </w:pPr>
            <w:r w:rsidRPr="006A1F1F">
              <w:rPr>
                <w:rFonts w:eastAsia="Calibri"/>
                <w:szCs w:val="22"/>
              </w:rPr>
              <w:t>21KUS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F32C74" w14:textId="31761719" w:rsidR="003406AA" w:rsidRPr="006A1F1F" w:rsidRDefault="003406AA" w:rsidP="003406AA">
            <w:pPr>
              <w:rPr>
                <w:rFonts w:eastAsia="Calibri"/>
                <w:szCs w:val="22"/>
              </w:rPr>
            </w:pPr>
            <w:proofErr w:type="spellStart"/>
            <w:r w:rsidRPr="006A1F1F">
              <w:rPr>
                <w:rFonts w:eastAsia="Calibri"/>
                <w:szCs w:val="22"/>
              </w:rPr>
              <w:t>Luciūnų</w:t>
            </w:r>
            <w:proofErr w:type="spellEnd"/>
            <w:r w:rsidRPr="006A1F1F">
              <w:rPr>
                <w:rFonts w:eastAsia="Calibri"/>
                <w:szCs w:val="22"/>
              </w:rPr>
              <w:t xml:space="preserve">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FD2E04" w14:textId="103D573B" w:rsidR="003406AA" w:rsidRPr="006A1F1F" w:rsidRDefault="003406AA" w:rsidP="003406AA">
            <w:pPr>
              <w:jc w:val="right"/>
              <w:rPr>
                <w:rFonts w:eastAsia="Calibri"/>
                <w:szCs w:val="22"/>
              </w:rPr>
            </w:pPr>
            <w:r w:rsidRPr="006A1F1F">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1B0E" w14:textId="171E1AAB"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9CC7D" w14:textId="6FDB6D4E" w:rsidR="003406AA" w:rsidRPr="006A1F1F" w:rsidRDefault="003406AA" w:rsidP="003406AA">
            <w:pPr>
              <w:jc w:val="right"/>
              <w:rPr>
                <w:rFonts w:eastAsia="Calibri"/>
                <w:szCs w:val="22"/>
              </w:rPr>
            </w:pPr>
            <w:r w:rsidRPr="006A1F1F">
              <w:rPr>
                <w:rFonts w:eastAsia="Calibri"/>
                <w:szCs w:val="22"/>
              </w:rPr>
              <w:t> 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6C089" w14:textId="4190D52D"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51B8B" w14:textId="2B086BA4"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E59D1" w14:textId="56F52ACA" w:rsidR="003406AA" w:rsidRPr="006A1F1F" w:rsidRDefault="003406AA" w:rsidP="003406AA">
            <w:pPr>
              <w:jc w:val="center"/>
              <w:rPr>
                <w:rFonts w:eastAsia="Calibri"/>
                <w:szCs w:val="22"/>
              </w:rPr>
            </w:pPr>
            <w:r w:rsidRPr="006A1F1F">
              <w:rPr>
                <w:rFonts w:eastAsia="Calibri"/>
                <w:szCs w:val="22"/>
              </w:rPr>
              <w:t>4400-6315-3279</w:t>
            </w:r>
          </w:p>
        </w:tc>
      </w:tr>
      <w:tr w:rsidR="003406AA" w:rsidRPr="006A1F1F" w14:paraId="719475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576338"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865E3F" w14:textId="7F187F83" w:rsidR="003406AA" w:rsidRPr="006A1F1F" w:rsidRDefault="003406AA" w:rsidP="003406AA">
            <w:pPr>
              <w:rPr>
                <w:rFonts w:eastAsia="Calibri"/>
                <w:szCs w:val="22"/>
              </w:rPr>
            </w:pPr>
            <w:r w:rsidRPr="006A1F1F">
              <w:rPr>
                <w:rFonts w:eastAsia="Calibri"/>
                <w:szCs w:val="22"/>
              </w:rPr>
              <w:t>22KUS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DA56F3" w14:textId="6C105257" w:rsidR="003406AA" w:rsidRPr="006A1F1F" w:rsidRDefault="003406AA" w:rsidP="003406AA">
            <w:pPr>
              <w:rPr>
                <w:rFonts w:eastAsia="Calibri"/>
                <w:szCs w:val="22"/>
              </w:rPr>
            </w:pPr>
            <w:r w:rsidRPr="006A1F1F">
              <w:rPr>
                <w:rFonts w:eastAsia="Calibri"/>
                <w:szCs w:val="22"/>
              </w:rPr>
              <w:t>Malūno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468DBC" w14:textId="612F81F4" w:rsidR="003406AA" w:rsidRPr="006A1F1F" w:rsidRDefault="003406AA" w:rsidP="003406AA">
            <w:pPr>
              <w:jc w:val="right"/>
              <w:rPr>
                <w:rFonts w:eastAsia="Calibri"/>
                <w:szCs w:val="22"/>
              </w:rPr>
            </w:pPr>
            <w:r w:rsidRPr="006A1F1F">
              <w:rPr>
                <w:rFonts w:eastAsia="Calibri"/>
                <w:szCs w:val="22"/>
              </w:rPr>
              <w:t>544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1687" w14:textId="711BAE12" w:rsidR="003406AA" w:rsidRPr="006A1F1F" w:rsidRDefault="003406AA" w:rsidP="003406AA">
            <w:pPr>
              <w:jc w:val="right"/>
              <w:rPr>
                <w:rFonts w:eastAsia="Calibri"/>
                <w:szCs w:val="22"/>
              </w:rPr>
            </w:pPr>
            <w:r w:rsidRPr="006A1F1F">
              <w:rPr>
                <w:rFonts w:eastAsia="Calibri"/>
                <w:szCs w:val="22"/>
              </w:rPr>
              <w:t xml:space="preserve"> 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4F97C" w14:textId="502504B0" w:rsidR="003406AA" w:rsidRPr="006A1F1F" w:rsidRDefault="003406AA" w:rsidP="003406AA">
            <w:pPr>
              <w:jc w:val="right"/>
              <w:rPr>
                <w:rFonts w:eastAsia="Calibri"/>
                <w:szCs w:val="22"/>
              </w:rPr>
            </w:pPr>
            <w:r w:rsidRPr="006A1F1F">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3C59E" w14:textId="0B8AB2F0"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162" w14:textId="78CFEA62"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EF548" w14:textId="000CEAD5" w:rsidR="003406AA" w:rsidRPr="006A1F1F" w:rsidRDefault="003406AA" w:rsidP="003406AA">
            <w:pPr>
              <w:jc w:val="center"/>
              <w:rPr>
                <w:rFonts w:eastAsia="Calibri"/>
                <w:szCs w:val="22"/>
              </w:rPr>
            </w:pPr>
            <w:r w:rsidRPr="006A1F1F">
              <w:rPr>
                <w:rFonts w:eastAsia="Calibri"/>
                <w:szCs w:val="22"/>
              </w:rPr>
              <w:t>4400-6310-7831</w:t>
            </w:r>
          </w:p>
        </w:tc>
      </w:tr>
      <w:tr w:rsidR="003406AA" w:rsidRPr="006A1F1F" w14:paraId="0AD2BF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5DCEF2"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08" w14:textId="430A5FBD" w:rsidR="003406AA" w:rsidRPr="006A1F1F" w:rsidRDefault="003406AA" w:rsidP="003406AA">
            <w:pPr>
              <w:rPr>
                <w:rFonts w:eastAsia="Calibri"/>
                <w:szCs w:val="22"/>
              </w:rPr>
            </w:pPr>
            <w:r w:rsidRPr="006A1F1F">
              <w:rPr>
                <w:rFonts w:eastAsia="Calibri"/>
                <w:szCs w:val="22"/>
              </w:rPr>
              <w:t>24KUS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AF5AE2" w14:textId="4471CDC4" w:rsidR="003406AA" w:rsidRPr="006A1F1F" w:rsidRDefault="003406AA" w:rsidP="003406AA">
            <w:pPr>
              <w:rPr>
                <w:rFonts w:eastAsia="Calibri"/>
                <w:szCs w:val="22"/>
              </w:rPr>
            </w:pPr>
            <w:r w:rsidRPr="006A1F1F">
              <w:rPr>
                <w:rFonts w:eastAsia="Calibri"/>
                <w:szCs w:val="22"/>
              </w:rPr>
              <w:t>Parko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3E70FD" w14:textId="6FDC4E57" w:rsidR="003406AA" w:rsidRPr="006A1F1F" w:rsidRDefault="003406AA" w:rsidP="003406AA">
            <w:pPr>
              <w:jc w:val="right"/>
              <w:rPr>
                <w:rFonts w:eastAsia="Calibri"/>
                <w:szCs w:val="22"/>
              </w:rPr>
            </w:pPr>
            <w:r w:rsidRPr="006A1F1F">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14811" w14:textId="7B896553" w:rsidR="003406AA" w:rsidRPr="006A1F1F" w:rsidRDefault="003406AA" w:rsidP="003406AA">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89D2" w14:textId="01418AA4" w:rsidR="003406AA" w:rsidRPr="006A1F1F" w:rsidRDefault="003406AA" w:rsidP="003406AA">
            <w:pPr>
              <w:jc w:val="right"/>
              <w:rPr>
                <w:rFonts w:eastAsia="Calibri"/>
                <w:szCs w:val="22"/>
              </w:rPr>
            </w:pPr>
            <w:r w:rsidRPr="006A1F1F">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085E" w14:textId="544D3D56" w:rsidR="003406AA" w:rsidRPr="006A1F1F" w:rsidRDefault="003406AA" w:rsidP="003406AA">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7D823" w14:textId="02671FCD" w:rsidR="003406AA" w:rsidRPr="006A1F1F" w:rsidRDefault="003406AA" w:rsidP="003406AA">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4B9653" w14:textId="10C1FCD1" w:rsidR="003406AA" w:rsidRPr="006A1F1F" w:rsidRDefault="003406AA" w:rsidP="003406AA">
            <w:pPr>
              <w:jc w:val="center"/>
              <w:rPr>
                <w:rFonts w:eastAsia="Calibri"/>
                <w:szCs w:val="22"/>
              </w:rPr>
            </w:pPr>
            <w:r w:rsidRPr="006A1F1F">
              <w:rPr>
                <w:rFonts w:eastAsia="Calibri"/>
                <w:szCs w:val="22"/>
              </w:rPr>
              <w:t>4400-5116-2519</w:t>
            </w:r>
          </w:p>
        </w:tc>
      </w:tr>
      <w:tr w:rsidR="003406AA" w:rsidRPr="006A1F1F" w14:paraId="36DF5A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201BBF2"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41DFD" w14:textId="69B6A59C" w:rsidR="003406AA" w:rsidRPr="006A1F1F" w:rsidRDefault="003406AA" w:rsidP="003406AA">
            <w:pPr>
              <w:rPr>
                <w:rFonts w:eastAsia="Calibri"/>
                <w:szCs w:val="22"/>
              </w:rPr>
            </w:pPr>
            <w:r w:rsidRPr="006C20C7">
              <w:rPr>
                <w:rFonts w:eastAsia="Calibri"/>
                <w:szCs w:val="22"/>
              </w:rPr>
              <w:t>25KUS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4F3C09" w14:textId="4D3A79F3" w:rsidR="003406AA" w:rsidRPr="006A1F1F" w:rsidRDefault="003406AA" w:rsidP="003406AA">
            <w:pPr>
              <w:rPr>
                <w:rFonts w:eastAsia="Calibri"/>
                <w:szCs w:val="22"/>
              </w:rPr>
            </w:pPr>
            <w:r w:rsidRPr="006C20C7">
              <w:rPr>
                <w:rFonts w:eastAsia="Calibri"/>
                <w:szCs w:val="22"/>
              </w:rPr>
              <w:t>Pievų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BF3044" w14:textId="601C5347" w:rsidR="003406AA" w:rsidRPr="006A1F1F" w:rsidRDefault="003406AA" w:rsidP="003406AA">
            <w:pPr>
              <w:jc w:val="right"/>
              <w:rPr>
                <w:rFonts w:eastAsia="Calibri"/>
                <w:szCs w:val="22"/>
              </w:rPr>
            </w:pPr>
            <w:r w:rsidRPr="006C20C7">
              <w:rPr>
                <w:rFonts w:eastAsia="Calibri"/>
                <w:szCs w:val="22"/>
              </w:rPr>
              <w:t xml:space="preserve"> </w:t>
            </w:r>
            <w:r w:rsidRPr="006C20C7">
              <w:rPr>
                <w:rFonts w:eastAsia="Calibri"/>
                <w:bCs/>
                <w:szCs w:val="22"/>
              </w:rPr>
              <w:t>697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B5215" w14:textId="3DE793B1" w:rsidR="003406AA" w:rsidRPr="006A1F1F" w:rsidRDefault="003406AA" w:rsidP="003406AA">
            <w:pPr>
              <w:jc w:val="right"/>
              <w:rPr>
                <w:rFonts w:eastAsia="Calibri"/>
                <w:szCs w:val="22"/>
              </w:rPr>
            </w:pPr>
            <w:r w:rsidRPr="006C20C7">
              <w:rPr>
                <w:rFonts w:eastAsia="Calibri"/>
                <w:bCs/>
                <w:szCs w:val="22"/>
              </w:rPr>
              <w:t>697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8BE02" w14:textId="121029B3" w:rsidR="003406AA" w:rsidRPr="006A1F1F" w:rsidRDefault="003406AA" w:rsidP="003406AA">
            <w:pPr>
              <w:jc w:val="right"/>
              <w:rPr>
                <w:rFonts w:eastAsia="Calibri"/>
                <w:szCs w:val="22"/>
              </w:rPr>
            </w:pPr>
            <w:r w:rsidRPr="006C20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060D" w14:textId="0A608505"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B0AD2" w14:textId="143C5DEF" w:rsidR="003406AA" w:rsidRPr="006A1F1F" w:rsidRDefault="003406AA" w:rsidP="003406AA">
            <w:pPr>
              <w:jc w:val="center"/>
              <w:rPr>
                <w:rFonts w:eastAsia="Calibri"/>
                <w:szCs w:val="22"/>
              </w:rPr>
            </w:pPr>
            <w:r w:rsidRPr="006C20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3AFBED" w14:textId="07E5430F" w:rsidR="003406AA" w:rsidRPr="006A1F1F" w:rsidRDefault="003406AA" w:rsidP="003406AA">
            <w:pPr>
              <w:jc w:val="center"/>
              <w:rPr>
                <w:rFonts w:eastAsia="Calibri"/>
                <w:szCs w:val="22"/>
              </w:rPr>
            </w:pPr>
            <w:r w:rsidRPr="006C20C7">
              <w:rPr>
                <w:rFonts w:eastAsia="Calibri"/>
                <w:bCs/>
                <w:szCs w:val="22"/>
              </w:rPr>
              <w:t>4400-6312-7457</w:t>
            </w:r>
          </w:p>
        </w:tc>
      </w:tr>
      <w:tr w:rsidR="003406AA" w:rsidRPr="006A1F1F" w14:paraId="2B725F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949C6A"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415D55" w14:textId="1C36416D" w:rsidR="003406AA" w:rsidRPr="006A1F1F" w:rsidRDefault="003406AA" w:rsidP="003406AA">
            <w:pPr>
              <w:rPr>
                <w:rFonts w:eastAsia="Calibri"/>
                <w:szCs w:val="22"/>
              </w:rPr>
            </w:pPr>
            <w:r w:rsidRPr="006C20C7">
              <w:rPr>
                <w:rFonts w:eastAsia="Calibri"/>
                <w:szCs w:val="22"/>
              </w:rPr>
              <w:t>26KUS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A66304" w14:textId="77264878" w:rsidR="003406AA" w:rsidRPr="006A1F1F" w:rsidRDefault="003406AA" w:rsidP="003406AA">
            <w:pPr>
              <w:rPr>
                <w:rFonts w:eastAsia="Calibri"/>
                <w:szCs w:val="22"/>
              </w:rPr>
            </w:pPr>
            <w:r w:rsidRPr="006C20C7">
              <w:rPr>
                <w:rFonts w:eastAsia="Calibri"/>
                <w:szCs w:val="22"/>
              </w:rPr>
              <w:t>Želvelės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3161D3" w14:textId="1704B983" w:rsidR="003406AA" w:rsidRPr="006A1F1F" w:rsidRDefault="003406AA" w:rsidP="003406AA">
            <w:pPr>
              <w:jc w:val="right"/>
              <w:rPr>
                <w:rFonts w:eastAsia="Calibri"/>
                <w:szCs w:val="22"/>
              </w:rPr>
            </w:pPr>
            <w:r w:rsidRPr="006C20C7">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2BF89" w14:textId="59B09498" w:rsidR="003406AA" w:rsidRPr="006A1F1F" w:rsidRDefault="003406AA" w:rsidP="003406AA">
            <w:pPr>
              <w:jc w:val="right"/>
              <w:rPr>
                <w:rFonts w:eastAsia="Calibri"/>
                <w:szCs w:val="22"/>
              </w:rPr>
            </w:pPr>
            <w:r w:rsidRPr="006C20C7">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A331" w14:textId="79807792"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36006" w14:textId="28D7FFC1"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79C20" w14:textId="754857E4" w:rsidR="003406AA" w:rsidRPr="006A1F1F" w:rsidRDefault="003406AA" w:rsidP="003406AA">
            <w:pPr>
              <w:jc w:val="center"/>
              <w:rPr>
                <w:rFonts w:eastAsia="Calibri"/>
                <w:szCs w:val="22"/>
              </w:rPr>
            </w:pPr>
            <w:r w:rsidRPr="006C20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D3837" w14:textId="5E640E9D" w:rsidR="003406AA" w:rsidRPr="006A1F1F" w:rsidRDefault="003406AA" w:rsidP="003406AA">
            <w:pPr>
              <w:jc w:val="center"/>
              <w:rPr>
                <w:rFonts w:eastAsia="Calibri"/>
                <w:szCs w:val="22"/>
              </w:rPr>
            </w:pPr>
            <w:r w:rsidRPr="006C20C7">
              <w:rPr>
                <w:rFonts w:eastAsia="Calibri"/>
                <w:szCs w:val="22"/>
              </w:rPr>
              <w:t>4400-6312-7913</w:t>
            </w:r>
          </w:p>
        </w:tc>
      </w:tr>
      <w:tr w:rsidR="003406AA" w:rsidRPr="006A1F1F" w14:paraId="627B6D2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29FC45"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BFCFDC" w14:textId="4BF470C0" w:rsidR="003406AA" w:rsidRPr="006A1F1F" w:rsidRDefault="003406AA" w:rsidP="003406AA">
            <w:pPr>
              <w:rPr>
                <w:rFonts w:eastAsia="Calibri"/>
                <w:szCs w:val="22"/>
              </w:rPr>
            </w:pPr>
            <w:r w:rsidRPr="006C20C7">
              <w:rPr>
                <w:rFonts w:eastAsia="Calibri"/>
                <w:szCs w:val="22"/>
              </w:rPr>
              <w:t>37KUS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96213C" w14:textId="53130786" w:rsidR="003406AA" w:rsidRPr="006A1F1F" w:rsidRDefault="003406AA" w:rsidP="003406AA">
            <w:pPr>
              <w:rPr>
                <w:rFonts w:eastAsia="Calibri"/>
                <w:szCs w:val="22"/>
              </w:rPr>
            </w:pPr>
            <w:r w:rsidRPr="006C20C7">
              <w:rPr>
                <w:rFonts w:eastAsia="Calibri"/>
                <w:szCs w:val="22"/>
              </w:rPr>
              <w:t xml:space="preserve">Bažnyčios g., </w:t>
            </w:r>
            <w:proofErr w:type="spellStart"/>
            <w:r w:rsidRPr="006C20C7">
              <w:rPr>
                <w:rFonts w:eastAsia="Calibri"/>
                <w:szCs w:val="22"/>
              </w:rPr>
              <w:t>Užunvėžių</w:t>
            </w:r>
            <w:proofErr w:type="spellEnd"/>
            <w:r w:rsidRPr="006C20C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85CD5F" w14:textId="58EE3055" w:rsidR="003406AA" w:rsidRPr="006A1F1F" w:rsidRDefault="003406AA" w:rsidP="003406AA">
            <w:pPr>
              <w:jc w:val="right"/>
              <w:rPr>
                <w:rFonts w:eastAsia="Calibri"/>
                <w:szCs w:val="22"/>
              </w:rPr>
            </w:pPr>
            <w:r w:rsidRPr="006C20C7">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46F6E" w14:textId="3CDDCA7F"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3B875" w14:textId="715589C3" w:rsidR="003406AA" w:rsidRPr="006A1F1F" w:rsidRDefault="003406AA" w:rsidP="003406AA">
            <w:pPr>
              <w:jc w:val="right"/>
              <w:rPr>
                <w:rFonts w:eastAsia="Calibri"/>
                <w:szCs w:val="22"/>
              </w:rPr>
            </w:pPr>
            <w:r w:rsidRPr="006C20C7">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8571D" w14:textId="16D281A0"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2E1FB" w14:textId="7EEDAD7D" w:rsidR="003406AA" w:rsidRPr="006A1F1F" w:rsidRDefault="003406AA" w:rsidP="003406AA">
            <w:pPr>
              <w:jc w:val="center"/>
              <w:rPr>
                <w:rFonts w:eastAsia="Calibri"/>
                <w:szCs w:val="22"/>
              </w:rPr>
            </w:pPr>
            <w:r w:rsidRPr="006C20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429FB" w14:textId="616C89A4" w:rsidR="003406AA" w:rsidRPr="006A1F1F" w:rsidRDefault="003406AA" w:rsidP="003406AA">
            <w:pPr>
              <w:jc w:val="center"/>
              <w:rPr>
                <w:rFonts w:eastAsia="Calibri"/>
                <w:szCs w:val="22"/>
              </w:rPr>
            </w:pPr>
            <w:r w:rsidRPr="006C20C7">
              <w:rPr>
                <w:rFonts w:eastAsia="Calibri"/>
                <w:szCs w:val="22"/>
              </w:rPr>
              <w:t>4400-5435-5898</w:t>
            </w:r>
          </w:p>
        </w:tc>
      </w:tr>
      <w:tr w:rsidR="003406AA" w:rsidRPr="006A1F1F" w14:paraId="5EACFA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18663D" w14:textId="77777777" w:rsidR="003406AA" w:rsidRPr="006A1F1F" w:rsidRDefault="003406AA" w:rsidP="003406AA">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6F48C" w14:textId="5DD27270" w:rsidR="003406AA" w:rsidRPr="006A1F1F" w:rsidRDefault="003406AA" w:rsidP="003406AA">
            <w:pPr>
              <w:rPr>
                <w:rFonts w:eastAsia="Calibri"/>
                <w:szCs w:val="22"/>
              </w:rPr>
            </w:pPr>
            <w:r w:rsidRPr="006C20C7">
              <w:rPr>
                <w:rFonts w:eastAsia="Calibri"/>
                <w:szCs w:val="22"/>
              </w:rPr>
              <w:t>38KUS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B07627" w14:textId="710BAC13" w:rsidR="003406AA" w:rsidRPr="006A1F1F" w:rsidRDefault="003406AA" w:rsidP="003406AA">
            <w:pPr>
              <w:rPr>
                <w:rFonts w:eastAsia="Calibri"/>
                <w:szCs w:val="22"/>
              </w:rPr>
            </w:pPr>
            <w:proofErr w:type="spellStart"/>
            <w:r w:rsidRPr="006C20C7">
              <w:rPr>
                <w:rFonts w:eastAsia="Calibri"/>
                <w:szCs w:val="22"/>
              </w:rPr>
              <w:t>Užunvėžių</w:t>
            </w:r>
            <w:proofErr w:type="spellEnd"/>
            <w:r w:rsidRPr="006C20C7">
              <w:rPr>
                <w:rFonts w:eastAsia="Calibri"/>
                <w:szCs w:val="22"/>
              </w:rPr>
              <w:t xml:space="preserve"> g., </w:t>
            </w:r>
            <w:proofErr w:type="spellStart"/>
            <w:r w:rsidRPr="006C20C7">
              <w:rPr>
                <w:rFonts w:eastAsia="Calibri"/>
                <w:szCs w:val="22"/>
              </w:rPr>
              <w:t>Užunvėžių</w:t>
            </w:r>
            <w:proofErr w:type="spellEnd"/>
            <w:r w:rsidRPr="006C20C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B18119" w14:textId="7CECCD09" w:rsidR="003406AA" w:rsidRPr="006A1F1F" w:rsidRDefault="003406AA" w:rsidP="003406AA">
            <w:pPr>
              <w:jc w:val="right"/>
              <w:rPr>
                <w:rFonts w:eastAsia="Calibri"/>
                <w:szCs w:val="22"/>
              </w:rPr>
            </w:pPr>
            <w:r w:rsidRPr="006C20C7">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26822" w14:textId="6DF95075"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1C834" w14:textId="1225F8C8" w:rsidR="003406AA" w:rsidRPr="006A1F1F" w:rsidRDefault="003406AA" w:rsidP="003406AA">
            <w:pPr>
              <w:jc w:val="right"/>
              <w:rPr>
                <w:rFonts w:eastAsia="Calibri"/>
                <w:szCs w:val="22"/>
              </w:rPr>
            </w:pPr>
            <w:r w:rsidRPr="006C20C7">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A4371" w14:textId="223B18E9" w:rsidR="003406AA" w:rsidRPr="006A1F1F" w:rsidRDefault="003406AA" w:rsidP="003406AA">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A03A4" w14:textId="76D88A75" w:rsidR="003406AA" w:rsidRPr="006A1F1F" w:rsidRDefault="003406AA" w:rsidP="003406AA">
            <w:pPr>
              <w:jc w:val="center"/>
              <w:rPr>
                <w:rFonts w:eastAsia="Calibri"/>
                <w:szCs w:val="22"/>
              </w:rPr>
            </w:pPr>
            <w:r w:rsidRPr="006C20C7">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EA9042" w14:textId="1D3C82C8" w:rsidR="003406AA" w:rsidRPr="006A1F1F" w:rsidRDefault="003406AA" w:rsidP="003406AA">
            <w:pPr>
              <w:jc w:val="center"/>
              <w:rPr>
                <w:rFonts w:eastAsia="Calibri"/>
                <w:szCs w:val="22"/>
              </w:rPr>
            </w:pPr>
            <w:r w:rsidRPr="006C20C7">
              <w:rPr>
                <w:rFonts w:eastAsia="Calibri"/>
                <w:szCs w:val="22"/>
              </w:rPr>
              <w:t>4400-5435-5902</w:t>
            </w:r>
          </w:p>
        </w:tc>
      </w:tr>
      <w:tr w:rsidR="008A33CE" w:rsidRPr="006A1F1F" w14:paraId="66ED7C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29518A52" w14:textId="77777777" w:rsidR="008A33CE" w:rsidRPr="006A1F1F" w:rsidRDefault="008A33CE" w:rsidP="008A33CE">
            <w:pPr>
              <w:tabs>
                <w:tab w:val="center" w:pos="4819"/>
                <w:tab w:val="right" w:pos="9638"/>
              </w:tabs>
              <w:rPr>
                <w:rFonts w:eastAsia="Calibri"/>
                <w:i/>
                <w:iCs/>
                <w:szCs w:val="22"/>
              </w:rPr>
            </w:pPr>
            <w:r w:rsidRPr="006A1F1F">
              <w:rPr>
                <w:rFonts w:eastAsia="Calibri"/>
                <w:i/>
                <w:iCs/>
                <w:szCs w:val="22"/>
              </w:rPr>
              <w:t>6.2.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383447BA" w14:textId="77777777" w:rsidR="008A33CE" w:rsidRPr="006A1F1F" w:rsidRDefault="008A33CE" w:rsidP="008A33CE">
            <w:pPr>
              <w:rPr>
                <w:rFonts w:eastAsia="Calibri"/>
                <w:i/>
                <w:iCs/>
                <w:szCs w:val="22"/>
              </w:rPr>
            </w:pPr>
            <w:r w:rsidRPr="006A1F1F">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48B07F8A" w14:textId="687E510C" w:rsidR="008A33CE" w:rsidRPr="006A1F1F" w:rsidRDefault="008A33CE" w:rsidP="008A33CE">
            <w:pPr>
              <w:jc w:val="right"/>
              <w:rPr>
                <w:rFonts w:eastAsia="Calibri"/>
                <w:i/>
                <w:iCs/>
                <w:szCs w:val="22"/>
              </w:rPr>
            </w:pPr>
            <w:r w:rsidRPr="006C20C7">
              <w:rPr>
                <w:rFonts w:eastAsia="Calibri"/>
                <w:i/>
                <w:iCs/>
                <w:szCs w:val="22"/>
              </w:rPr>
              <w:t>151 147</w:t>
            </w:r>
          </w:p>
        </w:tc>
        <w:tc>
          <w:tcPr>
            <w:tcW w:w="1133" w:type="dxa"/>
            <w:tcBorders>
              <w:top w:val="single" w:sz="4" w:space="0" w:color="auto"/>
              <w:left w:val="single" w:sz="4" w:space="0" w:color="auto"/>
              <w:bottom w:val="single" w:sz="4" w:space="0" w:color="auto"/>
              <w:right w:val="single" w:sz="4" w:space="0" w:color="auto"/>
            </w:tcBorders>
            <w:vAlign w:val="center"/>
          </w:tcPr>
          <w:p w14:paraId="3619AA39" w14:textId="5B977412" w:rsidR="008A33CE" w:rsidRPr="006A1F1F" w:rsidRDefault="008A33CE" w:rsidP="008A33CE">
            <w:pPr>
              <w:jc w:val="right"/>
              <w:rPr>
                <w:rFonts w:eastAsia="Calibri"/>
                <w:i/>
                <w:iCs/>
                <w:szCs w:val="22"/>
              </w:rPr>
            </w:pPr>
            <w:r w:rsidRPr="006C20C7">
              <w:rPr>
                <w:rFonts w:eastAsia="Calibri"/>
                <w:i/>
                <w:iCs/>
                <w:szCs w:val="22"/>
              </w:rPr>
              <w:t>1 237</w:t>
            </w:r>
          </w:p>
        </w:tc>
        <w:tc>
          <w:tcPr>
            <w:tcW w:w="1133" w:type="dxa"/>
            <w:tcBorders>
              <w:top w:val="single" w:sz="4" w:space="0" w:color="auto"/>
              <w:left w:val="single" w:sz="4" w:space="0" w:color="auto"/>
              <w:bottom w:val="single" w:sz="4" w:space="0" w:color="auto"/>
              <w:right w:val="single" w:sz="4" w:space="0" w:color="auto"/>
            </w:tcBorders>
            <w:vAlign w:val="center"/>
          </w:tcPr>
          <w:p w14:paraId="11A4256D" w14:textId="09DA1414" w:rsidR="008A33CE" w:rsidRPr="006A1F1F" w:rsidRDefault="008A33CE" w:rsidP="008A33CE">
            <w:pPr>
              <w:jc w:val="right"/>
              <w:rPr>
                <w:rFonts w:eastAsia="Calibri"/>
                <w:i/>
                <w:iCs/>
                <w:szCs w:val="22"/>
              </w:rPr>
            </w:pPr>
            <w:r w:rsidRPr="006C20C7">
              <w:rPr>
                <w:rFonts w:eastAsia="Calibri"/>
                <w:i/>
                <w:iCs/>
                <w:szCs w:val="22"/>
              </w:rPr>
              <w:t>106 804</w:t>
            </w:r>
          </w:p>
        </w:tc>
        <w:tc>
          <w:tcPr>
            <w:tcW w:w="1133" w:type="dxa"/>
            <w:tcBorders>
              <w:top w:val="single" w:sz="4" w:space="0" w:color="auto"/>
              <w:left w:val="single" w:sz="4" w:space="0" w:color="auto"/>
              <w:bottom w:val="single" w:sz="4" w:space="0" w:color="auto"/>
              <w:right w:val="single" w:sz="4" w:space="0" w:color="auto"/>
            </w:tcBorders>
            <w:vAlign w:val="center"/>
          </w:tcPr>
          <w:p w14:paraId="613C7C78" w14:textId="6FD04B77" w:rsidR="008A33CE" w:rsidRPr="006A1F1F" w:rsidRDefault="008A33CE" w:rsidP="008A33CE">
            <w:pPr>
              <w:jc w:val="right"/>
              <w:rPr>
                <w:rFonts w:eastAsia="Calibri"/>
                <w:i/>
                <w:iCs/>
                <w:szCs w:val="22"/>
              </w:rPr>
            </w:pPr>
            <w:r w:rsidRPr="006C20C7">
              <w:rPr>
                <w:rFonts w:eastAsia="Calibri"/>
                <w:i/>
                <w:iCs/>
                <w:szCs w:val="22"/>
              </w:rPr>
              <w:t>43 106</w:t>
            </w:r>
          </w:p>
        </w:tc>
        <w:tc>
          <w:tcPr>
            <w:tcW w:w="1133" w:type="dxa"/>
            <w:tcBorders>
              <w:top w:val="single" w:sz="4" w:space="0" w:color="auto"/>
              <w:left w:val="single" w:sz="4" w:space="0" w:color="auto"/>
              <w:bottom w:val="single" w:sz="4" w:space="0" w:color="auto"/>
              <w:right w:val="single" w:sz="4" w:space="0" w:color="auto"/>
            </w:tcBorders>
            <w:vAlign w:val="center"/>
          </w:tcPr>
          <w:p w14:paraId="687FF86F" w14:textId="77777777" w:rsidR="008A33CE" w:rsidRPr="006A1F1F" w:rsidRDefault="008A33CE" w:rsidP="008A33CE">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06AA94C" w14:textId="77777777" w:rsidR="008A33CE" w:rsidRPr="006A1F1F" w:rsidRDefault="008A33CE" w:rsidP="008A33CE">
            <w:pPr>
              <w:jc w:val="center"/>
              <w:rPr>
                <w:rFonts w:eastAsia="Calibri"/>
                <w:i/>
                <w:iCs/>
                <w:szCs w:val="22"/>
              </w:rPr>
            </w:pPr>
          </w:p>
        </w:tc>
      </w:tr>
      <w:tr w:rsidR="004937E6" w:rsidRPr="006A1F1F" w14:paraId="3285A6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CC8905" w14:textId="77777777" w:rsidR="004937E6" w:rsidRPr="006A1F1F"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1499A" w14:textId="47C92D75" w:rsidR="004937E6" w:rsidRPr="006A1F1F" w:rsidRDefault="004937E6" w:rsidP="004937E6">
            <w:pPr>
              <w:rPr>
                <w:rFonts w:eastAsia="Calibri"/>
                <w:szCs w:val="22"/>
              </w:rPr>
            </w:pPr>
            <w:r w:rsidRPr="006C20C7">
              <w:rPr>
                <w:rFonts w:eastAsia="Calibri"/>
                <w:szCs w:val="22"/>
              </w:rPr>
              <w:t>ku1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61690B" w14:textId="6B89EB69" w:rsidR="004937E6" w:rsidRPr="006A1F1F" w:rsidRDefault="004937E6" w:rsidP="004937E6">
            <w:pPr>
              <w:rPr>
                <w:rFonts w:eastAsia="Calibri"/>
                <w:szCs w:val="22"/>
              </w:rPr>
            </w:pPr>
            <w:r w:rsidRPr="006C20C7">
              <w:rPr>
                <w:rFonts w:eastAsia="Calibri"/>
                <w:szCs w:val="22"/>
              </w:rPr>
              <w:t>Kurkliai–</w:t>
            </w:r>
            <w:proofErr w:type="spellStart"/>
            <w:r w:rsidRPr="006C20C7">
              <w:rPr>
                <w:rFonts w:eastAsia="Calibri"/>
                <w:szCs w:val="22"/>
              </w:rPr>
              <w:t>Gražiavietė</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7407AB80" w14:textId="646B1A0D" w:rsidR="004937E6" w:rsidRPr="006A1F1F"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54B4BE7" w14:textId="44D2C20C" w:rsidR="004937E6" w:rsidRPr="006A1F1F"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4ABC73F" w14:textId="4EDE64ED" w:rsidR="004937E6" w:rsidRPr="006A1F1F"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D0765B3" w14:textId="5E070883" w:rsidR="004937E6" w:rsidRPr="006A1F1F"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FD54524" w14:textId="4AC5CA7F" w:rsidR="004937E6" w:rsidRPr="006A1F1F" w:rsidRDefault="004937E6" w:rsidP="004937E6">
            <w:pPr>
              <w:jc w:val="center"/>
              <w:rPr>
                <w:rFonts w:eastAsia="Calibri"/>
                <w:szCs w:val="22"/>
              </w:rPr>
            </w:pPr>
            <w:proofErr w:type="spellStart"/>
            <w:r w:rsidRPr="006C20C7">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CA49FF" w14:textId="2297BFA0" w:rsidR="004937E6" w:rsidRPr="006A1F1F" w:rsidRDefault="004937E6" w:rsidP="004937E6">
            <w:pPr>
              <w:jc w:val="center"/>
              <w:rPr>
                <w:rFonts w:eastAsia="Calibri"/>
                <w:szCs w:val="22"/>
              </w:rPr>
            </w:pPr>
            <w:r w:rsidRPr="006C20C7">
              <w:rPr>
                <w:rFonts w:eastAsia="Calibri"/>
                <w:szCs w:val="22"/>
              </w:rPr>
              <w:t>4400-5555-2326</w:t>
            </w:r>
          </w:p>
        </w:tc>
      </w:tr>
      <w:tr w:rsidR="004937E6" w:rsidRPr="00BE6E5C" w14:paraId="37D07F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481E19" w14:textId="77777777" w:rsidR="004937E6" w:rsidRPr="00BE6E5C"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7830C" w14:textId="1BD98F48" w:rsidR="004937E6" w:rsidRPr="00BE6E5C" w:rsidRDefault="004937E6" w:rsidP="004937E6">
            <w:pPr>
              <w:rPr>
                <w:rFonts w:eastAsia="Calibri"/>
                <w:szCs w:val="22"/>
              </w:rPr>
            </w:pPr>
            <w:r w:rsidRPr="006C20C7">
              <w:rPr>
                <w:rFonts w:eastAsia="Calibri"/>
                <w:szCs w:val="22"/>
              </w:rPr>
              <w:t>ku1-1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2B0E4A" w14:textId="20CA388C" w:rsidR="004937E6" w:rsidRPr="00BE6E5C" w:rsidRDefault="004937E6" w:rsidP="004937E6">
            <w:pPr>
              <w:rPr>
                <w:rFonts w:eastAsia="Calibri"/>
                <w:szCs w:val="22"/>
              </w:rPr>
            </w:pPr>
            <w:r w:rsidRPr="006C20C7">
              <w:rPr>
                <w:rFonts w:eastAsia="Calibri"/>
                <w:szCs w:val="22"/>
              </w:rPr>
              <w:t>Kelias Nr. 1201–</w:t>
            </w:r>
            <w:proofErr w:type="spellStart"/>
            <w:r w:rsidRPr="006C20C7">
              <w:rPr>
                <w:rFonts w:eastAsia="Calibri"/>
                <w:szCs w:val="22"/>
              </w:rPr>
              <w:t>Vyliaudiškis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AD03028" w14:textId="490E39FE" w:rsidR="004937E6" w:rsidRPr="00BE6E5C" w:rsidRDefault="004937E6" w:rsidP="004937E6">
            <w:pPr>
              <w:jc w:val="right"/>
              <w:rPr>
                <w:rFonts w:eastAsia="Calibri"/>
                <w:szCs w:val="22"/>
              </w:rPr>
            </w:pPr>
            <w:r w:rsidRPr="006C20C7">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4515D" w14:textId="6C1C2945" w:rsidR="004937E6" w:rsidRPr="00BE6E5C" w:rsidRDefault="004937E6" w:rsidP="004937E6">
            <w:pPr>
              <w:jc w:val="right"/>
              <w:rPr>
                <w:rFonts w:eastAsia="Calibri"/>
                <w:szCs w:val="22"/>
              </w:rPr>
            </w:pPr>
            <w:r w:rsidRPr="006C20C7">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226A9" w14:textId="28D5032B" w:rsidR="004937E6" w:rsidRPr="00BE6E5C" w:rsidRDefault="004937E6" w:rsidP="004937E6">
            <w:pPr>
              <w:jc w:val="right"/>
              <w:rPr>
                <w:rFonts w:eastAsia="Calibri"/>
                <w:szCs w:val="22"/>
              </w:rPr>
            </w:pPr>
            <w:r w:rsidRPr="006C20C7">
              <w:rPr>
                <w:rFonts w:eastAsia="Calibri"/>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22558" w14:textId="5B26D827" w:rsidR="004937E6" w:rsidRPr="00BE6E5C"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F75DD" w14:textId="219C9979" w:rsidR="004937E6" w:rsidRPr="00BE6E5C" w:rsidRDefault="004937E6" w:rsidP="004937E6">
            <w:pPr>
              <w:jc w:val="center"/>
              <w:rPr>
                <w:rFonts w:eastAsia="Calibri"/>
                <w:szCs w:val="22"/>
              </w:rPr>
            </w:pPr>
            <w:proofErr w:type="spellStart"/>
            <w:r w:rsidRPr="006C20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897168" w14:textId="349DCA8B" w:rsidR="004937E6" w:rsidRPr="00BE6E5C" w:rsidRDefault="004937E6" w:rsidP="004937E6">
            <w:pPr>
              <w:jc w:val="center"/>
              <w:rPr>
                <w:rFonts w:eastAsia="Calibri"/>
                <w:szCs w:val="22"/>
              </w:rPr>
            </w:pPr>
            <w:r w:rsidRPr="006C20C7">
              <w:rPr>
                <w:rFonts w:eastAsia="Calibri"/>
                <w:szCs w:val="22"/>
              </w:rPr>
              <w:t>4400-5555-3923</w:t>
            </w:r>
          </w:p>
        </w:tc>
      </w:tr>
      <w:tr w:rsidR="004937E6" w:rsidRPr="004B1509" w14:paraId="374580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BCAC42"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95457" w14:textId="79944BE5" w:rsidR="004937E6" w:rsidRPr="004B1509" w:rsidRDefault="004937E6" w:rsidP="004937E6">
            <w:pPr>
              <w:rPr>
                <w:rFonts w:eastAsia="Calibri"/>
                <w:szCs w:val="22"/>
              </w:rPr>
            </w:pPr>
            <w:r w:rsidRPr="006C20C7">
              <w:rPr>
                <w:rFonts w:eastAsia="Calibri"/>
                <w:szCs w:val="22"/>
              </w:rPr>
              <w:t>ku2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956AD0" w14:textId="65E9D267" w:rsidR="004937E6" w:rsidRPr="004B1509" w:rsidRDefault="004937E6" w:rsidP="004937E6">
            <w:pPr>
              <w:rPr>
                <w:rFonts w:eastAsia="Calibri"/>
                <w:szCs w:val="22"/>
              </w:rPr>
            </w:pPr>
            <w:r w:rsidRPr="006C20C7">
              <w:rPr>
                <w:rFonts w:eastAsia="Calibri"/>
                <w:szCs w:val="22"/>
              </w:rPr>
              <w:t>Kurkliai II–</w:t>
            </w:r>
            <w:proofErr w:type="spellStart"/>
            <w:r w:rsidRPr="006C20C7">
              <w:rPr>
                <w:rFonts w:eastAsia="Calibri"/>
                <w:szCs w:val="22"/>
              </w:rPr>
              <w:t>Vaiveriškės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82FAC44" w14:textId="7E428990" w:rsidR="004937E6" w:rsidRPr="004B1509" w:rsidRDefault="004937E6" w:rsidP="004937E6">
            <w:pPr>
              <w:jc w:val="right"/>
              <w:rPr>
                <w:rFonts w:eastAsia="Calibri"/>
                <w:szCs w:val="22"/>
              </w:rPr>
            </w:pPr>
            <w:r w:rsidRPr="006C20C7">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8C8A" w14:textId="0E7E6BFC" w:rsidR="004937E6" w:rsidRPr="004B1509"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C49D3" w14:textId="0772FD27" w:rsidR="004937E6" w:rsidRPr="004B1509" w:rsidRDefault="004937E6" w:rsidP="004937E6">
            <w:pPr>
              <w:jc w:val="right"/>
              <w:rPr>
                <w:rFonts w:eastAsia="Calibri"/>
                <w:szCs w:val="22"/>
              </w:rPr>
            </w:pPr>
            <w:r w:rsidRPr="006C20C7">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E644" w14:textId="354A7072" w:rsidR="004937E6" w:rsidRPr="004B1509" w:rsidRDefault="004937E6" w:rsidP="004937E6">
            <w:pPr>
              <w:jc w:val="right"/>
              <w:rPr>
                <w:rFonts w:eastAsia="Calibri"/>
                <w:bCs/>
                <w:szCs w:val="22"/>
              </w:rPr>
            </w:pPr>
            <w:r w:rsidRPr="006C20C7">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68489" w14:textId="4324EBB1" w:rsidR="004937E6" w:rsidRPr="004B1509" w:rsidRDefault="004937E6" w:rsidP="004937E6">
            <w:pPr>
              <w:jc w:val="center"/>
              <w:rPr>
                <w:rFonts w:eastAsia="Calibri"/>
                <w:bCs/>
                <w:szCs w:val="22"/>
              </w:rPr>
            </w:pPr>
            <w:proofErr w:type="spellStart"/>
            <w:r w:rsidRPr="006C20C7">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F760B3" w14:textId="1C4A1A37" w:rsidR="004937E6" w:rsidRPr="004B1509" w:rsidRDefault="004937E6" w:rsidP="004937E6">
            <w:pPr>
              <w:jc w:val="center"/>
              <w:rPr>
                <w:rFonts w:eastAsia="Calibri"/>
                <w:szCs w:val="22"/>
              </w:rPr>
            </w:pPr>
            <w:r w:rsidRPr="006C20C7">
              <w:rPr>
                <w:rFonts w:eastAsia="Calibri"/>
                <w:szCs w:val="22"/>
              </w:rPr>
              <w:t>4400-5555-3956</w:t>
            </w:r>
          </w:p>
        </w:tc>
      </w:tr>
      <w:tr w:rsidR="004937E6" w:rsidRPr="004B1509" w14:paraId="560C52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B84487"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9E163" w14:textId="5E9B5447" w:rsidR="004937E6" w:rsidRPr="004B1509" w:rsidRDefault="004937E6" w:rsidP="004937E6">
            <w:pPr>
              <w:rPr>
                <w:rFonts w:eastAsia="Calibri"/>
                <w:szCs w:val="22"/>
              </w:rPr>
            </w:pPr>
            <w:r w:rsidRPr="006C20C7">
              <w:rPr>
                <w:rFonts w:eastAsia="Calibri"/>
                <w:szCs w:val="22"/>
              </w:rPr>
              <w:t>ku5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84D7B" w14:textId="13761006" w:rsidR="004937E6" w:rsidRPr="004B1509" w:rsidRDefault="004937E6" w:rsidP="004937E6">
            <w:pPr>
              <w:rPr>
                <w:rFonts w:eastAsia="Calibri"/>
                <w:szCs w:val="22"/>
              </w:rPr>
            </w:pPr>
            <w:r w:rsidRPr="006C20C7">
              <w:rPr>
                <w:rFonts w:eastAsia="Calibri"/>
                <w:szCs w:val="22"/>
              </w:rPr>
              <w:t>Kelias Nr. A6–</w:t>
            </w:r>
            <w:proofErr w:type="spellStart"/>
            <w:r w:rsidRPr="006C20C7">
              <w:rPr>
                <w:rFonts w:eastAsia="Calibri"/>
                <w:szCs w:val="22"/>
              </w:rPr>
              <w:t>Dalinka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7816292" w14:textId="545DAE91" w:rsidR="004937E6" w:rsidRPr="004B1509" w:rsidRDefault="004937E6" w:rsidP="004937E6">
            <w:pPr>
              <w:jc w:val="right"/>
              <w:rPr>
                <w:rFonts w:eastAsia="Calibri"/>
                <w:szCs w:val="22"/>
              </w:rPr>
            </w:pPr>
            <w:r w:rsidRPr="006C20C7">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2A51" w14:textId="51BD3AD9" w:rsidR="004937E6" w:rsidRPr="004B1509"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756DE" w14:textId="5FF43165" w:rsidR="004937E6" w:rsidRPr="004B1509" w:rsidRDefault="004937E6" w:rsidP="004937E6">
            <w:pPr>
              <w:jc w:val="right"/>
              <w:rPr>
                <w:rFonts w:eastAsia="Calibri"/>
                <w:szCs w:val="22"/>
              </w:rPr>
            </w:pPr>
            <w:r w:rsidRPr="006C20C7">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C5CA3" w14:textId="4A13F2A5" w:rsidR="004937E6" w:rsidRPr="004B1509"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B8D3" w14:textId="7FB393C5" w:rsidR="004937E6" w:rsidRPr="004B1509" w:rsidRDefault="004937E6" w:rsidP="004937E6">
            <w:pPr>
              <w:jc w:val="center"/>
              <w:rPr>
                <w:rFonts w:eastAsia="Calibri"/>
                <w:bCs/>
                <w:szCs w:val="22"/>
              </w:rPr>
            </w:pPr>
            <w:proofErr w:type="spellStart"/>
            <w:r w:rsidRPr="006C20C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6147CC" w14:textId="4C9E21CC" w:rsidR="004937E6" w:rsidRPr="004B1509" w:rsidRDefault="004937E6" w:rsidP="004937E6">
            <w:pPr>
              <w:jc w:val="center"/>
              <w:rPr>
                <w:rFonts w:eastAsia="Calibri"/>
                <w:szCs w:val="22"/>
              </w:rPr>
            </w:pPr>
            <w:r w:rsidRPr="006C20C7">
              <w:rPr>
                <w:rFonts w:eastAsia="Calibri"/>
                <w:szCs w:val="22"/>
              </w:rPr>
              <w:t>-</w:t>
            </w:r>
          </w:p>
        </w:tc>
      </w:tr>
      <w:tr w:rsidR="004937E6" w:rsidRPr="006A1F1F" w14:paraId="5F2073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C3CA7D" w14:textId="77777777" w:rsidR="004937E6" w:rsidRPr="006A1F1F"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BE68A" w14:textId="728616A0" w:rsidR="004937E6" w:rsidRPr="006A1F1F" w:rsidRDefault="004937E6" w:rsidP="004937E6">
            <w:pPr>
              <w:rPr>
                <w:rFonts w:eastAsia="Calibri"/>
                <w:szCs w:val="22"/>
              </w:rPr>
            </w:pPr>
            <w:r w:rsidRPr="006C20C7">
              <w:rPr>
                <w:rFonts w:eastAsia="Calibri"/>
                <w:szCs w:val="22"/>
              </w:rPr>
              <w:t>ku6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0820C2" w14:textId="47B9653B" w:rsidR="004937E6" w:rsidRPr="006A1F1F" w:rsidRDefault="004937E6" w:rsidP="004937E6">
            <w:pPr>
              <w:rPr>
                <w:rFonts w:eastAsia="Calibri"/>
                <w:szCs w:val="22"/>
              </w:rPr>
            </w:pPr>
            <w:r w:rsidRPr="006C20C7">
              <w:rPr>
                <w:rFonts w:eastAsia="Calibri"/>
                <w:szCs w:val="22"/>
              </w:rPr>
              <w:t xml:space="preserve">Pravažiuojamasis kelias nuo pilkapyno </w:t>
            </w:r>
            <w:proofErr w:type="spellStart"/>
            <w:r w:rsidRPr="006C20C7">
              <w:rPr>
                <w:rFonts w:eastAsia="Calibri"/>
                <w:szCs w:val="22"/>
              </w:rPr>
              <w:t>Užušilių</w:t>
            </w:r>
            <w:proofErr w:type="spellEnd"/>
            <w:r w:rsidRPr="006C20C7">
              <w:rPr>
                <w:rFonts w:eastAsia="Calibri"/>
                <w:szCs w:val="22"/>
              </w:rPr>
              <w:t xml:space="preserve"> k. iki </w:t>
            </w:r>
            <w:proofErr w:type="spellStart"/>
            <w:r w:rsidRPr="006C20C7">
              <w:rPr>
                <w:rFonts w:eastAsia="Calibri"/>
                <w:szCs w:val="22"/>
              </w:rPr>
              <w:t>Užunvėžių</w:t>
            </w:r>
            <w:proofErr w:type="spellEnd"/>
            <w:r w:rsidRPr="006C20C7">
              <w:rPr>
                <w:rFonts w:eastAsia="Calibri"/>
                <w:szCs w:val="22"/>
              </w:rPr>
              <w:t xml:space="preserve"> k. kapinių</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DDB081" w14:textId="36657D55" w:rsidR="004937E6" w:rsidRPr="006A1F1F" w:rsidRDefault="004937E6" w:rsidP="004937E6">
            <w:pPr>
              <w:jc w:val="right"/>
              <w:rPr>
                <w:rFonts w:eastAsia="Calibri"/>
                <w:szCs w:val="22"/>
              </w:rPr>
            </w:pPr>
            <w:r w:rsidRPr="006C20C7">
              <w:rPr>
                <w:rFonts w:eastAsia="Calibri"/>
                <w:szCs w:val="22"/>
              </w:rPr>
              <w:t xml:space="preserve"> </w:t>
            </w:r>
            <w:r w:rsidRPr="006C20C7">
              <w:rPr>
                <w:rFonts w:eastAsia="Calibri"/>
                <w:bCs/>
                <w:szCs w:val="22"/>
              </w:rPr>
              <w:t>2616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32C8" w14:textId="26E9596C" w:rsidR="004937E6" w:rsidRPr="006A1F1F"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E0E7B" w14:textId="7ABC002A" w:rsidR="004937E6" w:rsidRPr="006A1F1F" w:rsidRDefault="004937E6" w:rsidP="004937E6">
            <w:pPr>
              <w:jc w:val="right"/>
              <w:rPr>
                <w:rFonts w:eastAsia="Calibri"/>
                <w:szCs w:val="22"/>
              </w:rPr>
            </w:pPr>
            <w:r w:rsidRPr="006C20C7">
              <w:rPr>
                <w:rFonts w:eastAsia="Calibri"/>
                <w:bCs/>
                <w:szCs w:val="22"/>
              </w:rPr>
              <w:t>2616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E46C6" w14:textId="751B9F6D" w:rsidR="004937E6" w:rsidRPr="006A1F1F"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13CEA" w14:textId="77777777" w:rsidR="004937E6" w:rsidRPr="006C20C7" w:rsidRDefault="004937E6" w:rsidP="004937E6">
            <w:pPr>
              <w:jc w:val="center"/>
              <w:rPr>
                <w:rFonts w:eastAsia="Calibri"/>
                <w:szCs w:val="22"/>
              </w:rPr>
            </w:pPr>
            <w:proofErr w:type="spellStart"/>
            <w:r w:rsidRPr="006C20C7">
              <w:rPr>
                <w:rFonts w:eastAsia="Calibri"/>
                <w:szCs w:val="22"/>
              </w:rPr>
              <w:t>IIv</w:t>
            </w:r>
            <w:proofErr w:type="spellEnd"/>
          </w:p>
          <w:p w14:paraId="439DD559" w14:textId="0CFABF78" w:rsidR="004937E6" w:rsidRPr="006A1F1F" w:rsidRDefault="004937E6" w:rsidP="004937E6">
            <w:pPr>
              <w:jc w:val="center"/>
              <w:rPr>
                <w:rFonts w:eastAsia="Calibri"/>
                <w:szCs w:val="22"/>
              </w:rPr>
            </w:pPr>
            <w:proofErr w:type="spellStart"/>
            <w:r w:rsidRPr="006C20C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0E92BF" w14:textId="5234E3AE" w:rsidR="004937E6" w:rsidRPr="006A1F1F" w:rsidRDefault="004937E6" w:rsidP="004937E6">
            <w:pPr>
              <w:jc w:val="center"/>
              <w:rPr>
                <w:rFonts w:eastAsia="Calibri"/>
                <w:szCs w:val="22"/>
              </w:rPr>
            </w:pPr>
            <w:r w:rsidRPr="006C20C7">
              <w:rPr>
                <w:rFonts w:eastAsia="Calibri"/>
                <w:bCs/>
                <w:szCs w:val="22"/>
              </w:rPr>
              <w:t>4400-6597-1151 4400-6597-1173</w:t>
            </w:r>
          </w:p>
        </w:tc>
      </w:tr>
      <w:tr w:rsidR="004937E6" w:rsidRPr="006A1F1F" w14:paraId="44F403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1A408D" w14:textId="77777777" w:rsidR="004937E6" w:rsidRPr="006A1F1F"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B11A1" w14:textId="3275A44B" w:rsidR="004937E6" w:rsidRPr="006A1F1F" w:rsidRDefault="004937E6" w:rsidP="004937E6">
            <w:pPr>
              <w:rPr>
                <w:rFonts w:eastAsia="Calibri"/>
                <w:szCs w:val="22"/>
              </w:rPr>
            </w:pPr>
            <w:r w:rsidRPr="006C20C7">
              <w:rPr>
                <w:rFonts w:eastAsia="Calibri"/>
                <w:szCs w:val="22"/>
              </w:rPr>
              <w:t>ku7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500E00" w14:textId="59EE8533" w:rsidR="004937E6" w:rsidRPr="006A1F1F" w:rsidRDefault="004937E6" w:rsidP="004937E6">
            <w:pPr>
              <w:rPr>
                <w:rFonts w:eastAsia="Calibri"/>
                <w:szCs w:val="22"/>
              </w:rPr>
            </w:pPr>
            <w:r w:rsidRPr="006C20C7">
              <w:rPr>
                <w:rFonts w:eastAsia="Calibri"/>
                <w:szCs w:val="22"/>
              </w:rPr>
              <w:t>Pravažiuojamasis kelias nuo kelio Nr. ku2 iki kelio Nr. ku6-1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35FEE7" w14:textId="6C2B15A5" w:rsidR="004937E6" w:rsidRPr="006A1F1F" w:rsidRDefault="004937E6" w:rsidP="004937E6">
            <w:pPr>
              <w:jc w:val="right"/>
              <w:rPr>
                <w:rFonts w:eastAsia="Calibri"/>
                <w:szCs w:val="22"/>
              </w:rPr>
            </w:pPr>
            <w:r w:rsidRPr="006C20C7">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0A2C9" w14:textId="76F1409E" w:rsidR="004937E6" w:rsidRPr="006A1F1F"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1BBB6" w14:textId="29A1D52E" w:rsidR="004937E6" w:rsidRPr="006A1F1F" w:rsidRDefault="004937E6" w:rsidP="004937E6">
            <w:pPr>
              <w:jc w:val="right"/>
              <w:rPr>
                <w:rFonts w:eastAsia="Calibri"/>
                <w:szCs w:val="22"/>
              </w:rPr>
            </w:pPr>
            <w:r w:rsidRPr="006C20C7">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DB8D" w14:textId="6FEB0E68" w:rsidR="004937E6" w:rsidRPr="006A1F1F"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5B764" w14:textId="0D3218C0" w:rsidR="004937E6" w:rsidRPr="006A1F1F" w:rsidRDefault="004937E6" w:rsidP="004937E6">
            <w:pPr>
              <w:jc w:val="center"/>
              <w:rPr>
                <w:rFonts w:eastAsia="Calibri"/>
                <w:szCs w:val="22"/>
              </w:rPr>
            </w:pPr>
            <w:proofErr w:type="spellStart"/>
            <w:r w:rsidRPr="006C20C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D96B3F" w14:textId="5FB6806C" w:rsidR="004937E6" w:rsidRPr="006A1F1F" w:rsidRDefault="004937E6" w:rsidP="004937E6">
            <w:pPr>
              <w:jc w:val="center"/>
              <w:rPr>
                <w:rFonts w:eastAsia="Calibri"/>
                <w:szCs w:val="22"/>
              </w:rPr>
            </w:pPr>
            <w:r w:rsidRPr="006C20C7">
              <w:rPr>
                <w:rFonts w:eastAsia="Calibri"/>
                <w:szCs w:val="22"/>
              </w:rPr>
              <w:t>4400-6332-8923</w:t>
            </w:r>
          </w:p>
        </w:tc>
      </w:tr>
      <w:tr w:rsidR="004937E6" w:rsidRPr="006A1F1F" w14:paraId="0D290D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31D875" w14:textId="77777777" w:rsidR="004937E6" w:rsidRPr="006A1F1F"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49D9E4" w14:textId="2B991794" w:rsidR="004937E6" w:rsidRPr="006A1F1F" w:rsidRDefault="004937E6" w:rsidP="004937E6">
            <w:pPr>
              <w:rPr>
                <w:rFonts w:eastAsia="Calibri"/>
                <w:szCs w:val="22"/>
              </w:rPr>
            </w:pPr>
            <w:r w:rsidRPr="006C20C7">
              <w:rPr>
                <w:rFonts w:eastAsia="Calibri"/>
                <w:szCs w:val="22"/>
              </w:rPr>
              <w:t>ku7-1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38F46A" w14:textId="111348A5" w:rsidR="004937E6" w:rsidRPr="006A1F1F" w:rsidRDefault="004937E6" w:rsidP="004937E6">
            <w:pPr>
              <w:rPr>
                <w:rFonts w:eastAsia="Calibri"/>
                <w:szCs w:val="22"/>
              </w:rPr>
            </w:pPr>
            <w:r w:rsidRPr="006C20C7">
              <w:rPr>
                <w:rFonts w:eastAsia="Calibri"/>
                <w:szCs w:val="22"/>
              </w:rPr>
              <w:t>Pravažiuojamasis kelias nuo kelio Nr. ku83 iki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05789F" w14:textId="60E74A49" w:rsidR="004937E6" w:rsidRPr="006A1F1F" w:rsidRDefault="004937E6" w:rsidP="004937E6">
            <w:pPr>
              <w:jc w:val="right"/>
              <w:rPr>
                <w:rFonts w:eastAsia="Calibri"/>
                <w:szCs w:val="22"/>
              </w:rPr>
            </w:pPr>
            <w:r w:rsidRPr="006C20C7">
              <w:rPr>
                <w:rFonts w:eastAsia="Calibri"/>
                <w:szCs w:val="22"/>
              </w:rPr>
              <w:t xml:space="preserve"> 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15E2D" w14:textId="094F0794" w:rsidR="004937E6" w:rsidRPr="006A1F1F"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6CC47" w14:textId="04EF11BC" w:rsidR="004937E6" w:rsidRPr="006A1F1F" w:rsidRDefault="004937E6" w:rsidP="004937E6">
            <w:pPr>
              <w:jc w:val="right"/>
              <w:rPr>
                <w:rFonts w:eastAsia="Calibri"/>
                <w:szCs w:val="22"/>
              </w:rPr>
            </w:pPr>
            <w:r w:rsidRPr="006C20C7">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770CC" w14:textId="162B72F4" w:rsidR="004937E6" w:rsidRPr="006A1F1F" w:rsidRDefault="004937E6" w:rsidP="004937E6">
            <w:pPr>
              <w:jc w:val="right"/>
              <w:rPr>
                <w:rFonts w:eastAsia="Calibri"/>
                <w:strike/>
                <w:szCs w:val="22"/>
              </w:rPr>
            </w:pPr>
            <w:r w:rsidRPr="006C20C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4C3B9" w14:textId="77777777" w:rsidR="004937E6" w:rsidRPr="006C20C7" w:rsidRDefault="004937E6" w:rsidP="004937E6">
            <w:pPr>
              <w:jc w:val="center"/>
              <w:rPr>
                <w:rFonts w:eastAsia="Calibri"/>
                <w:szCs w:val="22"/>
              </w:rPr>
            </w:pPr>
            <w:proofErr w:type="spellStart"/>
            <w:r w:rsidRPr="006C20C7">
              <w:rPr>
                <w:rFonts w:eastAsia="Calibri"/>
                <w:szCs w:val="22"/>
              </w:rPr>
              <w:t>IIIv</w:t>
            </w:r>
            <w:proofErr w:type="spellEnd"/>
          </w:p>
          <w:p w14:paraId="0E3F1402" w14:textId="47258206" w:rsidR="004937E6" w:rsidRPr="006A1F1F" w:rsidRDefault="004937E6" w:rsidP="004937E6">
            <w:pPr>
              <w:jc w:val="center"/>
              <w:rPr>
                <w:rFonts w:eastAsia="Calibri"/>
                <w:szCs w:val="22"/>
              </w:rPr>
            </w:pPr>
            <w:proofErr w:type="spellStart"/>
            <w:r w:rsidRPr="006C20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780950" w14:textId="77777777" w:rsidR="004937E6" w:rsidRPr="006C20C7" w:rsidRDefault="004937E6" w:rsidP="004937E6">
            <w:pPr>
              <w:jc w:val="center"/>
              <w:rPr>
                <w:rFonts w:eastAsia="Calibri"/>
                <w:szCs w:val="22"/>
              </w:rPr>
            </w:pPr>
            <w:r w:rsidRPr="006C20C7">
              <w:rPr>
                <w:rFonts w:eastAsia="Calibri"/>
                <w:szCs w:val="22"/>
              </w:rPr>
              <w:t>4400-6360-3596</w:t>
            </w:r>
          </w:p>
          <w:p w14:paraId="24EF58A9" w14:textId="0C09EEB9" w:rsidR="004937E6" w:rsidRPr="006A1F1F" w:rsidRDefault="004937E6" w:rsidP="004937E6">
            <w:pPr>
              <w:jc w:val="center"/>
              <w:rPr>
                <w:rFonts w:eastAsia="Calibri"/>
                <w:szCs w:val="22"/>
              </w:rPr>
            </w:pPr>
            <w:r w:rsidRPr="006C20C7">
              <w:rPr>
                <w:rFonts w:eastAsia="Calibri"/>
                <w:szCs w:val="22"/>
              </w:rPr>
              <w:t>4400-6264-0473</w:t>
            </w:r>
          </w:p>
        </w:tc>
      </w:tr>
      <w:tr w:rsidR="004937E6" w:rsidRPr="006A1F1F" w14:paraId="1B5BEF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EE69DA" w14:textId="77777777" w:rsidR="004937E6" w:rsidRPr="006A1F1F"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FB7F9" w14:textId="54DB942D" w:rsidR="004937E6" w:rsidRPr="006A1F1F" w:rsidRDefault="004937E6" w:rsidP="004937E6">
            <w:pPr>
              <w:rPr>
                <w:rFonts w:eastAsia="Calibri"/>
                <w:szCs w:val="22"/>
              </w:rPr>
            </w:pPr>
            <w:r w:rsidRPr="006A1F1F">
              <w:rPr>
                <w:rFonts w:eastAsia="Calibri"/>
                <w:szCs w:val="22"/>
              </w:rPr>
              <w:t>ku8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2194F7" w14:textId="01597B87" w:rsidR="004937E6" w:rsidRPr="006A1F1F" w:rsidRDefault="004937E6" w:rsidP="004937E6">
            <w:pPr>
              <w:rPr>
                <w:rFonts w:eastAsia="Calibri"/>
                <w:szCs w:val="22"/>
              </w:rPr>
            </w:pPr>
            <w:proofErr w:type="spellStart"/>
            <w:r w:rsidRPr="006A1F1F">
              <w:rPr>
                <w:rFonts w:eastAsia="Calibri"/>
                <w:szCs w:val="22"/>
              </w:rPr>
              <w:t>Kurkleliai</w:t>
            </w:r>
            <w:proofErr w:type="spellEnd"/>
            <w:r w:rsidRPr="006A1F1F">
              <w:rPr>
                <w:rFonts w:eastAsia="Calibri"/>
                <w:szCs w:val="22"/>
              </w:rPr>
              <w:t>–</w:t>
            </w:r>
            <w:proofErr w:type="spellStart"/>
            <w:r w:rsidRPr="006A1F1F">
              <w:rPr>
                <w:rFonts w:eastAsia="Calibri"/>
                <w:szCs w:val="22"/>
              </w:rPr>
              <w:t>Klenuvka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95C827A" w14:textId="3F367513" w:rsidR="004937E6" w:rsidRPr="006A1F1F" w:rsidRDefault="004937E6" w:rsidP="004937E6">
            <w:pPr>
              <w:jc w:val="right"/>
              <w:rPr>
                <w:rFonts w:eastAsia="Calibri"/>
                <w:szCs w:val="22"/>
              </w:rPr>
            </w:pPr>
            <w:r w:rsidRPr="006A1F1F">
              <w:rPr>
                <w:rFonts w:eastAsia="Calibri"/>
                <w:szCs w:val="22"/>
              </w:rPr>
              <w:t>3010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4562" w14:textId="63F342A3" w:rsidR="004937E6" w:rsidRPr="006A1F1F" w:rsidRDefault="004937E6" w:rsidP="004937E6">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089E2" w14:textId="5035A3BF" w:rsidR="004937E6" w:rsidRPr="006A1F1F" w:rsidRDefault="004937E6" w:rsidP="004937E6">
            <w:pPr>
              <w:jc w:val="right"/>
              <w:rPr>
                <w:rFonts w:eastAsia="Calibri"/>
                <w:szCs w:val="22"/>
              </w:rPr>
            </w:pPr>
            <w:r w:rsidRPr="006A1F1F">
              <w:rPr>
                <w:rFonts w:eastAsia="Calibri"/>
                <w:szCs w:val="22"/>
              </w:rPr>
              <w:t>3010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66F4F" w14:textId="55592729" w:rsidR="004937E6" w:rsidRPr="006A1F1F" w:rsidRDefault="004937E6" w:rsidP="004937E6">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8D2C2" w14:textId="2F549111" w:rsidR="004937E6" w:rsidRPr="006A1F1F" w:rsidRDefault="004937E6" w:rsidP="004937E6">
            <w:pPr>
              <w:jc w:val="center"/>
              <w:rPr>
                <w:rFonts w:eastAsia="Calibri"/>
                <w:szCs w:val="22"/>
              </w:rPr>
            </w:pPr>
            <w:proofErr w:type="spellStart"/>
            <w:r w:rsidRPr="006A1F1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3A4B00" w14:textId="7E7EC62B" w:rsidR="004937E6" w:rsidRPr="006A1F1F" w:rsidRDefault="004937E6" w:rsidP="004937E6">
            <w:pPr>
              <w:jc w:val="center"/>
              <w:rPr>
                <w:rFonts w:eastAsia="Calibri"/>
                <w:szCs w:val="22"/>
              </w:rPr>
            </w:pPr>
            <w:r w:rsidRPr="006A1F1F">
              <w:rPr>
                <w:rFonts w:eastAsia="Calibri"/>
                <w:szCs w:val="22"/>
              </w:rPr>
              <w:t>4400-6257-8601</w:t>
            </w:r>
          </w:p>
        </w:tc>
      </w:tr>
      <w:tr w:rsidR="004937E6" w:rsidRPr="006A1F1F" w14:paraId="6E5FC0F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FF092B" w14:textId="77777777" w:rsidR="004937E6" w:rsidRPr="006A1F1F"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0F7509" w14:textId="75A62B65" w:rsidR="004937E6" w:rsidRPr="006A1F1F" w:rsidRDefault="004937E6" w:rsidP="004937E6">
            <w:pPr>
              <w:rPr>
                <w:rFonts w:eastAsia="Calibri"/>
                <w:szCs w:val="22"/>
              </w:rPr>
            </w:pPr>
            <w:r w:rsidRPr="006A1F1F">
              <w:rPr>
                <w:rFonts w:eastAsia="Calibri"/>
                <w:szCs w:val="22"/>
              </w:rPr>
              <w:t>ku9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09BFDF" w14:textId="44F4D124" w:rsidR="004937E6" w:rsidRPr="006A1F1F" w:rsidRDefault="004937E6" w:rsidP="004937E6">
            <w:pPr>
              <w:rPr>
                <w:rFonts w:eastAsia="Calibri"/>
                <w:szCs w:val="22"/>
              </w:rPr>
            </w:pPr>
            <w:r w:rsidRPr="006A1F1F">
              <w:rPr>
                <w:rFonts w:eastAsia="Calibri"/>
                <w:szCs w:val="22"/>
              </w:rPr>
              <w:t>Pravažiuojamasis kelias nuo kelio Nr. ku2 iki kelio Nr. ku8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12B38A" w14:textId="7786DF2C" w:rsidR="004937E6" w:rsidRPr="006A1F1F" w:rsidRDefault="004937E6" w:rsidP="004937E6">
            <w:pPr>
              <w:jc w:val="right"/>
              <w:rPr>
                <w:rFonts w:eastAsia="Calibri"/>
                <w:szCs w:val="22"/>
              </w:rPr>
            </w:pPr>
            <w:r w:rsidRPr="006A1F1F">
              <w:rPr>
                <w:rFonts w:eastAsia="Calibri"/>
                <w:szCs w:val="22"/>
              </w:rPr>
              <w:t>1335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E93B2" w14:textId="257B5B7F" w:rsidR="004937E6" w:rsidRPr="006A1F1F" w:rsidRDefault="004937E6" w:rsidP="004937E6">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4CFFC" w14:textId="15A99ED5" w:rsidR="004937E6" w:rsidRPr="006A1F1F" w:rsidRDefault="004937E6" w:rsidP="004937E6">
            <w:pPr>
              <w:jc w:val="right"/>
              <w:rPr>
                <w:rFonts w:eastAsia="Calibri"/>
                <w:szCs w:val="22"/>
              </w:rPr>
            </w:pPr>
            <w:r w:rsidRPr="006A1F1F">
              <w:rPr>
                <w:rFonts w:eastAsia="Calibri"/>
                <w:szCs w:val="22"/>
              </w:rPr>
              <w:t>1335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B27E" w14:textId="391CE68C" w:rsidR="004937E6" w:rsidRPr="006A1F1F" w:rsidRDefault="004937E6" w:rsidP="004937E6">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B4B3D" w14:textId="4428D609" w:rsidR="004937E6" w:rsidRPr="006A1F1F" w:rsidRDefault="004937E6" w:rsidP="004937E6">
            <w:pPr>
              <w:jc w:val="center"/>
              <w:rPr>
                <w:rFonts w:eastAsia="Calibri"/>
                <w:szCs w:val="22"/>
              </w:rPr>
            </w:pPr>
            <w:proofErr w:type="spellStart"/>
            <w:r w:rsidRPr="006A1F1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624E38" w14:textId="5DA5FEAE" w:rsidR="004937E6" w:rsidRPr="006A1F1F" w:rsidRDefault="004937E6" w:rsidP="004937E6">
            <w:pPr>
              <w:jc w:val="center"/>
              <w:rPr>
                <w:rFonts w:eastAsia="Calibri"/>
                <w:szCs w:val="22"/>
              </w:rPr>
            </w:pPr>
            <w:r w:rsidRPr="006A1F1F">
              <w:rPr>
                <w:rFonts w:eastAsia="Calibri"/>
                <w:szCs w:val="22"/>
              </w:rPr>
              <w:t>4400-6331-7219</w:t>
            </w:r>
          </w:p>
        </w:tc>
      </w:tr>
      <w:tr w:rsidR="004937E6" w:rsidRPr="00755194" w14:paraId="3E924B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7B937B"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D5D357" w14:textId="58042B52" w:rsidR="004937E6" w:rsidRPr="00755194" w:rsidRDefault="004937E6" w:rsidP="004937E6">
            <w:pPr>
              <w:rPr>
                <w:rFonts w:eastAsia="Calibri"/>
                <w:szCs w:val="22"/>
              </w:rPr>
            </w:pPr>
            <w:r w:rsidRPr="00755194">
              <w:rPr>
                <w:rFonts w:eastAsia="Calibri"/>
                <w:szCs w:val="22"/>
              </w:rPr>
              <w:t>ku10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197B89" w14:textId="747D1523" w:rsidR="004937E6" w:rsidRPr="00755194" w:rsidRDefault="004937E6" w:rsidP="004937E6">
            <w:pPr>
              <w:rPr>
                <w:rFonts w:eastAsia="Calibri"/>
                <w:szCs w:val="22"/>
              </w:rPr>
            </w:pPr>
            <w:r w:rsidRPr="00755194">
              <w:rPr>
                <w:rFonts w:eastAsia="Calibri"/>
                <w:szCs w:val="22"/>
              </w:rPr>
              <w:t>Pravažiuojamasis kelias nuo kelio Nr. ku13 iki kelio Nr. KUSV91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A502D3" w14:textId="1EF794EA" w:rsidR="004937E6" w:rsidRPr="00755194" w:rsidRDefault="004937E6" w:rsidP="004937E6">
            <w:pPr>
              <w:jc w:val="right"/>
              <w:rPr>
                <w:rFonts w:eastAsia="Calibri"/>
                <w:szCs w:val="22"/>
              </w:rPr>
            </w:pPr>
            <w:r w:rsidRPr="00755194">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1A25" w14:textId="19F62F2A"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9A77A" w14:textId="7B39377E" w:rsidR="004937E6" w:rsidRPr="00755194" w:rsidRDefault="004937E6" w:rsidP="004937E6">
            <w:pPr>
              <w:jc w:val="right"/>
              <w:rPr>
                <w:rFonts w:eastAsia="Calibri"/>
                <w:szCs w:val="22"/>
              </w:rPr>
            </w:pPr>
            <w:r w:rsidRPr="00755194">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AC957" w14:textId="390D250C" w:rsidR="004937E6" w:rsidRPr="00755194" w:rsidRDefault="004937E6" w:rsidP="004937E6">
            <w:pPr>
              <w:jc w:val="right"/>
              <w:rPr>
                <w:rFonts w:eastAsia="Calibri"/>
                <w:strike/>
                <w:szCs w:val="22"/>
              </w:rPr>
            </w:pPr>
            <w:r w:rsidRPr="0075519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AD629" w14:textId="3848DEB5"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E6CEA4" w14:textId="04965499" w:rsidR="004937E6" w:rsidRPr="00755194" w:rsidRDefault="004937E6" w:rsidP="004937E6">
            <w:pPr>
              <w:jc w:val="center"/>
              <w:rPr>
                <w:rFonts w:eastAsia="Calibri"/>
                <w:szCs w:val="22"/>
              </w:rPr>
            </w:pPr>
            <w:r w:rsidRPr="00755194">
              <w:rPr>
                <w:rFonts w:eastAsia="Calibri"/>
                <w:szCs w:val="22"/>
              </w:rPr>
              <w:t>4400-6264-0484</w:t>
            </w:r>
          </w:p>
        </w:tc>
      </w:tr>
      <w:tr w:rsidR="004937E6" w:rsidRPr="00755194" w14:paraId="2378C5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56646E"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78B9B" w14:textId="001B42D8" w:rsidR="004937E6" w:rsidRPr="00755194" w:rsidRDefault="004937E6" w:rsidP="004937E6">
            <w:pPr>
              <w:rPr>
                <w:rFonts w:eastAsia="Calibri"/>
                <w:szCs w:val="22"/>
              </w:rPr>
            </w:pPr>
            <w:r w:rsidRPr="00755194">
              <w:rPr>
                <w:rFonts w:eastAsia="Calibri"/>
                <w:szCs w:val="22"/>
              </w:rPr>
              <w:t>ku11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938344" w14:textId="1F2B6999" w:rsidR="004937E6" w:rsidRPr="00755194" w:rsidRDefault="004937E6" w:rsidP="004937E6">
            <w:pPr>
              <w:rPr>
                <w:rFonts w:eastAsia="Calibri"/>
                <w:szCs w:val="22"/>
              </w:rPr>
            </w:pPr>
            <w:r w:rsidRPr="00755194">
              <w:rPr>
                <w:rFonts w:eastAsia="Calibri"/>
                <w:szCs w:val="22"/>
              </w:rPr>
              <w:t>Kurkliai II–</w:t>
            </w:r>
            <w:proofErr w:type="spellStart"/>
            <w:r w:rsidRPr="00755194">
              <w:rPr>
                <w:rFonts w:eastAsia="Calibri"/>
                <w:szCs w:val="22"/>
              </w:rPr>
              <w:t>Buteikiai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11F85E4" w14:textId="1ED70FBC" w:rsidR="004937E6" w:rsidRPr="00755194" w:rsidRDefault="004937E6" w:rsidP="004937E6">
            <w:pPr>
              <w:jc w:val="right"/>
              <w:rPr>
                <w:rFonts w:eastAsia="Calibri"/>
                <w:szCs w:val="22"/>
              </w:rPr>
            </w:pPr>
            <w:r w:rsidRPr="00755194">
              <w:rPr>
                <w:rFonts w:eastAsia="Calibri"/>
                <w:szCs w:val="22"/>
              </w:rPr>
              <w:t>4317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072E4" w14:textId="39391A06"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24605B" w14:textId="73E76EC1"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1607E" w14:textId="213E6F7D" w:rsidR="004937E6" w:rsidRPr="00755194" w:rsidRDefault="004937E6" w:rsidP="004937E6">
            <w:pPr>
              <w:jc w:val="right"/>
              <w:rPr>
                <w:rFonts w:eastAsia="Calibri"/>
                <w:szCs w:val="22"/>
              </w:rPr>
            </w:pPr>
            <w:r w:rsidRPr="00755194">
              <w:rPr>
                <w:rFonts w:eastAsia="Calibri"/>
                <w:szCs w:val="22"/>
              </w:rPr>
              <w:t xml:space="preserve"> 4317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FAF06" w14:textId="24AEFE93"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5A2636" w14:textId="248F0D25" w:rsidR="004937E6" w:rsidRPr="00755194" w:rsidRDefault="004937E6" w:rsidP="004937E6">
            <w:pPr>
              <w:jc w:val="center"/>
              <w:rPr>
                <w:rFonts w:eastAsia="Calibri"/>
                <w:szCs w:val="22"/>
              </w:rPr>
            </w:pPr>
            <w:r w:rsidRPr="00755194">
              <w:rPr>
                <w:rFonts w:eastAsia="Calibri"/>
                <w:szCs w:val="22"/>
              </w:rPr>
              <w:t>4400-6257-8598</w:t>
            </w:r>
          </w:p>
        </w:tc>
      </w:tr>
      <w:tr w:rsidR="004937E6" w:rsidRPr="00755194" w14:paraId="782D7F8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4A122E"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A86972" w14:textId="2F47067C" w:rsidR="004937E6" w:rsidRPr="00755194" w:rsidRDefault="004937E6" w:rsidP="004937E6">
            <w:pPr>
              <w:rPr>
                <w:rFonts w:eastAsia="Calibri"/>
                <w:szCs w:val="22"/>
              </w:rPr>
            </w:pPr>
            <w:r w:rsidRPr="00755194">
              <w:rPr>
                <w:rFonts w:eastAsia="Calibri"/>
                <w:szCs w:val="22"/>
              </w:rPr>
              <w:t>ku11-1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E20245" w14:textId="274ACBB5" w:rsidR="004937E6" w:rsidRPr="00755194" w:rsidRDefault="004937E6" w:rsidP="004937E6">
            <w:pPr>
              <w:rPr>
                <w:rFonts w:eastAsia="Calibri"/>
                <w:szCs w:val="22"/>
              </w:rPr>
            </w:pPr>
            <w:r w:rsidRPr="00755194">
              <w:rPr>
                <w:rFonts w:eastAsia="Calibri"/>
                <w:szCs w:val="22"/>
              </w:rPr>
              <w:t>Pravažiuojamasis kelias nuo kelio Nr. ku11 iki kelio Nr. ku12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7DF252" w14:textId="6DDB7507" w:rsidR="004937E6" w:rsidRPr="00755194" w:rsidRDefault="004937E6" w:rsidP="004937E6">
            <w:pPr>
              <w:jc w:val="right"/>
              <w:rPr>
                <w:rFonts w:eastAsia="Calibri"/>
                <w:szCs w:val="22"/>
              </w:rPr>
            </w:pPr>
            <w:r w:rsidRPr="00755194">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62B27" w14:textId="13744FE6"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23848" w14:textId="144E2704" w:rsidR="004937E6" w:rsidRPr="00755194" w:rsidRDefault="004937E6" w:rsidP="004937E6">
            <w:pPr>
              <w:jc w:val="right"/>
              <w:rPr>
                <w:rFonts w:eastAsia="Calibri"/>
                <w:szCs w:val="22"/>
              </w:rPr>
            </w:pPr>
            <w:r w:rsidRPr="00755194">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5F613" w14:textId="2809D964"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186" w14:textId="2DC291E3" w:rsidR="004937E6" w:rsidRPr="00755194" w:rsidRDefault="004937E6" w:rsidP="004937E6">
            <w:pPr>
              <w:jc w:val="center"/>
              <w:rPr>
                <w:rFonts w:eastAsia="Calibri"/>
                <w:szCs w:val="22"/>
              </w:rPr>
            </w:pPr>
            <w:proofErr w:type="spellStart"/>
            <w:r w:rsidRPr="0075519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F8FDCC" w14:textId="2F20E0D3" w:rsidR="004937E6" w:rsidRPr="00755194" w:rsidRDefault="004937E6" w:rsidP="004937E6">
            <w:pPr>
              <w:jc w:val="center"/>
              <w:rPr>
                <w:rFonts w:eastAsia="Calibri"/>
                <w:szCs w:val="22"/>
              </w:rPr>
            </w:pPr>
            <w:r w:rsidRPr="00755194">
              <w:rPr>
                <w:rFonts w:eastAsia="Calibri"/>
                <w:szCs w:val="22"/>
              </w:rPr>
              <w:t>4400-6257-8589</w:t>
            </w:r>
          </w:p>
        </w:tc>
      </w:tr>
      <w:tr w:rsidR="004937E6" w:rsidRPr="00755194" w14:paraId="039A1B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817692"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AE7882" w14:textId="76E8D23D" w:rsidR="004937E6" w:rsidRPr="00755194" w:rsidRDefault="004937E6" w:rsidP="004937E6">
            <w:pPr>
              <w:rPr>
                <w:rFonts w:eastAsia="Calibri"/>
                <w:szCs w:val="22"/>
              </w:rPr>
            </w:pPr>
            <w:r w:rsidRPr="00755194">
              <w:rPr>
                <w:rFonts w:eastAsia="Calibri"/>
                <w:szCs w:val="22"/>
              </w:rPr>
              <w:t>ku12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51F947" w14:textId="2A90E94F" w:rsidR="004937E6" w:rsidRPr="00755194" w:rsidRDefault="004937E6" w:rsidP="004937E6">
            <w:pPr>
              <w:rPr>
                <w:rFonts w:eastAsia="Calibri"/>
                <w:szCs w:val="22"/>
              </w:rPr>
            </w:pPr>
            <w:r w:rsidRPr="00755194">
              <w:rPr>
                <w:rFonts w:eastAsia="Calibri"/>
                <w:szCs w:val="22"/>
              </w:rPr>
              <w:t>Pravažiuojamasis kelias nuo kelio Nr. 1225 iki Dirvonų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D501EC" w14:textId="584DEB9C" w:rsidR="004937E6" w:rsidRPr="00755194" w:rsidRDefault="004937E6" w:rsidP="004937E6">
            <w:pPr>
              <w:jc w:val="right"/>
              <w:rPr>
                <w:rFonts w:eastAsia="Calibri"/>
                <w:szCs w:val="22"/>
              </w:rPr>
            </w:pPr>
            <w:r w:rsidRPr="00755194">
              <w:rPr>
                <w:rFonts w:eastAsia="Calibri"/>
                <w:szCs w:val="22"/>
              </w:rPr>
              <w:t xml:space="preserve"> 1738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76825" w14:textId="0BB4042F"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309C4" w14:textId="72E6FBBA" w:rsidR="004937E6" w:rsidRPr="00755194" w:rsidRDefault="004937E6" w:rsidP="004937E6">
            <w:pPr>
              <w:jc w:val="right"/>
              <w:rPr>
                <w:rFonts w:eastAsia="Calibri"/>
                <w:szCs w:val="22"/>
              </w:rPr>
            </w:pPr>
            <w:r w:rsidRPr="00755194">
              <w:rPr>
                <w:rFonts w:eastAsia="Calibri"/>
                <w:szCs w:val="22"/>
              </w:rPr>
              <w:t xml:space="preserve"> 1738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A7DA1" w14:textId="0DE73255"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26E58" w14:textId="23627B7B" w:rsidR="004937E6" w:rsidRPr="00755194" w:rsidRDefault="004937E6" w:rsidP="004937E6">
            <w:pPr>
              <w:jc w:val="center"/>
              <w:rPr>
                <w:rFonts w:eastAsia="Calibri"/>
                <w:szCs w:val="22"/>
              </w:rPr>
            </w:pPr>
            <w:proofErr w:type="spellStart"/>
            <w:r w:rsidRPr="0075519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7FEC53" w14:textId="5A4478E3" w:rsidR="004937E6" w:rsidRPr="00755194" w:rsidRDefault="004937E6" w:rsidP="004937E6">
            <w:pPr>
              <w:jc w:val="center"/>
              <w:rPr>
                <w:rFonts w:eastAsia="Calibri"/>
                <w:szCs w:val="22"/>
              </w:rPr>
            </w:pPr>
            <w:r w:rsidRPr="00755194">
              <w:rPr>
                <w:rFonts w:eastAsia="Calibri"/>
                <w:szCs w:val="22"/>
              </w:rPr>
              <w:t>4400-6257-8612</w:t>
            </w:r>
          </w:p>
        </w:tc>
      </w:tr>
      <w:tr w:rsidR="004937E6" w:rsidRPr="00755194" w14:paraId="18F562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1DADD4"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A27DEC" w14:textId="6786BC50" w:rsidR="004937E6" w:rsidRPr="00755194" w:rsidRDefault="004937E6" w:rsidP="004937E6">
            <w:pPr>
              <w:rPr>
                <w:rFonts w:eastAsia="Calibri"/>
                <w:szCs w:val="22"/>
              </w:rPr>
            </w:pPr>
            <w:r w:rsidRPr="00755194">
              <w:rPr>
                <w:rFonts w:eastAsia="Calibri"/>
                <w:szCs w:val="22"/>
              </w:rPr>
              <w:t>ku13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C5B3C1" w14:textId="2A82F317" w:rsidR="004937E6" w:rsidRPr="00755194" w:rsidRDefault="004937E6" w:rsidP="004937E6">
            <w:pPr>
              <w:rPr>
                <w:rFonts w:eastAsia="Calibri"/>
                <w:szCs w:val="22"/>
              </w:rPr>
            </w:pPr>
            <w:r w:rsidRPr="00755194">
              <w:rPr>
                <w:rFonts w:eastAsia="Calibri"/>
                <w:szCs w:val="22"/>
              </w:rPr>
              <w:t>Pravažiuojamasis kelias nuo kelio Nr. ku14 iki kelio Nr. ku10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8DD80C" w14:textId="3274E565" w:rsidR="004937E6" w:rsidRPr="00755194" w:rsidRDefault="004937E6" w:rsidP="004937E6">
            <w:pPr>
              <w:jc w:val="right"/>
              <w:rPr>
                <w:rFonts w:eastAsia="Calibri"/>
                <w:szCs w:val="22"/>
              </w:rPr>
            </w:pPr>
            <w:r w:rsidRPr="00755194">
              <w:rPr>
                <w:rFonts w:eastAsia="Calibri"/>
                <w:szCs w:val="22"/>
              </w:rPr>
              <w:t xml:space="preserve"> 634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5EB2D" w14:textId="5F9E2252"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BD446" w14:textId="61677C61" w:rsidR="004937E6" w:rsidRPr="00755194" w:rsidRDefault="004937E6" w:rsidP="004937E6">
            <w:pPr>
              <w:jc w:val="right"/>
              <w:rPr>
                <w:rFonts w:eastAsia="Calibri"/>
                <w:szCs w:val="22"/>
              </w:rPr>
            </w:pPr>
            <w:r w:rsidRPr="00755194">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B3A61" w14:textId="6BEE0800" w:rsidR="004937E6" w:rsidRPr="00755194" w:rsidRDefault="004937E6" w:rsidP="004937E6">
            <w:pPr>
              <w:jc w:val="right"/>
              <w:rPr>
                <w:rFonts w:eastAsia="Calibri"/>
                <w:szCs w:val="22"/>
              </w:rPr>
            </w:pPr>
            <w:r w:rsidRPr="00755194">
              <w:rPr>
                <w:rFonts w:eastAsia="Calibri"/>
                <w:szCs w:val="22"/>
              </w:rPr>
              <w:t xml:space="preserve"> 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B5083" w14:textId="4D5DB2DD"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1C910D" w14:textId="067B5835" w:rsidR="004937E6" w:rsidRPr="00755194" w:rsidRDefault="004937E6" w:rsidP="004937E6">
            <w:pPr>
              <w:jc w:val="center"/>
              <w:rPr>
                <w:rFonts w:eastAsia="Calibri"/>
                <w:szCs w:val="22"/>
              </w:rPr>
            </w:pPr>
            <w:r w:rsidRPr="00755194">
              <w:rPr>
                <w:rFonts w:eastAsia="Calibri"/>
                <w:szCs w:val="22"/>
              </w:rPr>
              <w:t>4400-6264-0508</w:t>
            </w:r>
          </w:p>
        </w:tc>
      </w:tr>
      <w:tr w:rsidR="004937E6" w:rsidRPr="00755194" w14:paraId="7AA5B6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E1420B"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F63F6" w14:textId="4F5234CE" w:rsidR="004937E6" w:rsidRPr="00755194" w:rsidRDefault="004937E6" w:rsidP="004937E6">
            <w:pPr>
              <w:rPr>
                <w:rFonts w:eastAsia="Calibri"/>
                <w:szCs w:val="22"/>
              </w:rPr>
            </w:pPr>
            <w:r w:rsidRPr="00755194">
              <w:rPr>
                <w:rFonts w:eastAsia="Calibri"/>
                <w:szCs w:val="22"/>
              </w:rPr>
              <w:t>ku14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9A7E2E" w14:textId="3CDCB849" w:rsidR="004937E6" w:rsidRPr="00755194" w:rsidRDefault="004937E6" w:rsidP="004937E6">
            <w:pPr>
              <w:rPr>
                <w:rFonts w:eastAsia="Calibri"/>
                <w:szCs w:val="22"/>
              </w:rPr>
            </w:pPr>
            <w:r w:rsidRPr="00755194">
              <w:rPr>
                <w:rFonts w:eastAsia="Calibri"/>
                <w:szCs w:val="22"/>
              </w:rPr>
              <w:t>Kurkliai–Moliakalnis–kelias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E76BD2" w14:textId="7EF69F91" w:rsidR="004937E6" w:rsidRPr="00755194" w:rsidRDefault="004937E6" w:rsidP="004937E6">
            <w:pPr>
              <w:jc w:val="right"/>
              <w:rPr>
                <w:rFonts w:eastAsia="Calibri"/>
                <w:szCs w:val="22"/>
              </w:rPr>
            </w:pPr>
            <w:r w:rsidRPr="00755194">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05193" w14:textId="00A7C6EC"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638A9" w14:textId="39CB62DA" w:rsidR="004937E6" w:rsidRPr="00755194" w:rsidRDefault="004937E6" w:rsidP="004937E6">
            <w:pPr>
              <w:jc w:val="right"/>
              <w:rPr>
                <w:rFonts w:eastAsia="Calibri"/>
                <w:szCs w:val="22"/>
              </w:rPr>
            </w:pPr>
            <w:r w:rsidRPr="00755194">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89770" w14:textId="5F2F12AB"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6A10B" w14:textId="1B3AE531" w:rsidR="004937E6" w:rsidRPr="00755194" w:rsidRDefault="004937E6" w:rsidP="004937E6">
            <w:pPr>
              <w:jc w:val="center"/>
              <w:rPr>
                <w:rFonts w:eastAsia="Calibri"/>
                <w:szCs w:val="22"/>
              </w:rPr>
            </w:pPr>
            <w:proofErr w:type="spellStart"/>
            <w:r w:rsidRPr="0075519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0CF87D" w14:textId="265B12E9" w:rsidR="004937E6" w:rsidRPr="00755194" w:rsidRDefault="004937E6" w:rsidP="004937E6">
            <w:pPr>
              <w:jc w:val="center"/>
              <w:rPr>
                <w:rFonts w:eastAsia="Calibri"/>
                <w:szCs w:val="22"/>
              </w:rPr>
            </w:pPr>
            <w:r w:rsidRPr="00755194">
              <w:rPr>
                <w:rFonts w:eastAsia="Calibri"/>
                <w:szCs w:val="22"/>
              </w:rPr>
              <w:t>4400-5435-6095</w:t>
            </w:r>
          </w:p>
        </w:tc>
      </w:tr>
      <w:tr w:rsidR="004937E6" w:rsidRPr="00755194" w14:paraId="6547D9A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67113D"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0D3019" w14:textId="566EA9FB" w:rsidR="004937E6" w:rsidRPr="00755194" w:rsidRDefault="004937E6" w:rsidP="004937E6">
            <w:pPr>
              <w:rPr>
                <w:rFonts w:eastAsia="Calibri"/>
                <w:szCs w:val="22"/>
              </w:rPr>
            </w:pPr>
            <w:r w:rsidRPr="00755194">
              <w:rPr>
                <w:rFonts w:eastAsia="Calibri"/>
                <w:szCs w:val="22"/>
              </w:rPr>
              <w:t>ku15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FAE7E1" w14:textId="2412FD0E" w:rsidR="004937E6" w:rsidRPr="00755194" w:rsidRDefault="004937E6" w:rsidP="004937E6">
            <w:pPr>
              <w:rPr>
                <w:rFonts w:eastAsia="Calibri"/>
                <w:szCs w:val="22"/>
              </w:rPr>
            </w:pPr>
            <w:r w:rsidRPr="00755194">
              <w:rPr>
                <w:rFonts w:eastAsia="Calibri"/>
                <w:szCs w:val="22"/>
              </w:rPr>
              <w:t xml:space="preserve">Pravažiuojamasis kelias nuo </w:t>
            </w:r>
            <w:proofErr w:type="spellStart"/>
            <w:r w:rsidRPr="00755194">
              <w:rPr>
                <w:rFonts w:eastAsia="Calibri"/>
                <w:szCs w:val="22"/>
              </w:rPr>
              <w:t>Kališkų</w:t>
            </w:r>
            <w:proofErr w:type="spellEnd"/>
            <w:r w:rsidRPr="00755194">
              <w:rPr>
                <w:rFonts w:eastAsia="Calibri"/>
                <w:szCs w:val="22"/>
              </w:rPr>
              <w:t xml:space="preserve"> k. iki </w:t>
            </w:r>
            <w:proofErr w:type="spellStart"/>
            <w:r w:rsidRPr="00755194">
              <w:rPr>
                <w:rFonts w:eastAsia="Calibri"/>
                <w:szCs w:val="22"/>
              </w:rPr>
              <w:t>Buteikių</w:t>
            </w:r>
            <w:proofErr w:type="spellEnd"/>
            <w:r w:rsidRPr="0075519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9E7070" w14:textId="40E2F44A" w:rsidR="004937E6" w:rsidRPr="00755194" w:rsidRDefault="004937E6" w:rsidP="004937E6">
            <w:pPr>
              <w:jc w:val="right"/>
              <w:rPr>
                <w:rFonts w:eastAsia="Calibri"/>
                <w:szCs w:val="22"/>
              </w:rPr>
            </w:pPr>
            <w:r w:rsidRPr="00755194">
              <w:rPr>
                <w:rFonts w:eastAsia="Calibri"/>
                <w:szCs w:val="22"/>
              </w:rPr>
              <w:t xml:space="preserve"> 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C6064" w14:textId="0C1E16E7"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A9ECA" w14:textId="232A3EA5"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89A6" w14:textId="15B70BD2" w:rsidR="004937E6" w:rsidRPr="00755194" w:rsidRDefault="004937E6" w:rsidP="004937E6">
            <w:pPr>
              <w:jc w:val="right"/>
              <w:rPr>
                <w:rFonts w:eastAsia="Calibri"/>
                <w:szCs w:val="22"/>
              </w:rPr>
            </w:pPr>
            <w:r w:rsidRPr="00755194">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45C0" w14:textId="6D1836C1"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3A32D" w14:textId="7FB2CB6B" w:rsidR="004937E6" w:rsidRPr="00755194" w:rsidRDefault="004937E6" w:rsidP="004937E6">
            <w:pPr>
              <w:jc w:val="center"/>
              <w:rPr>
                <w:rFonts w:eastAsia="Calibri"/>
                <w:szCs w:val="22"/>
              </w:rPr>
            </w:pPr>
            <w:r w:rsidRPr="00755194">
              <w:rPr>
                <w:rFonts w:eastAsia="Calibri"/>
                <w:szCs w:val="22"/>
              </w:rPr>
              <w:t>4400-6390-5277</w:t>
            </w:r>
          </w:p>
        </w:tc>
      </w:tr>
      <w:tr w:rsidR="004937E6" w:rsidRPr="00755194" w14:paraId="5095AC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49D574"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8E7D36" w14:textId="79B70F4D" w:rsidR="004937E6" w:rsidRPr="00755194" w:rsidRDefault="004937E6" w:rsidP="004937E6">
            <w:pPr>
              <w:rPr>
                <w:rFonts w:eastAsia="Calibri"/>
                <w:szCs w:val="22"/>
              </w:rPr>
            </w:pPr>
            <w:r w:rsidRPr="00755194">
              <w:rPr>
                <w:rFonts w:eastAsia="Calibri"/>
                <w:szCs w:val="22"/>
              </w:rPr>
              <w:t>ku17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6651B1" w14:textId="7FCE9316" w:rsidR="004937E6" w:rsidRPr="00755194" w:rsidRDefault="004937E6" w:rsidP="004937E6">
            <w:pPr>
              <w:rPr>
                <w:rFonts w:eastAsia="Calibri"/>
                <w:szCs w:val="22"/>
              </w:rPr>
            </w:pPr>
            <w:r w:rsidRPr="00755194">
              <w:rPr>
                <w:rFonts w:eastAsia="Calibri"/>
                <w:szCs w:val="22"/>
              </w:rPr>
              <w:t>Pravažiuojamasis kelias nuo kelio Nr. 1201 iki kelio Nr. A6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58BB4E" w14:textId="65C0C2BC" w:rsidR="004937E6" w:rsidRPr="00755194" w:rsidRDefault="004937E6" w:rsidP="004937E6">
            <w:pPr>
              <w:jc w:val="right"/>
              <w:rPr>
                <w:rFonts w:eastAsia="Calibri"/>
                <w:szCs w:val="22"/>
              </w:rPr>
            </w:pPr>
            <w:r w:rsidRPr="00755194">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68E88" w14:textId="03CE151A"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6C029" w14:textId="35F12F12" w:rsidR="004937E6" w:rsidRPr="00755194" w:rsidRDefault="004937E6" w:rsidP="004937E6">
            <w:pPr>
              <w:jc w:val="right"/>
              <w:rPr>
                <w:rFonts w:eastAsia="Calibri"/>
                <w:szCs w:val="22"/>
              </w:rPr>
            </w:pPr>
            <w:r w:rsidRPr="00755194">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CD0C" w14:textId="355E6EAB"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50B45" w14:textId="5B880F8D"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9E1B99" w14:textId="0723CB43" w:rsidR="004937E6" w:rsidRPr="00755194" w:rsidRDefault="004937E6" w:rsidP="004937E6">
            <w:pPr>
              <w:jc w:val="center"/>
              <w:rPr>
                <w:rFonts w:eastAsia="Calibri"/>
                <w:szCs w:val="22"/>
              </w:rPr>
            </w:pPr>
            <w:r w:rsidRPr="00755194">
              <w:rPr>
                <w:rFonts w:eastAsia="Calibri"/>
                <w:szCs w:val="22"/>
              </w:rPr>
              <w:t>4400-5435-6119</w:t>
            </w:r>
          </w:p>
        </w:tc>
      </w:tr>
      <w:tr w:rsidR="004937E6" w:rsidRPr="00755194" w14:paraId="08F6F3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F459AA"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20842E" w14:textId="520871FB" w:rsidR="004937E6" w:rsidRPr="00755194" w:rsidRDefault="004937E6" w:rsidP="004937E6">
            <w:pPr>
              <w:rPr>
                <w:rFonts w:eastAsia="Calibri"/>
                <w:szCs w:val="22"/>
              </w:rPr>
            </w:pPr>
            <w:r w:rsidRPr="00755194">
              <w:rPr>
                <w:rFonts w:eastAsia="Calibri"/>
                <w:szCs w:val="22"/>
              </w:rPr>
              <w:t>ku18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7BC61C" w14:textId="6F56C91E" w:rsidR="004937E6" w:rsidRPr="00755194" w:rsidRDefault="004937E6" w:rsidP="004937E6">
            <w:pPr>
              <w:rPr>
                <w:rFonts w:eastAsia="Calibri"/>
                <w:szCs w:val="22"/>
              </w:rPr>
            </w:pPr>
            <w:r w:rsidRPr="00755194">
              <w:rPr>
                <w:rFonts w:eastAsia="Calibri"/>
                <w:szCs w:val="22"/>
              </w:rPr>
              <w:t>Privažiuojamasis kelias prie gyvenamųjų namų Moliakalnio k. nuo kelio Nr. ku17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6BDB24" w14:textId="7A36D493" w:rsidR="004937E6" w:rsidRPr="00755194" w:rsidRDefault="004937E6" w:rsidP="004937E6">
            <w:pPr>
              <w:jc w:val="right"/>
              <w:rPr>
                <w:rFonts w:eastAsia="Calibri"/>
                <w:szCs w:val="22"/>
              </w:rPr>
            </w:pPr>
            <w:r w:rsidRPr="00755194">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CC0B" w14:textId="42DD290F"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21AA547" w14:textId="0BBB487B"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36232" w14:textId="4648BC93" w:rsidR="004937E6" w:rsidRPr="00755194" w:rsidRDefault="004937E6" w:rsidP="004937E6">
            <w:pPr>
              <w:jc w:val="right"/>
              <w:rPr>
                <w:rFonts w:eastAsia="Calibri"/>
                <w:szCs w:val="22"/>
              </w:rPr>
            </w:pPr>
            <w:r w:rsidRPr="00755194">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AE3FE" w14:textId="4BE4001D" w:rsidR="004937E6" w:rsidRPr="00755194" w:rsidRDefault="004937E6" w:rsidP="004937E6">
            <w:pPr>
              <w:jc w:val="center"/>
              <w:rPr>
                <w:rFonts w:eastAsia="Calibri"/>
                <w:szCs w:val="22"/>
              </w:rPr>
            </w:pPr>
            <w:proofErr w:type="spellStart"/>
            <w:r w:rsidRPr="0075519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A95A37" w14:textId="6A8D7EBB" w:rsidR="004937E6" w:rsidRPr="00755194" w:rsidRDefault="004937E6" w:rsidP="004937E6">
            <w:pPr>
              <w:jc w:val="center"/>
              <w:rPr>
                <w:rFonts w:eastAsia="Calibri"/>
                <w:szCs w:val="22"/>
              </w:rPr>
            </w:pPr>
            <w:r w:rsidRPr="00755194">
              <w:rPr>
                <w:rFonts w:eastAsia="Calibri"/>
                <w:szCs w:val="22"/>
              </w:rPr>
              <w:t>-</w:t>
            </w:r>
          </w:p>
        </w:tc>
      </w:tr>
      <w:tr w:rsidR="004937E6" w:rsidRPr="00755194" w14:paraId="655A93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D927DB"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AB642" w14:textId="2E77495B" w:rsidR="004937E6" w:rsidRPr="00755194" w:rsidRDefault="004937E6" w:rsidP="004937E6">
            <w:pPr>
              <w:rPr>
                <w:rFonts w:eastAsia="Calibri"/>
                <w:szCs w:val="22"/>
              </w:rPr>
            </w:pPr>
            <w:r w:rsidRPr="00755194">
              <w:rPr>
                <w:rFonts w:eastAsia="Calibri"/>
                <w:szCs w:val="22"/>
              </w:rPr>
              <w:t>ku19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8EB034" w14:textId="660E62DD" w:rsidR="004937E6" w:rsidRPr="00755194" w:rsidRDefault="004937E6" w:rsidP="004937E6">
            <w:pPr>
              <w:rPr>
                <w:rFonts w:eastAsia="Calibri"/>
                <w:szCs w:val="22"/>
              </w:rPr>
            </w:pPr>
            <w:r w:rsidRPr="00755194">
              <w:rPr>
                <w:rFonts w:eastAsia="Calibri"/>
                <w:szCs w:val="22"/>
              </w:rPr>
              <w:t>Privažiuojamasis kelias prie gyvenamųjų namų nuo Kurklių I k., Stirnų Tako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0ABDDD" w14:textId="2C591A5E" w:rsidR="004937E6" w:rsidRPr="00755194" w:rsidRDefault="004937E6" w:rsidP="004937E6">
            <w:pPr>
              <w:jc w:val="right"/>
              <w:rPr>
                <w:rFonts w:eastAsia="Calibri"/>
                <w:szCs w:val="22"/>
              </w:rPr>
            </w:pPr>
            <w:r w:rsidRPr="00755194">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2B49B" w14:textId="6F476A80"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7778AC" w14:textId="67DBDF59"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3A92" w14:textId="1869003C" w:rsidR="004937E6" w:rsidRPr="00755194" w:rsidRDefault="004937E6" w:rsidP="004937E6">
            <w:pPr>
              <w:jc w:val="right"/>
              <w:rPr>
                <w:rFonts w:eastAsia="Calibri"/>
                <w:szCs w:val="22"/>
              </w:rPr>
            </w:pPr>
            <w:r w:rsidRPr="00755194">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CD5F1" w14:textId="5BAF4515"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C875C3" w14:textId="2C932610" w:rsidR="004937E6" w:rsidRPr="00755194" w:rsidRDefault="004937E6" w:rsidP="004937E6">
            <w:pPr>
              <w:jc w:val="center"/>
              <w:rPr>
                <w:rFonts w:eastAsia="Calibri"/>
                <w:szCs w:val="22"/>
              </w:rPr>
            </w:pPr>
            <w:r w:rsidRPr="00755194">
              <w:rPr>
                <w:rFonts w:eastAsia="Calibri"/>
                <w:szCs w:val="22"/>
              </w:rPr>
              <w:t>4400-6260-5120</w:t>
            </w:r>
          </w:p>
        </w:tc>
      </w:tr>
      <w:tr w:rsidR="004937E6" w:rsidRPr="00755194" w14:paraId="36474A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D1EC87"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6BE50A" w14:textId="2B95BFE6" w:rsidR="004937E6" w:rsidRPr="00755194" w:rsidRDefault="004937E6" w:rsidP="004937E6">
            <w:pPr>
              <w:rPr>
                <w:rFonts w:eastAsia="Calibri"/>
                <w:szCs w:val="22"/>
              </w:rPr>
            </w:pPr>
            <w:r w:rsidRPr="00755194">
              <w:rPr>
                <w:rFonts w:eastAsia="Calibri"/>
                <w:szCs w:val="22"/>
              </w:rPr>
              <w:t>ku20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3E7CFC" w14:textId="46F42EDE" w:rsidR="004937E6" w:rsidRPr="00755194" w:rsidRDefault="004937E6" w:rsidP="004937E6">
            <w:pPr>
              <w:rPr>
                <w:rFonts w:eastAsia="Calibri"/>
                <w:szCs w:val="22"/>
              </w:rPr>
            </w:pPr>
            <w:r w:rsidRPr="00755194">
              <w:rPr>
                <w:rFonts w:eastAsia="Calibri"/>
                <w:szCs w:val="22"/>
              </w:rPr>
              <w:t>Pravažiuojamasis kelias nuo kelio Nr. 1201 iki kelio Nr. ku54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4DACE8" w14:textId="1F2B264B" w:rsidR="004937E6" w:rsidRPr="00755194" w:rsidRDefault="004937E6" w:rsidP="004937E6">
            <w:pPr>
              <w:jc w:val="right"/>
              <w:rPr>
                <w:rFonts w:eastAsia="Calibri"/>
                <w:szCs w:val="22"/>
              </w:rPr>
            </w:pPr>
            <w:r w:rsidRPr="00755194">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F268F" w14:textId="31E4A8CA"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3A71378" w14:textId="331D9C12"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29C10" w14:textId="21F76746" w:rsidR="004937E6" w:rsidRPr="00755194" w:rsidRDefault="004937E6" w:rsidP="004937E6">
            <w:pPr>
              <w:jc w:val="right"/>
              <w:rPr>
                <w:rFonts w:eastAsia="Calibri"/>
                <w:szCs w:val="22"/>
              </w:rPr>
            </w:pPr>
            <w:r w:rsidRPr="00755194">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9F7DE" w14:textId="10DE4FBF"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B6C243" w14:textId="6D5DE862" w:rsidR="004937E6" w:rsidRPr="00755194" w:rsidRDefault="004937E6" w:rsidP="004937E6">
            <w:pPr>
              <w:jc w:val="center"/>
              <w:rPr>
                <w:rFonts w:eastAsia="Calibri"/>
                <w:szCs w:val="22"/>
              </w:rPr>
            </w:pPr>
            <w:r w:rsidRPr="00755194">
              <w:rPr>
                <w:rFonts w:eastAsia="Calibri"/>
                <w:szCs w:val="22"/>
              </w:rPr>
              <w:t>4400-6260-5074</w:t>
            </w:r>
          </w:p>
        </w:tc>
      </w:tr>
      <w:tr w:rsidR="004937E6" w:rsidRPr="00755194" w14:paraId="4910C1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F55EE9"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47042F" w14:textId="58CA8784" w:rsidR="004937E6" w:rsidRPr="00755194" w:rsidRDefault="004937E6" w:rsidP="004937E6">
            <w:pPr>
              <w:rPr>
                <w:rFonts w:eastAsia="Calibri"/>
                <w:szCs w:val="22"/>
              </w:rPr>
            </w:pPr>
            <w:r w:rsidRPr="006C20C7">
              <w:rPr>
                <w:rFonts w:eastAsia="Calibri"/>
                <w:szCs w:val="22"/>
              </w:rPr>
              <w:t>ku21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785C5B" w14:textId="45BFC0B7" w:rsidR="004937E6" w:rsidRPr="00755194" w:rsidRDefault="004937E6" w:rsidP="004937E6">
            <w:pPr>
              <w:rPr>
                <w:rFonts w:eastAsia="Calibri"/>
                <w:szCs w:val="22"/>
              </w:rPr>
            </w:pPr>
            <w:r w:rsidRPr="006C20C7">
              <w:rPr>
                <w:rFonts w:eastAsia="Calibri"/>
                <w:szCs w:val="22"/>
              </w:rPr>
              <w:t>Privažiuojamasis kelias nuo kelio Nr. ku25 iki kelio Nr. ku28 (Vildžiūnų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7C14BA" w14:textId="0A23EA2B" w:rsidR="004937E6" w:rsidRPr="00755194" w:rsidRDefault="004937E6" w:rsidP="004937E6">
            <w:pPr>
              <w:jc w:val="right"/>
              <w:rPr>
                <w:rFonts w:eastAsia="Calibri"/>
                <w:szCs w:val="22"/>
              </w:rPr>
            </w:pPr>
            <w:r w:rsidRPr="006C20C7">
              <w:rPr>
                <w:rFonts w:eastAsia="Calibri"/>
                <w:szCs w:val="22"/>
              </w:rPr>
              <w:t> </w:t>
            </w:r>
            <w:r w:rsidRPr="006C20C7">
              <w:rPr>
                <w:rFonts w:eastAsia="Calibri"/>
                <w:bCs/>
                <w:szCs w:val="22"/>
              </w:rPr>
              <w:t>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2592" w14:textId="586C3C45" w:rsidR="004937E6" w:rsidRPr="00755194"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C923180" w14:textId="7F6A4646" w:rsidR="004937E6" w:rsidRPr="00755194" w:rsidRDefault="004937E6" w:rsidP="004937E6">
            <w:pPr>
              <w:jc w:val="right"/>
              <w:rPr>
                <w:rFonts w:eastAsia="Calibri"/>
                <w:szCs w:val="22"/>
              </w:rPr>
            </w:pPr>
            <w:r w:rsidRPr="006C20C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1BEB5" w14:textId="295A779A" w:rsidR="004937E6" w:rsidRPr="00755194" w:rsidRDefault="004937E6" w:rsidP="004937E6">
            <w:pPr>
              <w:jc w:val="right"/>
              <w:rPr>
                <w:rFonts w:eastAsia="Calibri"/>
                <w:szCs w:val="22"/>
              </w:rPr>
            </w:pPr>
            <w:r w:rsidRPr="006C20C7">
              <w:rPr>
                <w:rFonts w:eastAsia="Calibri"/>
                <w:szCs w:val="22"/>
              </w:rPr>
              <w:t> </w:t>
            </w:r>
            <w:r w:rsidRPr="006C20C7">
              <w:rPr>
                <w:rFonts w:eastAsia="Calibri"/>
                <w:bCs/>
                <w:szCs w:val="22"/>
              </w:rPr>
              <w:t>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2356" w14:textId="5282CFA7" w:rsidR="004937E6" w:rsidRPr="00755194" w:rsidRDefault="004937E6" w:rsidP="004937E6">
            <w:pPr>
              <w:jc w:val="center"/>
              <w:rPr>
                <w:rFonts w:eastAsia="Calibri"/>
                <w:szCs w:val="22"/>
              </w:rPr>
            </w:pPr>
            <w:proofErr w:type="spellStart"/>
            <w:r w:rsidRPr="006C20C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1E5E35" w14:textId="675BE959" w:rsidR="004937E6" w:rsidRPr="00755194" w:rsidRDefault="004937E6" w:rsidP="004937E6">
            <w:pPr>
              <w:jc w:val="center"/>
              <w:rPr>
                <w:rFonts w:eastAsia="Calibri"/>
                <w:szCs w:val="22"/>
              </w:rPr>
            </w:pPr>
            <w:r w:rsidRPr="006C20C7">
              <w:rPr>
                <w:rFonts w:eastAsia="Calibri"/>
                <w:bCs/>
                <w:szCs w:val="22"/>
              </w:rPr>
              <w:t>4400-6597-5020</w:t>
            </w:r>
          </w:p>
        </w:tc>
      </w:tr>
      <w:tr w:rsidR="004937E6" w:rsidRPr="00755194" w14:paraId="187487A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CB6A4A"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96CCD" w14:textId="33A01FB9" w:rsidR="004937E6" w:rsidRPr="00755194" w:rsidRDefault="004937E6" w:rsidP="004937E6">
            <w:pPr>
              <w:rPr>
                <w:rFonts w:eastAsia="Calibri"/>
                <w:szCs w:val="22"/>
              </w:rPr>
            </w:pPr>
            <w:r w:rsidRPr="00755194">
              <w:rPr>
                <w:rFonts w:eastAsia="Calibri"/>
                <w:szCs w:val="22"/>
              </w:rPr>
              <w:t>ku22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8FDF19" w14:textId="5B56C8C7" w:rsidR="004937E6" w:rsidRPr="00755194" w:rsidRDefault="004937E6" w:rsidP="004937E6">
            <w:pPr>
              <w:rPr>
                <w:rFonts w:eastAsia="Calibri"/>
                <w:szCs w:val="22"/>
              </w:rPr>
            </w:pPr>
            <w:r w:rsidRPr="00755194">
              <w:rPr>
                <w:rFonts w:eastAsia="Calibri"/>
                <w:szCs w:val="22"/>
              </w:rPr>
              <w:t>Privažiuojamasis kelias nuo kelio Nr. ku25 iki Šilinės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E87D6" w14:textId="50CB63AD" w:rsidR="004937E6" w:rsidRPr="00755194" w:rsidRDefault="004937E6" w:rsidP="004937E6">
            <w:pPr>
              <w:jc w:val="right"/>
              <w:rPr>
                <w:rFonts w:eastAsia="Calibri"/>
                <w:szCs w:val="22"/>
              </w:rPr>
            </w:pPr>
            <w:r w:rsidRPr="00755194">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E2111" w14:textId="30AD807D"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75AA0" w14:textId="7150B8FE" w:rsidR="004937E6" w:rsidRPr="00755194" w:rsidRDefault="004937E6" w:rsidP="004937E6">
            <w:pPr>
              <w:jc w:val="right"/>
              <w:rPr>
                <w:rFonts w:eastAsia="Calibri"/>
                <w:szCs w:val="22"/>
              </w:rPr>
            </w:pPr>
            <w:r w:rsidRPr="00755194">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C709D" w14:textId="69C89C1E"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EB43" w14:textId="1284E934" w:rsidR="004937E6" w:rsidRPr="00755194" w:rsidRDefault="004937E6" w:rsidP="004937E6">
            <w:pPr>
              <w:jc w:val="center"/>
              <w:rPr>
                <w:rFonts w:eastAsia="Calibri"/>
                <w:szCs w:val="22"/>
              </w:rPr>
            </w:pPr>
            <w:proofErr w:type="spellStart"/>
            <w:r w:rsidRPr="00755194">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3633F7" w14:textId="000AA305" w:rsidR="004937E6" w:rsidRPr="00755194" w:rsidRDefault="004937E6" w:rsidP="004937E6">
            <w:pPr>
              <w:jc w:val="center"/>
              <w:rPr>
                <w:rFonts w:eastAsia="Calibri"/>
                <w:szCs w:val="22"/>
              </w:rPr>
            </w:pPr>
            <w:r w:rsidRPr="00755194">
              <w:rPr>
                <w:rFonts w:eastAsia="Calibri"/>
                <w:szCs w:val="22"/>
              </w:rPr>
              <w:t>4400-6309-7525</w:t>
            </w:r>
          </w:p>
        </w:tc>
      </w:tr>
      <w:tr w:rsidR="004937E6" w:rsidRPr="00755194" w14:paraId="740311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844A43"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1C234" w14:textId="6D1FB808" w:rsidR="004937E6" w:rsidRPr="00755194" w:rsidRDefault="004937E6" w:rsidP="004937E6">
            <w:pPr>
              <w:rPr>
                <w:rFonts w:eastAsia="Calibri"/>
                <w:szCs w:val="22"/>
              </w:rPr>
            </w:pPr>
            <w:r w:rsidRPr="00755194">
              <w:rPr>
                <w:rFonts w:eastAsia="Calibri"/>
                <w:szCs w:val="22"/>
              </w:rPr>
              <w:t>ku23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244B3C" w14:textId="673E1460" w:rsidR="004937E6" w:rsidRPr="00755194" w:rsidRDefault="004937E6" w:rsidP="004937E6">
            <w:pPr>
              <w:rPr>
                <w:rFonts w:eastAsia="Calibri"/>
                <w:szCs w:val="22"/>
              </w:rPr>
            </w:pPr>
            <w:r w:rsidRPr="00755194">
              <w:rPr>
                <w:rFonts w:eastAsia="Calibri"/>
                <w:szCs w:val="22"/>
              </w:rPr>
              <w:t>Pravažiuojamasis kelias nuo Mechanizatorių g. iki Virintos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6730DD" w14:textId="503A355C" w:rsidR="004937E6" w:rsidRPr="00755194" w:rsidRDefault="004937E6" w:rsidP="004937E6">
            <w:pPr>
              <w:jc w:val="right"/>
              <w:rPr>
                <w:rFonts w:eastAsia="Calibri"/>
                <w:szCs w:val="22"/>
              </w:rPr>
            </w:pPr>
            <w:r w:rsidRPr="00755194">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A4FB3" w14:textId="67F904F6" w:rsidR="004937E6" w:rsidRPr="00755194" w:rsidRDefault="004937E6" w:rsidP="004937E6">
            <w:pPr>
              <w:jc w:val="right"/>
              <w:rPr>
                <w:rFonts w:eastAsia="Calibri"/>
                <w:szCs w:val="22"/>
              </w:rPr>
            </w:pPr>
            <w:r w:rsidRPr="00755194">
              <w:rPr>
                <w:rFonts w:eastAsia="Calibri"/>
                <w:szCs w:val="22"/>
              </w:rPr>
              <w:t> 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04F74" w14:textId="5605480F"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515A5" w14:textId="587D2430"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C2234" w14:textId="2669265C" w:rsidR="004937E6" w:rsidRPr="00755194" w:rsidRDefault="004937E6" w:rsidP="004937E6">
            <w:pPr>
              <w:jc w:val="center"/>
              <w:rPr>
                <w:rFonts w:eastAsia="Calibri"/>
                <w:szCs w:val="22"/>
              </w:rPr>
            </w:pPr>
            <w:proofErr w:type="spellStart"/>
            <w:r w:rsidRPr="0075519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A8CE66" w14:textId="0B482C61" w:rsidR="004937E6" w:rsidRPr="00755194" w:rsidRDefault="004937E6" w:rsidP="004937E6">
            <w:pPr>
              <w:jc w:val="center"/>
              <w:rPr>
                <w:rFonts w:eastAsia="Calibri"/>
                <w:szCs w:val="22"/>
              </w:rPr>
            </w:pPr>
            <w:r w:rsidRPr="00755194">
              <w:rPr>
                <w:rFonts w:eastAsia="Calibri"/>
                <w:szCs w:val="22"/>
              </w:rPr>
              <w:t>4400-6308-9345</w:t>
            </w:r>
          </w:p>
        </w:tc>
      </w:tr>
      <w:tr w:rsidR="004937E6" w:rsidRPr="00755194" w14:paraId="49E3660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B0D14C"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5A1A69" w14:textId="75D9A4A2" w:rsidR="004937E6" w:rsidRPr="00755194" w:rsidRDefault="004937E6" w:rsidP="004937E6">
            <w:pPr>
              <w:rPr>
                <w:rFonts w:eastAsia="Calibri"/>
                <w:szCs w:val="22"/>
              </w:rPr>
            </w:pPr>
            <w:r w:rsidRPr="00755194">
              <w:rPr>
                <w:rFonts w:eastAsia="Calibri"/>
                <w:szCs w:val="22"/>
              </w:rPr>
              <w:t>ku24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B42B20" w14:textId="123BF849" w:rsidR="004937E6" w:rsidRPr="00755194" w:rsidRDefault="004937E6" w:rsidP="004937E6">
            <w:pPr>
              <w:rPr>
                <w:rFonts w:eastAsia="Calibri"/>
                <w:szCs w:val="22"/>
              </w:rPr>
            </w:pPr>
            <w:r w:rsidRPr="00755194">
              <w:rPr>
                <w:rFonts w:eastAsia="Calibri"/>
                <w:szCs w:val="22"/>
              </w:rPr>
              <w:t>Privažiuojamasis kelias nuo kelio Nr. ku81 iki kelio Nr. ku25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E74390" w14:textId="13799F33" w:rsidR="004937E6" w:rsidRPr="00755194" w:rsidRDefault="004937E6" w:rsidP="004937E6">
            <w:pPr>
              <w:jc w:val="right"/>
              <w:rPr>
                <w:rFonts w:eastAsia="Calibri"/>
                <w:szCs w:val="22"/>
              </w:rPr>
            </w:pPr>
            <w:r w:rsidRPr="00755194">
              <w:rPr>
                <w:rFonts w:eastAsia="Calibri"/>
                <w:szCs w:val="22"/>
              </w:rPr>
              <w:t xml:space="preserve"> 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7DC74" w14:textId="2F7E0337"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1329E" w14:textId="1DFD52CA" w:rsidR="004937E6" w:rsidRPr="00755194" w:rsidRDefault="004937E6" w:rsidP="004937E6">
            <w:pPr>
              <w:jc w:val="right"/>
              <w:rPr>
                <w:rFonts w:eastAsia="Calibri"/>
                <w:strike/>
                <w:szCs w:val="22"/>
              </w:rPr>
            </w:pPr>
            <w:r w:rsidRPr="0075519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FC77E" w14:textId="1B371604" w:rsidR="004937E6" w:rsidRPr="00755194" w:rsidRDefault="004937E6" w:rsidP="004937E6">
            <w:pPr>
              <w:jc w:val="right"/>
              <w:rPr>
                <w:rFonts w:eastAsia="Calibri"/>
                <w:szCs w:val="22"/>
              </w:rPr>
            </w:pPr>
            <w:r w:rsidRPr="00755194">
              <w:rPr>
                <w:rFonts w:eastAsia="Calibri"/>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4FC6D" w14:textId="5FDECF30" w:rsidR="004937E6" w:rsidRPr="00755194" w:rsidRDefault="004937E6" w:rsidP="004937E6">
            <w:pPr>
              <w:jc w:val="center"/>
              <w:rPr>
                <w:rFonts w:eastAsia="Calibri"/>
                <w:szCs w:val="22"/>
              </w:rPr>
            </w:pPr>
            <w:proofErr w:type="spellStart"/>
            <w:r w:rsidRPr="0075519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D4984B" w14:textId="20BC5BDB" w:rsidR="004937E6" w:rsidRPr="00755194" w:rsidRDefault="004937E6" w:rsidP="004937E6">
            <w:pPr>
              <w:jc w:val="center"/>
              <w:rPr>
                <w:rFonts w:eastAsia="Calibri"/>
                <w:szCs w:val="22"/>
              </w:rPr>
            </w:pPr>
            <w:r w:rsidRPr="00755194">
              <w:rPr>
                <w:rFonts w:eastAsia="Calibri"/>
                <w:szCs w:val="22"/>
              </w:rPr>
              <w:t>4400-6309-0799</w:t>
            </w:r>
          </w:p>
        </w:tc>
      </w:tr>
      <w:tr w:rsidR="004937E6" w:rsidRPr="00755194" w14:paraId="2E09530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CD692B" w14:textId="77777777" w:rsidR="004937E6" w:rsidRPr="00755194"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8558F" w14:textId="66311161" w:rsidR="004937E6" w:rsidRPr="00755194" w:rsidRDefault="004937E6" w:rsidP="004937E6">
            <w:pPr>
              <w:rPr>
                <w:rFonts w:eastAsia="Calibri"/>
                <w:szCs w:val="22"/>
              </w:rPr>
            </w:pPr>
            <w:r w:rsidRPr="00755194">
              <w:rPr>
                <w:rFonts w:eastAsia="Calibri"/>
                <w:szCs w:val="22"/>
              </w:rPr>
              <w:t>ku25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073EF7" w14:textId="2DA4F473" w:rsidR="004937E6" w:rsidRPr="00755194" w:rsidRDefault="004937E6" w:rsidP="004937E6">
            <w:pPr>
              <w:rPr>
                <w:rFonts w:eastAsia="Calibri"/>
                <w:szCs w:val="22"/>
              </w:rPr>
            </w:pPr>
            <w:r w:rsidRPr="00755194">
              <w:rPr>
                <w:rFonts w:eastAsia="Calibri"/>
                <w:szCs w:val="22"/>
              </w:rPr>
              <w:t xml:space="preserve">Pravažiuojamasis kelias nuo kelio Nr. ku22 iki </w:t>
            </w:r>
            <w:proofErr w:type="spellStart"/>
            <w:r w:rsidRPr="00755194">
              <w:rPr>
                <w:rFonts w:eastAsia="Calibri"/>
                <w:szCs w:val="22"/>
              </w:rPr>
              <w:t>Šližių</w:t>
            </w:r>
            <w:proofErr w:type="spellEnd"/>
            <w:r w:rsidRPr="0075519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0778C6" w14:textId="170B71BF" w:rsidR="004937E6" w:rsidRPr="00755194" w:rsidRDefault="004937E6" w:rsidP="004937E6">
            <w:pPr>
              <w:jc w:val="right"/>
              <w:rPr>
                <w:rFonts w:eastAsia="Calibri"/>
                <w:szCs w:val="22"/>
              </w:rPr>
            </w:pPr>
            <w:r w:rsidRPr="00755194">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12544" w14:textId="7515EF55" w:rsidR="004937E6" w:rsidRPr="00755194" w:rsidRDefault="004937E6" w:rsidP="004937E6">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F534F" w14:textId="360688AB" w:rsidR="004937E6" w:rsidRPr="00755194" w:rsidRDefault="004937E6" w:rsidP="004937E6">
            <w:pPr>
              <w:jc w:val="right"/>
              <w:rPr>
                <w:rFonts w:eastAsia="Calibri"/>
                <w:szCs w:val="22"/>
              </w:rPr>
            </w:pPr>
            <w:r w:rsidRPr="00755194">
              <w:rPr>
                <w:rFonts w:eastAsia="Calibri"/>
                <w:szCs w:val="22"/>
              </w:rPr>
              <w:t xml:space="preserve"> 3385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BBA9E" w14:textId="6511BBDF" w:rsidR="004937E6" w:rsidRPr="00755194" w:rsidRDefault="004937E6" w:rsidP="004937E6">
            <w:pPr>
              <w:jc w:val="right"/>
              <w:rPr>
                <w:rFonts w:eastAsia="Calibri"/>
                <w:szCs w:val="22"/>
              </w:rPr>
            </w:pPr>
            <w:r w:rsidRPr="00755194">
              <w:rPr>
                <w:rFonts w:eastAsia="Calibri"/>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7FEC0" w14:textId="77777777" w:rsidR="004937E6" w:rsidRDefault="004937E6" w:rsidP="004937E6">
            <w:pPr>
              <w:jc w:val="center"/>
              <w:rPr>
                <w:rFonts w:eastAsia="Calibri"/>
                <w:szCs w:val="22"/>
              </w:rPr>
            </w:pPr>
            <w:proofErr w:type="spellStart"/>
            <w:r w:rsidRPr="00755194">
              <w:rPr>
                <w:rFonts w:eastAsia="Calibri"/>
                <w:szCs w:val="22"/>
              </w:rPr>
              <w:t>Iv</w:t>
            </w:r>
            <w:proofErr w:type="spellEnd"/>
          </w:p>
          <w:p w14:paraId="0C04EBBD" w14:textId="77777777" w:rsidR="004937E6" w:rsidRDefault="004937E6" w:rsidP="004937E6">
            <w:pPr>
              <w:jc w:val="center"/>
              <w:rPr>
                <w:rFonts w:eastAsia="Calibri"/>
                <w:szCs w:val="22"/>
              </w:rPr>
            </w:pPr>
            <w:proofErr w:type="spellStart"/>
            <w:r>
              <w:rPr>
                <w:rFonts w:eastAsia="Calibri"/>
                <w:szCs w:val="22"/>
              </w:rPr>
              <w:t>Iv</w:t>
            </w:r>
            <w:proofErr w:type="spellEnd"/>
          </w:p>
          <w:p w14:paraId="4A130CB9" w14:textId="33D458EC" w:rsidR="004937E6" w:rsidRPr="00755194" w:rsidRDefault="004937E6" w:rsidP="004937E6">
            <w:pPr>
              <w:jc w:val="center"/>
              <w:rPr>
                <w:rFonts w:eastAsia="Calibri"/>
                <w:szCs w:val="22"/>
              </w:rPr>
            </w:pPr>
            <w:proofErr w:type="spellStart"/>
            <w:r>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C006E" w14:textId="438A602D" w:rsidR="004937E6" w:rsidRPr="00755194" w:rsidRDefault="004937E6" w:rsidP="004937E6">
            <w:pPr>
              <w:jc w:val="center"/>
              <w:rPr>
                <w:rFonts w:eastAsia="Calibri"/>
                <w:szCs w:val="22"/>
              </w:rPr>
            </w:pPr>
            <w:r w:rsidRPr="00755194">
              <w:rPr>
                <w:rFonts w:eastAsia="Calibri"/>
                <w:szCs w:val="22"/>
              </w:rPr>
              <w:t>4400-6308-8259 4400-6308-8264 4400-6309-4422</w:t>
            </w:r>
          </w:p>
        </w:tc>
      </w:tr>
      <w:tr w:rsidR="004937E6" w:rsidRPr="004B1509" w14:paraId="5751CE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C30FEE"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6F5E0" w14:textId="2AE893DE" w:rsidR="004937E6" w:rsidRPr="004B1509" w:rsidRDefault="004937E6" w:rsidP="004937E6">
            <w:pPr>
              <w:rPr>
                <w:rFonts w:eastAsia="Calibri"/>
                <w:szCs w:val="22"/>
              </w:rPr>
            </w:pPr>
            <w:r w:rsidRPr="004B1509">
              <w:rPr>
                <w:rFonts w:eastAsia="Calibri"/>
                <w:szCs w:val="22"/>
              </w:rPr>
              <w:t>ku26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53791A" w14:textId="654E9FE4" w:rsidR="004937E6" w:rsidRPr="004B1509" w:rsidRDefault="004937E6" w:rsidP="004937E6">
            <w:pPr>
              <w:rPr>
                <w:rFonts w:eastAsia="Calibri"/>
                <w:szCs w:val="22"/>
              </w:rPr>
            </w:pPr>
            <w:r w:rsidRPr="004B1509">
              <w:rPr>
                <w:rFonts w:eastAsia="Calibri"/>
                <w:szCs w:val="22"/>
              </w:rPr>
              <w:t>Privažiuojamasis kelias prie Šventosios upės Dūdų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59B57B" w14:textId="2FC51C34" w:rsidR="004937E6" w:rsidRPr="004B1509" w:rsidRDefault="004937E6" w:rsidP="004937E6">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241F" w14:textId="6CF6AD09" w:rsidR="004937E6" w:rsidRPr="004B1509" w:rsidRDefault="004937E6" w:rsidP="004937E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A9D71" w14:textId="4C123ED0" w:rsidR="004937E6" w:rsidRPr="004B1509" w:rsidRDefault="004937E6" w:rsidP="004937E6">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6CC45" w14:textId="750AF5F1" w:rsidR="004937E6" w:rsidRPr="004B1509" w:rsidRDefault="004937E6" w:rsidP="004937E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F5A4B" w14:textId="77777777" w:rsidR="004937E6" w:rsidRPr="004B1509" w:rsidRDefault="004937E6" w:rsidP="004937E6">
            <w:pPr>
              <w:jc w:val="center"/>
              <w:rPr>
                <w:rFonts w:eastAsia="Calibri"/>
                <w:bCs/>
                <w:szCs w:val="22"/>
              </w:rPr>
            </w:pPr>
            <w:proofErr w:type="spellStart"/>
            <w:r w:rsidRPr="004B1509">
              <w:rPr>
                <w:rFonts w:eastAsia="Calibri"/>
                <w:bCs/>
                <w:szCs w:val="22"/>
              </w:rPr>
              <w:t>IIv</w:t>
            </w:r>
            <w:proofErr w:type="spellEnd"/>
          </w:p>
          <w:p w14:paraId="7BCFA716" w14:textId="1257AB31" w:rsidR="004937E6" w:rsidRPr="004B1509" w:rsidRDefault="004937E6" w:rsidP="004937E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E1A2C6" w14:textId="77777777" w:rsidR="004937E6" w:rsidRPr="004B1509" w:rsidRDefault="004937E6" w:rsidP="004937E6">
            <w:pPr>
              <w:jc w:val="center"/>
              <w:rPr>
                <w:rFonts w:eastAsia="Calibri"/>
                <w:szCs w:val="22"/>
              </w:rPr>
            </w:pPr>
            <w:r w:rsidRPr="004B1509">
              <w:rPr>
                <w:rFonts w:eastAsia="Calibri"/>
                <w:szCs w:val="22"/>
              </w:rPr>
              <w:t>4400-5556-4706</w:t>
            </w:r>
          </w:p>
          <w:p w14:paraId="786F0CFA" w14:textId="682E5820" w:rsidR="004937E6" w:rsidRPr="004B1509" w:rsidRDefault="004937E6" w:rsidP="004937E6">
            <w:pPr>
              <w:jc w:val="center"/>
              <w:rPr>
                <w:rFonts w:eastAsia="Calibri"/>
                <w:szCs w:val="22"/>
              </w:rPr>
            </w:pPr>
            <w:r w:rsidRPr="004B1509">
              <w:rPr>
                <w:rFonts w:eastAsia="Calibri"/>
                <w:szCs w:val="22"/>
              </w:rPr>
              <w:t>4400-5555-3978</w:t>
            </w:r>
          </w:p>
        </w:tc>
      </w:tr>
      <w:tr w:rsidR="004937E6" w:rsidRPr="00D976B2" w14:paraId="23E1DF8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9E4B45"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AA002" w14:textId="3BDEFEB4" w:rsidR="004937E6" w:rsidRPr="00D976B2" w:rsidRDefault="004937E6" w:rsidP="004937E6">
            <w:pPr>
              <w:rPr>
                <w:rFonts w:eastAsia="Calibri"/>
                <w:szCs w:val="22"/>
              </w:rPr>
            </w:pPr>
            <w:r w:rsidRPr="00D976B2">
              <w:rPr>
                <w:rFonts w:eastAsia="Calibri"/>
                <w:szCs w:val="22"/>
              </w:rPr>
              <w:t>ku27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995600" w14:textId="05C2F1E5" w:rsidR="004937E6" w:rsidRPr="00D976B2" w:rsidRDefault="004937E6" w:rsidP="004937E6">
            <w:pPr>
              <w:rPr>
                <w:rFonts w:eastAsia="Calibri"/>
                <w:szCs w:val="22"/>
              </w:rPr>
            </w:pPr>
            <w:r w:rsidRPr="00D976B2">
              <w:rPr>
                <w:rFonts w:eastAsia="Calibri"/>
                <w:szCs w:val="22"/>
              </w:rPr>
              <w:t>Privažiuojamasis kelias iki gyvenamųjų namų nuo kelio Nr. 1218 (Gudelių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851FC9" w14:textId="3941C29A" w:rsidR="004937E6" w:rsidRPr="00D976B2" w:rsidRDefault="004937E6" w:rsidP="004937E6">
            <w:pPr>
              <w:jc w:val="right"/>
              <w:rPr>
                <w:rFonts w:eastAsia="Calibri"/>
                <w:szCs w:val="22"/>
              </w:rPr>
            </w:pPr>
            <w:r w:rsidRPr="00D976B2">
              <w:rPr>
                <w:rFonts w:eastAsia="Calibri"/>
                <w:szCs w:val="22"/>
              </w:rPr>
              <w:t>382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11724" w14:textId="08C8F826"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1B7F6" w14:textId="76795DEA" w:rsidR="004937E6" w:rsidRPr="00D976B2" w:rsidRDefault="004937E6" w:rsidP="004937E6">
            <w:pPr>
              <w:jc w:val="right"/>
              <w:rPr>
                <w:rFonts w:eastAsia="Calibri"/>
                <w:szCs w:val="22"/>
              </w:rPr>
            </w:pPr>
            <w:r w:rsidRPr="00D976B2">
              <w:rPr>
                <w:rFonts w:eastAsia="Calibri"/>
                <w:szCs w:val="22"/>
              </w:rPr>
              <w:t>382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B4A30" w14:textId="1F0726BF"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C38B" w14:textId="1C9C86B4"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2F767F" w14:textId="601A5878" w:rsidR="004937E6" w:rsidRPr="00D976B2" w:rsidRDefault="004937E6" w:rsidP="004937E6">
            <w:pPr>
              <w:jc w:val="center"/>
              <w:rPr>
                <w:rFonts w:eastAsia="Calibri"/>
                <w:szCs w:val="22"/>
              </w:rPr>
            </w:pPr>
            <w:r w:rsidRPr="00D976B2">
              <w:rPr>
                <w:rFonts w:eastAsia="Calibri"/>
                <w:szCs w:val="22"/>
              </w:rPr>
              <w:t>4400-6382-0533</w:t>
            </w:r>
          </w:p>
        </w:tc>
      </w:tr>
      <w:tr w:rsidR="004937E6" w:rsidRPr="00D976B2" w14:paraId="759FFF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48D50C"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1FE22" w14:textId="19FA5CF6" w:rsidR="004937E6" w:rsidRPr="00D976B2" w:rsidRDefault="004937E6" w:rsidP="004937E6">
            <w:pPr>
              <w:rPr>
                <w:rFonts w:eastAsia="Calibri"/>
                <w:szCs w:val="22"/>
              </w:rPr>
            </w:pPr>
            <w:r w:rsidRPr="00D976B2">
              <w:rPr>
                <w:rFonts w:eastAsia="Calibri"/>
                <w:szCs w:val="22"/>
              </w:rPr>
              <w:t>ku28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1F30D9" w14:textId="3AE98FA7" w:rsidR="004937E6" w:rsidRPr="00D976B2" w:rsidRDefault="004937E6" w:rsidP="004937E6">
            <w:pPr>
              <w:rPr>
                <w:rFonts w:eastAsia="Calibri"/>
                <w:szCs w:val="22"/>
              </w:rPr>
            </w:pPr>
            <w:r w:rsidRPr="00D976B2">
              <w:rPr>
                <w:rFonts w:eastAsia="Calibri"/>
                <w:szCs w:val="22"/>
              </w:rPr>
              <w:t xml:space="preserve">Pravažiuojamasis kelias nuo kelio Nr. ku79 iki </w:t>
            </w:r>
            <w:proofErr w:type="spellStart"/>
            <w:r w:rsidRPr="00D976B2">
              <w:rPr>
                <w:rFonts w:eastAsia="Calibri"/>
                <w:szCs w:val="22"/>
              </w:rPr>
              <w:t>Vilkatėnų</w:t>
            </w:r>
            <w:proofErr w:type="spellEnd"/>
            <w:r w:rsidRPr="00D976B2">
              <w:rPr>
                <w:rFonts w:eastAsia="Calibri"/>
                <w:szCs w:val="22"/>
              </w:rPr>
              <w:t xml:space="preserve"> botaninio draustinio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A1CE26" w14:textId="784AB191" w:rsidR="004937E6" w:rsidRPr="00D976B2" w:rsidRDefault="004937E6" w:rsidP="004937E6">
            <w:pPr>
              <w:jc w:val="right"/>
              <w:rPr>
                <w:rFonts w:eastAsia="Calibri"/>
                <w:szCs w:val="22"/>
              </w:rPr>
            </w:pPr>
            <w:r w:rsidRPr="00D976B2">
              <w:rPr>
                <w:rFonts w:eastAsia="Calibri"/>
                <w:szCs w:val="22"/>
              </w:rPr>
              <w:t>1361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E4F0F" w14:textId="450A90DD"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BE8AF" w14:textId="401E5A90" w:rsidR="004937E6" w:rsidRPr="00D976B2" w:rsidRDefault="004937E6" w:rsidP="004937E6">
            <w:pPr>
              <w:jc w:val="right"/>
              <w:rPr>
                <w:rFonts w:eastAsia="Calibri"/>
                <w:szCs w:val="22"/>
              </w:rPr>
            </w:pPr>
            <w:r w:rsidRPr="00D976B2">
              <w:rPr>
                <w:rFonts w:eastAsia="Calibri"/>
                <w:szCs w:val="22"/>
              </w:rPr>
              <w:t>1361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A738A" w14:textId="7999A50D"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F599D" w14:textId="2B11EC04" w:rsidR="004937E6" w:rsidRPr="00D976B2" w:rsidRDefault="004937E6" w:rsidP="004937E6">
            <w:pPr>
              <w:jc w:val="center"/>
              <w:rPr>
                <w:rFonts w:eastAsia="Calibri"/>
                <w:szCs w:val="22"/>
              </w:rPr>
            </w:pPr>
            <w:proofErr w:type="spellStart"/>
            <w:r w:rsidRPr="00D976B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0DA5D8" w14:textId="0C0DDC6F" w:rsidR="004937E6" w:rsidRPr="00D976B2" w:rsidRDefault="004937E6" w:rsidP="004937E6">
            <w:pPr>
              <w:jc w:val="center"/>
              <w:rPr>
                <w:rFonts w:eastAsia="Calibri"/>
                <w:szCs w:val="22"/>
              </w:rPr>
            </w:pPr>
            <w:r w:rsidRPr="00D976B2">
              <w:rPr>
                <w:rFonts w:eastAsia="Calibri"/>
                <w:szCs w:val="22"/>
              </w:rPr>
              <w:t>4400-6316-2645</w:t>
            </w:r>
          </w:p>
        </w:tc>
      </w:tr>
      <w:tr w:rsidR="004937E6" w:rsidRPr="00D976B2" w14:paraId="3E7D28A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223526"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BDA9" w14:textId="25CD8680" w:rsidR="004937E6" w:rsidRPr="00D976B2" w:rsidRDefault="004937E6" w:rsidP="004937E6">
            <w:pPr>
              <w:rPr>
                <w:rFonts w:eastAsia="Calibri"/>
                <w:szCs w:val="22"/>
              </w:rPr>
            </w:pPr>
            <w:r w:rsidRPr="00D976B2">
              <w:rPr>
                <w:rFonts w:eastAsia="Calibri"/>
                <w:szCs w:val="22"/>
              </w:rPr>
              <w:t>ku29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41C17A" w14:textId="18113D9F" w:rsidR="004937E6" w:rsidRPr="00D976B2" w:rsidRDefault="004937E6" w:rsidP="004937E6">
            <w:pPr>
              <w:rPr>
                <w:rFonts w:eastAsia="Calibri"/>
                <w:szCs w:val="22"/>
              </w:rPr>
            </w:pPr>
            <w:r w:rsidRPr="00D976B2">
              <w:rPr>
                <w:rFonts w:eastAsia="Calibri"/>
                <w:szCs w:val="22"/>
              </w:rPr>
              <w:t>Pravažiojamasis kelias nuo kelio Nr. 1218 iki kelio Nr. ku79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A8514A" w14:textId="06F6BA53" w:rsidR="004937E6" w:rsidRPr="00D976B2" w:rsidRDefault="004937E6" w:rsidP="004937E6">
            <w:pPr>
              <w:jc w:val="right"/>
              <w:rPr>
                <w:rFonts w:eastAsia="Calibri"/>
                <w:szCs w:val="22"/>
              </w:rPr>
            </w:pPr>
            <w:r w:rsidRPr="00D976B2">
              <w:rPr>
                <w:rFonts w:eastAsia="Calibri"/>
                <w:szCs w:val="22"/>
              </w:rPr>
              <w:t xml:space="preserve"> 1810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37A46" w14:textId="15F836D7"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6829B" w14:textId="71C02C26" w:rsidR="004937E6" w:rsidRPr="00D976B2" w:rsidRDefault="004937E6" w:rsidP="004937E6">
            <w:pPr>
              <w:jc w:val="right"/>
              <w:rPr>
                <w:rFonts w:eastAsia="Calibri"/>
                <w:szCs w:val="22"/>
              </w:rPr>
            </w:pPr>
            <w:r w:rsidRPr="00D976B2">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D5078" w14:textId="38F07383" w:rsidR="004937E6" w:rsidRPr="00D976B2" w:rsidRDefault="004937E6" w:rsidP="004937E6">
            <w:pPr>
              <w:jc w:val="right"/>
              <w:rPr>
                <w:rFonts w:eastAsia="Calibri"/>
                <w:szCs w:val="22"/>
              </w:rPr>
            </w:pPr>
            <w:r w:rsidRPr="00D976B2">
              <w:rPr>
                <w:rFonts w:eastAsia="Calibri"/>
                <w:szCs w:val="22"/>
              </w:rPr>
              <w:t xml:space="preserve"> 1573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84ABC" w14:textId="77777777" w:rsidR="004937E6" w:rsidRPr="00D976B2" w:rsidRDefault="004937E6" w:rsidP="004937E6">
            <w:pPr>
              <w:jc w:val="center"/>
              <w:rPr>
                <w:rFonts w:eastAsia="Calibri"/>
                <w:szCs w:val="22"/>
              </w:rPr>
            </w:pPr>
            <w:proofErr w:type="spellStart"/>
            <w:r w:rsidRPr="00D976B2">
              <w:rPr>
                <w:rFonts w:eastAsia="Calibri"/>
                <w:szCs w:val="22"/>
              </w:rPr>
              <w:t>IIIv</w:t>
            </w:r>
            <w:proofErr w:type="spellEnd"/>
          </w:p>
          <w:p w14:paraId="4377FE04" w14:textId="77777777" w:rsidR="004937E6" w:rsidRPr="00D976B2" w:rsidRDefault="004937E6" w:rsidP="004937E6">
            <w:pPr>
              <w:jc w:val="center"/>
              <w:rPr>
                <w:rFonts w:eastAsia="Calibri"/>
                <w:szCs w:val="22"/>
              </w:rPr>
            </w:pPr>
            <w:proofErr w:type="spellStart"/>
            <w:r w:rsidRPr="00D976B2">
              <w:rPr>
                <w:rFonts w:eastAsia="Calibri"/>
                <w:szCs w:val="22"/>
              </w:rPr>
              <w:t>IIIv</w:t>
            </w:r>
            <w:proofErr w:type="spellEnd"/>
          </w:p>
          <w:p w14:paraId="21C4F578" w14:textId="6D58B29F"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C96F6D" w14:textId="77777777" w:rsidR="004937E6" w:rsidRPr="00D976B2" w:rsidRDefault="004937E6" w:rsidP="004937E6">
            <w:pPr>
              <w:jc w:val="center"/>
              <w:rPr>
                <w:rFonts w:eastAsia="Calibri"/>
                <w:szCs w:val="22"/>
              </w:rPr>
            </w:pPr>
            <w:r w:rsidRPr="00D976B2">
              <w:rPr>
                <w:rFonts w:eastAsia="Calibri"/>
                <w:szCs w:val="22"/>
              </w:rPr>
              <w:t>4400-6318-3735</w:t>
            </w:r>
          </w:p>
          <w:p w14:paraId="10C49792" w14:textId="77777777" w:rsidR="004937E6" w:rsidRPr="00D976B2" w:rsidRDefault="004937E6" w:rsidP="004937E6">
            <w:pPr>
              <w:jc w:val="center"/>
              <w:rPr>
                <w:rFonts w:eastAsia="Calibri"/>
                <w:szCs w:val="22"/>
              </w:rPr>
            </w:pPr>
            <w:r w:rsidRPr="00D976B2">
              <w:rPr>
                <w:rFonts w:eastAsia="Calibri"/>
                <w:szCs w:val="22"/>
              </w:rPr>
              <w:t>4400-6318-3746</w:t>
            </w:r>
          </w:p>
          <w:p w14:paraId="1C09C953" w14:textId="60F76FF6" w:rsidR="004937E6" w:rsidRPr="00D976B2" w:rsidRDefault="004937E6" w:rsidP="004937E6">
            <w:pPr>
              <w:jc w:val="center"/>
              <w:rPr>
                <w:rFonts w:eastAsia="Calibri"/>
                <w:szCs w:val="22"/>
              </w:rPr>
            </w:pPr>
            <w:r w:rsidRPr="00D976B2">
              <w:rPr>
                <w:rFonts w:eastAsia="Calibri"/>
                <w:szCs w:val="22"/>
              </w:rPr>
              <w:t>4400-6318-3757</w:t>
            </w:r>
          </w:p>
        </w:tc>
      </w:tr>
      <w:tr w:rsidR="004937E6" w:rsidRPr="00D976B2" w14:paraId="0F6376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8C7A29"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75049" w14:textId="02920ADD" w:rsidR="004937E6" w:rsidRPr="00D976B2" w:rsidRDefault="004937E6" w:rsidP="004937E6">
            <w:pPr>
              <w:rPr>
                <w:rFonts w:eastAsia="Calibri"/>
                <w:szCs w:val="22"/>
              </w:rPr>
            </w:pPr>
            <w:r w:rsidRPr="00D976B2">
              <w:rPr>
                <w:rFonts w:eastAsia="Calibri"/>
                <w:szCs w:val="22"/>
              </w:rPr>
              <w:t>ku30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0FCEBE" w14:textId="127981AF" w:rsidR="004937E6" w:rsidRPr="00D976B2" w:rsidRDefault="004937E6" w:rsidP="004937E6">
            <w:pPr>
              <w:rPr>
                <w:rFonts w:eastAsia="Calibri"/>
                <w:szCs w:val="22"/>
              </w:rPr>
            </w:pPr>
            <w:r w:rsidRPr="00D976B2">
              <w:rPr>
                <w:rFonts w:eastAsia="Calibri"/>
                <w:szCs w:val="22"/>
              </w:rPr>
              <w:t>Kurkliai–</w:t>
            </w:r>
            <w:proofErr w:type="spellStart"/>
            <w:r w:rsidRPr="00D976B2">
              <w:rPr>
                <w:rFonts w:eastAsia="Calibri"/>
                <w:szCs w:val="22"/>
              </w:rPr>
              <w:t>Judinys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C7B4123" w14:textId="341B255C" w:rsidR="004937E6" w:rsidRPr="00D976B2" w:rsidRDefault="004937E6" w:rsidP="004937E6">
            <w:pPr>
              <w:jc w:val="right"/>
              <w:rPr>
                <w:rFonts w:eastAsia="Calibri"/>
                <w:szCs w:val="22"/>
              </w:rPr>
            </w:pPr>
            <w:r w:rsidRPr="00D976B2">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ECE0F" w14:textId="7754D779"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3D01E" w14:textId="5130A65E" w:rsidR="004937E6" w:rsidRPr="00D976B2" w:rsidRDefault="004937E6" w:rsidP="004937E6">
            <w:pPr>
              <w:jc w:val="right"/>
              <w:rPr>
                <w:rFonts w:eastAsia="Calibri"/>
                <w:szCs w:val="22"/>
              </w:rPr>
            </w:pPr>
            <w:r w:rsidRPr="00D976B2">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F15B" w14:textId="75CE94BF"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EFD75" w14:textId="11F6F033"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9E63B3" w14:textId="713178EB" w:rsidR="004937E6" w:rsidRPr="00D976B2" w:rsidRDefault="004937E6" w:rsidP="004937E6">
            <w:pPr>
              <w:jc w:val="center"/>
              <w:rPr>
                <w:rFonts w:eastAsia="Calibri"/>
                <w:szCs w:val="22"/>
              </w:rPr>
            </w:pPr>
            <w:r w:rsidRPr="00D976B2">
              <w:rPr>
                <w:rFonts w:eastAsia="Calibri"/>
                <w:szCs w:val="22"/>
              </w:rPr>
              <w:t>4400-6332-0012</w:t>
            </w:r>
          </w:p>
        </w:tc>
      </w:tr>
      <w:tr w:rsidR="004937E6" w:rsidRPr="00D976B2" w14:paraId="0CC6E8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CA1B6E"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8B4637" w14:textId="11B5E6C6" w:rsidR="004937E6" w:rsidRPr="00D976B2" w:rsidRDefault="004937E6" w:rsidP="004937E6">
            <w:pPr>
              <w:rPr>
                <w:rFonts w:eastAsia="Calibri"/>
                <w:szCs w:val="22"/>
              </w:rPr>
            </w:pPr>
            <w:r w:rsidRPr="00D976B2">
              <w:rPr>
                <w:rFonts w:eastAsia="Calibri"/>
                <w:szCs w:val="22"/>
              </w:rPr>
              <w:t>ku30-1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11A48B" w14:textId="1395F9CA" w:rsidR="004937E6" w:rsidRPr="00D976B2" w:rsidRDefault="004937E6" w:rsidP="004937E6">
            <w:pPr>
              <w:rPr>
                <w:rFonts w:eastAsia="Calibri"/>
                <w:szCs w:val="22"/>
              </w:rPr>
            </w:pPr>
            <w:r w:rsidRPr="00D976B2">
              <w:rPr>
                <w:rFonts w:eastAsia="Calibri"/>
                <w:szCs w:val="22"/>
              </w:rPr>
              <w:t>Pravažiuojamasis kelias nuo kelio Nr. ku65 iki kelio Nr. 1218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E225F0" w14:textId="3A6ECB42" w:rsidR="004937E6" w:rsidRPr="00D976B2" w:rsidRDefault="004937E6" w:rsidP="004937E6">
            <w:pPr>
              <w:jc w:val="right"/>
              <w:rPr>
                <w:rFonts w:eastAsia="Calibri"/>
                <w:szCs w:val="22"/>
              </w:rPr>
            </w:pPr>
            <w:r w:rsidRPr="00D976B2">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63FEE" w14:textId="756D232E"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5BD6" w14:textId="45EC0739" w:rsidR="004937E6" w:rsidRPr="00D976B2" w:rsidRDefault="004937E6" w:rsidP="004937E6">
            <w:pPr>
              <w:jc w:val="right"/>
              <w:rPr>
                <w:rFonts w:eastAsia="Calibri"/>
                <w:szCs w:val="22"/>
              </w:rPr>
            </w:pPr>
            <w:r w:rsidRPr="00D976B2">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FA6E" w14:textId="7F415F45"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380F" w14:textId="76A4E9D0"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997915" w14:textId="44F87978" w:rsidR="004937E6" w:rsidRPr="00D976B2" w:rsidRDefault="004937E6" w:rsidP="004937E6">
            <w:pPr>
              <w:jc w:val="center"/>
              <w:rPr>
                <w:rFonts w:eastAsia="Calibri"/>
                <w:szCs w:val="22"/>
              </w:rPr>
            </w:pPr>
            <w:r w:rsidRPr="00D976B2">
              <w:rPr>
                <w:rFonts w:eastAsia="Calibri"/>
                <w:szCs w:val="22"/>
              </w:rPr>
              <w:t>4400-6312-6249</w:t>
            </w:r>
          </w:p>
        </w:tc>
      </w:tr>
      <w:tr w:rsidR="004937E6" w:rsidRPr="00D976B2" w14:paraId="1F731A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C3269B"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ACD722" w14:textId="665E0CE2" w:rsidR="004937E6" w:rsidRPr="00D976B2" w:rsidRDefault="004937E6" w:rsidP="004937E6">
            <w:pPr>
              <w:rPr>
                <w:rFonts w:eastAsia="Calibri"/>
                <w:szCs w:val="22"/>
              </w:rPr>
            </w:pPr>
            <w:r w:rsidRPr="00D976B2">
              <w:rPr>
                <w:rFonts w:eastAsia="Calibri"/>
                <w:szCs w:val="22"/>
              </w:rPr>
              <w:t>ku31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C6107E" w14:textId="32C973E1" w:rsidR="004937E6" w:rsidRPr="00D976B2" w:rsidRDefault="004937E6" w:rsidP="004937E6">
            <w:pPr>
              <w:rPr>
                <w:rFonts w:eastAsia="Calibri"/>
                <w:szCs w:val="22"/>
              </w:rPr>
            </w:pPr>
            <w:r w:rsidRPr="00D976B2">
              <w:rPr>
                <w:rFonts w:eastAsia="Calibri"/>
                <w:szCs w:val="22"/>
              </w:rPr>
              <w:t>Kolonija–</w:t>
            </w:r>
            <w:proofErr w:type="spellStart"/>
            <w:r w:rsidRPr="00D976B2">
              <w:rPr>
                <w:rFonts w:eastAsia="Calibri"/>
                <w:szCs w:val="22"/>
              </w:rPr>
              <w:t>Antanava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0735CC8" w14:textId="4AF69F53" w:rsidR="004937E6" w:rsidRPr="00D976B2" w:rsidRDefault="004937E6" w:rsidP="004937E6">
            <w:pPr>
              <w:jc w:val="right"/>
              <w:rPr>
                <w:rFonts w:eastAsia="Calibri"/>
                <w:szCs w:val="22"/>
              </w:rPr>
            </w:pPr>
            <w:r w:rsidRPr="00D976B2">
              <w:rPr>
                <w:rFonts w:eastAsia="Calibri"/>
                <w:szCs w:val="22"/>
              </w:rPr>
              <w:t xml:space="preserve"> 1456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4889" w14:textId="475D59FE"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A8E7A" w14:textId="660404EE" w:rsidR="004937E6" w:rsidRPr="00D976B2" w:rsidRDefault="004937E6" w:rsidP="004937E6">
            <w:pPr>
              <w:jc w:val="right"/>
              <w:rPr>
                <w:rFonts w:eastAsia="Calibri"/>
                <w:szCs w:val="22"/>
              </w:rPr>
            </w:pPr>
            <w:r w:rsidRPr="00D976B2">
              <w:rPr>
                <w:rFonts w:eastAsia="Calibri"/>
                <w:szCs w:val="22"/>
              </w:rPr>
              <w:t>1144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EF0" w14:textId="3C122C25" w:rsidR="004937E6" w:rsidRPr="00D976B2" w:rsidRDefault="004937E6" w:rsidP="004937E6">
            <w:pPr>
              <w:jc w:val="right"/>
              <w:rPr>
                <w:rFonts w:eastAsia="Calibri"/>
                <w:szCs w:val="22"/>
              </w:rPr>
            </w:pPr>
            <w:r w:rsidRPr="00D976B2">
              <w:rPr>
                <w:rFonts w:eastAsia="Calibri"/>
                <w:szCs w:val="22"/>
              </w:rPr>
              <w:t xml:space="preserve"> 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068DE" w14:textId="77777777" w:rsidR="004937E6" w:rsidRPr="00D976B2" w:rsidRDefault="004937E6" w:rsidP="004937E6">
            <w:pPr>
              <w:jc w:val="center"/>
              <w:rPr>
                <w:rFonts w:eastAsia="Calibri"/>
                <w:szCs w:val="22"/>
              </w:rPr>
            </w:pPr>
            <w:proofErr w:type="spellStart"/>
            <w:r w:rsidRPr="00D976B2">
              <w:rPr>
                <w:rFonts w:eastAsia="Calibri"/>
                <w:szCs w:val="22"/>
              </w:rPr>
              <w:t>IIv</w:t>
            </w:r>
            <w:proofErr w:type="spellEnd"/>
          </w:p>
          <w:p w14:paraId="2747A741" w14:textId="5D63CBF6" w:rsidR="004937E6" w:rsidRPr="00D976B2" w:rsidRDefault="004937E6" w:rsidP="004937E6">
            <w:pPr>
              <w:jc w:val="center"/>
              <w:rPr>
                <w:rFonts w:eastAsia="Calibri"/>
                <w:szCs w:val="22"/>
              </w:rPr>
            </w:pPr>
            <w:proofErr w:type="spellStart"/>
            <w:r w:rsidRPr="00D976B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E828D5" w14:textId="555360B9" w:rsidR="004937E6" w:rsidRPr="00D976B2" w:rsidRDefault="004937E6" w:rsidP="004937E6">
            <w:pPr>
              <w:jc w:val="center"/>
              <w:rPr>
                <w:rFonts w:eastAsia="Calibri"/>
                <w:szCs w:val="22"/>
              </w:rPr>
            </w:pPr>
            <w:r w:rsidRPr="00D976B2">
              <w:rPr>
                <w:rFonts w:eastAsia="Calibri"/>
                <w:szCs w:val="22"/>
              </w:rPr>
              <w:t>4400-6260-9609 4400-6265-2564</w:t>
            </w:r>
          </w:p>
        </w:tc>
      </w:tr>
      <w:tr w:rsidR="004937E6" w:rsidRPr="00D976B2" w14:paraId="78CC8F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7026B4"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98DC0" w14:textId="2C55F520" w:rsidR="004937E6" w:rsidRPr="00D976B2" w:rsidRDefault="004937E6" w:rsidP="004937E6">
            <w:pPr>
              <w:rPr>
                <w:rFonts w:eastAsia="Calibri"/>
                <w:szCs w:val="22"/>
              </w:rPr>
            </w:pPr>
            <w:r w:rsidRPr="00D976B2">
              <w:rPr>
                <w:rFonts w:eastAsia="Calibri"/>
                <w:szCs w:val="22"/>
              </w:rPr>
              <w:t>ku32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0FC7BB" w14:textId="1E1C43A6" w:rsidR="004937E6" w:rsidRPr="00D976B2" w:rsidRDefault="004937E6" w:rsidP="004937E6">
            <w:pPr>
              <w:rPr>
                <w:rFonts w:eastAsia="Calibri"/>
                <w:szCs w:val="22"/>
              </w:rPr>
            </w:pPr>
            <w:proofErr w:type="spellStart"/>
            <w:r w:rsidRPr="00D976B2">
              <w:rPr>
                <w:rFonts w:eastAsia="Calibri"/>
                <w:szCs w:val="22"/>
              </w:rPr>
              <w:t>Didžiakaimis</w:t>
            </w:r>
            <w:proofErr w:type="spellEnd"/>
            <w:r w:rsidRPr="00D976B2">
              <w:rPr>
                <w:rFonts w:eastAsia="Calibri"/>
                <w:szCs w:val="22"/>
              </w:rPr>
              <w:t>–Kolonija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6E279F" w14:textId="0BA3BCD0" w:rsidR="004937E6" w:rsidRPr="00D976B2" w:rsidRDefault="004937E6" w:rsidP="004937E6">
            <w:pPr>
              <w:jc w:val="right"/>
              <w:rPr>
                <w:rFonts w:eastAsia="Calibri"/>
                <w:szCs w:val="22"/>
              </w:rPr>
            </w:pPr>
            <w:r w:rsidRPr="00D976B2">
              <w:rPr>
                <w:rFonts w:eastAsia="Calibri"/>
                <w:szCs w:val="22"/>
              </w:rPr>
              <w:t>1676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0508" w14:textId="4702A9D7"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4F0EE" w14:textId="77BE8CEE" w:rsidR="004937E6" w:rsidRPr="00D976B2" w:rsidRDefault="004937E6" w:rsidP="004937E6">
            <w:pPr>
              <w:jc w:val="right"/>
              <w:rPr>
                <w:rFonts w:eastAsia="Calibri"/>
                <w:szCs w:val="22"/>
              </w:rPr>
            </w:pPr>
            <w:r w:rsidRPr="00D976B2">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B98F4" w14:textId="5B4736A8" w:rsidR="004937E6" w:rsidRPr="00D976B2" w:rsidRDefault="004937E6" w:rsidP="004937E6">
            <w:pPr>
              <w:jc w:val="right"/>
              <w:rPr>
                <w:rFonts w:eastAsia="Calibri"/>
                <w:szCs w:val="22"/>
              </w:rPr>
            </w:pPr>
            <w:r w:rsidRPr="00D976B2">
              <w:rPr>
                <w:rFonts w:eastAsia="Calibri"/>
                <w:szCs w:val="22"/>
              </w:rPr>
              <w:t>873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CFB46" w14:textId="77777777" w:rsidR="004937E6" w:rsidRDefault="004937E6" w:rsidP="004937E6">
            <w:pPr>
              <w:jc w:val="center"/>
              <w:rPr>
                <w:rFonts w:eastAsia="Calibri"/>
                <w:szCs w:val="22"/>
              </w:rPr>
            </w:pPr>
            <w:proofErr w:type="spellStart"/>
            <w:r w:rsidRPr="00D976B2">
              <w:rPr>
                <w:rFonts w:eastAsia="Calibri"/>
                <w:szCs w:val="22"/>
              </w:rPr>
              <w:t>IIIv</w:t>
            </w:r>
            <w:proofErr w:type="spellEnd"/>
          </w:p>
          <w:p w14:paraId="72D78ED8" w14:textId="095077D0" w:rsidR="004937E6" w:rsidRPr="00D976B2" w:rsidRDefault="004937E6" w:rsidP="004937E6">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941526" w14:textId="77777777" w:rsidR="004937E6" w:rsidRPr="00D976B2" w:rsidRDefault="004937E6" w:rsidP="004937E6">
            <w:pPr>
              <w:jc w:val="center"/>
              <w:rPr>
                <w:rFonts w:eastAsia="Calibri"/>
                <w:szCs w:val="22"/>
              </w:rPr>
            </w:pPr>
            <w:r w:rsidRPr="00D976B2">
              <w:rPr>
                <w:rFonts w:eastAsia="Calibri"/>
                <w:szCs w:val="22"/>
              </w:rPr>
              <w:t>4400-6386-0519</w:t>
            </w:r>
          </w:p>
          <w:p w14:paraId="528FFC3D" w14:textId="57FC4BD0" w:rsidR="004937E6" w:rsidRPr="00D976B2" w:rsidRDefault="004937E6" w:rsidP="004937E6">
            <w:pPr>
              <w:jc w:val="center"/>
              <w:rPr>
                <w:rFonts w:eastAsia="Calibri"/>
                <w:szCs w:val="22"/>
              </w:rPr>
            </w:pPr>
            <w:r w:rsidRPr="00D976B2">
              <w:rPr>
                <w:rFonts w:eastAsia="Calibri"/>
                <w:szCs w:val="22"/>
              </w:rPr>
              <w:t>4400-6385-1130</w:t>
            </w:r>
          </w:p>
        </w:tc>
      </w:tr>
      <w:tr w:rsidR="004937E6" w:rsidRPr="00D976B2" w14:paraId="019F8F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9A6AE0"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30796" w14:textId="52535DCF" w:rsidR="004937E6" w:rsidRPr="00D976B2" w:rsidRDefault="004937E6" w:rsidP="004937E6">
            <w:pPr>
              <w:rPr>
                <w:rFonts w:eastAsia="Calibri"/>
                <w:szCs w:val="22"/>
              </w:rPr>
            </w:pPr>
            <w:r w:rsidRPr="00D976B2">
              <w:rPr>
                <w:rFonts w:eastAsia="Calibri"/>
                <w:szCs w:val="22"/>
              </w:rPr>
              <w:t>ku33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46FB22" w14:textId="12F56E1D" w:rsidR="004937E6" w:rsidRPr="00D976B2" w:rsidRDefault="004937E6" w:rsidP="004937E6">
            <w:pPr>
              <w:rPr>
                <w:rFonts w:eastAsia="Calibri"/>
                <w:szCs w:val="22"/>
              </w:rPr>
            </w:pPr>
            <w:proofErr w:type="spellStart"/>
            <w:r w:rsidRPr="00D976B2">
              <w:rPr>
                <w:rFonts w:eastAsia="Calibri"/>
                <w:szCs w:val="22"/>
              </w:rPr>
              <w:t>Didžiakaimis</w:t>
            </w:r>
            <w:proofErr w:type="spellEnd"/>
            <w:r w:rsidRPr="00D976B2">
              <w:rPr>
                <w:rFonts w:eastAsia="Calibri"/>
                <w:szCs w:val="22"/>
              </w:rPr>
              <w:t>–</w:t>
            </w:r>
            <w:proofErr w:type="spellStart"/>
            <w:r w:rsidRPr="00D976B2">
              <w:rPr>
                <w:rFonts w:eastAsia="Calibri"/>
                <w:szCs w:val="22"/>
              </w:rPr>
              <w:t>Maskoliškis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A1D01B8" w14:textId="1F90F786" w:rsidR="004937E6" w:rsidRPr="00D976B2" w:rsidRDefault="004937E6" w:rsidP="004937E6">
            <w:pPr>
              <w:jc w:val="right"/>
              <w:rPr>
                <w:rFonts w:eastAsia="Calibri"/>
                <w:szCs w:val="22"/>
              </w:rPr>
            </w:pPr>
            <w:r w:rsidRPr="00D976B2">
              <w:rPr>
                <w:rFonts w:eastAsia="Calibri"/>
                <w:szCs w:val="22"/>
              </w:rPr>
              <w:t xml:space="preserve"> 4809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7DCC9" w14:textId="6BB5E8C1"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E0F44" w14:textId="244F4906" w:rsidR="004937E6" w:rsidRPr="00D976B2" w:rsidRDefault="004937E6" w:rsidP="004937E6">
            <w:pPr>
              <w:jc w:val="right"/>
              <w:rPr>
                <w:rFonts w:eastAsia="Calibri"/>
                <w:szCs w:val="22"/>
              </w:rPr>
            </w:pPr>
            <w:r w:rsidRPr="00D976B2">
              <w:rPr>
                <w:rFonts w:eastAsia="Calibri"/>
                <w:szCs w:val="22"/>
              </w:rPr>
              <w:t xml:space="preserve"> 4477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9478" w14:textId="7B36080C" w:rsidR="004937E6" w:rsidRPr="00D976B2" w:rsidRDefault="004937E6" w:rsidP="004937E6">
            <w:pPr>
              <w:jc w:val="right"/>
              <w:rPr>
                <w:rFonts w:eastAsia="Calibri"/>
                <w:szCs w:val="22"/>
              </w:rPr>
            </w:pPr>
            <w:r w:rsidRPr="00D976B2">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DD0421" w14:textId="77777777" w:rsidR="004937E6" w:rsidRPr="00D976B2" w:rsidRDefault="004937E6" w:rsidP="004937E6">
            <w:pPr>
              <w:jc w:val="center"/>
              <w:rPr>
                <w:rFonts w:eastAsia="Calibri"/>
                <w:szCs w:val="22"/>
              </w:rPr>
            </w:pPr>
            <w:proofErr w:type="spellStart"/>
            <w:r w:rsidRPr="00D976B2">
              <w:rPr>
                <w:rFonts w:eastAsia="Calibri"/>
                <w:szCs w:val="22"/>
              </w:rPr>
              <w:t>Iv</w:t>
            </w:r>
            <w:proofErr w:type="spellEnd"/>
          </w:p>
          <w:p w14:paraId="7138A7AB" w14:textId="11F43DA8" w:rsidR="004937E6" w:rsidRPr="00D976B2" w:rsidRDefault="004937E6" w:rsidP="004937E6">
            <w:pPr>
              <w:jc w:val="center"/>
              <w:rPr>
                <w:rFonts w:eastAsia="Calibri"/>
                <w:szCs w:val="22"/>
              </w:rPr>
            </w:pPr>
            <w:proofErr w:type="spellStart"/>
            <w:r w:rsidRPr="00D976B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EC2F80" w14:textId="77777777" w:rsidR="004937E6" w:rsidRPr="00D976B2" w:rsidRDefault="004937E6" w:rsidP="004937E6">
            <w:pPr>
              <w:jc w:val="center"/>
              <w:rPr>
                <w:rFonts w:eastAsia="Calibri"/>
                <w:szCs w:val="22"/>
              </w:rPr>
            </w:pPr>
            <w:r w:rsidRPr="00D976B2">
              <w:rPr>
                <w:rFonts w:eastAsia="Calibri"/>
                <w:szCs w:val="22"/>
              </w:rPr>
              <w:t>4400-6321-1646</w:t>
            </w:r>
          </w:p>
          <w:p w14:paraId="2585306D" w14:textId="2DE704DD" w:rsidR="004937E6" w:rsidRPr="00D976B2" w:rsidRDefault="004937E6" w:rsidP="004937E6">
            <w:pPr>
              <w:jc w:val="center"/>
              <w:rPr>
                <w:rFonts w:eastAsia="Calibri"/>
                <w:szCs w:val="22"/>
              </w:rPr>
            </w:pPr>
            <w:r w:rsidRPr="00D976B2">
              <w:rPr>
                <w:rFonts w:eastAsia="Calibri"/>
                <w:szCs w:val="22"/>
              </w:rPr>
              <w:t>4400-6325-7830</w:t>
            </w:r>
          </w:p>
        </w:tc>
      </w:tr>
      <w:tr w:rsidR="004937E6" w:rsidRPr="00D976B2" w14:paraId="0EFE3FB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47794B"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5136F" w14:textId="5DDD27FB" w:rsidR="004937E6" w:rsidRPr="00D976B2" w:rsidRDefault="004937E6" w:rsidP="004937E6">
            <w:pPr>
              <w:rPr>
                <w:rFonts w:eastAsia="Calibri"/>
                <w:szCs w:val="22"/>
              </w:rPr>
            </w:pPr>
            <w:r w:rsidRPr="00D976B2">
              <w:rPr>
                <w:rFonts w:eastAsia="Calibri"/>
                <w:szCs w:val="22"/>
              </w:rPr>
              <w:t>ku34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73874" w14:textId="0FE53F08" w:rsidR="004937E6" w:rsidRPr="00D976B2" w:rsidRDefault="004937E6" w:rsidP="004937E6">
            <w:pPr>
              <w:rPr>
                <w:rFonts w:eastAsia="Calibri"/>
                <w:szCs w:val="22"/>
              </w:rPr>
            </w:pPr>
            <w:r w:rsidRPr="00D976B2">
              <w:rPr>
                <w:rFonts w:eastAsia="Calibri"/>
                <w:szCs w:val="22"/>
              </w:rPr>
              <w:t>Privažiuojamasis kelias prie gyvenamųjų namų Trakinių k. nuo kelio Nr. ku35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CD9DA5" w14:textId="397D3568" w:rsidR="004937E6" w:rsidRPr="00D976B2" w:rsidRDefault="004937E6" w:rsidP="004937E6">
            <w:pPr>
              <w:jc w:val="right"/>
              <w:rPr>
                <w:rFonts w:eastAsia="Calibri"/>
                <w:szCs w:val="22"/>
              </w:rPr>
            </w:pPr>
            <w:r w:rsidRPr="00D976B2">
              <w:rPr>
                <w:rFonts w:eastAsia="Calibri"/>
                <w:szCs w:val="22"/>
              </w:rPr>
              <w:t> 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5A52C" w14:textId="48D612CA"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E67D8" w14:textId="0BDCC8AE"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2A1AA" w14:textId="4456E871" w:rsidR="004937E6" w:rsidRPr="00D976B2" w:rsidRDefault="004937E6" w:rsidP="004937E6">
            <w:pPr>
              <w:jc w:val="right"/>
              <w:rPr>
                <w:rFonts w:eastAsia="Calibri"/>
                <w:szCs w:val="22"/>
              </w:rPr>
            </w:pPr>
            <w:r w:rsidRPr="00D976B2">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0A237" w14:textId="4AC765E7"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7BFF4E" w14:textId="511FAA65" w:rsidR="004937E6" w:rsidRPr="00D976B2" w:rsidRDefault="004937E6" w:rsidP="004937E6">
            <w:pPr>
              <w:jc w:val="center"/>
              <w:rPr>
                <w:rFonts w:eastAsia="Calibri"/>
                <w:szCs w:val="22"/>
              </w:rPr>
            </w:pPr>
            <w:r w:rsidRPr="00D976B2">
              <w:rPr>
                <w:rFonts w:eastAsia="Calibri"/>
                <w:szCs w:val="22"/>
              </w:rPr>
              <w:t>4400-6319-9072</w:t>
            </w:r>
          </w:p>
        </w:tc>
      </w:tr>
      <w:tr w:rsidR="004937E6" w:rsidRPr="00D976B2" w14:paraId="579081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DDE93A"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928F1" w14:textId="03CA5C51" w:rsidR="004937E6" w:rsidRPr="00D976B2" w:rsidRDefault="004937E6" w:rsidP="004937E6">
            <w:pPr>
              <w:rPr>
                <w:rFonts w:eastAsia="Calibri"/>
                <w:szCs w:val="22"/>
              </w:rPr>
            </w:pPr>
            <w:r w:rsidRPr="00D976B2">
              <w:rPr>
                <w:rFonts w:eastAsia="Calibri"/>
                <w:szCs w:val="22"/>
              </w:rPr>
              <w:t>ku35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B47B59" w14:textId="24E75F30" w:rsidR="004937E6" w:rsidRPr="00D976B2" w:rsidRDefault="004937E6" w:rsidP="004937E6">
            <w:pPr>
              <w:rPr>
                <w:rFonts w:eastAsia="Calibri"/>
                <w:szCs w:val="22"/>
              </w:rPr>
            </w:pPr>
            <w:r w:rsidRPr="00D976B2">
              <w:rPr>
                <w:rFonts w:eastAsia="Calibri"/>
                <w:szCs w:val="22"/>
              </w:rPr>
              <w:t>Trakiniai–</w:t>
            </w:r>
            <w:proofErr w:type="spellStart"/>
            <w:r w:rsidRPr="00D976B2">
              <w:rPr>
                <w:rFonts w:eastAsia="Calibri"/>
                <w:szCs w:val="22"/>
              </w:rPr>
              <w:t>Balninkėliai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1ECB7FD" w14:textId="1663B041" w:rsidR="004937E6" w:rsidRPr="00D976B2" w:rsidRDefault="004937E6" w:rsidP="004937E6">
            <w:pPr>
              <w:jc w:val="right"/>
              <w:rPr>
                <w:rFonts w:eastAsia="Calibri"/>
                <w:szCs w:val="22"/>
              </w:rPr>
            </w:pPr>
            <w:r w:rsidRPr="00D976B2">
              <w:rPr>
                <w:rFonts w:eastAsia="Calibri"/>
                <w:szCs w:val="22"/>
              </w:rPr>
              <w:t xml:space="preserve"> 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104A" w14:textId="43FBE37C"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CED9B" w14:textId="54752532" w:rsidR="004937E6" w:rsidRPr="00D976B2" w:rsidRDefault="004937E6" w:rsidP="004937E6">
            <w:pPr>
              <w:jc w:val="right"/>
              <w:rPr>
                <w:rFonts w:eastAsia="Calibri"/>
                <w:szCs w:val="22"/>
              </w:rPr>
            </w:pPr>
            <w:r w:rsidRPr="00D976B2">
              <w:rPr>
                <w:rFonts w:eastAsia="Calibri"/>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4347E" w14:textId="5FF6C413"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E8FCE" w14:textId="093567C2"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3F96FF" w14:textId="2D1937E0" w:rsidR="004937E6" w:rsidRPr="00D976B2" w:rsidRDefault="004937E6" w:rsidP="004937E6">
            <w:pPr>
              <w:jc w:val="center"/>
              <w:rPr>
                <w:rFonts w:eastAsia="Calibri"/>
                <w:szCs w:val="22"/>
              </w:rPr>
            </w:pPr>
            <w:r w:rsidRPr="00D976B2">
              <w:rPr>
                <w:rFonts w:eastAsia="Calibri"/>
                <w:szCs w:val="22"/>
              </w:rPr>
              <w:t>4400-6319-8794</w:t>
            </w:r>
          </w:p>
        </w:tc>
      </w:tr>
      <w:tr w:rsidR="004937E6" w:rsidRPr="00D976B2" w14:paraId="6BA11F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5E5D68"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B3255B0" w14:textId="6BF957A5" w:rsidR="004937E6" w:rsidRPr="00D976B2" w:rsidRDefault="004937E6" w:rsidP="004937E6">
            <w:pPr>
              <w:rPr>
                <w:rFonts w:eastAsia="Calibri"/>
                <w:szCs w:val="22"/>
              </w:rPr>
            </w:pPr>
            <w:r w:rsidRPr="00231831">
              <w:rPr>
                <w:rFonts w:eastAsia="Calibri"/>
                <w:szCs w:val="22"/>
              </w:rPr>
              <w:t>ku37</w:t>
            </w:r>
          </w:p>
        </w:tc>
        <w:tc>
          <w:tcPr>
            <w:tcW w:w="4412" w:type="dxa"/>
            <w:tcBorders>
              <w:top w:val="single" w:sz="4" w:space="0" w:color="auto"/>
              <w:left w:val="single" w:sz="4" w:space="0" w:color="auto"/>
              <w:bottom w:val="single" w:sz="4" w:space="0" w:color="auto"/>
              <w:right w:val="single" w:sz="4" w:space="0" w:color="auto"/>
            </w:tcBorders>
            <w:vAlign w:val="center"/>
          </w:tcPr>
          <w:p w14:paraId="550E4B54" w14:textId="53F939EB" w:rsidR="004937E6" w:rsidRPr="00D976B2" w:rsidRDefault="004937E6" w:rsidP="004937E6">
            <w:pPr>
              <w:rPr>
                <w:rFonts w:eastAsia="Calibri"/>
                <w:szCs w:val="22"/>
              </w:rPr>
            </w:pPr>
            <w:r w:rsidRPr="00231831">
              <w:rPr>
                <w:rFonts w:eastAsia="Calibri"/>
                <w:szCs w:val="22"/>
              </w:rPr>
              <w:t xml:space="preserve">Privažiuojamasis kelias prie gamybinių pastatų nuo Trakinių g., </w:t>
            </w:r>
            <w:proofErr w:type="spellStart"/>
            <w:r w:rsidRPr="00231831">
              <w:rPr>
                <w:rFonts w:eastAsia="Calibri"/>
                <w:szCs w:val="22"/>
              </w:rPr>
              <w:t>Didžiakaimio</w:t>
            </w:r>
            <w:proofErr w:type="spellEnd"/>
            <w:r w:rsidRPr="0023183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tcPr>
          <w:p w14:paraId="206CC23D" w14:textId="134F71BB" w:rsidR="004937E6" w:rsidRPr="00D976B2" w:rsidRDefault="004937E6" w:rsidP="004937E6">
            <w:pPr>
              <w:jc w:val="right"/>
              <w:rPr>
                <w:rFonts w:eastAsia="Calibri"/>
                <w:szCs w:val="22"/>
              </w:rPr>
            </w:pPr>
            <w:r>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tcPr>
          <w:p w14:paraId="07646725" w14:textId="2549C360" w:rsidR="004937E6" w:rsidRPr="00D976B2" w:rsidRDefault="004937E6" w:rsidP="004937E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1D5A6C5" w14:textId="360759FA" w:rsidR="004937E6" w:rsidRPr="00D976B2" w:rsidRDefault="004937E6" w:rsidP="004937E6">
            <w:pPr>
              <w:jc w:val="right"/>
              <w:rPr>
                <w:rFonts w:eastAsia="Calibri"/>
                <w:szCs w:val="22"/>
              </w:rPr>
            </w:pPr>
            <w:r>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tcPr>
          <w:p w14:paraId="53138A29" w14:textId="77777777" w:rsidR="004937E6" w:rsidRDefault="004937E6" w:rsidP="004937E6">
            <w:pPr>
              <w:jc w:val="right"/>
              <w:rPr>
                <w:rFonts w:eastAsia="Calibri"/>
                <w:strike/>
                <w:szCs w:val="22"/>
              </w:rPr>
            </w:pPr>
            <w:r>
              <w:rPr>
                <w:rFonts w:eastAsia="Calibri"/>
                <w:strike/>
                <w:szCs w:val="22"/>
              </w:rPr>
              <w:t>-</w:t>
            </w:r>
          </w:p>
          <w:p w14:paraId="6C6BB379" w14:textId="32A80BDA" w:rsidR="004937E6" w:rsidRPr="00D976B2" w:rsidRDefault="004937E6" w:rsidP="004937E6">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D115F9" w14:textId="60B495B1" w:rsidR="004937E6" w:rsidRPr="00D976B2" w:rsidRDefault="004937E6" w:rsidP="004937E6">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244FCC0" w14:textId="3C10CC40" w:rsidR="004937E6" w:rsidRPr="00D976B2" w:rsidRDefault="004937E6" w:rsidP="004937E6">
            <w:pPr>
              <w:jc w:val="center"/>
              <w:rPr>
                <w:rFonts w:eastAsia="Calibri"/>
                <w:szCs w:val="22"/>
              </w:rPr>
            </w:pPr>
            <w:r>
              <w:rPr>
                <w:rFonts w:eastAsia="Calibri"/>
                <w:szCs w:val="22"/>
              </w:rPr>
              <w:t>-</w:t>
            </w:r>
          </w:p>
        </w:tc>
      </w:tr>
      <w:tr w:rsidR="004937E6" w:rsidRPr="00D976B2" w14:paraId="321AFED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B9E6E2"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DB4604" w14:textId="09650D11" w:rsidR="004937E6" w:rsidRPr="00D976B2" w:rsidRDefault="004937E6" w:rsidP="004937E6">
            <w:pPr>
              <w:rPr>
                <w:rFonts w:eastAsia="Calibri"/>
                <w:szCs w:val="22"/>
              </w:rPr>
            </w:pPr>
            <w:r w:rsidRPr="00D976B2">
              <w:rPr>
                <w:rFonts w:eastAsia="Calibri"/>
                <w:szCs w:val="22"/>
              </w:rPr>
              <w:t>ku38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19E018" w14:textId="62C5DBA5" w:rsidR="004937E6" w:rsidRPr="00D976B2" w:rsidRDefault="004937E6" w:rsidP="004937E6">
            <w:pPr>
              <w:rPr>
                <w:rFonts w:eastAsia="Calibri"/>
                <w:szCs w:val="22"/>
              </w:rPr>
            </w:pPr>
            <w:r w:rsidRPr="00D976B2">
              <w:rPr>
                <w:rFonts w:eastAsia="Calibri"/>
                <w:szCs w:val="22"/>
              </w:rPr>
              <w:t>Šiaudinė–</w:t>
            </w:r>
            <w:proofErr w:type="spellStart"/>
            <w:r w:rsidRPr="00D976B2">
              <w:rPr>
                <w:rFonts w:eastAsia="Calibri"/>
                <w:szCs w:val="22"/>
              </w:rPr>
              <w:t>Kalinuvka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DB6CDFD" w14:textId="1545AF4F" w:rsidR="004937E6" w:rsidRPr="00D976B2" w:rsidRDefault="004937E6" w:rsidP="004937E6">
            <w:pPr>
              <w:jc w:val="right"/>
              <w:rPr>
                <w:rFonts w:eastAsia="Calibri"/>
                <w:szCs w:val="22"/>
              </w:rPr>
            </w:pPr>
            <w:r w:rsidRPr="00D976B2">
              <w:rPr>
                <w:rFonts w:eastAsia="Calibri"/>
                <w:szCs w:val="22"/>
              </w:rPr>
              <w:t xml:space="preserve"> 1340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93182" w14:textId="4E129CA4"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D36D2" w14:textId="73A62FCC" w:rsidR="004937E6" w:rsidRPr="00D976B2" w:rsidRDefault="004937E6" w:rsidP="004937E6">
            <w:pPr>
              <w:jc w:val="right"/>
              <w:rPr>
                <w:rFonts w:eastAsia="Calibri"/>
                <w:szCs w:val="22"/>
              </w:rPr>
            </w:pPr>
            <w:r w:rsidRPr="00D976B2">
              <w:rPr>
                <w:rFonts w:eastAsia="Calibri"/>
                <w:szCs w:val="22"/>
              </w:rPr>
              <w:t>1340</w:t>
            </w:r>
          </w:p>
        </w:tc>
        <w:tc>
          <w:tcPr>
            <w:tcW w:w="1133" w:type="dxa"/>
            <w:tcBorders>
              <w:top w:val="single" w:sz="4" w:space="0" w:color="auto"/>
              <w:left w:val="single" w:sz="4" w:space="0" w:color="auto"/>
              <w:bottom w:val="single" w:sz="4" w:space="0" w:color="auto"/>
              <w:right w:val="single" w:sz="4" w:space="0" w:color="auto"/>
            </w:tcBorders>
            <w:vAlign w:val="center"/>
          </w:tcPr>
          <w:p w14:paraId="05ECF407" w14:textId="01F1B25D"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A6CEF" w14:textId="2D21F525"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11F61A" w14:textId="768E3E00" w:rsidR="004937E6" w:rsidRPr="00D976B2" w:rsidRDefault="004937E6" w:rsidP="004937E6">
            <w:pPr>
              <w:jc w:val="center"/>
              <w:rPr>
                <w:rFonts w:eastAsia="Calibri"/>
                <w:szCs w:val="22"/>
              </w:rPr>
            </w:pPr>
            <w:r w:rsidRPr="00D976B2">
              <w:rPr>
                <w:rFonts w:eastAsia="Calibri"/>
                <w:szCs w:val="22"/>
              </w:rPr>
              <w:t>4400-6256-7184</w:t>
            </w:r>
          </w:p>
        </w:tc>
      </w:tr>
      <w:tr w:rsidR="004937E6" w:rsidRPr="00D976B2" w14:paraId="0D77704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B03FB2"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88095" w14:textId="36CC9B73" w:rsidR="004937E6" w:rsidRPr="00D976B2" w:rsidRDefault="004937E6" w:rsidP="004937E6">
            <w:pPr>
              <w:rPr>
                <w:rFonts w:eastAsia="Calibri"/>
                <w:szCs w:val="22"/>
              </w:rPr>
            </w:pPr>
            <w:r w:rsidRPr="00D976B2">
              <w:rPr>
                <w:rFonts w:eastAsia="Calibri"/>
                <w:szCs w:val="22"/>
              </w:rPr>
              <w:t>ku39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B9A3B4" w14:textId="270B2A26" w:rsidR="004937E6" w:rsidRPr="00D976B2" w:rsidRDefault="004937E6" w:rsidP="004937E6">
            <w:pPr>
              <w:rPr>
                <w:rFonts w:eastAsia="Calibri"/>
                <w:szCs w:val="22"/>
              </w:rPr>
            </w:pPr>
            <w:r w:rsidRPr="00D976B2">
              <w:rPr>
                <w:rFonts w:eastAsia="Calibri"/>
                <w:szCs w:val="22"/>
              </w:rPr>
              <w:t>Pravažiuojamasis kelias nuo kelio Nr. A6 iki Sargūnų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CA067C" w14:textId="6ADA40AD" w:rsidR="004937E6" w:rsidRPr="00D976B2" w:rsidRDefault="004937E6" w:rsidP="004937E6">
            <w:pPr>
              <w:jc w:val="right"/>
              <w:rPr>
                <w:rFonts w:eastAsia="Calibri"/>
                <w:szCs w:val="22"/>
              </w:rPr>
            </w:pPr>
            <w:r w:rsidRPr="00D976B2">
              <w:rPr>
                <w:rFonts w:eastAsia="Calibri"/>
                <w:szCs w:val="22"/>
              </w:rPr>
              <w:t xml:space="preserve"> 2224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9192" w14:textId="01F80BC6"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875AA" w14:textId="22558629" w:rsidR="004937E6" w:rsidRPr="00D976B2" w:rsidRDefault="004937E6" w:rsidP="004937E6">
            <w:pPr>
              <w:jc w:val="right"/>
              <w:rPr>
                <w:rFonts w:eastAsia="Calibri"/>
                <w:szCs w:val="22"/>
              </w:rPr>
            </w:pPr>
            <w:r w:rsidRPr="00D976B2">
              <w:rPr>
                <w:rFonts w:eastAsia="Calibri"/>
                <w:szCs w:val="22"/>
              </w:rPr>
              <w:t xml:space="preserve"> 2224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6DC9E" w14:textId="50B2F533"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A556B" w14:textId="43B7FE68" w:rsidR="004937E6" w:rsidRPr="00D976B2" w:rsidRDefault="004937E6" w:rsidP="004937E6">
            <w:pPr>
              <w:jc w:val="center"/>
              <w:rPr>
                <w:rFonts w:eastAsia="Calibri"/>
                <w:szCs w:val="22"/>
              </w:rPr>
            </w:pPr>
            <w:proofErr w:type="spellStart"/>
            <w:r w:rsidRPr="00D976B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0BB04D" w14:textId="2F17FBA5" w:rsidR="004937E6" w:rsidRPr="00D976B2" w:rsidRDefault="004937E6" w:rsidP="004937E6">
            <w:pPr>
              <w:jc w:val="center"/>
              <w:rPr>
                <w:rFonts w:eastAsia="Calibri"/>
                <w:szCs w:val="22"/>
              </w:rPr>
            </w:pPr>
            <w:r w:rsidRPr="00D976B2">
              <w:rPr>
                <w:rFonts w:eastAsia="Calibri"/>
                <w:szCs w:val="22"/>
              </w:rPr>
              <w:t>4400-6311-7628</w:t>
            </w:r>
          </w:p>
        </w:tc>
      </w:tr>
      <w:tr w:rsidR="004937E6" w:rsidRPr="00D976B2" w14:paraId="4ADE195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1B7317"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B19A3" w14:textId="7C819E73" w:rsidR="004937E6" w:rsidRPr="00D976B2" w:rsidRDefault="004937E6" w:rsidP="004937E6">
            <w:pPr>
              <w:rPr>
                <w:rFonts w:eastAsia="Calibri"/>
                <w:szCs w:val="22"/>
              </w:rPr>
            </w:pPr>
            <w:r w:rsidRPr="00D976B2">
              <w:rPr>
                <w:rFonts w:eastAsia="Calibri"/>
                <w:szCs w:val="22"/>
              </w:rPr>
              <w:t>ku40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B36BB8" w14:textId="458F009F" w:rsidR="004937E6" w:rsidRPr="00D976B2" w:rsidRDefault="004937E6" w:rsidP="004937E6">
            <w:pPr>
              <w:rPr>
                <w:rFonts w:eastAsia="Calibri"/>
                <w:szCs w:val="22"/>
              </w:rPr>
            </w:pPr>
            <w:r w:rsidRPr="00D976B2">
              <w:rPr>
                <w:rFonts w:eastAsia="Calibri"/>
                <w:szCs w:val="22"/>
              </w:rPr>
              <w:t xml:space="preserve">Pravažiuojamasis kelias nuo Staškūniškio k., </w:t>
            </w:r>
            <w:proofErr w:type="spellStart"/>
            <w:r w:rsidRPr="00D976B2">
              <w:rPr>
                <w:rFonts w:eastAsia="Calibri"/>
                <w:szCs w:val="22"/>
              </w:rPr>
              <w:t>Luciūnų</w:t>
            </w:r>
            <w:proofErr w:type="spellEnd"/>
            <w:r w:rsidRPr="00D976B2">
              <w:rPr>
                <w:rFonts w:eastAsia="Calibri"/>
                <w:szCs w:val="22"/>
              </w:rPr>
              <w:t xml:space="preserve"> g. iki </w:t>
            </w:r>
            <w:proofErr w:type="spellStart"/>
            <w:r w:rsidRPr="00D976B2">
              <w:rPr>
                <w:rFonts w:eastAsia="Calibri"/>
                <w:szCs w:val="22"/>
              </w:rPr>
              <w:t>Luciūnų</w:t>
            </w:r>
            <w:proofErr w:type="spellEnd"/>
            <w:r w:rsidRPr="00D976B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381BBA" w14:textId="1B79C6F4" w:rsidR="004937E6" w:rsidRPr="00D976B2" w:rsidRDefault="004937E6" w:rsidP="004937E6">
            <w:pPr>
              <w:jc w:val="right"/>
              <w:rPr>
                <w:rFonts w:eastAsia="Calibri"/>
                <w:szCs w:val="22"/>
              </w:rPr>
            </w:pPr>
            <w:r w:rsidRPr="00D976B2">
              <w:rPr>
                <w:rFonts w:eastAsia="Calibri"/>
                <w:szCs w:val="22"/>
              </w:rPr>
              <w:t>940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9D04" w14:textId="01BF44B8"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07240" w14:textId="428A9875" w:rsidR="004937E6" w:rsidRPr="00D976B2" w:rsidRDefault="004937E6" w:rsidP="004937E6">
            <w:pPr>
              <w:jc w:val="right"/>
              <w:rPr>
                <w:rFonts w:eastAsia="Calibri"/>
                <w:szCs w:val="22"/>
              </w:rPr>
            </w:pPr>
            <w:r w:rsidRPr="00D976B2">
              <w:rPr>
                <w:rFonts w:eastAsia="Calibri"/>
                <w:szCs w:val="22"/>
              </w:rPr>
              <w:t>940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BEC3F" w14:textId="6F1B0643"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156A" w14:textId="0482E233"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5945F9" w14:textId="40521FB5" w:rsidR="004937E6" w:rsidRPr="00D976B2" w:rsidRDefault="004937E6" w:rsidP="004937E6">
            <w:pPr>
              <w:jc w:val="center"/>
              <w:rPr>
                <w:rFonts w:eastAsia="Calibri"/>
                <w:szCs w:val="22"/>
              </w:rPr>
            </w:pPr>
            <w:r w:rsidRPr="00D976B2">
              <w:rPr>
                <w:rFonts w:eastAsia="Calibri"/>
                <w:szCs w:val="22"/>
              </w:rPr>
              <w:t>4400-5313-7220</w:t>
            </w:r>
          </w:p>
        </w:tc>
      </w:tr>
      <w:tr w:rsidR="004937E6" w:rsidRPr="00D976B2" w14:paraId="2F5641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7F7EDE"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2D713" w14:textId="2A4CE145" w:rsidR="004937E6" w:rsidRPr="00D976B2" w:rsidRDefault="004937E6" w:rsidP="004937E6">
            <w:pPr>
              <w:rPr>
                <w:rFonts w:eastAsia="Calibri"/>
                <w:szCs w:val="22"/>
              </w:rPr>
            </w:pPr>
            <w:r w:rsidRPr="00D976B2">
              <w:rPr>
                <w:rFonts w:eastAsia="Calibri"/>
                <w:szCs w:val="22"/>
              </w:rPr>
              <w:t>ku41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71D83C" w14:textId="3B18F03F" w:rsidR="004937E6" w:rsidRPr="00D976B2" w:rsidRDefault="004937E6" w:rsidP="004937E6">
            <w:pPr>
              <w:rPr>
                <w:rFonts w:eastAsia="Calibri"/>
                <w:szCs w:val="22"/>
              </w:rPr>
            </w:pPr>
            <w:r w:rsidRPr="00D976B2">
              <w:rPr>
                <w:rFonts w:eastAsia="Calibri"/>
                <w:szCs w:val="22"/>
              </w:rPr>
              <w:t>Sargūnai–Šiaudinė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813198" w14:textId="215DFF1B" w:rsidR="004937E6" w:rsidRPr="00D976B2" w:rsidRDefault="004937E6" w:rsidP="004937E6">
            <w:pPr>
              <w:jc w:val="right"/>
              <w:rPr>
                <w:rFonts w:eastAsia="Calibri"/>
                <w:szCs w:val="22"/>
              </w:rPr>
            </w:pPr>
            <w:r w:rsidRPr="00D976B2">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845BF" w14:textId="48C1F7B9"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88CB3" w14:textId="19838835" w:rsidR="004937E6" w:rsidRPr="00D976B2" w:rsidRDefault="004937E6" w:rsidP="004937E6">
            <w:pPr>
              <w:jc w:val="right"/>
              <w:rPr>
                <w:rFonts w:eastAsia="Calibri"/>
                <w:szCs w:val="22"/>
              </w:rPr>
            </w:pPr>
            <w:r w:rsidRPr="00D976B2">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A807A" w14:textId="21F84235"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F8CCE" w14:textId="346140B6" w:rsidR="004937E6" w:rsidRPr="00D976B2" w:rsidRDefault="004937E6" w:rsidP="004937E6">
            <w:pPr>
              <w:jc w:val="center"/>
              <w:rPr>
                <w:rFonts w:eastAsia="Calibri"/>
                <w:szCs w:val="22"/>
              </w:rPr>
            </w:pPr>
            <w:proofErr w:type="spellStart"/>
            <w:r w:rsidRPr="00D976B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29956D" w14:textId="177BE864" w:rsidR="004937E6" w:rsidRPr="00D976B2" w:rsidRDefault="004937E6" w:rsidP="004937E6">
            <w:pPr>
              <w:jc w:val="center"/>
              <w:rPr>
                <w:rFonts w:eastAsia="Calibri"/>
                <w:szCs w:val="22"/>
              </w:rPr>
            </w:pPr>
            <w:r w:rsidRPr="00D976B2">
              <w:rPr>
                <w:rFonts w:eastAsia="Calibri"/>
                <w:szCs w:val="22"/>
              </w:rPr>
              <w:t>4400-6312-9440</w:t>
            </w:r>
          </w:p>
        </w:tc>
      </w:tr>
      <w:tr w:rsidR="004937E6" w:rsidRPr="00D976B2" w14:paraId="6D41C4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11249D"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66D01" w14:textId="11D3F660" w:rsidR="004937E6" w:rsidRPr="00D976B2" w:rsidRDefault="004937E6" w:rsidP="004937E6">
            <w:pPr>
              <w:rPr>
                <w:rFonts w:eastAsia="Calibri"/>
                <w:szCs w:val="22"/>
              </w:rPr>
            </w:pPr>
            <w:r w:rsidRPr="00D976B2">
              <w:rPr>
                <w:rFonts w:eastAsia="Calibri"/>
                <w:szCs w:val="22"/>
              </w:rPr>
              <w:t>ku42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80B4A1" w14:textId="7F50B196" w:rsidR="004937E6" w:rsidRPr="00D976B2" w:rsidRDefault="004937E6" w:rsidP="004937E6">
            <w:pPr>
              <w:rPr>
                <w:rFonts w:eastAsia="Calibri"/>
                <w:szCs w:val="22"/>
              </w:rPr>
            </w:pPr>
            <w:proofErr w:type="spellStart"/>
            <w:r w:rsidRPr="00D976B2">
              <w:rPr>
                <w:rFonts w:eastAsia="Calibri"/>
                <w:szCs w:val="22"/>
              </w:rPr>
              <w:t>Dejūnai</w:t>
            </w:r>
            <w:proofErr w:type="spellEnd"/>
            <w:r w:rsidRPr="00D976B2">
              <w:rPr>
                <w:rFonts w:eastAsia="Calibri"/>
                <w:szCs w:val="22"/>
              </w:rPr>
              <w:t>–Medinos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9E424F" w14:textId="5528B2A6" w:rsidR="004937E6" w:rsidRPr="00D976B2" w:rsidRDefault="004937E6" w:rsidP="004937E6">
            <w:pPr>
              <w:jc w:val="right"/>
              <w:rPr>
                <w:rFonts w:eastAsia="Calibri"/>
                <w:szCs w:val="22"/>
              </w:rPr>
            </w:pPr>
            <w:r w:rsidRPr="00D976B2">
              <w:rPr>
                <w:rFonts w:eastAsia="Calibri"/>
                <w:szCs w:val="22"/>
              </w:rPr>
              <w:t xml:space="preserve"> 3317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27E8E" w14:textId="4944BFA7"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DEDB8" w14:textId="62EB63B2" w:rsidR="004937E6" w:rsidRPr="00D976B2" w:rsidRDefault="004937E6" w:rsidP="004937E6">
            <w:pPr>
              <w:jc w:val="right"/>
              <w:rPr>
                <w:rFonts w:eastAsia="Calibri"/>
                <w:szCs w:val="22"/>
              </w:rPr>
            </w:pPr>
            <w:r w:rsidRPr="00D976B2">
              <w:rPr>
                <w:rFonts w:eastAsia="Calibri"/>
                <w:szCs w:val="22"/>
              </w:rPr>
              <w:t>3317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8769" w14:textId="27ABFF80"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87946" w14:textId="17581002" w:rsidR="004937E6" w:rsidRPr="00D976B2" w:rsidRDefault="004937E6" w:rsidP="004937E6">
            <w:pPr>
              <w:jc w:val="center"/>
              <w:rPr>
                <w:rFonts w:eastAsia="Calibri"/>
                <w:szCs w:val="22"/>
              </w:rPr>
            </w:pPr>
            <w:proofErr w:type="spellStart"/>
            <w:r w:rsidRPr="00D976B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F139C4" w14:textId="24F5EA3D" w:rsidR="004937E6" w:rsidRPr="00D976B2" w:rsidRDefault="004937E6" w:rsidP="004937E6">
            <w:pPr>
              <w:jc w:val="center"/>
              <w:rPr>
                <w:rFonts w:eastAsia="Calibri"/>
                <w:szCs w:val="22"/>
              </w:rPr>
            </w:pPr>
            <w:r w:rsidRPr="00D976B2">
              <w:rPr>
                <w:rFonts w:eastAsia="Calibri"/>
                <w:szCs w:val="22"/>
              </w:rPr>
              <w:t>4400-6310-8218</w:t>
            </w:r>
          </w:p>
        </w:tc>
      </w:tr>
      <w:tr w:rsidR="004937E6" w:rsidRPr="00D976B2" w14:paraId="2431CA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23350F"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73F03" w14:textId="59259044" w:rsidR="004937E6" w:rsidRPr="00D976B2" w:rsidRDefault="004937E6" w:rsidP="004937E6">
            <w:pPr>
              <w:rPr>
                <w:rFonts w:eastAsia="Calibri"/>
                <w:szCs w:val="22"/>
              </w:rPr>
            </w:pPr>
            <w:r w:rsidRPr="00D976B2">
              <w:rPr>
                <w:rFonts w:eastAsia="Calibri"/>
                <w:szCs w:val="22"/>
              </w:rPr>
              <w:t>ku44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F949A2" w14:textId="07AD9977" w:rsidR="004937E6" w:rsidRPr="00D976B2" w:rsidRDefault="004937E6" w:rsidP="004937E6">
            <w:pPr>
              <w:rPr>
                <w:rFonts w:eastAsia="Calibri"/>
                <w:szCs w:val="22"/>
              </w:rPr>
            </w:pPr>
            <w:proofErr w:type="spellStart"/>
            <w:r w:rsidRPr="00D976B2">
              <w:rPr>
                <w:rFonts w:eastAsia="Calibri"/>
                <w:szCs w:val="22"/>
              </w:rPr>
              <w:t>Merečiškiai</w:t>
            </w:r>
            <w:proofErr w:type="spellEnd"/>
            <w:r w:rsidRPr="00D976B2">
              <w:rPr>
                <w:rFonts w:eastAsia="Calibri"/>
                <w:szCs w:val="22"/>
              </w:rPr>
              <w:t>–</w:t>
            </w:r>
            <w:proofErr w:type="spellStart"/>
            <w:r w:rsidRPr="00D976B2">
              <w:rPr>
                <w:rFonts w:eastAsia="Calibri"/>
                <w:szCs w:val="22"/>
              </w:rPr>
              <w:t>Rundžiai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A8A82C6" w14:textId="560D7649" w:rsidR="004937E6" w:rsidRPr="00D976B2" w:rsidRDefault="004937E6" w:rsidP="004937E6">
            <w:pPr>
              <w:jc w:val="right"/>
              <w:rPr>
                <w:rFonts w:eastAsia="Calibri"/>
                <w:szCs w:val="22"/>
              </w:rPr>
            </w:pPr>
            <w:r w:rsidRPr="00D976B2">
              <w:rPr>
                <w:rFonts w:eastAsia="Calibri"/>
                <w:szCs w:val="22"/>
              </w:rPr>
              <w:t xml:space="preserve"> 2252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C53C" w14:textId="08953EA1"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690CD" w14:textId="1B17BE94" w:rsidR="004937E6" w:rsidRPr="00D976B2" w:rsidRDefault="004937E6" w:rsidP="004937E6">
            <w:pPr>
              <w:jc w:val="right"/>
              <w:rPr>
                <w:rFonts w:eastAsia="Calibri"/>
                <w:szCs w:val="22"/>
              </w:rPr>
            </w:pPr>
            <w:r w:rsidRPr="00D976B2">
              <w:rPr>
                <w:rFonts w:eastAsia="Calibri"/>
                <w:szCs w:val="22"/>
              </w:rPr>
              <w:t xml:space="preserve"> 2252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DC1A5" w14:textId="375C15CB"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AA11F" w14:textId="03A1DD46" w:rsidR="004937E6" w:rsidRPr="00D976B2" w:rsidRDefault="004937E6" w:rsidP="004937E6">
            <w:pPr>
              <w:jc w:val="center"/>
              <w:rPr>
                <w:rFonts w:eastAsia="Calibri"/>
                <w:szCs w:val="22"/>
              </w:rPr>
            </w:pPr>
            <w:proofErr w:type="spellStart"/>
            <w:r w:rsidRPr="00D976B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D400DD" w14:textId="1E7D67AA" w:rsidR="004937E6" w:rsidRPr="00D976B2" w:rsidRDefault="004937E6" w:rsidP="004937E6">
            <w:pPr>
              <w:jc w:val="center"/>
              <w:rPr>
                <w:rFonts w:eastAsia="Calibri"/>
                <w:szCs w:val="22"/>
              </w:rPr>
            </w:pPr>
            <w:r w:rsidRPr="00D976B2">
              <w:rPr>
                <w:rFonts w:eastAsia="Calibri"/>
                <w:szCs w:val="22"/>
              </w:rPr>
              <w:t>4400-6258-0320</w:t>
            </w:r>
          </w:p>
        </w:tc>
      </w:tr>
      <w:tr w:rsidR="004937E6" w:rsidRPr="00D976B2" w14:paraId="00B5C9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436348"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4491EE" w14:textId="05F1501F" w:rsidR="004937E6" w:rsidRPr="00D976B2" w:rsidRDefault="004937E6" w:rsidP="004937E6">
            <w:pPr>
              <w:rPr>
                <w:rFonts w:eastAsia="Calibri"/>
                <w:szCs w:val="22"/>
              </w:rPr>
            </w:pPr>
            <w:r w:rsidRPr="00D976B2">
              <w:rPr>
                <w:rFonts w:eastAsia="Calibri"/>
                <w:szCs w:val="22"/>
              </w:rPr>
              <w:t>ku44-1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9F29F5" w14:textId="061F2B8F" w:rsidR="004937E6" w:rsidRPr="00D976B2" w:rsidRDefault="004937E6" w:rsidP="004937E6">
            <w:pPr>
              <w:rPr>
                <w:rFonts w:eastAsia="Calibri"/>
                <w:szCs w:val="22"/>
              </w:rPr>
            </w:pPr>
            <w:proofErr w:type="spellStart"/>
            <w:r w:rsidRPr="00D976B2">
              <w:rPr>
                <w:rFonts w:eastAsia="Calibri"/>
                <w:szCs w:val="22"/>
              </w:rPr>
              <w:t>Rundžiai</w:t>
            </w:r>
            <w:proofErr w:type="spellEnd"/>
            <w:r w:rsidRPr="00D976B2">
              <w:rPr>
                <w:rFonts w:eastAsia="Calibri"/>
                <w:szCs w:val="22"/>
              </w:rPr>
              <w:t>–</w:t>
            </w:r>
            <w:proofErr w:type="spellStart"/>
            <w:r w:rsidRPr="00D976B2">
              <w:rPr>
                <w:rFonts w:eastAsia="Calibri"/>
                <w:szCs w:val="22"/>
              </w:rPr>
              <w:t>Ulyčgalis</w:t>
            </w:r>
            <w:proofErr w:type="spellEnd"/>
            <w:r w:rsidRPr="00D976B2">
              <w:rPr>
                <w:rFonts w:eastAsia="Calibri"/>
                <w:szCs w:val="22"/>
              </w:rPr>
              <w:t>, Ukmergės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197552" w14:textId="6F9AD081" w:rsidR="004937E6" w:rsidRPr="00D976B2" w:rsidRDefault="004937E6" w:rsidP="004937E6">
            <w:pPr>
              <w:jc w:val="right"/>
              <w:rPr>
                <w:rFonts w:eastAsia="Calibri"/>
                <w:szCs w:val="22"/>
              </w:rPr>
            </w:pPr>
            <w:r w:rsidRPr="00D976B2">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6920C" w14:textId="5F08093B"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A63C" w14:textId="6FBF2FBE" w:rsidR="004937E6" w:rsidRPr="00D976B2" w:rsidRDefault="004937E6" w:rsidP="004937E6">
            <w:pPr>
              <w:jc w:val="right"/>
              <w:rPr>
                <w:rFonts w:eastAsia="Calibri"/>
                <w:szCs w:val="22"/>
              </w:rPr>
            </w:pPr>
            <w:r w:rsidRPr="00D976B2">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F1767" w14:textId="12A3D900" w:rsidR="004937E6" w:rsidRPr="00D976B2" w:rsidRDefault="004937E6" w:rsidP="004937E6">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18876" w14:textId="50FAAF92" w:rsidR="004937E6" w:rsidRPr="00D976B2" w:rsidRDefault="004937E6" w:rsidP="004937E6">
            <w:pPr>
              <w:jc w:val="center"/>
              <w:rPr>
                <w:rFonts w:eastAsia="Calibri"/>
                <w:szCs w:val="22"/>
              </w:rPr>
            </w:pPr>
            <w:proofErr w:type="spellStart"/>
            <w:r w:rsidRPr="00D976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7CD9A0" w14:textId="58F850B1" w:rsidR="004937E6" w:rsidRPr="00D976B2" w:rsidRDefault="004937E6" w:rsidP="004937E6">
            <w:pPr>
              <w:jc w:val="center"/>
              <w:rPr>
                <w:rFonts w:eastAsia="Calibri"/>
                <w:szCs w:val="22"/>
              </w:rPr>
            </w:pPr>
            <w:r w:rsidRPr="00D976B2">
              <w:rPr>
                <w:rFonts w:eastAsia="Calibri"/>
                <w:szCs w:val="22"/>
              </w:rPr>
              <w:t>4400-6256-7162</w:t>
            </w:r>
          </w:p>
        </w:tc>
      </w:tr>
      <w:tr w:rsidR="004937E6" w:rsidRPr="00D976B2" w14:paraId="1DB8D8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F6C5D0" w14:textId="77777777" w:rsidR="004937E6" w:rsidRPr="00D976B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F986E" w14:textId="303674C6" w:rsidR="004937E6" w:rsidRPr="00D976B2" w:rsidRDefault="004937E6" w:rsidP="004937E6">
            <w:pPr>
              <w:rPr>
                <w:rFonts w:eastAsia="Calibri"/>
                <w:szCs w:val="22"/>
              </w:rPr>
            </w:pPr>
            <w:r w:rsidRPr="00D976B2">
              <w:rPr>
                <w:rFonts w:eastAsia="Calibri"/>
                <w:szCs w:val="22"/>
              </w:rPr>
              <w:t>ku45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576711" w14:textId="6413187C" w:rsidR="004937E6" w:rsidRPr="00D976B2" w:rsidRDefault="004937E6" w:rsidP="004937E6">
            <w:pPr>
              <w:rPr>
                <w:rFonts w:eastAsia="Calibri"/>
                <w:szCs w:val="22"/>
              </w:rPr>
            </w:pPr>
            <w:r w:rsidRPr="00D976B2">
              <w:rPr>
                <w:rFonts w:eastAsia="Calibri"/>
                <w:szCs w:val="22"/>
              </w:rPr>
              <w:t>Pravažiuojamasis kelias nuo kelio Nr. ku44 iki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19A602" w14:textId="38A88A54" w:rsidR="004937E6" w:rsidRPr="00D976B2" w:rsidRDefault="004937E6" w:rsidP="004937E6">
            <w:pPr>
              <w:jc w:val="right"/>
              <w:rPr>
                <w:rFonts w:eastAsia="Calibri"/>
                <w:szCs w:val="22"/>
              </w:rPr>
            </w:pPr>
            <w:r w:rsidRPr="00D976B2">
              <w:rPr>
                <w:rFonts w:eastAsia="Calibri"/>
                <w:szCs w:val="22"/>
              </w:rPr>
              <w:t xml:space="preserve"> 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2625B" w14:textId="1A0360AC"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42FC6" w14:textId="3C1A7C56" w:rsidR="004937E6" w:rsidRPr="00D976B2" w:rsidRDefault="004937E6" w:rsidP="004937E6">
            <w:pPr>
              <w:jc w:val="right"/>
              <w:rPr>
                <w:rFonts w:eastAsia="Calibri"/>
                <w:szCs w:val="22"/>
              </w:rPr>
            </w:pPr>
            <w:r w:rsidRPr="00D976B2">
              <w:rPr>
                <w:rFonts w:eastAsia="Calibri"/>
                <w:szCs w:val="22"/>
              </w:rPr>
              <w:t xml:space="preserve"> 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99C4A" w14:textId="07DD5BA8" w:rsidR="004937E6" w:rsidRPr="00D976B2" w:rsidRDefault="004937E6" w:rsidP="004937E6">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DA929" w14:textId="17B62207" w:rsidR="004937E6" w:rsidRPr="00D976B2" w:rsidRDefault="004937E6" w:rsidP="004937E6">
            <w:pPr>
              <w:jc w:val="center"/>
              <w:rPr>
                <w:rFonts w:eastAsia="Calibri"/>
                <w:szCs w:val="22"/>
              </w:rPr>
            </w:pPr>
            <w:proofErr w:type="spellStart"/>
            <w:r w:rsidRPr="00D976B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2F6168" w14:textId="6DA6D7FA" w:rsidR="004937E6" w:rsidRPr="00D976B2" w:rsidRDefault="004937E6" w:rsidP="004937E6">
            <w:pPr>
              <w:jc w:val="center"/>
              <w:rPr>
                <w:rFonts w:eastAsia="Calibri"/>
                <w:szCs w:val="22"/>
              </w:rPr>
            </w:pPr>
            <w:r w:rsidRPr="00D976B2">
              <w:rPr>
                <w:rFonts w:eastAsia="Calibri"/>
                <w:szCs w:val="22"/>
              </w:rPr>
              <w:t>4400-6258-5382</w:t>
            </w:r>
          </w:p>
        </w:tc>
      </w:tr>
      <w:tr w:rsidR="004937E6" w:rsidRPr="003B04D8" w14:paraId="0EB9A8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68D4F2"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E37DB" w14:textId="247C87E5" w:rsidR="004937E6" w:rsidRPr="003B04D8" w:rsidRDefault="004937E6" w:rsidP="004937E6">
            <w:pPr>
              <w:rPr>
                <w:rFonts w:eastAsia="Calibri"/>
                <w:szCs w:val="22"/>
              </w:rPr>
            </w:pPr>
            <w:r w:rsidRPr="003B04D8">
              <w:rPr>
                <w:rFonts w:eastAsia="Calibri"/>
                <w:szCs w:val="22"/>
              </w:rPr>
              <w:t>ku46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71B4A1" w14:textId="4903CE16" w:rsidR="004937E6" w:rsidRPr="003B04D8" w:rsidRDefault="004937E6" w:rsidP="004937E6">
            <w:pPr>
              <w:rPr>
                <w:rFonts w:eastAsia="Calibri"/>
                <w:szCs w:val="22"/>
              </w:rPr>
            </w:pPr>
            <w:r w:rsidRPr="003B04D8">
              <w:rPr>
                <w:rFonts w:eastAsia="Calibri"/>
                <w:szCs w:val="22"/>
              </w:rPr>
              <w:t>Pravažiuojamasis kelias nuo kelio Nr. 1229 iki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2B903B" w14:textId="2DC2A7B6" w:rsidR="004937E6" w:rsidRPr="003B04D8" w:rsidRDefault="004937E6" w:rsidP="004937E6">
            <w:pPr>
              <w:jc w:val="right"/>
              <w:rPr>
                <w:rFonts w:eastAsia="Calibri"/>
                <w:szCs w:val="22"/>
              </w:rPr>
            </w:pPr>
            <w:r w:rsidRPr="003B04D8">
              <w:rPr>
                <w:rFonts w:eastAsia="Calibri"/>
                <w:szCs w:val="22"/>
              </w:rPr>
              <w:t xml:space="preserve"> 3450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8F822" w14:textId="285C97BD"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3FBE1" w14:textId="49DBF5E8" w:rsidR="004937E6" w:rsidRPr="003B04D8" w:rsidRDefault="004937E6" w:rsidP="004937E6">
            <w:pPr>
              <w:jc w:val="right"/>
              <w:rPr>
                <w:rFonts w:eastAsia="Calibri"/>
                <w:szCs w:val="22"/>
              </w:rPr>
            </w:pPr>
            <w:r w:rsidRPr="003B04D8">
              <w:rPr>
                <w:rFonts w:eastAsia="Calibri"/>
                <w:szCs w:val="22"/>
              </w:rPr>
              <w:t>3450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2C42D" w14:textId="38D97746" w:rsidR="004937E6" w:rsidRPr="003B04D8" w:rsidRDefault="004937E6" w:rsidP="004937E6">
            <w:pPr>
              <w:jc w:val="right"/>
              <w:rPr>
                <w:rFonts w:eastAsia="Calibri"/>
                <w:strike/>
                <w:szCs w:val="22"/>
              </w:rPr>
            </w:pPr>
            <w:r w:rsidRPr="003B04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CB93A" w14:textId="622C31B4" w:rsidR="004937E6" w:rsidRPr="003B04D8" w:rsidRDefault="004937E6" w:rsidP="004937E6">
            <w:pPr>
              <w:jc w:val="center"/>
              <w:rPr>
                <w:rFonts w:eastAsia="Calibri"/>
                <w:szCs w:val="22"/>
              </w:rPr>
            </w:pPr>
            <w:proofErr w:type="spellStart"/>
            <w:r w:rsidRPr="003B04D8">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8ADFD3" w14:textId="267C8092" w:rsidR="004937E6" w:rsidRPr="003B04D8" w:rsidRDefault="004937E6" w:rsidP="004937E6">
            <w:pPr>
              <w:jc w:val="center"/>
              <w:rPr>
                <w:rFonts w:eastAsia="Calibri"/>
                <w:szCs w:val="22"/>
              </w:rPr>
            </w:pPr>
            <w:r w:rsidRPr="003B04D8">
              <w:rPr>
                <w:rFonts w:eastAsia="Calibri"/>
                <w:szCs w:val="22"/>
              </w:rPr>
              <w:t>4400-6256-7140</w:t>
            </w:r>
          </w:p>
        </w:tc>
      </w:tr>
      <w:tr w:rsidR="004937E6" w:rsidRPr="003B04D8" w14:paraId="4D16BC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77753E"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D97988" w14:textId="40132223" w:rsidR="004937E6" w:rsidRPr="003B04D8" w:rsidRDefault="004937E6" w:rsidP="004937E6">
            <w:pPr>
              <w:rPr>
                <w:rFonts w:eastAsia="Calibri"/>
                <w:szCs w:val="22"/>
              </w:rPr>
            </w:pPr>
            <w:r w:rsidRPr="00835C6D">
              <w:rPr>
                <w:rFonts w:eastAsia="Calibri"/>
                <w:szCs w:val="22"/>
              </w:rPr>
              <w:t>ku47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181E1C" w14:textId="6AF1DF73" w:rsidR="004937E6" w:rsidRPr="003B04D8" w:rsidRDefault="004937E6" w:rsidP="004937E6">
            <w:pPr>
              <w:rPr>
                <w:rFonts w:eastAsia="Calibri"/>
                <w:szCs w:val="22"/>
              </w:rPr>
            </w:pPr>
            <w:proofErr w:type="spellStart"/>
            <w:r w:rsidRPr="00835C6D">
              <w:rPr>
                <w:rFonts w:eastAsia="Calibri"/>
                <w:szCs w:val="22"/>
              </w:rPr>
              <w:t>Navasiolka</w:t>
            </w:r>
            <w:proofErr w:type="spellEnd"/>
            <w:r w:rsidRPr="00835C6D">
              <w:rPr>
                <w:rFonts w:eastAsia="Calibri"/>
                <w:szCs w:val="22"/>
              </w:rPr>
              <w:t>–</w:t>
            </w:r>
            <w:proofErr w:type="spellStart"/>
            <w:r w:rsidRPr="00835C6D">
              <w:rPr>
                <w:rFonts w:eastAsia="Calibri"/>
                <w:szCs w:val="22"/>
              </w:rPr>
              <w:t>Pakeršiai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A4811DB" w14:textId="59111C3F" w:rsidR="004937E6" w:rsidRPr="003B04D8" w:rsidRDefault="004937E6" w:rsidP="004937E6">
            <w:pPr>
              <w:jc w:val="right"/>
              <w:rPr>
                <w:rFonts w:eastAsia="Calibri"/>
                <w:szCs w:val="22"/>
              </w:rPr>
            </w:pPr>
            <w:r w:rsidRPr="00835C6D">
              <w:rPr>
                <w:rFonts w:eastAsia="Calibri"/>
                <w:szCs w:val="22"/>
              </w:rPr>
              <w:t xml:space="preserve"> 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1D7CC" w14:textId="3458BAC1" w:rsidR="004937E6" w:rsidRPr="003B04D8" w:rsidRDefault="004937E6" w:rsidP="004937E6">
            <w:pPr>
              <w:jc w:val="right"/>
              <w:rPr>
                <w:rFonts w:eastAsia="Calibri"/>
                <w:szCs w:val="22"/>
              </w:rPr>
            </w:pPr>
            <w:r w:rsidRPr="00835C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093C2" w14:textId="0B0006B1" w:rsidR="004937E6" w:rsidRPr="003B04D8" w:rsidRDefault="004937E6" w:rsidP="004937E6">
            <w:pPr>
              <w:jc w:val="right"/>
              <w:rPr>
                <w:rFonts w:eastAsia="Calibri"/>
                <w:szCs w:val="22"/>
              </w:rPr>
            </w:pPr>
            <w:r w:rsidRPr="00835C6D">
              <w:rPr>
                <w:rFonts w:eastAsia="Calibri"/>
                <w:szCs w:val="22"/>
              </w:rPr>
              <w:t xml:space="preserve"> 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173FC" w14:textId="6D6422AD" w:rsidR="004937E6" w:rsidRPr="003B04D8" w:rsidRDefault="004937E6" w:rsidP="004937E6">
            <w:pPr>
              <w:jc w:val="right"/>
              <w:rPr>
                <w:rFonts w:eastAsia="Calibri"/>
                <w:szCs w:val="22"/>
              </w:rPr>
            </w:pPr>
            <w:r w:rsidRPr="00835C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B63B6" w14:textId="6CDA7DBF" w:rsidR="004937E6" w:rsidRPr="003B04D8" w:rsidRDefault="004937E6" w:rsidP="004937E6">
            <w:pPr>
              <w:jc w:val="center"/>
              <w:rPr>
                <w:rFonts w:eastAsia="Calibri"/>
                <w:szCs w:val="22"/>
              </w:rPr>
            </w:pPr>
            <w:proofErr w:type="spellStart"/>
            <w:r w:rsidRPr="00835C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0D1CCC" w14:textId="2F300080" w:rsidR="004937E6" w:rsidRPr="003B04D8" w:rsidRDefault="004937E6" w:rsidP="004937E6">
            <w:pPr>
              <w:jc w:val="center"/>
              <w:rPr>
                <w:rFonts w:eastAsia="Calibri"/>
                <w:szCs w:val="22"/>
              </w:rPr>
            </w:pPr>
            <w:r w:rsidRPr="00835C6D">
              <w:rPr>
                <w:rFonts w:eastAsia="Calibri"/>
                <w:szCs w:val="22"/>
              </w:rPr>
              <w:t>4400-6459-0670</w:t>
            </w:r>
          </w:p>
        </w:tc>
      </w:tr>
      <w:tr w:rsidR="004937E6" w:rsidRPr="003B04D8" w14:paraId="6904CA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4DB7B5"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D8633" w14:textId="2EEE1935" w:rsidR="004937E6" w:rsidRPr="003B04D8" w:rsidRDefault="004937E6" w:rsidP="004937E6">
            <w:pPr>
              <w:rPr>
                <w:rFonts w:eastAsia="Calibri"/>
                <w:szCs w:val="22"/>
              </w:rPr>
            </w:pPr>
            <w:r w:rsidRPr="003B04D8">
              <w:rPr>
                <w:rFonts w:eastAsia="Calibri"/>
                <w:szCs w:val="22"/>
              </w:rPr>
              <w:t>ku48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623EA5" w14:textId="4EE7B8BF" w:rsidR="004937E6" w:rsidRPr="003B04D8" w:rsidRDefault="004937E6" w:rsidP="004937E6">
            <w:pPr>
              <w:rPr>
                <w:rFonts w:eastAsia="Calibri"/>
                <w:szCs w:val="22"/>
              </w:rPr>
            </w:pPr>
            <w:r w:rsidRPr="003B04D8">
              <w:rPr>
                <w:rFonts w:eastAsia="Calibri"/>
                <w:szCs w:val="22"/>
              </w:rPr>
              <w:t>Vanagai–</w:t>
            </w:r>
            <w:proofErr w:type="spellStart"/>
            <w:r w:rsidRPr="003B04D8">
              <w:rPr>
                <w:rFonts w:eastAsia="Calibri"/>
                <w:szCs w:val="22"/>
              </w:rPr>
              <w:t>Antaplaštakiai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00A4445" w14:textId="6F65756E" w:rsidR="004937E6" w:rsidRPr="003B04D8" w:rsidRDefault="004937E6" w:rsidP="004937E6">
            <w:pPr>
              <w:jc w:val="right"/>
              <w:rPr>
                <w:rFonts w:eastAsia="Calibri"/>
                <w:szCs w:val="22"/>
              </w:rPr>
            </w:pPr>
            <w:r w:rsidRPr="003B04D8">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9B626" w14:textId="7C9758E2"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DBAA7" w14:textId="2607A9B6" w:rsidR="004937E6" w:rsidRPr="003B04D8" w:rsidRDefault="004937E6" w:rsidP="004937E6">
            <w:pPr>
              <w:jc w:val="right"/>
              <w:rPr>
                <w:rFonts w:eastAsia="Calibri"/>
                <w:szCs w:val="22"/>
              </w:rPr>
            </w:pPr>
            <w:r w:rsidRPr="003B04D8">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E7368" w14:textId="02A9DBEC"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E3558" w14:textId="7E57093B" w:rsidR="004937E6" w:rsidRPr="003B04D8" w:rsidRDefault="004937E6" w:rsidP="004937E6">
            <w:pPr>
              <w:jc w:val="center"/>
              <w:rPr>
                <w:rFonts w:eastAsia="Calibri"/>
                <w:szCs w:val="22"/>
              </w:rPr>
            </w:pPr>
            <w:proofErr w:type="spellStart"/>
            <w:r w:rsidRPr="003B04D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E165A2" w14:textId="5BABA2F1" w:rsidR="004937E6" w:rsidRPr="003B04D8" w:rsidRDefault="004937E6" w:rsidP="004937E6">
            <w:pPr>
              <w:jc w:val="center"/>
              <w:rPr>
                <w:rFonts w:eastAsia="Calibri"/>
                <w:szCs w:val="22"/>
              </w:rPr>
            </w:pPr>
            <w:r w:rsidRPr="003B04D8">
              <w:rPr>
                <w:rFonts w:eastAsia="Calibri"/>
                <w:szCs w:val="22"/>
              </w:rPr>
              <w:t>-</w:t>
            </w:r>
          </w:p>
        </w:tc>
      </w:tr>
      <w:tr w:rsidR="004937E6" w:rsidRPr="003B04D8" w14:paraId="1B7279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DC3141"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A923C" w14:textId="51DCD91E" w:rsidR="004937E6" w:rsidRPr="003B04D8" w:rsidRDefault="004937E6" w:rsidP="004937E6">
            <w:pPr>
              <w:rPr>
                <w:rFonts w:eastAsia="Calibri"/>
                <w:szCs w:val="22"/>
              </w:rPr>
            </w:pPr>
            <w:r w:rsidRPr="003B04D8">
              <w:rPr>
                <w:rFonts w:eastAsia="Calibri"/>
                <w:szCs w:val="22"/>
              </w:rPr>
              <w:t>ku49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A8D8F3" w14:textId="3C3B87AE" w:rsidR="004937E6" w:rsidRPr="003B04D8" w:rsidRDefault="004937E6" w:rsidP="004937E6">
            <w:pPr>
              <w:rPr>
                <w:rFonts w:eastAsia="Calibri"/>
                <w:szCs w:val="22"/>
              </w:rPr>
            </w:pPr>
            <w:r w:rsidRPr="003B04D8">
              <w:rPr>
                <w:rFonts w:eastAsia="Calibri"/>
                <w:szCs w:val="22"/>
              </w:rPr>
              <w:t>Varguliai–Armoniškiai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978AE3" w14:textId="3361B812" w:rsidR="004937E6" w:rsidRPr="003B04D8" w:rsidRDefault="004937E6" w:rsidP="004937E6">
            <w:pPr>
              <w:jc w:val="right"/>
              <w:rPr>
                <w:rFonts w:eastAsia="Calibri"/>
                <w:szCs w:val="22"/>
              </w:rPr>
            </w:pPr>
            <w:r w:rsidRPr="003B04D8">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8118A" w14:textId="02F83077"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5A457" w14:textId="5F553710" w:rsidR="004937E6" w:rsidRPr="003B04D8" w:rsidRDefault="004937E6" w:rsidP="004937E6">
            <w:pPr>
              <w:jc w:val="right"/>
              <w:rPr>
                <w:rFonts w:eastAsia="Calibri"/>
                <w:szCs w:val="22"/>
              </w:rPr>
            </w:pPr>
            <w:r w:rsidRPr="003B04D8">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E62D7" w14:textId="01781838"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2A5A6" w14:textId="49C179CD" w:rsidR="004937E6" w:rsidRPr="003B04D8" w:rsidRDefault="004937E6" w:rsidP="004937E6">
            <w:pPr>
              <w:jc w:val="center"/>
              <w:rPr>
                <w:rFonts w:eastAsia="Calibri"/>
                <w:szCs w:val="22"/>
              </w:rPr>
            </w:pPr>
            <w:proofErr w:type="spellStart"/>
            <w:r w:rsidRPr="003B04D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39BF73" w14:textId="79400970" w:rsidR="004937E6" w:rsidRPr="003B04D8" w:rsidRDefault="004937E6" w:rsidP="004937E6">
            <w:pPr>
              <w:jc w:val="center"/>
              <w:rPr>
                <w:rFonts w:eastAsia="Calibri"/>
                <w:szCs w:val="22"/>
              </w:rPr>
            </w:pPr>
            <w:r w:rsidRPr="003B04D8">
              <w:rPr>
                <w:rFonts w:eastAsia="Calibri"/>
                <w:szCs w:val="22"/>
              </w:rPr>
              <w:t>-</w:t>
            </w:r>
          </w:p>
        </w:tc>
      </w:tr>
      <w:tr w:rsidR="004937E6" w:rsidRPr="003B04D8" w14:paraId="4218D3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9B564C"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A6247" w14:textId="0E77D9CA" w:rsidR="004937E6" w:rsidRPr="003B04D8" w:rsidRDefault="004937E6" w:rsidP="004937E6">
            <w:pPr>
              <w:rPr>
                <w:rFonts w:eastAsia="Calibri"/>
                <w:szCs w:val="22"/>
              </w:rPr>
            </w:pPr>
            <w:r w:rsidRPr="003B04D8">
              <w:rPr>
                <w:rFonts w:eastAsia="Calibri"/>
                <w:szCs w:val="22"/>
              </w:rPr>
              <w:t>ku50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8E7E7" w14:textId="1A55522C" w:rsidR="004937E6" w:rsidRPr="003B04D8" w:rsidRDefault="004937E6" w:rsidP="004937E6">
            <w:pPr>
              <w:rPr>
                <w:rFonts w:eastAsia="Calibri"/>
                <w:szCs w:val="22"/>
              </w:rPr>
            </w:pPr>
            <w:r w:rsidRPr="003B04D8">
              <w:rPr>
                <w:rFonts w:eastAsia="Calibri"/>
                <w:szCs w:val="22"/>
              </w:rPr>
              <w:t>Pravažiuojamasis kelias nuo kelio Nr. ku49 iki Armoniškių k. kapines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D565E7" w14:textId="28C6EAA6" w:rsidR="004937E6" w:rsidRPr="003B04D8" w:rsidRDefault="004937E6" w:rsidP="004937E6">
            <w:pPr>
              <w:jc w:val="right"/>
              <w:rPr>
                <w:rFonts w:eastAsia="Calibri"/>
                <w:szCs w:val="22"/>
              </w:rPr>
            </w:pPr>
            <w:r w:rsidRPr="003B04D8">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338B8" w14:textId="062D4ACC"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3B09A" w14:textId="67839D8E"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AE1E8" w14:textId="1FCA39AE" w:rsidR="004937E6" w:rsidRPr="003B04D8" w:rsidRDefault="004937E6" w:rsidP="004937E6">
            <w:pPr>
              <w:jc w:val="right"/>
              <w:rPr>
                <w:rFonts w:eastAsia="Calibri"/>
                <w:szCs w:val="22"/>
              </w:rPr>
            </w:pPr>
            <w:r w:rsidRPr="003B04D8">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95294" w14:textId="051D825A" w:rsidR="004937E6" w:rsidRPr="003B04D8" w:rsidRDefault="004937E6" w:rsidP="004937E6">
            <w:pPr>
              <w:jc w:val="center"/>
              <w:rPr>
                <w:rFonts w:eastAsia="Calibri"/>
                <w:szCs w:val="22"/>
              </w:rPr>
            </w:pPr>
            <w:proofErr w:type="spellStart"/>
            <w:r w:rsidRPr="003B04D8">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11D4AD" w14:textId="2101757D" w:rsidR="004937E6" w:rsidRPr="003B04D8" w:rsidRDefault="004937E6" w:rsidP="004937E6">
            <w:pPr>
              <w:jc w:val="center"/>
              <w:rPr>
                <w:rFonts w:eastAsia="Calibri"/>
                <w:szCs w:val="22"/>
              </w:rPr>
            </w:pPr>
            <w:r w:rsidRPr="003B04D8">
              <w:rPr>
                <w:rFonts w:eastAsia="Calibri"/>
                <w:szCs w:val="22"/>
              </w:rPr>
              <w:t>-</w:t>
            </w:r>
          </w:p>
        </w:tc>
      </w:tr>
      <w:tr w:rsidR="004937E6" w:rsidRPr="003B04D8" w14:paraId="09C535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7D8417"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143F0" w14:textId="6953DF0C" w:rsidR="004937E6" w:rsidRPr="003B04D8" w:rsidRDefault="004937E6" w:rsidP="004937E6">
            <w:pPr>
              <w:rPr>
                <w:rFonts w:eastAsia="Calibri"/>
                <w:szCs w:val="22"/>
              </w:rPr>
            </w:pPr>
            <w:r w:rsidRPr="003B04D8">
              <w:rPr>
                <w:rFonts w:eastAsia="Calibri"/>
                <w:szCs w:val="22"/>
              </w:rPr>
              <w:t>ku51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D8495E" w14:textId="1F08B2DA" w:rsidR="004937E6" w:rsidRPr="003B04D8" w:rsidRDefault="004937E6" w:rsidP="004937E6">
            <w:pPr>
              <w:rPr>
                <w:rFonts w:eastAsia="Calibri"/>
                <w:szCs w:val="22"/>
              </w:rPr>
            </w:pPr>
            <w:r w:rsidRPr="003B04D8">
              <w:rPr>
                <w:rFonts w:eastAsia="Calibri"/>
                <w:szCs w:val="22"/>
              </w:rPr>
              <w:t>Privažiuojamais kelias prie Staškūniškio tvenkinio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838CAA" w14:textId="508B20DC" w:rsidR="004937E6" w:rsidRPr="003B04D8" w:rsidRDefault="004937E6" w:rsidP="004937E6">
            <w:pPr>
              <w:jc w:val="right"/>
              <w:rPr>
                <w:rFonts w:eastAsia="Calibri"/>
                <w:szCs w:val="22"/>
              </w:rPr>
            </w:pPr>
            <w:r w:rsidRPr="003B04D8">
              <w:rPr>
                <w:rFonts w:eastAsia="Calibri"/>
                <w:szCs w:val="22"/>
              </w:rPr>
              <w:t xml:space="preserve"> 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836B8" w14:textId="1BA59808"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E5F9" w14:textId="5FEF8B99" w:rsidR="004937E6" w:rsidRPr="003B04D8" w:rsidRDefault="004937E6" w:rsidP="004937E6">
            <w:pPr>
              <w:jc w:val="right"/>
              <w:rPr>
                <w:rFonts w:eastAsia="Calibri"/>
                <w:szCs w:val="22"/>
              </w:rPr>
            </w:pPr>
            <w:r w:rsidRPr="003B04D8">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E2C9E" w14:textId="28596EE8" w:rsidR="004937E6" w:rsidRPr="003B04D8" w:rsidRDefault="004937E6" w:rsidP="004937E6">
            <w:pPr>
              <w:jc w:val="right"/>
              <w:rPr>
                <w:rFonts w:eastAsia="Calibri"/>
                <w:strike/>
                <w:szCs w:val="22"/>
              </w:rPr>
            </w:pPr>
            <w:r w:rsidRPr="003B04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274DB" w14:textId="532DFBB5" w:rsidR="004937E6" w:rsidRPr="003B04D8" w:rsidRDefault="004937E6" w:rsidP="004937E6">
            <w:pPr>
              <w:jc w:val="center"/>
              <w:rPr>
                <w:rFonts w:eastAsia="Calibri"/>
                <w:szCs w:val="22"/>
              </w:rPr>
            </w:pPr>
            <w:r w:rsidRPr="003B04D8">
              <w:rPr>
                <w:rFonts w:eastAsia="Calibri"/>
                <w:szCs w:val="22"/>
              </w:rPr>
              <w:t xml:space="preserve"> </w:t>
            </w:r>
            <w:proofErr w:type="spellStart"/>
            <w:r w:rsidRPr="003B04D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29A5A9" w14:textId="71AB76FC" w:rsidR="004937E6" w:rsidRPr="003B04D8" w:rsidRDefault="004937E6" w:rsidP="004937E6">
            <w:pPr>
              <w:jc w:val="center"/>
              <w:rPr>
                <w:rFonts w:eastAsia="Calibri"/>
                <w:szCs w:val="22"/>
              </w:rPr>
            </w:pPr>
            <w:r w:rsidRPr="003B04D8">
              <w:rPr>
                <w:rFonts w:eastAsia="Calibri"/>
                <w:szCs w:val="22"/>
              </w:rPr>
              <w:t>4400-6446-9972</w:t>
            </w:r>
          </w:p>
        </w:tc>
      </w:tr>
      <w:tr w:rsidR="004937E6" w:rsidRPr="003B04D8" w14:paraId="31DA7E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AC4CDC"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D77A8" w14:textId="66584857" w:rsidR="004937E6" w:rsidRPr="003B04D8" w:rsidRDefault="004937E6" w:rsidP="004937E6">
            <w:pPr>
              <w:rPr>
                <w:rFonts w:eastAsia="Calibri"/>
                <w:szCs w:val="22"/>
              </w:rPr>
            </w:pPr>
            <w:r w:rsidRPr="003B04D8">
              <w:rPr>
                <w:rFonts w:eastAsia="Calibri"/>
                <w:szCs w:val="22"/>
              </w:rPr>
              <w:t>ku52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41284" w14:textId="0C1A414E" w:rsidR="004937E6" w:rsidRPr="003B04D8" w:rsidRDefault="004937E6" w:rsidP="004937E6">
            <w:pPr>
              <w:rPr>
                <w:rFonts w:eastAsia="Calibri"/>
                <w:szCs w:val="22"/>
              </w:rPr>
            </w:pPr>
            <w:r w:rsidRPr="003B04D8">
              <w:rPr>
                <w:rFonts w:eastAsia="Calibri"/>
                <w:szCs w:val="22"/>
              </w:rPr>
              <w:t>Privažiuojamasis kelias prie gyvenamųjų namų nuo Gegužės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372B6C" w14:textId="73681C54" w:rsidR="004937E6" w:rsidRPr="003B04D8" w:rsidRDefault="004937E6" w:rsidP="004937E6">
            <w:pPr>
              <w:jc w:val="right"/>
              <w:rPr>
                <w:rFonts w:eastAsia="Calibri"/>
                <w:szCs w:val="22"/>
              </w:rPr>
            </w:pPr>
            <w:r w:rsidRPr="003B04D8">
              <w:rPr>
                <w:rFonts w:eastAsia="Calibri"/>
                <w:szCs w:val="22"/>
              </w:rPr>
              <w:t> 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97D11" w14:textId="18BDF116"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FBCCF" w14:textId="46CC29C8"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B1D8D" w14:textId="3ED27922" w:rsidR="004937E6" w:rsidRPr="003B04D8" w:rsidRDefault="004937E6" w:rsidP="004937E6">
            <w:pPr>
              <w:jc w:val="right"/>
              <w:rPr>
                <w:rFonts w:eastAsia="Calibri"/>
                <w:szCs w:val="22"/>
              </w:rPr>
            </w:pPr>
            <w:r w:rsidRPr="003B04D8">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98795" w14:textId="181B147A" w:rsidR="004937E6" w:rsidRPr="003B04D8" w:rsidRDefault="004937E6" w:rsidP="004937E6">
            <w:pPr>
              <w:jc w:val="center"/>
              <w:rPr>
                <w:rFonts w:eastAsia="Calibri"/>
                <w:szCs w:val="22"/>
              </w:rPr>
            </w:pPr>
            <w:r w:rsidRPr="003B04D8">
              <w:rPr>
                <w:rFonts w:eastAsia="Calibri"/>
                <w:szCs w:val="22"/>
              </w:rPr>
              <w:t xml:space="preserve"> </w:t>
            </w:r>
            <w:proofErr w:type="spellStart"/>
            <w:r w:rsidRPr="003B04D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934568" w14:textId="65A4078E" w:rsidR="004937E6" w:rsidRPr="003B04D8" w:rsidRDefault="004937E6" w:rsidP="004937E6">
            <w:pPr>
              <w:jc w:val="center"/>
              <w:rPr>
                <w:rFonts w:eastAsia="Calibri"/>
                <w:szCs w:val="22"/>
              </w:rPr>
            </w:pPr>
            <w:r w:rsidRPr="003B04D8">
              <w:rPr>
                <w:rFonts w:eastAsia="Calibri"/>
                <w:szCs w:val="22"/>
              </w:rPr>
              <w:t>4400-6462-3350</w:t>
            </w:r>
          </w:p>
        </w:tc>
      </w:tr>
      <w:tr w:rsidR="004937E6" w:rsidRPr="003B04D8" w14:paraId="109C6A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2C0972"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31A1B" w14:textId="2B00F95F" w:rsidR="004937E6" w:rsidRPr="003B04D8" w:rsidRDefault="004937E6" w:rsidP="004937E6">
            <w:pPr>
              <w:rPr>
                <w:rFonts w:eastAsia="Calibri"/>
                <w:szCs w:val="22"/>
              </w:rPr>
            </w:pPr>
            <w:r w:rsidRPr="003B04D8">
              <w:rPr>
                <w:rFonts w:eastAsia="Calibri"/>
                <w:szCs w:val="22"/>
              </w:rPr>
              <w:t>ku53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D406C" w14:textId="371C436D" w:rsidR="004937E6" w:rsidRPr="003B04D8" w:rsidRDefault="004937E6" w:rsidP="004937E6">
            <w:pPr>
              <w:rPr>
                <w:rFonts w:eastAsia="Calibri"/>
                <w:szCs w:val="22"/>
              </w:rPr>
            </w:pPr>
            <w:r w:rsidRPr="003B04D8">
              <w:rPr>
                <w:rFonts w:eastAsia="Calibri"/>
                <w:szCs w:val="22"/>
              </w:rPr>
              <w:t>Pravažiuojamasis kelias nuo Pievų g., Staškūniškio k. iki kelio Nr. ku131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5D3512" w14:textId="68B84F99" w:rsidR="004937E6" w:rsidRPr="003B04D8" w:rsidRDefault="004937E6" w:rsidP="004937E6">
            <w:pPr>
              <w:jc w:val="right"/>
              <w:rPr>
                <w:rFonts w:eastAsia="Calibri"/>
                <w:szCs w:val="22"/>
              </w:rPr>
            </w:pPr>
            <w:r w:rsidRPr="003B04D8">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9C91C" w14:textId="0874D070" w:rsidR="004937E6" w:rsidRPr="003B04D8" w:rsidRDefault="004937E6" w:rsidP="004937E6">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FB48" w14:textId="652B1EEC" w:rsidR="004937E6" w:rsidRPr="003B04D8" w:rsidRDefault="004937E6" w:rsidP="004937E6">
            <w:pPr>
              <w:jc w:val="right"/>
              <w:rPr>
                <w:rFonts w:eastAsia="Calibri"/>
                <w:szCs w:val="22"/>
              </w:rPr>
            </w:pPr>
            <w:r w:rsidRPr="003B04D8">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8D745" w14:textId="4E81201B" w:rsidR="004937E6" w:rsidRPr="003B04D8" w:rsidRDefault="004937E6" w:rsidP="004937E6">
            <w:pPr>
              <w:jc w:val="right"/>
              <w:rPr>
                <w:rFonts w:eastAsia="Calibri"/>
                <w:szCs w:val="22"/>
              </w:rPr>
            </w:pPr>
            <w:r w:rsidRPr="003B04D8">
              <w:rPr>
                <w:rFonts w:eastAsia="Calibri"/>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41F1" w14:textId="4B4BB756" w:rsidR="004937E6" w:rsidRPr="003B04D8" w:rsidRDefault="004937E6" w:rsidP="004937E6">
            <w:pPr>
              <w:jc w:val="center"/>
              <w:rPr>
                <w:rFonts w:eastAsia="Calibri"/>
                <w:szCs w:val="22"/>
              </w:rPr>
            </w:pPr>
            <w:proofErr w:type="spellStart"/>
            <w:r w:rsidRPr="003B04D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F98627" w14:textId="54DCBA17" w:rsidR="004937E6" w:rsidRPr="003B04D8" w:rsidRDefault="004937E6" w:rsidP="004937E6">
            <w:pPr>
              <w:jc w:val="center"/>
              <w:rPr>
                <w:rFonts w:eastAsia="Calibri"/>
                <w:szCs w:val="22"/>
              </w:rPr>
            </w:pPr>
            <w:r w:rsidRPr="003B04D8">
              <w:rPr>
                <w:rFonts w:eastAsia="Calibri"/>
                <w:szCs w:val="22"/>
              </w:rPr>
              <w:t>4400-6450-6976</w:t>
            </w:r>
          </w:p>
        </w:tc>
      </w:tr>
      <w:tr w:rsidR="004937E6" w:rsidRPr="003B04D8" w14:paraId="29016E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B14C29"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3BB07" w14:textId="3A0A1D44" w:rsidR="004937E6" w:rsidRPr="003B04D8" w:rsidRDefault="004937E6" w:rsidP="004937E6">
            <w:pPr>
              <w:rPr>
                <w:rFonts w:eastAsia="Calibri"/>
                <w:szCs w:val="22"/>
              </w:rPr>
            </w:pPr>
            <w:r w:rsidRPr="009E64F9">
              <w:rPr>
                <w:rFonts w:eastAsia="Calibri"/>
                <w:szCs w:val="22"/>
              </w:rPr>
              <w:t>ku54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EAD83A" w14:textId="07E9291B" w:rsidR="004937E6" w:rsidRPr="003B04D8" w:rsidRDefault="004937E6" w:rsidP="004937E6">
            <w:pPr>
              <w:rPr>
                <w:rFonts w:eastAsia="Calibri"/>
                <w:szCs w:val="22"/>
              </w:rPr>
            </w:pPr>
            <w:r w:rsidRPr="009E64F9">
              <w:rPr>
                <w:rFonts w:eastAsia="Calibri"/>
                <w:szCs w:val="22"/>
              </w:rPr>
              <w:t xml:space="preserve">Privažiuojamasis kelias prie </w:t>
            </w:r>
            <w:proofErr w:type="spellStart"/>
            <w:r w:rsidRPr="009E64F9">
              <w:rPr>
                <w:rFonts w:eastAsia="Calibri"/>
                <w:szCs w:val="22"/>
              </w:rPr>
              <w:t>Judinio</w:t>
            </w:r>
            <w:proofErr w:type="spellEnd"/>
            <w:r w:rsidRPr="009E64F9">
              <w:rPr>
                <w:rFonts w:eastAsia="Calibri"/>
                <w:szCs w:val="22"/>
              </w:rPr>
              <w:t xml:space="preserve"> upelio nuo Ramybės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761D5B" w14:textId="5DF70984" w:rsidR="004937E6" w:rsidRPr="003B04D8" w:rsidRDefault="004937E6" w:rsidP="004937E6">
            <w:pPr>
              <w:jc w:val="right"/>
              <w:rPr>
                <w:rFonts w:eastAsia="Calibri"/>
                <w:szCs w:val="22"/>
              </w:rPr>
            </w:pPr>
            <w:r w:rsidRPr="009E64F9">
              <w:rPr>
                <w:rFonts w:eastAsia="Calibri"/>
                <w:bCs/>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128AA" w14:textId="302D2CE6"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DE4C" w14:textId="002F456C"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9C99A" w14:textId="441260DC" w:rsidR="004937E6" w:rsidRPr="003B04D8" w:rsidRDefault="004937E6" w:rsidP="004937E6">
            <w:pPr>
              <w:jc w:val="right"/>
              <w:rPr>
                <w:rFonts w:eastAsia="Calibri"/>
                <w:szCs w:val="22"/>
              </w:rPr>
            </w:pPr>
            <w:r w:rsidRPr="009E64F9">
              <w:rPr>
                <w:rFonts w:eastAsia="Calibri"/>
                <w:bCs/>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7D111" w14:textId="6B9B1214" w:rsidR="004937E6" w:rsidRPr="003B04D8" w:rsidRDefault="004937E6" w:rsidP="004937E6">
            <w:pPr>
              <w:jc w:val="center"/>
              <w:rPr>
                <w:rFonts w:eastAsia="Calibri"/>
                <w:szCs w:val="22"/>
              </w:rPr>
            </w:pPr>
            <w:r w:rsidRPr="009E64F9">
              <w:rPr>
                <w:rFonts w:eastAsia="Calibri"/>
                <w:szCs w:val="22"/>
              </w:rPr>
              <w:t xml:space="preserve"> </w:t>
            </w:r>
            <w:proofErr w:type="spellStart"/>
            <w:r w:rsidRPr="009E64F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C54E3" w14:textId="33D13500" w:rsidR="004937E6" w:rsidRPr="003B04D8" w:rsidRDefault="004937E6" w:rsidP="004937E6">
            <w:pPr>
              <w:jc w:val="center"/>
              <w:rPr>
                <w:rFonts w:eastAsia="Calibri"/>
                <w:szCs w:val="22"/>
              </w:rPr>
            </w:pPr>
            <w:r w:rsidRPr="009E64F9">
              <w:rPr>
                <w:rFonts w:eastAsia="Calibri"/>
                <w:bCs/>
                <w:szCs w:val="22"/>
              </w:rPr>
              <w:t>4400-6580-2457</w:t>
            </w:r>
          </w:p>
        </w:tc>
      </w:tr>
      <w:tr w:rsidR="004937E6" w:rsidRPr="003B04D8" w14:paraId="1B9B5A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08065B"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E8AF9E" w14:textId="05351E7F" w:rsidR="004937E6" w:rsidRPr="003B04D8" w:rsidRDefault="004937E6" w:rsidP="004937E6">
            <w:pPr>
              <w:rPr>
                <w:rFonts w:eastAsia="Calibri"/>
                <w:szCs w:val="22"/>
              </w:rPr>
            </w:pPr>
            <w:r w:rsidRPr="009E64F9">
              <w:rPr>
                <w:rFonts w:eastAsia="Calibri"/>
                <w:szCs w:val="22"/>
              </w:rPr>
              <w:t>ku55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A62313" w14:textId="5CB20569" w:rsidR="004937E6" w:rsidRPr="003B04D8" w:rsidRDefault="004937E6" w:rsidP="004937E6">
            <w:pPr>
              <w:rPr>
                <w:rFonts w:eastAsia="Calibri"/>
                <w:szCs w:val="22"/>
              </w:rPr>
            </w:pPr>
            <w:r w:rsidRPr="009E64F9">
              <w:rPr>
                <w:rFonts w:eastAsia="Calibri"/>
                <w:szCs w:val="22"/>
              </w:rPr>
              <w:t xml:space="preserve">Privažiuojamasis kelias prie </w:t>
            </w:r>
            <w:proofErr w:type="spellStart"/>
            <w:r w:rsidRPr="009E64F9">
              <w:rPr>
                <w:rFonts w:eastAsia="Calibri"/>
                <w:szCs w:val="22"/>
              </w:rPr>
              <w:t>Judinio</w:t>
            </w:r>
            <w:proofErr w:type="spellEnd"/>
            <w:r w:rsidRPr="009E64F9">
              <w:rPr>
                <w:rFonts w:eastAsia="Calibri"/>
                <w:szCs w:val="22"/>
              </w:rPr>
              <w:t xml:space="preserve"> užtvankos nuo Malūno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9C9892" w14:textId="25C48538" w:rsidR="004937E6" w:rsidRPr="003B04D8" w:rsidRDefault="004937E6" w:rsidP="004937E6">
            <w:pPr>
              <w:jc w:val="right"/>
              <w:rPr>
                <w:rFonts w:eastAsia="Calibri"/>
                <w:szCs w:val="22"/>
              </w:rPr>
            </w:pPr>
            <w:r w:rsidRPr="009E64F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5FEDF" w14:textId="0C1ECD91"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F5EB9" w14:textId="495EFE98" w:rsidR="004937E6" w:rsidRPr="003B04D8" w:rsidRDefault="004937E6" w:rsidP="004937E6">
            <w:pPr>
              <w:jc w:val="right"/>
              <w:rPr>
                <w:rFonts w:eastAsia="Calibri"/>
                <w:szCs w:val="22"/>
              </w:rPr>
            </w:pPr>
            <w:r w:rsidRPr="009E64F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8B0C" w14:textId="02F31A3E"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FEDF0" w14:textId="65E98C05" w:rsidR="004937E6" w:rsidRPr="003B04D8" w:rsidRDefault="004937E6" w:rsidP="004937E6">
            <w:pPr>
              <w:jc w:val="center"/>
              <w:rPr>
                <w:rFonts w:eastAsia="Calibri"/>
                <w:szCs w:val="22"/>
              </w:rPr>
            </w:pPr>
            <w:proofErr w:type="spellStart"/>
            <w:r w:rsidRPr="009E64F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AD7CA0" w14:textId="77777777" w:rsidR="004937E6" w:rsidRPr="009E64F9" w:rsidRDefault="004937E6" w:rsidP="004937E6">
            <w:pPr>
              <w:jc w:val="center"/>
              <w:rPr>
                <w:rFonts w:eastAsia="Calibri"/>
                <w:szCs w:val="22"/>
              </w:rPr>
            </w:pPr>
            <w:r w:rsidRPr="009E64F9">
              <w:rPr>
                <w:rFonts w:eastAsia="Calibri"/>
                <w:szCs w:val="22"/>
              </w:rPr>
              <w:t>4400-6446-9961</w:t>
            </w:r>
          </w:p>
          <w:p w14:paraId="7A57F693" w14:textId="56D7E3C5" w:rsidR="004937E6" w:rsidRPr="003B04D8" w:rsidRDefault="004937E6" w:rsidP="004937E6">
            <w:pPr>
              <w:jc w:val="center"/>
              <w:rPr>
                <w:rFonts w:eastAsia="Calibri"/>
                <w:szCs w:val="22"/>
              </w:rPr>
            </w:pPr>
          </w:p>
        </w:tc>
      </w:tr>
      <w:tr w:rsidR="004937E6" w:rsidRPr="003B04D8" w14:paraId="4F5DFC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EF2FFE"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10F4A5" w14:textId="70CF6D9C" w:rsidR="004937E6" w:rsidRPr="003B04D8" w:rsidRDefault="004937E6" w:rsidP="004937E6">
            <w:pPr>
              <w:rPr>
                <w:rFonts w:eastAsia="Calibri"/>
                <w:szCs w:val="22"/>
              </w:rPr>
            </w:pPr>
            <w:r w:rsidRPr="009E64F9">
              <w:rPr>
                <w:rFonts w:eastAsia="Calibri"/>
                <w:szCs w:val="22"/>
              </w:rPr>
              <w:t>ku56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8641D2" w14:textId="64B6323E" w:rsidR="004937E6" w:rsidRPr="003B04D8" w:rsidRDefault="004937E6" w:rsidP="004937E6">
            <w:pPr>
              <w:rPr>
                <w:rFonts w:eastAsia="Calibri"/>
                <w:szCs w:val="22"/>
              </w:rPr>
            </w:pPr>
            <w:r w:rsidRPr="009E64F9">
              <w:rPr>
                <w:rFonts w:eastAsia="Calibri"/>
                <w:szCs w:val="22"/>
              </w:rPr>
              <w:t>Privažiuojamasis kelias nuo kelio Nr. 1225 iki Tujų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97F3FF" w14:textId="24743DE9" w:rsidR="004937E6" w:rsidRPr="003B04D8" w:rsidRDefault="004937E6" w:rsidP="004937E6">
            <w:pPr>
              <w:jc w:val="right"/>
              <w:rPr>
                <w:rFonts w:eastAsia="Calibri"/>
                <w:szCs w:val="22"/>
              </w:rPr>
            </w:pPr>
            <w:r w:rsidRPr="009E64F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86E41" w14:textId="012FD5A7"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A8DAD" w14:textId="39F31A78" w:rsidR="004937E6" w:rsidRPr="003B04D8" w:rsidRDefault="004937E6" w:rsidP="004937E6">
            <w:pPr>
              <w:jc w:val="right"/>
              <w:rPr>
                <w:rFonts w:eastAsia="Calibri"/>
                <w:szCs w:val="22"/>
              </w:rPr>
            </w:pPr>
            <w:r w:rsidRPr="009E64F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A0C6D" w14:textId="6A3820ED"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7EA1" w14:textId="60A621D2" w:rsidR="004937E6" w:rsidRPr="003B04D8" w:rsidRDefault="004937E6" w:rsidP="004937E6">
            <w:pPr>
              <w:jc w:val="center"/>
              <w:rPr>
                <w:rFonts w:eastAsia="Calibri"/>
                <w:szCs w:val="22"/>
              </w:rPr>
            </w:pPr>
            <w:proofErr w:type="spellStart"/>
            <w:r w:rsidRPr="009E64F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058F79" w14:textId="39FB8A6E" w:rsidR="004937E6" w:rsidRPr="003B04D8" w:rsidRDefault="004937E6" w:rsidP="004937E6">
            <w:pPr>
              <w:jc w:val="center"/>
              <w:rPr>
                <w:rFonts w:eastAsia="Calibri"/>
                <w:szCs w:val="22"/>
              </w:rPr>
            </w:pPr>
            <w:r w:rsidRPr="009E64F9">
              <w:rPr>
                <w:rFonts w:eastAsia="Calibri"/>
                <w:szCs w:val="22"/>
              </w:rPr>
              <w:t>4400-5679-6919</w:t>
            </w:r>
          </w:p>
        </w:tc>
      </w:tr>
      <w:tr w:rsidR="004937E6" w:rsidRPr="003B04D8" w14:paraId="563143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ACF931"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0B134" w14:textId="0242B498" w:rsidR="004937E6" w:rsidRPr="003B04D8" w:rsidRDefault="004937E6" w:rsidP="004937E6">
            <w:pPr>
              <w:rPr>
                <w:rFonts w:eastAsia="Calibri"/>
                <w:szCs w:val="22"/>
              </w:rPr>
            </w:pPr>
            <w:r w:rsidRPr="009E64F9">
              <w:rPr>
                <w:rFonts w:eastAsia="Calibri"/>
                <w:szCs w:val="22"/>
              </w:rPr>
              <w:t>ku57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B0104" w14:textId="0DC8EB8F" w:rsidR="004937E6" w:rsidRPr="003B04D8" w:rsidRDefault="004937E6" w:rsidP="004937E6">
            <w:pPr>
              <w:rPr>
                <w:rFonts w:eastAsia="Calibri"/>
                <w:szCs w:val="22"/>
              </w:rPr>
            </w:pPr>
            <w:r w:rsidRPr="009E64F9">
              <w:rPr>
                <w:rFonts w:eastAsia="Calibri"/>
                <w:szCs w:val="22"/>
              </w:rPr>
              <w:t>Privažiuojamasis kelias prie Kurklių II k. bibliotekos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62CA4C" w14:textId="073AE9A8" w:rsidR="004937E6" w:rsidRPr="003B04D8" w:rsidRDefault="004937E6" w:rsidP="004937E6">
            <w:pPr>
              <w:jc w:val="right"/>
              <w:rPr>
                <w:rFonts w:eastAsia="Calibri"/>
                <w:szCs w:val="22"/>
              </w:rPr>
            </w:pPr>
            <w:r w:rsidRPr="009E64F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7A944" w14:textId="1BA78409" w:rsidR="004937E6" w:rsidRPr="003B04D8" w:rsidRDefault="004937E6" w:rsidP="004937E6">
            <w:pPr>
              <w:jc w:val="right"/>
              <w:rPr>
                <w:rFonts w:eastAsia="Calibri"/>
                <w:szCs w:val="22"/>
              </w:rPr>
            </w:pPr>
            <w:r w:rsidRPr="009E64F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55F81" w14:textId="66F1CF6F"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DD4D8" w14:textId="2035EC0D"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3B69" w14:textId="4E03DD81" w:rsidR="004937E6" w:rsidRPr="003B04D8" w:rsidRDefault="004937E6" w:rsidP="004937E6">
            <w:pPr>
              <w:jc w:val="center"/>
              <w:rPr>
                <w:rFonts w:eastAsia="Calibri"/>
                <w:szCs w:val="22"/>
              </w:rPr>
            </w:pPr>
            <w:proofErr w:type="spellStart"/>
            <w:r w:rsidRPr="009E64F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D2F5ED" w14:textId="3A2BCE15" w:rsidR="004937E6" w:rsidRPr="003B04D8" w:rsidRDefault="004937E6" w:rsidP="004937E6">
            <w:pPr>
              <w:jc w:val="center"/>
              <w:rPr>
                <w:rFonts w:eastAsia="Calibri"/>
                <w:szCs w:val="22"/>
              </w:rPr>
            </w:pPr>
            <w:r w:rsidRPr="009E64F9">
              <w:rPr>
                <w:rFonts w:eastAsia="Calibri"/>
                <w:szCs w:val="22"/>
              </w:rPr>
              <w:t>4400-5679-6940</w:t>
            </w:r>
          </w:p>
        </w:tc>
      </w:tr>
      <w:tr w:rsidR="004937E6" w:rsidRPr="003B04D8" w14:paraId="5A4A67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EC5EB6"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FA3BC5" w14:textId="033DC58C" w:rsidR="004937E6" w:rsidRPr="003B04D8" w:rsidRDefault="004937E6" w:rsidP="004937E6">
            <w:pPr>
              <w:rPr>
                <w:rFonts w:eastAsia="Calibri"/>
                <w:szCs w:val="22"/>
              </w:rPr>
            </w:pPr>
            <w:r w:rsidRPr="009E64F9">
              <w:rPr>
                <w:rFonts w:eastAsia="Calibri"/>
                <w:szCs w:val="22"/>
              </w:rPr>
              <w:t>ku58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D3AB43" w14:textId="18F7C273" w:rsidR="004937E6" w:rsidRPr="003B04D8" w:rsidRDefault="004937E6" w:rsidP="004937E6">
            <w:pPr>
              <w:rPr>
                <w:rFonts w:eastAsia="Calibri"/>
                <w:szCs w:val="22"/>
              </w:rPr>
            </w:pPr>
            <w:r w:rsidRPr="009E64F9">
              <w:rPr>
                <w:rFonts w:eastAsia="Calibri"/>
                <w:szCs w:val="22"/>
              </w:rPr>
              <w:t xml:space="preserve">Privažiuojamasis kelias prie </w:t>
            </w:r>
            <w:proofErr w:type="spellStart"/>
            <w:r w:rsidRPr="009E64F9">
              <w:rPr>
                <w:rFonts w:eastAsia="Calibri"/>
                <w:szCs w:val="22"/>
              </w:rPr>
              <w:t>Nevėžos</w:t>
            </w:r>
            <w:proofErr w:type="spellEnd"/>
            <w:r w:rsidRPr="009E64F9">
              <w:rPr>
                <w:rFonts w:eastAsia="Calibri"/>
                <w:szCs w:val="22"/>
              </w:rPr>
              <w:t xml:space="preserve"> ežero nuo </w:t>
            </w:r>
            <w:proofErr w:type="spellStart"/>
            <w:r w:rsidRPr="009E64F9">
              <w:rPr>
                <w:rFonts w:eastAsia="Calibri"/>
                <w:szCs w:val="22"/>
              </w:rPr>
              <w:t>Užunvėžių</w:t>
            </w:r>
            <w:proofErr w:type="spellEnd"/>
            <w:r w:rsidRPr="009E64F9">
              <w:rPr>
                <w:rFonts w:eastAsia="Calibri"/>
                <w:szCs w:val="22"/>
              </w:rPr>
              <w:t xml:space="preserve">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5E1A1C" w14:textId="2D8D021C" w:rsidR="004937E6" w:rsidRPr="003B04D8" w:rsidRDefault="004937E6" w:rsidP="004937E6">
            <w:pPr>
              <w:jc w:val="right"/>
              <w:rPr>
                <w:rFonts w:eastAsia="Calibri"/>
                <w:szCs w:val="22"/>
              </w:rPr>
            </w:pPr>
            <w:r w:rsidRPr="009E64F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C65CF" w14:textId="50436049"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A9488" w14:textId="5C5C2A49" w:rsidR="004937E6" w:rsidRPr="003B04D8" w:rsidRDefault="004937E6" w:rsidP="004937E6">
            <w:pPr>
              <w:jc w:val="right"/>
              <w:rPr>
                <w:rFonts w:eastAsia="Calibri"/>
                <w:szCs w:val="22"/>
              </w:rPr>
            </w:pPr>
            <w:r w:rsidRPr="009E64F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1198C" w14:textId="5FC97AB7" w:rsidR="004937E6" w:rsidRPr="003B04D8" w:rsidRDefault="004937E6" w:rsidP="004937E6">
            <w:pPr>
              <w:jc w:val="right"/>
              <w:rPr>
                <w:rFonts w:eastAsia="Calibri"/>
                <w:strike/>
                <w:szCs w:val="22"/>
              </w:rPr>
            </w:pPr>
            <w:r w:rsidRPr="009E64F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DD82B" w14:textId="6D5B93B8" w:rsidR="004937E6" w:rsidRPr="003B04D8" w:rsidRDefault="004937E6" w:rsidP="004937E6">
            <w:pPr>
              <w:jc w:val="center"/>
              <w:rPr>
                <w:rFonts w:eastAsia="Calibri"/>
                <w:szCs w:val="22"/>
              </w:rPr>
            </w:pPr>
            <w:proofErr w:type="spellStart"/>
            <w:r w:rsidRPr="009E64F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3AA7F5" w14:textId="1F76A4E0" w:rsidR="004937E6" w:rsidRPr="003B04D8" w:rsidRDefault="004937E6" w:rsidP="004937E6">
            <w:pPr>
              <w:jc w:val="center"/>
              <w:rPr>
                <w:rFonts w:eastAsia="Calibri"/>
                <w:szCs w:val="22"/>
              </w:rPr>
            </w:pPr>
            <w:r w:rsidRPr="009E64F9">
              <w:rPr>
                <w:rFonts w:eastAsia="Calibri"/>
                <w:szCs w:val="22"/>
              </w:rPr>
              <w:t>4400-6455-4430</w:t>
            </w:r>
          </w:p>
        </w:tc>
      </w:tr>
      <w:tr w:rsidR="004937E6" w:rsidRPr="003B04D8" w14:paraId="39A748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5E54B9"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5225D" w14:textId="004EF4DF" w:rsidR="004937E6" w:rsidRPr="003B04D8" w:rsidRDefault="004937E6" w:rsidP="004937E6">
            <w:pPr>
              <w:rPr>
                <w:rFonts w:eastAsia="Calibri"/>
                <w:szCs w:val="22"/>
              </w:rPr>
            </w:pPr>
            <w:r w:rsidRPr="009E64F9">
              <w:rPr>
                <w:rFonts w:eastAsia="Calibri"/>
                <w:szCs w:val="22"/>
              </w:rPr>
              <w:t>ku59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405A7" w14:textId="6764C7DB" w:rsidR="004937E6" w:rsidRPr="003B04D8" w:rsidRDefault="004937E6" w:rsidP="004937E6">
            <w:pPr>
              <w:rPr>
                <w:rFonts w:eastAsia="Calibri"/>
                <w:szCs w:val="22"/>
              </w:rPr>
            </w:pPr>
            <w:r w:rsidRPr="009E64F9">
              <w:rPr>
                <w:rFonts w:eastAsia="Calibri"/>
                <w:szCs w:val="22"/>
              </w:rPr>
              <w:t>Privažiuojamasis kelias prie gyvenamųjų namų nuo Stirnų Tako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39B687" w14:textId="55EBB5FE" w:rsidR="004937E6" w:rsidRPr="003B04D8" w:rsidRDefault="004937E6" w:rsidP="004937E6">
            <w:pPr>
              <w:jc w:val="right"/>
              <w:rPr>
                <w:rFonts w:eastAsia="Calibri"/>
                <w:szCs w:val="22"/>
              </w:rPr>
            </w:pPr>
            <w:r w:rsidRPr="009E64F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C313C" w14:textId="14346439"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99C9E" w14:textId="417CD528"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A40BA" w14:textId="3E756A18" w:rsidR="004937E6" w:rsidRPr="003B04D8" w:rsidRDefault="004937E6" w:rsidP="004937E6">
            <w:pPr>
              <w:jc w:val="right"/>
              <w:rPr>
                <w:rFonts w:eastAsia="Calibri"/>
                <w:szCs w:val="22"/>
              </w:rPr>
            </w:pPr>
            <w:r w:rsidRPr="009E64F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1E58D" w14:textId="315459CB" w:rsidR="004937E6" w:rsidRPr="003B04D8" w:rsidRDefault="004937E6" w:rsidP="004937E6">
            <w:pPr>
              <w:jc w:val="center"/>
              <w:rPr>
                <w:rFonts w:eastAsia="Calibri"/>
                <w:szCs w:val="22"/>
              </w:rPr>
            </w:pPr>
            <w:proofErr w:type="spellStart"/>
            <w:r w:rsidRPr="009E64F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04517" w14:textId="4D0589CE" w:rsidR="004937E6" w:rsidRPr="003B04D8" w:rsidRDefault="004937E6" w:rsidP="004937E6">
            <w:pPr>
              <w:jc w:val="center"/>
              <w:rPr>
                <w:rFonts w:eastAsia="Calibri"/>
                <w:szCs w:val="22"/>
              </w:rPr>
            </w:pPr>
            <w:r w:rsidRPr="009E64F9">
              <w:rPr>
                <w:rFonts w:eastAsia="Calibri"/>
                <w:szCs w:val="22"/>
              </w:rPr>
              <w:t>4400-6458-4409</w:t>
            </w:r>
          </w:p>
        </w:tc>
      </w:tr>
      <w:tr w:rsidR="004937E6" w:rsidRPr="003B04D8" w14:paraId="57D5D3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8FFCC9"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A586" w14:textId="3BDC3E48" w:rsidR="004937E6" w:rsidRPr="003B04D8" w:rsidRDefault="004937E6" w:rsidP="004937E6">
            <w:pPr>
              <w:rPr>
                <w:rFonts w:eastAsia="Calibri"/>
                <w:szCs w:val="22"/>
              </w:rPr>
            </w:pPr>
            <w:r w:rsidRPr="009E64F9">
              <w:rPr>
                <w:rFonts w:eastAsia="Calibri"/>
                <w:szCs w:val="22"/>
              </w:rPr>
              <w:t>ku60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980535" w14:textId="5012B44B" w:rsidR="004937E6" w:rsidRPr="003B04D8" w:rsidRDefault="004937E6" w:rsidP="004937E6">
            <w:pPr>
              <w:rPr>
                <w:rFonts w:eastAsia="Calibri"/>
                <w:szCs w:val="22"/>
              </w:rPr>
            </w:pPr>
            <w:r w:rsidRPr="009E64F9">
              <w:rPr>
                <w:rFonts w:eastAsia="Calibri"/>
                <w:szCs w:val="22"/>
              </w:rPr>
              <w:t>Pravažiuojamasis kelias nuo kelio Nr. 1201 iki kelio Nr. ku79 (</w:t>
            </w:r>
            <w:proofErr w:type="spellStart"/>
            <w:r w:rsidRPr="009E64F9">
              <w:rPr>
                <w:rFonts w:eastAsia="Calibri"/>
                <w:szCs w:val="22"/>
              </w:rPr>
              <w:t>Pavirinčių</w:t>
            </w:r>
            <w:proofErr w:type="spellEnd"/>
            <w:r w:rsidRPr="009E64F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0CA216" w14:textId="7E975AA1" w:rsidR="004937E6" w:rsidRPr="003B04D8" w:rsidRDefault="004937E6" w:rsidP="004937E6">
            <w:pPr>
              <w:jc w:val="right"/>
              <w:rPr>
                <w:rFonts w:eastAsia="Calibri"/>
                <w:szCs w:val="22"/>
              </w:rPr>
            </w:pPr>
            <w:r w:rsidRPr="009E64F9">
              <w:rPr>
                <w:rFonts w:eastAsia="Calibri"/>
                <w:szCs w:val="22"/>
              </w:rPr>
              <w:t xml:space="preserve"> 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30C0C" w14:textId="4055BCF3"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1EAF9" w14:textId="5C5FE0C5" w:rsidR="004937E6" w:rsidRPr="003B04D8" w:rsidRDefault="004937E6" w:rsidP="004937E6">
            <w:pPr>
              <w:jc w:val="right"/>
              <w:rPr>
                <w:rFonts w:eastAsia="Calibri"/>
                <w:szCs w:val="22"/>
              </w:rPr>
            </w:pPr>
            <w:r w:rsidRPr="009E64F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0184A" w14:textId="377D79B3" w:rsidR="004937E6" w:rsidRPr="003B04D8" w:rsidRDefault="004937E6" w:rsidP="004937E6">
            <w:pPr>
              <w:jc w:val="right"/>
              <w:rPr>
                <w:rFonts w:eastAsia="Calibri"/>
                <w:strike/>
                <w:szCs w:val="22"/>
              </w:rPr>
            </w:pPr>
            <w:r w:rsidRPr="009E64F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0B3CF" w14:textId="540A5513" w:rsidR="004937E6" w:rsidRPr="003B04D8" w:rsidRDefault="004937E6" w:rsidP="004937E6">
            <w:pPr>
              <w:jc w:val="center"/>
              <w:rPr>
                <w:rFonts w:eastAsia="Calibri"/>
                <w:szCs w:val="22"/>
              </w:rPr>
            </w:pPr>
            <w:proofErr w:type="spellStart"/>
            <w:r w:rsidRPr="009E64F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EEFFBD" w14:textId="4C4C1003" w:rsidR="004937E6" w:rsidRPr="003B04D8" w:rsidRDefault="004937E6" w:rsidP="004937E6">
            <w:pPr>
              <w:jc w:val="center"/>
              <w:rPr>
                <w:rFonts w:eastAsia="Calibri"/>
                <w:szCs w:val="22"/>
              </w:rPr>
            </w:pPr>
            <w:r w:rsidRPr="009E64F9">
              <w:rPr>
                <w:rFonts w:eastAsia="Calibri"/>
                <w:szCs w:val="22"/>
              </w:rPr>
              <w:t>4400-6469-6046</w:t>
            </w:r>
          </w:p>
        </w:tc>
      </w:tr>
      <w:tr w:rsidR="004937E6" w:rsidRPr="003B04D8" w14:paraId="64EC96A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102CF7" w14:textId="77777777" w:rsidR="004937E6" w:rsidRPr="003B04D8"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9D321" w14:textId="6B3CA0F2" w:rsidR="004937E6" w:rsidRPr="003B04D8" w:rsidRDefault="004937E6" w:rsidP="004937E6">
            <w:pPr>
              <w:rPr>
                <w:rFonts w:eastAsia="Calibri"/>
                <w:szCs w:val="22"/>
              </w:rPr>
            </w:pPr>
            <w:r w:rsidRPr="009E64F9">
              <w:rPr>
                <w:rFonts w:eastAsia="Calibri"/>
                <w:szCs w:val="22"/>
              </w:rPr>
              <w:t>ku61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4552D5" w14:textId="1D8FA9B0" w:rsidR="004937E6" w:rsidRPr="003B04D8" w:rsidRDefault="004937E6" w:rsidP="004937E6">
            <w:pPr>
              <w:rPr>
                <w:rFonts w:eastAsia="Calibri"/>
                <w:szCs w:val="22"/>
              </w:rPr>
            </w:pPr>
            <w:r w:rsidRPr="009E64F9">
              <w:rPr>
                <w:rFonts w:eastAsia="Calibri"/>
                <w:szCs w:val="22"/>
              </w:rPr>
              <w:t>Pravažiuojamasis kelias nuo Antakalnio g. iki Dvaro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797E9" w14:textId="2665B5FE" w:rsidR="004937E6" w:rsidRPr="003B04D8" w:rsidRDefault="004937E6" w:rsidP="004937E6">
            <w:pPr>
              <w:jc w:val="right"/>
              <w:rPr>
                <w:rFonts w:eastAsia="Calibri"/>
                <w:szCs w:val="22"/>
              </w:rPr>
            </w:pPr>
            <w:r w:rsidRPr="009E64F9">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B9A03" w14:textId="52A8AAA1"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05329" w14:textId="378DC8F0" w:rsidR="004937E6" w:rsidRPr="003B04D8" w:rsidRDefault="004937E6" w:rsidP="004937E6">
            <w:pPr>
              <w:jc w:val="right"/>
              <w:rPr>
                <w:rFonts w:eastAsia="Calibri"/>
                <w:szCs w:val="22"/>
              </w:rPr>
            </w:pPr>
            <w:r w:rsidRPr="009E64F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1F37" w14:textId="3BBBCAE2" w:rsidR="004937E6" w:rsidRPr="003B04D8"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15A38" w14:textId="28DEBBA2" w:rsidR="004937E6" w:rsidRPr="003B04D8" w:rsidRDefault="004937E6" w:rsidP="004937E6">
            <w:pPr>
              <w:jc w:val="center"/>
              <w:rPr>
                <w:rFonts w:eastAsia="Calibri"/>
                <w:szCs w:val="22"/>
              </w:rPr>
            </w:pPr>
            <w:proofErr w:type="spellStart"/>
            <w:r w:rsidRPr="009E64F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6EFCFF" w14:textId="030F509C" w:rsidR="004937E6" w:rsidRPr="003B04D8" w:rsidRDefault="004937E6" w:rsidP="004937E6">
            <w:pPr>
              <w:jc w:val="center"/>
              <w:rPr>
                <w:rFonts w:eastAsia="Calibri"/>
                <w:szCs w:val="22"/>
              </w:rPr>
            </w:pPr>
            <w:r w:rsidRPr="009E64F9">
              <w:rPr>
                <w:rFonts w:eastAsia="Calibri"/>
                <w:szCs w:val="22"/>
              </w:rPr>
              <w:t>4400-5679-6995</w:t>
            </w:r>
          </w:p>
        </w:tc>
      </w:tr>
      <w:tr w:rsidR="004937E6" w:rsidRPr="004B1509" w14:paraId="0702286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5B9014"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B33731" w14:textId="38A8A70E" w:rsidR="004937E6" w:rsidRPr="004B1509" w:rsidRDefault="004937E6" w:rsidP="004937E6">
            <w:pPr>
              <w:rPr>
                <w:rFonts w:eastAsia="Calibri"/>
                <w:szCs w:val="22"/>
              </w:rPr>
            </w:pPr>
            <w:r w:rsidRPr="009E64F9">
              <w:rPr>
                <w:rFonts w:eastAsia="Calibri"/>
                <w:szCs w:val="22"/>
              </w:rPr>
              <w:t>ku62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592A2A" w14:textId="3FEFE264" w:rsidR="004937E6" w:rsidRPr="004B1509" w:rsidRDefault="004937E6" w:rsidP="004937E6">
            <w:pPr>
              <w:rPr>
                <w:rFonts w:eastAsia="Calibri"/>
                <w:szCs w:val="22"/>
              </w:rPr>
            </w:pPr>
            <w:r w:rsidRPr="009E64F9">
              <w:rPr>
                <w:rFonts w:eastAsia="Calibri"/>
                <w:szCs w:val="22"/>
              </w:rPr>
              <w:t>Privažiuojamasis kelias prie gyvenamųjų namų nuo Parko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B38584" w14:textId="0120B38E" w:rsidR="004937E6" w:rsidRPr="004B1509" w:rsidRDefault="004937E6" w:rsidP="004937E6">
            <w:pPr>
              <w:jc w:val="right"/>
              <w:rPr>
                <w:rFonts w:eastAsia="Calibri"/>
                <w:szCs w:val="22"/>
              </w:rPr>
            </w:pPr>
            <w:r w:rsidRPr="009E64F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6073F" w14:textId="16A7E40A" w:rsidR="004937E6" w:rsidRPr="004B1509" w:rsidRDefault="004937E6" w:rsidP="004937E6">
            <w:pPr>
              <w:jc w:val="right"/>
              <w:rPr>
                <w:rFonts w:eastAsia="Calibri"/>
                <w:bCs/>
                <w:szCs w:val="22"/>
              </w:rPr>
            </w:pPr>
            <w:r w:rsidRPr="009E64F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0E41D" w14:textId="649B2736" w:rsidR="004937E6" w:rsidRPr="004B1509" w:rsidRDefault="004937E6" w:rsidP="004937E6">
            <w:pPr>
              <w:jc w:val="right"/>
              <w:rPr>
                <w:rFonts w:eastAsia="Calibri"/>
                <w:bCs/>
                <w:szCs w:val="22"/>
              </w:rPr>
            </w:pPr>
            <w:r w:rsidRPr="009E64F9">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F96A" w14:textId="33D9BB1C" w:rsidR="004937E6" w:rsidRPr="004B1509" w:rsidRDefault="004937E6" w:rsidP="004937E6">
            <w:pPr>
              <w:jc w:val="right"/>
              <w:rPr>
                <w:rFonts w:eastAsia="Calibri"/>
                <w:bCs/>
                <w:szCs w:val="22"/>
              </w:rPr>
            </w:pPr>
            <w:r w:rsidRPr="009E64F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C18EB" w14:textId="73488567" w:rsidR="004937E6" w:rsidRPr="004B1509" w:rsidRDefault="004937E6" w:rsidP="004937E6">
            <w:pPr>
              <w:jc w:val="center"/>
              <w:rPr>
                <w:rFonts w:eastAsia="Calibri"/>
                <w:bCs/>
                <w:szCs w:val="22"/>
              </w:rPr>
            </w:pPr>
            <w:proofErr w:type="spellStart"/>
            <w:r w:rsidRPr="009E64F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54DF2A" w14:textId="7673412A" w:rsidR="004937E6" w:rsidRPr="004B1509" w:rsidRDefault="004937E6" w:rsidP="004937E6">
            <w:pPr>
              <w:jc w:val="center"/>
              <w:rPr>
                <w:rFonts w:eastAsia="Calibri"/>
                <w:bCs/>
                <w:szCs w:val="22"/>
              </w:rPr>
            </w:pPr>
            <w:r w:rsidRPr="009E64F9">
              <w:rPr>
                <w:rFonts w:eastAsia="Calibri"/>
                <w:bCs/>
                <w:szCs w:val="22"/>
              </w:rPr>
              <w:t>-</w:t>
            </w:r>
          </w:p>
        </w:tc>
      </w:tr>
      <w:tr w:rsidR="004937E6" w:rsidRPr="004B1509" w14:paraId="5E4A890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D4983C"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12512" w14:textId="618A8D8C" w:rsidR="004937E6" w:rsidRPr="004B1509" w:rsidRDefault="004937E6" w:rsidP="004937E6">
            <w:pPr>
              <w:rPr>
                <w:rFonts w:eastAsia="Calibri"/>
                <w:szCs w:val="22"/>
              </w:rPr>
            </w:pPr>
            <w:r w:rsidRPr="009E64F9">
              <w:rPr>
                <w:rFonts w:eastAsia="Calibri"/>
                <w:szCs w:val="22"/>
              </w:rPr>
              <w:t>ku63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57CCF9" w14:textId="0E9A7FE7" w:rsidR="004937E6" w:rsidRPr="004B1509" w:rsidRDefault="004937E6" w:rsidP="004937E6">
            <w:pPr>
              <w:rPr>
                <w:rFonts w:eastAsia="Calibri"/>
                <w:szCs w:val="22"/>
              </w:rPr>
            </w:pPr>
            <w:r w:rsidRPr="009E64F9">
              <w:rPr>
                <w:rFonts w:eastAsia="Calibri"/>
                <w:szCs w:val="22"/>
              </w:rPr>
              <w:t>Pravažiuojamasis kelias nuo ku1 iki Eglių k., Anykščių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5F5775" w14:textId="485204A6" w:rsidR="004937E6" w:rsidRPr="004B1509" w:rsidRDefault="004937E6" w:rsidP="004937E6">
            <w:pPr>
              <w:jc w:val="right"/>
              <w:rPr>
                <w:rFonts w:eastAsia="Calibri"/>
                <w:szCs w:val="22"/>
              </w:rPr>
            </w:pPr>
            <w:r w:rsidRPr="009E64F9">
              <w:rPr>
                <w:rFonts w:eastAsia="Calibri"/>
                <w:bCs/>
                <w:szCs w:val="22"/>
              </w:rPr>
              <w:t>613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AE5AB" w14:textId="63D8A64F" w:rsidR="004937E6" w:rsidRPr="004B1509" w:rsidRDefault="004937E6" w:rsidP="004937E6">
            <w:pPr>
              <w:jc w:val="right"/>
              <w:rPr>
                <w:rFonts w:eastAsia="Calibri"/>
                <w:bCs/>
                <w:szCs w:val="22"/>
              </w:rPr>
            </w:pPr>
            <w:r w:rsidRPr="009E64F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99382" w14:textId="50EA0E65" w:rsidR="004937E6" w:rsidRPr="004B1509" w:rsidRDefault="004937E6" w:rsidP="004937E6">
            <w:pPr>
              <w:jc w:val="right"/>
              <w:rPr>
                <w:rFonts w:eastAsia="Calibri"/>
                <w:bCs/>
                <w:szCs w:val="22"/>
              </w:rPr>
            </w:pPr>
            <w:r w:rsidRPr="009E64F9">
              <w:rPr>
                <w:rFonts w:eastAsia="Calibri"/>
                <w:bCs/>
                <w:szCs w:val="22"/>
              </w:rPr>
              <w:t>613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CB984" w14:textId="64F0B8FF" w:rsidR="004937E6" w:rsidRPr="004B1509" w:rsidRDefault="004937E6" w:rsidP="004937E6">
            <w:pPr>
              <w:jc w:val="right"/>
              <w:rPr>
                <w:rFonts w:eastAsia="Calibri"/>
                <w:bCs/>
                <w:szCs w:val="22"/>
              </w:rPr>
            </w:pPr>
            <w:r w:rsidRPr="009E64F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5EE3F" w14:textId="51FE40D4" w:rsidR="004937E6" w:rsidRPr="004B1509" w:rsidRDefault="004937E6" w:rsidP="004937E6">
            <w:pPr>
              <w:jc w:val="center"/>
              <w:rPr>
                <w:rFonts w:eastAsia="Calibri"/>
                <w:bCs/>
                <w:szCs w:val="22"/>
              </w:rPr>
            </w:pPr>
            <w:proofErr w:type="spellStart"/>
            <w:r w:rsidRPr="009E64F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51B2F0" w14:textId="6FD6FECF" w:rsidR="004937E6" w:rsidRPr="004B1509" w:rsidRDefault="004937E6" w:rsidP="004937E6">
            <w:pPr>
              <w:jc w:val="center"/>
              <w:rPr>
                <w:rFonts w:eastAsia="Calibri"/>
                <w:bCs/>
                <w:szCs w:val="22"/>
              </w:rPr>
            </w:pPr>
            <w:r w:rsidRPr="009E64F9">
              <w:rPr>
                <w:rFonts w:eastAsia="Calibri"/>
                <w:bCs/>
                <w:szCs w:val="22"/>
              </w:rPr>
              <w:t>4400-6558-8947</w:t>
            </w:r>
          </w:p>
        </w:tc>
      </w:tr>
      <w:tr w:rsidR="004937E6" w:rsidRPr="00D26542" w14:paraId="6F03D0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781507"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BA9EC" w14:textId="0BB31C9F" w:rsidR="004937E6" w:rsidRPr="00D26542" w:rsidRDefault="004937E6" w:rsidP="004937E6">
            <w:pPr>
              <w:rPr>
                <w:rFonts w:eastAsia="Calibri"/>
                <w:szCs w:val="22"/>
              </w:rPr>
            </w:pPr>
            <w:r w:rsidRPr="009E64F9">
              <w:rPr>
                <w:rFonts w:eastAsia="Calibri"/>
                <w:szCs w:val="22"/>
              </w:rPr>
              <w:t>ku64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42B0A9" w14:textId="318FA9E5" w:rsidR="004937E6" w:rsidRPr="00D26542" w:rsidRDefault="004937E6" w:rsidP="004937E6">
            <w:pPr>
              <w:rPr>
                <w:rFonts w:eastAsia="Calibri"/>
                <w:szCs w:val="22"/>
              </w:rPr>
            </w:pPr>
            <w:r w:rsidRPr="009E64F9">
              <w:rPr>
                <w:rFonts w:eastAsia="Calibri"/>
                <w:szCs w:val="22"/>
              </w:rPr>
              <w:t>Privažiuojamasis kelias prie Kurklių mstl. kapinių nuo Taikos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7FE269" w14:textId="0B379F30" w:rsidR="004937E6" w:rsidRPr="00D26542" w:rsidRDefault="004937E6" w:rsidP="004937E6">
            <w:pPr>
              <w:jc w:val="right"/>
              <w:rPr>
                <w:rFonts w:eastAsia="Calibri"/>
                <w:szCs w:val="22"/>
              </w:rPr>
            </w:pPr>
            <w:r w:rsidRPr="009E64F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DDDFE" w14:textId="64259B21" w:rsidR="004937E6" w:rsidRPr="00D26542" w:rsidRDefault="004937E6" w:rsidP="004937E6">
            <w:pPr>
              <w:jc w:val="right"/>
              <w:rPr>
                <w:rFonts w:eastAsia="Calibri"/>
                <w:szCs w:val="22"/>
              </w:rPr>
            </w:pPr>
            <w:r w:rsidRPr="009E64F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A246D" w14:textId="1FAC7DD4"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44A8F" w14:textId="0D9AB2C7"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D0513" w14:textId="7AC76F68" w:rsidR="004937E6" w:rsidRPr="00D26542" w:rsidRDefault="004937E6" w:rsidP="004937E6">
            <w:pPr>
              <w:jc w:val="center"/>
              <w:rPr>
                <w:rFonts w:eastAsia="Calibri"/>
                <w:szCs w:val="22"/>
              </w:rPr>
            </w:pPr>
            <w:proofErr w:type="spellStart"/>
            <w:r w:rsidRPr="009E64F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D87B6D" w14:textId="28DFA158" w:rsidR="004937E6" w:rsidRPr="00D26542" w:rsidRDefault="004937E6" w:rsidP="004937E6">
            <w:pPr>
              <w:jc w:val="center"/>
              <w:rPr>
                <w:rFonts w:eastAsia="Calibri"/>
                <w:szCs w:val="22"/>
              </w:rPr>
            </w:pPr>
            <w:r w:rsidRPr="009E64F9">
              <w:rPr>
                <w:rFonts w:eastAsia="Calibri"/>
                <w:szCs w:val="22"/>
              </w:rPr>
              <w:t>4400-6462-3329</w:t>
            </w:r>
          </w:p>
        </w:tc>
      </w:tr>
      <w:tr w:rsidR="004937E6" w:rsidRPr="00D26542" w14:paraId="4DA4FE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515932"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777F4" w14:textId="1C0E6290" w:rsidR="004937E6" w:rsidRPr="00D26542" w:rsidRDefault="004937E6" w:rsidP="004937E6">
            <w:pPr>
              <w:rPr>
                <w:rFonts w:eastAsia="Calibri"/>
                <w:szCs w:val="22"/>
              </w:rPr>
            </w:pPr>
            <w:r w:rsidRPr="009E64F9">
              <w:rPr>
                <w:rFonts w:eastAsia="Calibri"/>
                <w:szCs w:val="22"/>
              </w:rPr>
              <w:t>ku65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21AC9A" w14:textId="521E24EC" w:rsidR="004937E6" w:rsidRPr="00D26542" w:rsidRDefault="004937E6" w:rsidP="004937E6">
            <w:pPr>
              <w:rPr>
                <w:rFonts w:eastAsia="Calibri"/>
                <w:szCs w:val="22"/>
              </w:rPr>
            </w:pPr>
            <w:r w:rsidRPr="009E64F9">
              <w:rPr>
                <w:rFonts w:eastAsia="Calibri"/>
                <w:szCs w:val="22"/>
              </w:rPr>
              <w:t>Pravažiuojamasis kelias nuo kelio Nr. 1218 iki kelio Nr. ku30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75375" w14:textId="3C7BFC24" w:rsidR="004937E6" w:rsidRPr="00D26542" w:rsidRDefault="004937E6" w:rsidP="004937E6">
            <w:pPr>
              <w:jc w:val="right"/>
              <w:rPr>
                <w:rFonts w:eastAsia="Calibri"/>
                <w:szCs w:val="22"/>
              </w:rPr>
            </w:pPr>
            <w:r w:rsidRPr="009E64F9">
              <w:rPr>
                <w:rFonts w:eastAsia="Calibri"/>
                <w:szCs w:val="22"/>
              </w:rPr>
              <w:t xml:space="preserve"> </w:t>
            </w:r>
            <w:r w:rsidRPr="009E64F9">
              <w:rPr>
                <w:rFonts w:eastAsia="Calibri"/>
                <w:bCs/>
                <w:szCs w:val="22"/>
              </w:rPr>
              <w:t>1172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97C3B" w14:textId="2F2D3945"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FBD45" w14:textId="573353E2" w:rsidR="004937E6" w:rsidRPr="00D26542" w:rsidRDefault="004937E6" w:rsidP="004937E6">
            <w:pPr>
              <w:jc w:val="right"/>
              <w:rPr>
                <w:rFonts w:eastAsia="Calibri"/>
                <w:szCs w:val="22"/>
              </w:rPr>
            </w:pPr>
            <w:r w:rsidRPr="009E64F9">
              <w:rPr>
                <w:rFonts w:eastAsia="Calibri"/>
                <w:szCs w:val="22"/>
              </w:rPr>
              <w:t xml:space="preserve"> </w:t>
            </w:r>
            <w:r w:rsidRPr="009E64F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CF81B" w14:textId="371F6499" w:rsidR="004937E6" w:rsidRPr="00D26542" w:rsidRDefault="004937E6" w:rsidP="004937E6">
            <w:pPr>
              <w:jc w:val="right"/>
              <w:rPr>
                <w:rFonts w:eastAsia="Calibri"/>
                <w:szCs w:val="22"/>
              </w:rPr>
            </w:pPr>
            <w:r w:rsidRPr="009E64F9">
              <w:rPr>
                <w:rFonts w:eastAsia="Calibri"/>
                <w:bCs/>
                <w:szCs w:val="22"/>
              </w:rPr>
              <w:t>702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6D6D7" w14:textId="54CFAA8C" w:rsidR="004937E6" w:rsidRPr="00D26542" w:rsidRDefault="004937E6" w:rsidP="004937E6">
            <w:pPr>
              <w:jc w:val="center"/>
              <w:rPr>
                <w:rFonts w:eastAsia="Calibri"/>
                <w:szCs w:val="22"/>
              </w:rPr>
            </w:pPr>
            <w:proofErr w:type="spellStart"/>
            <w:r w:rsidRPr="009E64F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DC9DF7" w14:textId="3A249AF1" w:rsidR="004937E6" w:rsidRPr="00D26542" w:rsidRDefault="004937E6" w:rsidP="004937E6">
            <w:pPr>
              <w:jc w:val="center"/>
              <w:rPr>
                <w:rFonts w:eastAsia="Calibri"/>
                <w:szCs w:val="22"/>
              </w:rPr>
            </w:pPr>
            <w:r w:rsidRPr="009E64F9">
              <w:rPr>
                <w:rFonts w:eastAsia="Calibri"/>
                <w:bCs/>
                <w:szCs w:val="22"/>
              </w:rPr>
              <w:t>4400-6566-4071</w:t>
            </w:r>
          </w:p>
        </w:tc>
      </w:tr>
      <w:tr w:rsidR="004937E6" w:rsidRPr="00D26542" w14:paraId="3CBFA5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D196E2"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9643F3" w14:textId="505DD143" w:rsidR="004937E6" w:rsidRPr="00D26542" w:rsidRDefault="004937E6" w:rsidP="004937E6">
            <w:pPr>
              <w:rPr>
                <w:rFonts w:eastAsia="Calibri"/>
                <w:szCs w:val="22"/>
              </w:rPr>
            </w:pPr>
            <w:r w:rsidRPr="009E64F9">
              <w:rPr>
                <w:rFonts w:eastAsia="Calibri"/>
                <w:szCs w:val="22"/>
              </w:rPr>
              <w:t>ku66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B9B80A" w14:textId="24EA9B1C" w:rsidR="004937E6" w:rsidRPr="00D26542" w:rsidRDefault="004937E6" w:rsidP="004937E6">
            <w:pPr>
              <w:rPr>
                <w:rFonts w:eastAsia="Calibri"/>
                <w:szCs w:val="22"/>
              </w:rPr>
            </w:pPr>
            <w:r w:rsidRPr="009E64F9">
              <w:rPr>
                <w:rFonts w:eastAsia="Calibri"/>
                <w:szCs w:val="22"/>
              </w:rPr>
              <w:t>Privažiuojamasis kelias prie S. Kairio mokyklos nuo Ukmergės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D62DBB" w14:textId="48904E7A" w:rsidR="004937E6" w:rsidRPr="00D26542" w:rsidRDefault="004937E6" w:rsidP="004937E6">
            <w:pPr>
              <w:jc w:val="right"/>
              <w:rPr>
                <w:rFonts w:eastAsia="Calibri"/>
                <w:szCs w:val="22"/>
              </w:rPr>
            </w:pPr>
            <w:r w:rsidRPr="009E64F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50718" w14:textId="47ED1E9A"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E0B58" w14:textId="387EC342" w:rsidR="004937E6" w:rsidRPr="00D26542" w:rsidRDefault="004937E6" w:rsidP="004937E6">
            <w:pPr>
              <w:jc w:val="right"/>
              <w:rPr>
                <w:rFonts w:eastAsia="Calibri"/>
                <w:szCs w:val="22"/>
              </w:rPr>
            </w:pPr>
            <w:r w:rsidRPr="009E64F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10D3" w14:textId="4111E690"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05108" w14:textId="7B87AD0B" w:rsidR="004937E6" w:rsidRPr="00D26542" w:rsidRDefault="004937E6" w:rsidP="004937E6">
            <w:pPr>
              <w:jc w:val="center"/>
              <w:rPr>
                <w:rFonts w:eastAsia="Calibri"/>
                <w:szCs w:val="22"/>
              </w:rPr>
            </w:pPr>
            <w:proofErr w:type="spellStart"/>
            <w:r w:rsidRPr="009E64F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418CB4" w14:textId="5578EE39" w:rsidR="004937E6" w:rsidRPr="00D26542" w:rsidRDefault="004937E6" w:rsidP="004937E6">
            <w:pPr>
              <w:jc w:val="center"/>
              <w:rPr>
                <w:rFonts w:eastAsia="Calibri"/>
                <w:szCs w:val="22"/>
              </w:rPr>
            </w:pPr>
            <w:r w:rsidRPr="009E64F9">
              <w:rPr>
                <w:rFonts w:eastAsia="Calibri"/>
                <w:szCs w:val="22"/>
              </w:rPr>
              <w:t>4400-5435-6019</w:t>
            </w:r>
          </w:p>
        </w:tc>
      </w:tr>
      <w:tr w:rsidR="004937E6" w:rsidRPr="00D26542" w14:paraId="25F3C8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36CD2E"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6A17A2" w14:textId="17B238A4" w:rsidR="004937E6" w:rsidRPr="00D26542" w:rsidRDefault="004937E6" w:rsidP="004937E6">
            <w:pPr>
              <w:rPr>
                <w:rFonts w:eastAsia="Calibri"/>
                <w:szCs w:val="22"/>
              </w:rPr>
            </w:pPr>
            <w:r w:rsidRPr="009E64F9">
              <w:rPr>
                <w:rFonts w:eastAsia="Calibri"/>
                <w:szCs w:val="22"/>
              </w:rPr>
              <w:t>ku67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1964FD" w14:textId="795DABBE" w:rsidR="004937E6" w:rsidRPr="00D26542" w:rsidRDefault="004937E6" w:rsidP="004937E6">
            <w:pPr>
              <w:rPr>
                <w:rFonts w:eastAsia="Calibri"/>
                <w:szCs w:val="22"/>
              </w:rPr>
            </w:pPr>
            <w:proofErr w:type="spellStart"/>
            <w:r w:rsidRPr="009E64F9">
              <w:rPr>
                <w:rFonts w:eastAsia="Calibri"/>
                <w:szCs w:val="22"/>
              </w:rPr>
              <w:t>Užunvėžiai</w:t>
            </w:r>
            <w:proofErr w:type="spellEnd"/>
            <w:r w:rsidRPr="009E64F9">
              <w:rPr>
                <w:rFonts w:eastAsia="Calibri"/>
                <w:szCs w:val="22"/>
              </w:rPr>
              <w:t>–</w:t>
            </w:r>
            <w:proofErr w:type="spellStart"/>
            <w:r w:rsidRPr="009E64F9">
              <w:rPr>
                <w:rFonts w:eastAsia="Calibri"/>
                <w:szCs w:val="22"/>
              </w:rPr>
              <w:t>Dalinka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A440E28" w14:textId="2662AC34" w:rsidR="004937E6" w:rsidRPr="00D26542" w:rsidRDefault="004937E6" w:rsidP="004937E6">
            <w:pPr>
              <w:jc w:val="right"/>
              <w:rPr>
                <w:rFonts w:eastAsia="Calibri"/>
                <w:szCs w:val="22"/>
              </w:rPr>
            </w:pPr>
            <w:r w:rsidRPr="009E64F9">
              <w:rPr>
                <w:rFonts w:eastAsia="Calibri"/>
                <w:szCs w:val="22"/>
              </w:rPr>
              <w:t xml:space="preserve"> 1691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02FA" w14:textId="4F87395C"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F00C4" w14:textId="355C3255" w:rsidR="004937E6" w:rsidRPr="00D26542" w:rsidRDefault="004937E6" w:rsidP="004937E6">
            <w:pPr>
              <w:jc w:val="right"/>
              <w:rPr>
                <w:rFonts w:eastAsia="Calibri"/>
                <w:szCs w:val="22"/>
              </w:rPr>
            </w:pPr>
            <w:r w:rsidRPr="009E64F9">
              <w:rPr>
                <w:rFonts w:eastAsia="Calibri"/>
                <w:szCs w:val="22"/>
              </w:rPr>
              <w:t xml:space="preserve"> 1691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5823" w14:textId="01AC5F8C"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A44D1" w14:textId="77777777" w:rsidR="004937E6" w:rsidRPr="009E64F9" w:rsidRDefault="004937E6" w:rsidP="004937E6">
            <w:pPr>
              <w:jc w:val="center"/>
              <w:rPr>
                <w:rFonts w:eastAsia="Calibri"/>
                <w:szCs w:val="22"/>
              </w:rPr>
            </w:pPr>
            <w:proofErr w:type="spellStart"/>
            <w:r w:rsidRPr="009E64F9">
              <w:rPr>
                <w:rFonts w:eastAsia="Calibri"/>
                <w:szCs w:val="22"/>
              </w:rPr>
              <w:t>IIIv</w:t>
            </w:r>
            <w:proofErr w:type="spellEnd"/>
          </w:p>
          <w:p w14:paraId="3B9B1726" w14:textId="2C9EEFCD" w:rsidR="004937E6" w:rsidRPr="00D26542" w:rsidRDefault="004937E6" w:rsidP="004937E6">
            <w:pPr>
              <w:jc w:val="center"/>
              <w:rPr>
                <w:rFonts w:eastAsia="Calibri"/>
                <w:szCs w:val="22"/>
              </w:rPr>
            </w:pPr>
            <w:proofErr w:type="spellStart"/>
            <w:r w:rsidRPr="009E64F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D3DDE0" w14:textId="1FE1563D" w:rsidR="004937E6" w:rsidRPr="00D26542" w:rsidRDefault="004937E6" w:rsidP="004937E6">
            <w:pPr>
              <w:jc w:val="center"/>
              <w:rPr>
                <w:rFonts w:eastAsia="Calibri"/>
                <w:szCs w:val="22"/>
              </w:rPr>
            </w:pPr>
            <w:r w:rsidRPr="009E64F9">
              <w:rPr>
                <w:rFonts w:eastAsia="Calibri"/>
                <w:szCs w:val="22"/>
              </w:rPr>
              <w:t>4400-6805-4075 4400-6805-4086</w:t>
            </w:r>
          </w:p>
        </w:tc>
      </w:tr>
      <w:tr w:rsidR="004937E6" w:rsidRPr="00D26542" w14:paraId="08488DF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691038"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FFD1A" w14:textId="425132E2" w:rsidR="004937E6" w:rsidRPr="00D26542" w:rsidRDefault="004937E6" w:rsidP="004937E6">
            <w:pPr>
              <w:rPr>
                <w:rFonts w:eastAsia="Calibri"/>
                <w:szCs w:val="22"/>
              </w:rPr>
            </w:pPr>
            <w:r w:rsidRPr="009E64F9">
              <w:rPr>
                <w:rFonts w:eastAsia="Calibri"/>
                <w:szCs w:val="22"/>
              </w:rPr>
              <w:t>ku68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BD903C" w14:textId="39B90659" w:rsidR="004937E6" w:rsidRPr="00D26542" w:rsidRDefault="004937E6" w:rsidP="004937E6">
            <w:pPr>
              <w:rPr>
                <w:rFonts w:eastAsia="Calibri"/>
                <w:szCs w:val="22"/>
              </w:rPr>
            </w:pPr>
            <w:r w:rsidRPr="009E64F9">
              <w:rPr>
                <w:rFonts w:eastAsia="Calibri"/>
                <w:szCs w:val="22"/>
              </w:rPr>
              <w:t xml:space="preserve">Privažiuojamasis kelias prie </w:t>
            </w:r>
            <w:proofErr w:type="spellStart"/>
            <w:r w:rsidRPr="009E64F9">
              <w:rPr>
                <w:rFonts w:eastAsia="Calibri"/>
                <w:szCs w:val="22"/>
              </w:rPr>
              <w:t>Nevėžos</w:t>
            </w:r>
            <w:proofErr w:type="spellEnd"/>
            <w:r w:rsidRPr="009E64F9">
              <w:rPr>
                <w:rFonts w:eastAsia="Calibri"/>
                <w:szCs w:val="22"/>
              </w:rPr>
              <w:t xml:space="preserve"> ežero nuo </w:t>
            </w:r>
            <w:proofErr w:type="spellStart"/>
            <w:r w:rsidRPr="009E64F9">
              <w:rPr>
                <w:rFonts w:eastAsia="Calibri"/>
                <w:szCs w:val="22"/>
              </w:rPr>
              <w:t>Gabrėlų</w:t>
            </w:r>
            <w:proofErr w:type="spellEnd"/>
            <w:r w:rsidRPr="009E64F9">
              <w:rPr>
                <w:rFonts w:eastAsia="Calibri"/>
                <w:szCs w:val="22"/>
              </w:rPr>
              <w:t xml:space="preserve"> k. hidroelektrinės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5313B5" w14:textId="3A9EA459" w:rsidR="004937E6" w:rsidRPr="00D26542" w:rsidRDefault="004937E6" w:rsidP="004937E6">
            <w:pPr>
              <w:jc w:val="right"/>
              <w:rPr>
                <w:rFonts w:eastAsia="Calibri"/>
                <w:szCs w:val="22"/>
              </w:rPr>
            </w:pPr>
            <w:r w:rsidRPr="009E64F9">
              <w:rPr>
                <w:rFonts w:eastAsia="Calibri"/>
                <w:szCs w:val="22"/>
              </w:rPr>
              <w:t xml:space="preserve"> 1599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CC49" w14:textId="595C5204"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4FBF1" w14:textId="6FEAA2B5" w:rsidR="004937E6" w:rsidRPr="00D26542" w:rsidRDefault="004937E6" w:rsidP="004937E6">
            <w:pPr>
              <w:jc w:val="right"/>
              <w:rPr>
                <w:rFonts w:eastAsia="Calibri"/>
                <w:szCs w:val="22"/>
              </w:rPr>
            </w:pPr>
            <w:r w:rsidRPr="009E64F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203D8" w14:textId="60946764" w:rsidR="004937E6" w:rsidRPr="00D26542" w:rsidRDefault="004937E6" w:rsidP="004937E6">
            <w:pPr>
              <w:jc w:val="right"/>
              <w:rPr>
                <w:rFonts w:eastAsia="Calibri"/>
                <w:szCs w:val="22"/>
              </w:rPr>
            </w:pPr>
            <w:r w:rsidRPr="009E64F9">
              <w:rPr>
                <w:rFonts w:eastAsia="Calibri"/>
                <w:szCs w:val="22"/>
              </w:rPr>
              <w:t xml:space="preserve"> 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779E" w14:textId="57E20DFC" w:rsidR="004937E6" w:rsidRPr="00D26542" w:rsidRDefault="004937E6" w:rsidP="004937E6">
            <w:pPr>
              <w:jc w:val="center"/>
              <w:rPr>
                <w:rFonts w:eastAsia="Calibri"/>
                <w:szCs w:val="22"/>
              </w:rPr>
            </w:pPr>
            <w:proofErr w:type="spellStart"/>
            <w:r w:rsidRPr="009E64F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FBD5DE" w14:textId="1809F852" w:rsidR="004937E6" w:rsidRPr="00D26542" w:rsidRDefault="004937E6" w:rsidP="004937E6">
            <w:pPr>
              <w:jc w:val="center"/>
              <w:rPr>
                <w:rFonts w:eastAsia="Calibri"/>
                <w:szCs w:val="22"/>
              </w:rPr>
            </w:pPr>
            <w:r w:rsidRPr="009E64F9">
              <w:rPr>
                <w:rFonts w:eastAsia="Calibri"/>
                <w:szCs w:val="22"/>
              </w:rPr>
              <w:t>4400-6804-9154</w:t>
            </w:r>
          </w:p>
        </w:tc>
      </w:tr>
      <w:tr w:rsidR="004937E6" w:rsidRPr="00D26542" w14:paraId="34F22D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7A771F"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C3EB" w14:textId="6C34886B" w:rsidR="004937E6" w:rsidRPr="00D26542" w:rsidRDefault="004937E6" w:rsidP="004937E6">
            <w:pPr>
              <w:rPr>
                <w:rFonts w:eastAsia="Calibri"/>
                <w:szCs w:val="22"/>
              </w:rPr>
            </w:pPr>
            <w:r w:rsidRPr="009E64F9">
              <w:rPr>
                <w:rFonts w:eastAsia="Calibri"/>
                <w:szCs w:val="22"/>
              </w:rPr>
              <w:t>ku69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C0D82E" w14:textId="74DE8E2B" w:rsidR="004937E6" w:rsidRPr="00D26542" w:rsidRDefault="004937E6" w:rsidP="004937E6">
            <w:pPr>
              <w:rPr>
                <w:rFonts w:eastAsia="Calibri"/>
                <w:szCs w:val="22"/>
              </w:rPr>
            </w:pPr>
            <w:r w:rsidRPr="009E64F9">
              <w:rPr>
                <w:rFonts w:eastAsia="Calibri"/>
                <w:szCs w:val="22"/>
              </w:rPr>
              <w:t xml:space="preserve">Privažiuojamasis kelias prie </w:t>
            </w:r>
            <w:proofErr w:type="spellStart"/>
            <w:r w:rsidRPr="009E64F9">
              <w:rPr>
                <w:rFonts w:eastAsia="Calibri"/>
                <w:szCs w:val="22"/>
              </w:rPr>
              <w:t>Gabrėlų</w:t>
            </w:r>
            <w:proofErr w:type="spellEnd"/>
            <w:r w:rsidRPr="009E64F9">
              <w:rPr>
                <w:rFonts w:eastAsia="Calibri"/>
                <w:szCs w:val="22"/>
              </w:rPr>
              <w:t xml:space="preserve"> k. hidroelektrinę nuo Mūrų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320CF6" w14:textId="55263789" w:rsidR="004937E6" w:rsidRPr="00D26542" w:rsidRDefault="004937E6" w:rsidP="004937E6">
            <w:pPr>
              <w:jc w:val="right"/>
              <w:rPr>
                <w:rFonts w:eastAsia="Calibri"/>
                <w:szCs w:val="22"/>
              </w:rPr>
            </w:pPr>
            <w:r w:rsidRPr="009E64F9">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838AC" w14:textId="09151282"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2E957" w14:textId="580C1F62" w:rsidR="004937E6" w:rsidRPr="00D26542" w:rsidRDefault="004937E6" w:rsidP="004937E6">
            <w:pPr>
              <w:jc w:val="right"/>
              <w:rPr>
                <w:rFonts w:eastAsia="Calibri"/>
                <w:szCs w:val="22"/>
              </w:rPr>
            </w:pPr>
            <w:r w:rsidRPr="009E64F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E73B1" w14:textId="42CFDAB6" w:rsidR="004937E6" w:rsidRPr="00D26542" w:rsidRDefault="004937E6" w:rsidP="004937E6">
            <w:pPr>
              <w:jc w:val="right"/>
              <w:rPr>
                <w:rFonts w:eastAsia="Calibri"/>
                <w:szCs w:val="22"/>
              </w:rPr>
            </w:pPr>
            <w:r w:rsidRPr="009E64F9">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12EA" w14:textId="7AFEE722" w:rsidR="004937E6" w:rsidRPr="00D26542" w:rsidRDefault="004937E6" w:rsidP="004937E6">
            <w:pPr>
              <w:jc w:val="center"/>
              <w:rPr>
                <w:rFonts w:eastAsia="Calibri"/>
                <w:szCs w:val="22"/>
              </w:rPr>
            </w:pPr>
            <w:proofErr w:type="spellStart"/>
            <w:r w:rsidRPr="009E64F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5744AB" w14:textId="3904F22A" w:rsidR="004937E6" w:rsidRPr="00D26542" w:rsidRDefault="004937E6" w:rsidP="004937E6">
            <w:pPr>
              <w:jc w:val="center"/>
              <w:rPr>
                <w:rFonts w:eastAsia="Calibri"/>
                <w:szCs w:val="22"/>
              </w:rPr>
            </w:pPr>
            <w:r w:rsidRPr="009E64F9">
              <w:rPr>
                <w:rFonts w:eastAsia="Calibri"/>
                <w:szCs w:val="22"/>
              </w:rPr>
              <w:t>-</w:t>
            </w:r>
          </w:p>
        </w:tc>
      </w:tr>
      <w:tr w:rsidR="004937E6" w:rsidRPr="00D26542" w14:paraId="4BE25C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CE888E"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99976" w14:textId="3E8B4C3C" w:rsidR="004937E6" w:rsidRPr="00D26542" w:rsidRDefault="004937E6" w:rsidP="004937E6">
            <w:pPr>
              <w:rPr>
                <w:rFonts w:eastAsia="Calibri"/>
                <w:szCs w:val="22"/>
              </w:rPr>
            </w:pPr>
            <w:r w:rsidRPr="00D26542">
              <w:rPr>
                <w:rFonts w:eastAsia="Calibri"/>
                <w:szCs w:val="22"/>
              </w:rPr>
              <w:t>ku70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611097" w14:textId="543CFF9F" w:rsidR="004937E6" w:rsidRPr="00D26542" w:rsidRDefault="004937E6" w:rsidP="004937E6">
            <w:pPr>
              <w:rPr>
                <w:rFonts w:eastAsia="Calibri"/>
                <w:szCs w:val="22"/>
              </w:rPr>
            </w:pPr>
            <w:r w:rsidRPr="00D26542">
              <w:rPr>
                <w:rFonts w:eastAsia="Calibri"/>
                <w:szCs w:val="22"/>
              </w:rPr>
              <w:t xml:space="preserve">Privažiuojamasis kelias prie S. Kairio mokyklos nuo </w:t>
            </w:r>
            <w:proofErr w:type="spellStart"/>
            <w:r w:rsidRPr="00D26542">
              <w:rPr>
                <w:rFonts w:eastAsia="Calibri"/>
                <w:szCs w:val="22"/>
              </w:rPr>
              <w:t>Užunvėžių</w:t>
            </w:r>
            <w:proofErr w:type="spellEnd"/>
            <w:r w:rsidRPr="00D26542">
              <w:rPr>
                <w:rFonts w:eastAsia="Calibri"/>
                <w:szCs w:val="22"/>
              </w:rPr>
              <w:t xml:space="preserve"> g., </w:t>
            </w:r>
            <w:proofErr w:type="spellStart"/>
            <w:r w:rsidRPr="00D26542">
              <w:rPr>
                <w:rFonts w:eastAsia="Calibri"/>
                <w:szCs w:val="22"/>
              </w:rPr>
              <w:t>Užunvėžių</w:t>
            </w:r>
            <w:proofErr w:type="spellEnd"/>
            <w:r w:rsidRPr="00D2654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C6710E" w14:textId="586588E5" w:rsidR="004937E6" w:rsidRPr="00D26542" w:rsidRDefault="004937E6" w:rsidP="004937E6">
            <w:pPr>
              <w:jc w:val="right"/>
              <w:rPr>
                <w:rFonts w:eastAsia="Calibri"/>
                <w:szCs w:val="22"/>
              </w:rPr>
            </w:pPr>
            <w:r w:rsidRPr="00D26542">
              <w:rPr>
                <w:rFonts w:eastAsia="Calibri"/>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1E32" w14:textId="54ABFDCC" w:rsidR="004937E6" w:rsidRPr="00D26542" w:rsidRDefault="004937E6" w:rsidP="004937E6">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F4499" w14:textId="2372428A" w:rsidR="004937E6" w:rsidRPr="00D26542" w:rsidRDefault="004937E6" w:rsidP="004937E6">
            <w:pPr>
              <w:jc w:val="right"/>
              <w:rPr>
                <w:rFonts w:eastAsia="Calibri"/>
                <w:szCs w:val="22"/>
              </w:rPr>
            </w:pPr>
            <w:r w:rsidRPr="00D26542">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772A8" w14:textId="58E3784A" w:rsidR="004937E6" w:rsidRPr="00D26542" w:rsidRDefault="004937E6" w:rsidP="004937E6">
            <w:pPr>
              <w:jc w:val="right"/>
              <w:rPr>
                <w:rFonts w:eastAsia="Calibri"/>
                <w:strike/>
                <w:szCs w:val="22"/>
              </w:rPr>
            </w:pPr>
            <w:r w:rsidRPr="00D2654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65F09" w14:textId="455DD3D7" w:rsidR="004937E6" w:rsidRPr="00D26542" w:rsidRDefault="004937E6" w:rsidP="004937E6">
            <w:pPr>
              <w:jc w:val="center"/>
              <w:rPr>
                <w:rFonts w:eastAsia="Calibri"/>
                <w:szCs w:val="22"/>
              </w:rPr>
            </w:pPr>
            <w:r w:rsidRPr="00D26542">
              <w:rPr>
                <w:rFonts w:eastAsia="Calibri"/>
                <w:szCs w:val="22"/>
              </w:rPr>
              <w:t xml:space="preserve"> </w:t>
            </w:r>
            <w:proofErr w:type="spellStart"/>
            <w:r w:rsidRPr="00D2654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38CB78" w14:textId="54B89FE0" w:rsidR="004937E6" w:rsidRPr="00D26542" w:rsidRDefault="004937E6" w:rsidP="004937E6">
            <w:pPr>
              <w:jc w:val="center"/>
              <w:rPr>
                <w:rFonts w:eastAsia="Calibri"/>
                <w:szCs w:val="22"/>
              </w:rPr>
            </w:pPr>
            <w:r w:rsidRPr="00D26542">
              <w:rPr>
                <w:rFonts w:eastAsia="Calibri"/>
                <w:szCs w:val="22"/>
              </w:rPr>
              <w:t>4400-6455-4409</w:t>
            </w:r>
          </w:p>
        </w:tc>
      </w:tr>
      <w:tr w:rsidR="004937E6" w:rsidRPr="00D26542" w14:paraId="39F240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1617B2"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97F3EF" w14:textId="55A11DD2" w:rsidR="004937E6" w:rsidRPr="00D26542" w:rsidRDefault="004937E6" w:rsidP="004937E6">
            <w:pPr>
              <w:rPr>
                <w:rFonts w:eastAsia="Calibri"/>
                <w:szCs w:val="22"/>
              </w:rPr>
            </w:pPr>
            <w:r w:rsidRPr="00D26542">
              <w:rPr>
                <w:rFonts w:eastAsia="Calibri"/>
                <w:szCs w:val="22"/>
              </w:rPr>
              <w:t>ku71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7603B8" w14:textId="5EB09920" w:rsidR="004937E6" w:rsidRPr="00D26542" w:rsidRDefault="004937E6" w:rsidP="004937E6">
            <w:pPr>
              <w:rPr>
                <w:rFonts w:eastAsia="Calibri"/>
                <w:szCs w:val="22"/>
              </w:rPr>
            </w:pPr>
            <w:r w:rsidRPr="00D26542">
              <w:rPr>
                <w:rFonts w:eastAsia="Calibri"/>
                <w:szCs w:val="22"/>
              </w:rPr>
              <w:t xml:space="preserve">Privažiuojamasis kelias prie gyvenamųjų namų </w:t>
            </w:r>
            <w:proofErr w:type="spellStart"/>
            <w:r w:rsidRPr="00D26542">
              <w:rPr>
                <w:rFonts w:eastAsia="Calibri"/>
                <w:szCs w:val="22"/>
              </w:rPr>
              <w:t>Klenuvkos</w:t>
            </w:r>
            <w:proofErr w:type="spellEnd"/>
            <w:r w:rsidRPr="00D26542">
              <w:rPr>
                <w:rFonts w:eastAsia="Calibri"/>
                <w:szCs w:val="22"/>
              </w:rPr>
              <w:t xml:space="preserve"> k.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799943" w14:textId="71B3A11B" w:rsidR="004937E6" w:rsidRPr="00D26542" w:rsidRDefault="004937E6" w:rsidP="004937E6">
            <w:pPr>
              <w:jc w:val="right"/>
              <w:rPr>
                <w:rFonts w:eastAsia="Calibri"/>
                <w:szCs w:val="22"/>
              </w:rPr>
            </w:pPr>
            <w:r w:rsidRPr="00D26542">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97D00" w14:textId="7674FD4E" w:rsidR="004937E6" w:rsidRPr="00D26542" w:rsidRDefault="004937E6" w:rsidP="004937E6">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D44C9" w14:textId="406CF9D9" w:rsidR="004937E6" w:rsidRPr="00D26542" w:rsidRDefault="004937E6" w:rsidP="004937E6">
            <w:pPr>
              <w:jc w:val="right"/>
              <w:rPr>
                <w:rFonts w:eastAsia="Calibri"/>
                <w:szCs w:val="22"/>
              </w:rPr>
            </w:pPr>
            <w:r w:rsidRPr="00D26542">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4C06B" w14:textId="07FFDEDB" w:rsidR="004937E6" w:rsidRPr="00D26542" w:rsidRDefault="004937E6" w:rsidP="004937E6">
            <w:pPr>
              <w:jc w:val="right"/>
              <w:rPr>
                <w:rFonts w:eastAsia="Calibri"/>
                <w:strike/>
                <w:szCs w:val="22"/>
              </w:rPr>
            </w:pPr>
            <w:r w:rsidRPr="00D2654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683D6" w14:textId="0D2689B0" w:rsidR="004937E6" w:rsidRPr="00D26542" w:rsidRDefault="004937E6" w:rsidP="004937E6">
            <w:pPr>
              <w:jc w:val="center"/>
              <w:rPr>
                <w:rFonts w:eastAsia="Calibri"/>
                <w:szCs w:val="22"/>
              </w:rPr>
            </w:pPr>
            <w:proofErr w:type="spellStart"/>
            <w:r w:rsidRPr="00D2654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8CA713" w14:textId="4139BB2F" w:rsidR="004937E6" w:rsidRPr="00D26542" w:rsidRDefault="004937E6" w:rsidP="004937E6">
            <w:pPr>
              <w:jc w:val="center"/>
              <w:rPr>
                <w:rFonts w:eastAsia="Calibri"/>
                <w:szCs w:val="22"/>
              </w:rPr>
            </w:pPr>
            <w:r w:rsidRPr="00D26542">
              <w:rPr>
                <w:rFonts w:eastAsia="Calibri"/>
                <w:szCs w:val="22"/>
              </w:rPr>
              <w:t>4400-6462-0974</w:t>
            </w:r>
          </w:p>
        </w:tc>
      </w:tr>
      <w:tr w:rsidR="004937E6" w:rsidRPr="00D26542" w14:paraId="43D247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B3455C"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8970B" w14:textId="3C79EE26" w:rsidR="004937E6" w:rsidRPr="00D26542" w:rsidRDefault="004937E6" w:rsidP="004937E6">
            <w:pPr>
              <w:rPr>
                <w:rFonts w:eastAsia="Calibri"/>
                <w:szCs w:val="22"/>
              </w:rPr>
            </w:pPr>
            <w:r w:rsidRPr="00D26542">
              <w:rPr>
                <w:rFonts w:eastAsia="Calibri"/>
                <w:szCs w:val="22"/>
              </w:rPr>
              <w:t>ku72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473274" w14:textId="4593D5FE" w:rsidR="004937E6" w:rsidRPr="00D26542" w:rsidRDefault="004937E6" w:rsidP="004937E6">
            <w:pPr>
              <w:rPr>
                <w:rFonts w:eastAsia="Calibri"/>
                <w:szCs w:val="22"/>
              </w:rPr>
            </w:pPr>
            <w:r w:rsidRPr="00D26542">
              <w:rPr>
                <w:rFonts w:eastAsia="Calibri"/>
                <w:szCs w:val="22"/>
              </w:rPr>
              <w:t>Privažiuojamasis kelias prie gyvenamųjų namų nuo Stirnų Tako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673B1F" w14:textId="38DC4906" w:rsidR="004937E6" w:rsidRPr="00D26542" w:rsidRDefault="004937E6" w:rsidP="004937E6">
            <w:pPr>
              <w:jc w:val="right"/>
              <w:rPr>
                <w:rFonts w:eastAsia="Calibri"/>
                <w:szCs w:val="22"/>
              </w:rPr>
            </w:pPr>
            <w:r w:rsidRPr="00D26542">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3F554" w14:textId="34084949" w:rsidR="004937E6" w:rsidRPr="00D26542" w:rsidRDefault="004937E6" w:rsidP="004937E6">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7909A" w14:textId="6B633F9B" w:rsidR="004937E6" w:rsidRPr="00D26542" w:rsidRDefault="004937E6" w:rsidP="004937E6">
            <w:pPr>
              <w:jc w:val="right"/>
              <w:rPr>
                <w:rFonts w:eastAsia="Calibri"/>
                <w:szCs w:val="22"/>
              </w:rPr>
            </w:pPr>
            <w:r w:rsidRPr="00D26542">
              <w:rPr>
                <w:rFonts w:eastAsia="Calibri"/>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732BCD" w14:textId="6F15BF2E" w:rsidR="004937E6" w:rsidRPr="00D26542" w:rsidRDefault="004937E6" w:rsidP="004937E6">
            <w:pPr>
              <w:jc w:val="right"/>
              <w:rPr>
                <w:rFonts w:eastAsia="Calibri"/>
                <w:szCs w:val="22"/>
              </w:rPr>
            </w:pPr>
            <w:r w:rsidRPr="00D26542">
              <w:rPr>
                <w:rFonts w:eastAsia="Calibri"/>
                <w:szCs w:val="22"/>
              </w:rPr>
              <w:t xml:space="preserve"> 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438BA" w14:textId="29A8AC97" w:rsidR="004937E6" w:rsidRPr="00D26542" w:rsidRDefault="004937E6" w:rsidP="004937E6">
            <w:pPr>
              <w:jc w:val="center"/>
              <w:rPr>
                <w:rFonts w:eastAsia="Calibri"/>
                <w:szCs w:val="22"/>
              </w:rPr>
            </w:pPr>
            <w:proofErr w:type="spellStart"/>
            <w:r w:rsidRPr="00D2654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E12EEE" w14:textId="49A092B6" w:rsidR="004937E6" w:rsidRPr="00D26542" w:rsidRDefault="004937E6" w:rsidP="004937E6">
            <w:pPr>
              <w:jc w:val="center"/>
              <w:rPr>
                <w:rFonts w:eastAsia="Calibri"/>
                <w:szCs w:val="22"/>
              </w:rPr>
            </w:pPr>
            <w:r w:rsidRPr="00D26542">
              <w:rPr>
                <w:rFonts w:eastAsia="Calibri"/>
                <w:szCs w:val="22"/>
              </w:rPr>
              <w:t>4400-6450-6954</w:t>
            </w:r>
          </w:p>
        </w:tc>
      </w:tr>
      <w:tr w:rsidR="004937E6" w:rsidRPr="00D26542" w14:paraId="6CEA36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1E962E"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74544E" w14:textId="33C5EA00" w:rsidR="004937E6" w:rsidRPr="00D26542" w:rsidRDefault="004937E6" w:rsidP="004937E6">
            <w:pPr>
              <w:rPr>
                <w:rFonts w:eastAsia="Calibri"/>
                <w:szCs w:val="22"/>
              </w:rPr>
            </w:pPr>
            <w:r w:rsidRPr="00D26542">
              <w:rPr>
                <w:rFonts w:eastAsia="Calibri"/>
                <w:szCs w:val="22"/>
              </w:rPr>
              <w:t>ku73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D2F5E6" w14:textId="2E68D8FB" w:rsidR="004937E6" w:rsidRPr="00D26542" w:rsidRDefault="004937E6" w:rsidP="004937E6">
            <w:pPr>
              <w:rPr>
                <w:rFonts w:eastAsia="Calibri"/>
                <w:szCs w:val="22"/>
              </w:rPr>
            </w:pPr>
            <w:r w:rsidRPr="00D26542">
              <w:rPr>
                <w:rFonts w:eastAsia="Calibri"/>
                <w:szCs w:val="22"/>
              </w:rPr>
              <w:t xml:space="preserve">Privažiuojamasis kelias prie </w:t>
            </w:r>
            <w:proofErr w:type="spellStart"/>
            <w:r w:rsidRPr="00D26542">
              <w:rPr>
                <w:rFonts w:eastAsia="Calibri"/>
                <w:szCs w:val="22"/>
              </w:rPr>
              <w:t>Vilkiškių</w:t>
            </w:r>
            <w:proofErr w:type="spellEnd"/>
            <w:r w:rsidRPr="00D26542">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304FEB" w14:textId="78527C4F" w:rsidR="004937E6" w:rsidRPr="00D26542" w:rsidRDefault="004937E6" w:rsidP="004937E6">
            <w:pPr>
              <w:jc w:val="right"/>
              <w:rPr>
                <w:rFonts w:eastAsia="Calibri"/>
                <w:szCs w:val="22"/>
              </w:rPr>
            </w:pPr>
            <w:r w:rsidRPr="00D26542">
              <w:rPr>
                <w:rFonts w:eastAsia="Calibri"/>
                <w:szCs w:val="22"/>
              </w:rPr>
              <w:t xml:space="preserve"> 1193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6E2A2" w14:textId="025A4B7F" w:rsidR="004937E6" w:rsidRPr="00D26542" w:rsidRDefault="004937E6" w:rsidP="004937E6">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128DC" w14:textId="24ED30FA" w:rsidR="004937E6" w:rsidRPr="00D26542" w:rsidRDefault="004937E6" w:rsidP="004937E6">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48C1" w14:textId="5A6E9950" w:rsidR="004937E6" w:rsidRPr="00D26542" w:rsidRDefault="004937E6" w:rsidP="004937E6">
            <w:pPr>
              <w:jc w:val="right"/>
              <w:rPr>
                <w:rFonts w:eastAsia="Calibri"/>
                <w:szCs w:val="22"/>
              </w:rPr>
            </w:pPr>
            <w:r w:rsidRPr="00D26542">
              <w:rPr>
                <w:rFonts w:eastAsia="Calibri"/>
                <w:szCs w:val="22"/>
              </w:rPr>
              <w:t xml:space="preserve"> 1193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8DCDF" w14:textId="73FD74FB" w:rsidR="004937E6" w:rsidRPr="00D26542" w:rsidRDefault="004937E6" w:rsidP="004937E6">
            <w:pPr>
              <w:jc w:val="center"/>
              <w:rPr>
                <w:rFonts w:eastAsia="Calibri"/>
                <w:szCs w:val="22"/>
              </w:rPr>
            </w:pPr>
            <w:proofErr w:type="spellStart"/>
            <w:r w:rsidRPr="00D2654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5E18CD" w14:textId="3AD2D756" w:rsidR="004937E6" w:rsidRPr="00D26542" w:rsidRDefault="004937E6" w:rsidP="004937E6">
            <w:pPr>
              <w:jc w:val="center"/>
              <w:rPr>
                <w:rFonts w:eastAsia="Calibri"/>
                <w:szCs w:val="22"/>
              </w:rPr>
            </w:pPr>
            <w:r w:rsidRPr="00D26542">
              <w:rPr>
                <w:rFonts w:eastAsia="Calibri"/>
                <w:szCs w:val="22"/>
              </w:rPr>
              <w:t>4400-6446-9750</w:t>
            </w:r>
          </w:p>
        </w:tc>
      </w:tr>
      <w:tr w:rsidR="004937E6" w:rsidRPr="00D26542" w14:paraId="4C7AE6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351322"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BEEC5" w14:textId="04A9A73B" w:rsidR="004937E6" w:rsidRPr="00D26542" w:rsidRDefault="004937E6" w:rsidP="004937E6">
            <w:pPr>
              <w:rPr>
                <w:rFonts w:eastAsia="Calibri"/>
                <w:szCs w:val="22"/>
              </w:rPr>
            </w:pPr>
            <w:r w:rsidRPr="00AF188E">
              <w:rPr>
                <w:rFonts w:eastAsia="Calibri"/>
                <w:szCs w:val="22"/>
              </w:rPr>
              <w:t>ku74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73D94E" w14:textId="2631E680" w:rsidR="004937E6" w:rsidRPr="00D26542" w:rsidRDefault="004937E6" w:rsidP="004937E6">
            <w:pPr>
              <w:rPr>
                <w:rFonts w:eastAsia="Calibri"/>
                <w:szCs w:val="22"/>
              </w:rPr>
            </w:pPr>
            <w:r w:rsidRPr="00AF188E">
              <w:rPr>
                <w:rFonts w:eastAsia="Calibri"/>
                <w:szCs w:val="22"/>
              </w:rPr>
              <w:t>Privažiuojamasis kelias prie gyvenamųjų namų Kurklių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441BA" w14:textId="22B4F2A1" w:rsidR="004937E6" w:rsidRPr="00D26542" w:rsidRDefault="004937E6" w:rsidP="004937E6">
            <w:pPr>
              <w:jc w:val="right"/>
              <w:rPr>
                <w:rFonts w:eastAsia="Calibri"/>
                <w:szCs w:val="22"/>
              </w:rPr>
            </w:pPr>
            <w:r w:rsidRPr="00AF188E">
              <w:rPr>
                <w:rFonts w:eastAsia="Calibri"/>
                <w:szCs w:val="22"/>
              </w:rPr>
              <w:t> </w:t>
            </w:r>
            <w:r w:rsidRPr="00AF188E">
              <w:rPr>
                <w:rFonts w:eastAsia="Calibri"/>
                <w:bCs/>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A65D8" w14:textId="53DFBB8E" w:rsidR="004937E6" w:rsidRPr="00D26542"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1F12D" w14:textId="17B9CDE3" w:rsidR="004937E6" w:rsidRPr="00D26542" w:rsidRDefault="004937E6" w:rsidP="004937E6">
            <w:pPr>
              <w:jc w:val="right"/>
              <w:rPr>
                <w:rFonts w:eastAsia="Calibri"/>
                <w:szCs w:val="22"/>
              </w:rPr>
            </w:pPr>
            <w:r w:rsidRPr="00AF188E">
              <w:rPr>
                <w:rFonts w:eastAsia="Calibri"/>
                <w:szCs w:val="22"/>
              </w:rPr>
              <w:t> </w:t>
            </w:r>
            <w:r w:rsidRPr="00AF188E">
              <w:rPr>
                <w:rFonts w:eastAsia="Calibri"/>
                <w:bCs/>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E1FCB" w14:textId="2E14F69E" w:rsidR="004937E6" w:rsidRPr="00D26542"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67D6C" w14:textId="1133D7FB" w:rsidR="004937E6" w:rsidRPr="00D26542" w:rsidRDefault="004937E6" w:rsidP="004937E6">
            <w:pPr>
              <w:jc w:val="center"/>
              <w:rPr>
                <w:rFonts w:eastAsia="Calibri"/>
                <w:szCs w:val="22"/>
              </w:rPr>
            </w:pPr>
            <w:r w:rsidRPr="00AF188E">
              <w:rPr>
                <w:rFonts w:eastAsia="Calibri"/>
                <w:szCs w:val="22"/>
              </w:rPr>
              <w:t xml:space="preserve"> </w:t>
            </w:r>
            <w:proofErr w:type="spellStart"/>
            <w:r w:rsidRPr="00AF188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C6676E" w14:textId="23A8107C" w:rsidR="004937E6" w:rsidRPr="00D26542" w:rsidRDefault="004937E6" w:rsidP="004937E6">
            <w:pPr>
              <w:jc w:val="center"/>
              <w:rPr>
                <w:rFonts w:eastAsia="Calibri"/>
                <w:szCs w:val="22"/>
              </w:rPr>
            </w:pPr>
            <w:r w:rsidRPr="00AF188E">
              <w:rPr>
                <w:rFonts w:eastAsia="Calibri"/>
                <w:bCs/>
                <w:szCs w:val="22"/>
              </w:rPr>
              <w:t>4400-6558-8214</w:t>
            </w:r>
          </w:p>
        </w:tc>
      </w:tr>
      <w:tr w:rsidR="004937E6" w:rsidRPr="00D26542" w14:paraId="35CEEE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FA6852"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0D12E" w14:textId="1EAD4A70" w:rsidR="004937E6" w:rsidRPr="00D26542" w:rsidRDefault="004937E6" w:rsidP="004937E6">
            <w:pPr>
              <w:rPr>
                <w:rFonts w:eastAsia="Calibri"/>
                <w:szCs w:val="22"/>
              </w:rPr>
            </w:pPr>
            <w:r w:rsidRPr="00AF188E">
              <w:rPr>
                <w:rFonts w:eastAsia="Calibri"/>
                <w:szCs w:val="22"/>
              </w:rPr>
              <w:t>ku75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E59ED0" w14:textId="1371B0F3" w:rsidR="004937E6" w:rsidRPr="00D26542" w:rsidRDefault="004937E6" w:rsidP="004937E6">
            <w:pPr>
              <w:rPr>
                <w:rFonts w:eastAsia="Calibri"/>
                <w:szCs w:val="22"/>
              </w:rPr>
            </w:pPr>
            <w:proofErr w:type="spellStart"/>
            <w:r w:rsidRPr="00AF188E">
              <w:rPr>
                <w:rFonts w:eastAsia="Calibri"/>
                <w:szCs w:val="22"/>
              </w:rPr>
              <w:t>Klenuvka</w:t>
            </w:r>
            <w:proofErr w:type="spellEnd"/>
            <w:r w:rsidRPr="00AF188E">
              <w:rPr>
                <w:rFonts w:eastAsia="Calibri"/>
                <w:szCs w:val="22"/>
              </w:rPr>
              <w:t>–</w:t>
            </w:r>
            <w:proofErr w:type="spellStart"/>
            <w:r w:rsidRPr="00AF188E">
              <w:rPr>
                <w:rFonts w:eastAsia="Calibri"/>
                <w:szCs w:val="22"/>
              </w:rPr>
              <w:t>Užunvėžiai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A0A67E1" w14:textId="48D03ECE" w:rsidR="004937E6" w:rsidRPr="00D26542" w:rsidRDefault="004937E6" w:rsidP="004937E6">
            <w:pPr>
              <w:jc w:val="right"/>
              <w:rPr>
                <w:rFonts w:eastAsia="Calibri"/>
                <w:szCs w:val="22"/>
              </w:rPr>
            </w:pPr>
            <w:r w:rsidRPr="00AF188E">
              <w:rPr>
                <w:rFonts w:eastAsia="Calibri"/>
                <w:strike/>
                <w:szCs w:val="22"/>
              </w:rPr>
              <w:t xml:space="preserve"> </w:t>
            </w:r>
            <w:r w:rsidRPr="00AF188E">
              <w:rPr>
                <w:rFonts w:eastAsia="Calibri"/>
                <w:szCs w:val="22"/>
              </w:rPr>
              <w:t>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062B" w14:textId="2099DBCD" w:rsidR="004937E6" w:rsidRPr="00D26542"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97AE3" w14:textId="0237F83A" w:rsidR="004937E6" w:rsidRPr="00D26542" w:rsidRDefault="004937E6" w:rsidP="004937E6">
            <w:pPr>
              <w:jc w:val="right"/>
              <w:rPr>
                <w:rFonts w:eastAsia="Calibri"/>
                <w:szCs w:val="22"/>
              </w:rPr>
            </w:pPr>
            <w:r w:rsidRPr="00AF188E">
              <w:rPr>
                <w:rFonts w:eastAsia="Calibri"/>
                <w:szCs w:val="22"/>
              </w:rPr>
              <w:t xml:space="preserve"> 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1314" w14:textId="36729C6A" w:rsidR="004937E6" w:rsidRPr="00D26542"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E471" w14:textId="78841C8C" w:rsidR="004937E6" w:rsidRPr="00D26542" w:rsidRDefault="004937E6" w:rsidP="004937E6">
            <w:pPr>
              <w:jc w:val="center"/>
              <w:rPr>
                <w:rFonts w:eastAsia="Calibri"/>
                <w:szCs w:val="22"/>
              </w:rPr>
            </w:pPr>
            <w:r w:rsidRPr="00AF188E">
              <w:rPr>
                <w:rFonts w:eastAsia="Calibri"/>
                <w:szCs w:val="22"/>
              </w:rPr>
              <w:t xml:space="preserve"> </w:t>
            </w: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1CBEC2" w14:textId="0AA869AC" w:rsidR="004937E6" w:rsidRPr="00D26542" w:rsidRDefault="004937E6" w:rsidP="004937E6">
            <w:pPr>
              <w:jc w:val="center"/>
              <w:rPr>
                <w:rFonts w:eastAsia="Calibri"/>
                <w:szCs w:val="22"/>
              </w:rPr>
            </w:pPr>
            <w:r w:rsidRPr="00AF188E">
              <w:rPr>
                <w:rFonts w:eastAsia="Calibri"/>
                <w:szCs w:val="22"/>
              </w:rPr>
              <w:t>4400-6804-9132</w:t>
            </w:r>
          </w:p>
        </w:tc>
      </w:tr>
      <w:tr w:rsidR="004937E6" w:rsidRPr="00D26542" w14:paraId="6B30BF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8F0678"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807B4" w14:textId="3BFA7158" w:rsidR="004937E6" w:rsidRPr="00D26542" w:rsidRDefault="004937E6" w:rsidP="004937E6">
            <w:pPr>
              <w:rPr>
                <w:rFonts w:eastAsia="Calibri"/>
                <w:szCs w:val="22"/>
              </w:rPr>
            </w:pPr>
            <w:r w:rsidRPr="00AF188E">
              <w:rPr>
                <w:rFonts w:eastAsia="Calibri"/>
                <w:szCs w:val="22"/>
              </w:rPr>
              <w:t>ku76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4C63A0" w14:textId="1F00BE1D" w:rsidR="004937E6" w:rsidRPr="00D26542" w:rsidRDefault="004937E6" w:rsidP="004937E6">
            <w:pPr>
              <w:rPr>
                <w:rFonts w:eastAsia="Calibri"/>
                <w:szCs w:val="22"/>
              </w:rPr>
            </w:pPr>
            <w:r w:rsidRPr="00AF188E">
              <w:rPr>
                <w:rFonts w:eastAsia="Calibri"/>
                <w:szCs w:val="22"/>
              </w:rPr>
              <w:t>Privažiuojamasis kelias prie Staškūniškio tvenkinio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96C5CB" w14:textId="1E5A8955" w:rsidR="004937E6" w:rsidRPr="00D26542" w:rsidRDefault="004937E6" w:rsidP="004937E6">
            <w:pPr>
              <w:jc w:val="right"/>
              <w:rPr>
                <w:rFonts w:eastAsia="Calibri"/>
                <w:szCs w:val="22"/>
              </w:rPr>
            </w:pPr>
            <w:r w:rsidRPr="00AF188E">
              <w:rPr>
                <w:rFonts w:eastAsia="Calibri"/>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EE053" w14:textId="1FF0162D" w:rsidR="004937E6" w:rsidRPr="00D26542"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0B95B" w14:textId="1639CFDB" w:rsidR="004937E6" w:rsidRPr="00D26542" w:rsidRDefault="004937E6" w:rsidP="004937E6">
            <w:pPr>
              <w:jc w:val="right"/>
              <w:rPr>
                <w:rFonts w:eastAsia="Calibri"/>
                <w:szCs w:val="22"/>
              </w:rPr>
            </w:pPr>
            <w:r w:rsidRPr="00AF188E">
              <w:rPr>
                <w:rFonts w:eastAsia="Calibri"/>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38C70" w14:textId="4FE4F36C" w:rsidR="004937E6" w:rsidRPr="00D26542" w:rsidRDefault="004937E6" w:rsidP="004937E6">
            <w:pPr>
              <w:jc w:val="right"/>
              <w:rPr>
                <w:rFonts w:eastAsia="Calibri"/>
                <w:strike/>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56E5" w14:textId="53AB741B" w:rsidR="004937E6" w:rsidRPr="00D26542"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553722" w14:textId="48154E1C" w:rsidR="004937E6" w:rsidRPr="00D26542" w:rsidRDefault="004937E6" w:rsidP="004937E6">
            <w:pPr>
              <w:jc w:val="center"/>
              <w:rPr>
                <w:rFonts w:eastAsia="Calibri"/>
                <w:szCs w:val="22"/>
              </w:rPr>
            </w:pPr>
            <w:r w:rsidRPr="00AF188E">
              <w:rPr>
                <w:rFonts w:eastAsia="Calibri"/>
                <w:szCs w:val="22"/>
              </w:rPr>
              <w:t>4400-6313-5048</w:t>
            </w:r>
          </w:p>
        </w:tc>
      </w:tr>
      <w:tr w:rsidR="004937E6" w:rsidRPr="00D26542" w14:paraId="01E3BE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3787F8" w14:textId="77777777" w:rsidR="004937E6" w:rsidRPr="00D26542"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7FE27" w14:textId="7D9BDBA8" w:rsidR="004937E6" w:rsidRPr="00D26542" w:rsidRDefault="004937E6" w:rsidP="004937E6">
            <w:pPr>
              <w:rPr>
                <w:rFonts w:eastAsia="Calibri"/>
                <w:szCs w:val="22"/>
              </w:rPr>
            </w:pPr>
            <w:r w:rsidRPr="00AF188E">
              <w:rPr>
                <w:rFonts w:eastAsia="Calibri"/>
                <w:szCs w:val="22"/>
              </w:rPr>
              <w:t>ku77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8DD577" w14:textId="3451C258" w:rsidR="004937E6" w:rsidRPr="00D26542" w:rsidRDefault="004937E6" w:rsidP="004937E6">
            <w:pPr>
              <w:rPr>
                <w:rFonts w:eastAsia="Calibri"/>
                <w:szCs w:val="22"/>
              </w:rPr>
            </w:pPr>
            <w:r w:rsidRPr="00AF188E">
              <w:rPr>
                <w:rFonts w:eastAsia="Calibri"/>
                <w:szCs w:val="22"/>
              </w:rPr>
              <w:t>Pravažiuojamasis kelias nuo Staškūniškio tvenkinio iki Sargūnų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431204" w14:textId="7BEA35D4" w:rsidR="004937E6" w:rsidRPr="00D26542" w:rsidRDefault="004937E6" w:rsidP="004937E6">
            <w:pPr>
              <w:jc w:val="right"/>
              <w:rPr>
                <w:rFonts w:eastAsia="Calibri"/>
                <w:szCs w:val="22"/>
              </w:rPr>
            </w:pPr>
            <w:r w:rsidRPr="00AF188E">
              <w:rPr>
                <w:rFonts w:eastAsia="Calibri"/>
                <w:szCs w:val="22"/>
              </w:rPr>
              <w:t xml:space="preserve"> 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710DA" w14:textId="5FA6B7FD" w:rsidR="004937E6" w:rsidRPr="00D26542"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E3629" w14:textId="3D8A3D8D" w:rsidR="004937E6" w:rsidRPr="00D26542" w:rsidRDefault="004937E6" w:rsidP="004937E6">
            <w:pPr>
              <w:jc w:val="right"/>
              <w:rPr>
                <w:rFonts w:eastAsia="Calibri"/>
                <w:szCs w:val="22"/>
              </w:rPr>
            </w:pPr>
            <w:r w:rsidRPr="00AF188E">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C13A" w14:textId="65C92525" w:rsidR="004937E6" w:rsidRPr="00D26542" w:rsidRDefault="004937E6" w:rsidP="004937E6">
            <w:pPr>
              <w:jc w:val="right"/>
              <w:rPr>
                <w:rFonts w:eastAsia="Calibri"/>
                <w:strike/>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18AFC" w14:textId="3630A9B8" w:rsidR="004937E6" w:rsidRPr="00D26542"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DDD93C" w14:textId="0905F62E" w:rsidR="004937E6" w:rsidRPr="00D26542" w:rsidRDefault="004937E6" w:rsidP="004937E6">
            <w:pPr>
              <w:jc w:val="center"/>
              <w:rPr>
                <w:rFonts w:eastAsia="Calibri"/>
                <w:szCs w:val="22"/>
              </w:rPr>
            </w:pPr>
            <w:r w:rsidRPr="00AF188E">
              <w:rPr>
                <w:rFonts w:eastAsia="Calibri"/>
                <w:szCs w:val="22"/>
              </w:rPr>
              <w:t>4400-6455-4420</w:t>
            </w:r>
          </w:p>
        </w:tc>
      </w:tr>
      <w:tr w:rsidR="004937E6" w:rsidRPr="008434B3" w14:paraId="56A1B2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FD9CE3"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78667D" w14:textId="619B0F43" w:rsidR="004937E6" w:rsidRPr="008434B3" w:rsidRDefault="004937E6" w:rsidP="004937E6">
            <w:pPr>
              <w:rPr>
                <w:rFonts w:eastAsia="Calibri"/>
                <w:szCs w:val="22"/>
              </w:rPr>
            </w:pPr>
            <w:r w:rsidRPr="00AF188E">
              <w:rPr>
                <w:rFonts w:eastAsia="Calibri"/>
                <w:szCs w:val="22"/>
              </w:rPr>
              <w:t>ku78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00B8D5" w14:textId="26FFC685" w:rsidR="004937E6" w:rsidRPr="008434B3" w:rsidRDefault="004937E6" w:rsidP="004937E6">
            <w:pPr>
              <w:rPr>
                <w:rFonts w:eastAsia="Calibri"/>
                <w:szCs w:val="22"/>
              </w:rPr>
            </w:pPr>
            <w:r w:rsidRPr="00AF188E">
              <w:rPr>
                <w:rFonts w:eastAsia="Calibri"/>
                <w:szCs w:val="22"/>
              </w:rPr>
              <w:t xml:space="preserve">Pravažiuojamasis kelias nuo Žemaitkiemio g., </w:t>
            </w:r>
            <w:proofErr w:type="spellStart"/>
            <w:r w:rsidRPr="00AF188E">
              <w:rPr>
                <w:rFonts w:eastAsia="Calibri"/>
                <w:szCs w:val="22"/>
              </w:rPr>
              <w:t>Rundžių</w:t>
            </w:r>
            <w:proofErr w:type="spellEnd"/>
            <w:r w:rsidRPr="00AF188E">
              <w:rPr>
                <w:rFonts w:eastAsia="Calibri"/>
                <w:szCs w:val="22"/>
              </w:rPr>
              <w:t xml:space="preserve"> k. iki Žemaitkiemio mstl., Ukmergės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BF7AAC" w14:textId="01783089" w:rsidR="004937E6" w:rsidRPr="008434B3" w:rsidRDefault="004937E6" w:rsidP="004937E6">
            <w:pPr>
              <w:jc w:val="right"/>
              <w:rPr>
                <w:rFonts w:eastAsia="Calibri"/>
                <w:szCs w:val="22"/>
              </w:rPr>
            </w:pPr>
            <w:r w:rsidRPr="00AF188E">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21AA2" w14:textId="174566BC"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4A652" w14:textId="2946EFCE" w:rsidR="004937E6" w:rsidRPr="008434B3" w:rsidRDefault="004937E6" w:rsidP="004937E6">
            <w:pPr>
              <w:jc w:val="right"/>
              <w:rPr>
                <w:rFonts w:eastAsia="Calibri"/>
                <w:szCs w:val="22"/>
              </w:rPr>
            </w:pPr>
            <w:r w:rsidRPr="00AF188E">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8017" w14:textId="0E1E8D4D"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7C633" w14:textId="6399E53D" w:rsidR="004937E6" w:rsidRPr="008434B3" w:rsidRDefault="004937E6" w:rsidP="004937E6">
            <w:pPr>
              <w:jc w:val="center"/>
              <w:rPr>
                <w:rFonts w:eastAsia="Calibri"/>
                <w:szCs w:val="22"/>
              </w:rPr>
            </w:pPr>
            <w:r w:rsidRPr="00AF188E">
              <w:rPr>
                <w:rFonts w:eastAsia="Calibri"/>
                <w:szCs w:val="22"/>
              </w:rPr>
              <w:t xml:space="preserve"> </w:t>
            </w:r>
            <w:proofErr w:type="spellStart"/>
            <w:r w:rsidRPr="00AF188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6B762F" w14:textId="676C6D94" w:rsidR="004937E6" w:rsidRPr="008434B3" w:rsidRDefault="004937E6" w:rsidP="004937E6">
            <w:pPr>
              <w:jc w:val="center"/>
              <w:rPr>
                <w:rFonts w:eastAsia="Calibri"/>
                <w:szCs w:val="22"/>
              </w:rPr>
            </w:pPr>
            <w:r w:rsidRPr="00AF188E">
              <w:rPr>
                <w:rFonts w:eastAsia="Calibri"/>
                <w:szCs w:val="22"/>
              </w:rPr>
              <w:t>4400-6447-1776</w:t>
            </w:r>
          </w:p>
        </w:tc>
      </w:tr>
      <w:tr w:rsidR="004937E6" w:rsidRPr="008434B3" w14:paraId="2D03F3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58385C"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76D400" w14:textId="3ECF9CFB" w:rsidR="004937E6" w:rsidRPr="008434B3" w:rsidRDefault="004937E6" w:rsidP="004937E6">
            <w:pPr>
              <w:rPr>
                <w:rFonts w:eastAsia="Calibri"/>
                <w:szCs w:val="22"/>
              </w:rPr>
            </w:pPr>
            <w:r w:rsidRPr="00AF188E">
              <w:rPr>
                <w:rFonts w:eastAsia="Calibri"/>
                <w:szCs w:val="22"/>
              </w:rPr>
              <w:t>ku79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AFCEC7" w14:textId="7282CE25" w:rsidR="004937E6" w:rsidRPr="008434B3" w:rsidRDefault="004937E6" w:rsidP="004937E6">
            <w:pPr>
              <w:rPr>
                <w:rFonts w:eastAsia="Calibri"/>
                <w:szCs w:val="22"/>
              </w:rPr>
            </w:pPr>
            <w:r w:rsidRPr="00AF188E">
              <w:rPr>
                <w:rFonts w:eastAsia="Calibri"/>
                <w:szCs w:val="22"/>
              </w:rPr>
              <w:t>Privažiuojamasis kelias prie Gudelių k. nuo kelio Nr. 1201 (</w:t>
            </w:r>
            <w:proofErr w:type="spellStart"/>
            <w:r w:rsidRPr="00AF188E">
              <w:rPr>
                <w:rFonts w:eastAsia="Calibri"/>
                <w:szCs w:val="22"/>
              </w:rPr>
              <w:t>Pavirinčių</w:t>
            </w:r>
            <w:proofErr w:type="spellEnd"/>
            <w:r w:rsidRPr="00AF188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9C8CC6" w14:textId="5E36C9B9" w:rsidR="004937E6" w:rsidRPr="008434B3" w:rsidRDefault="004937E6" w:rsidP="004937E6">
            <w:pPr>
              <w:jc w:val="right"/>
              <w:rPr>
                <w:rFonts w:eastAsia="Calibri"/>
                <w:szCs w:val="22"/>
              </w:rPr>
            </w:pPr>
            <w:r w:rsidRPr="00AF188E">
              <w:rPr>
                <w:rFonts w:eastAsia="Calibri"/>
                <w:szCs w:val="22"/>
              </w:rPr>
              <w:t xml:space="preserve"> 2091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151A9" w14:textId="6131F417"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6900B" w14:textId="1AD226C0" w:rsidR="004937E6" w:rsidRPr="008434B3" w:rsidRDefault="004937E6" w:rsidP="004937E6">
            <w:pPr>
              <w:jc w:val="right"/>
              <w:rPr>
                <w:rFonts w:eastAsia="Calibri"/>
                <w:szCs w:val="22"/>
              </w:rPr>
            </w:pPr>
            <w:r w:rsidRPr="00AF188E">
              <w:rPr>
                <w:rFonts w:eastAsia="Calibri"/>
                <w:szCs w:val="22"/>
              </w:rPr>
              <w:t>2091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0D30F" w14:textId="3104C3EA" w:rsidR="004937E6" w:rsidRPr="008434B3" w:rsidRDefault="004937E6" w:rsidP="004937E6">
            <w:pPr>
              <w:jc w:val="right"/>
              <w:rPr>
                <w:rFonts w:eastAsia="Calibri"/>
                <w:strike/>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DB0DB" w14:textId="1502BF25" w:rsidR="004937E6" w:rsidRPr="008434B3"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F55A97" w14:textId="77777777" w:rsidR="004937E6" w:rsidRPr="00AF188E" w:rsidRDefault="004937E6" w:rsidP="004937E6">
            <w:pPr>
              <w:jc w:val="center"/>
              <w:rPr>
                <w:rFonts w:eastAsia="Calibri"/>
                <w:szCs w:val="22"/>
              </w:rPr>
            </w:pPr>
            <w:r w:rsidRPr="00AF188E">
              <w:rPr>
                <w:rFonts w:eastAsia="Calibri"/>
                <w:szCs w:val="22"/>
              </w:rPr>
              <w:t>4400-6381-1656</w:t>
            </w:r>
          </w:p>
          <w:p w14:paraId="36A68332" w14:textId="4FA128A6" w:rsidR="004937E6" w:rsidRPr="008434B3" w:rsidRDefault="004937E6" w:rsidP="004937E6">
            <w:pPr>
              <w:jc w:val="center"/>
              <w:rPr>
                <w:rFonts w:eastAsia="Calibri"/>
                <w:szCs w:val="22"/>
              </w:rPr>
            </w:pPr>
            <w:r w:rsidRPr="00AF188E">
              <w:rPr>
                <w:rFonts w:eastAsia="Calibri"/>
                <w:szCs w:val="22"/>
              </w:rPr>
              <w:t>4400-6381-1401</w:t>
            </w:r>
          </w:p>
        </w:tc>
      </w:tr>
      <w:tr w:rsidR="004937E6" w:rsidRPr="008434B3" w14:paraId="6C00E75B" w14:textId="77777777" w:rsidTr="00AC0CD7">
        <w:trPr>
          <w:trHeight w:val="828"/>
          <w:jc w:val="center"/>
        </w:trPr>
        <w:tc>
          <w:tcPr>
            <w:tcW w:w="960" w:type="dxa"/>
            <w:tcBorders>
              <w:top w:val="single" w:sz="4" w:space="0" w:color="auto"/>
              <w:left w:val="single" w:sz="12" w:space="0" w:color="auto"/>
              <w:right w:val="single" w:sz="4" w:space="0" w:color="auto"/>
            </w:tcBorders>
            <w:vAlign w:val="center"/>
          </w:tcPr>
          <w:p w14:paraId="0BA14347"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449EC319" w14:textId="6953B889" w:rsidR="004937E6" w:rsidRPr="008434B3" w:rsidRDefault="004937E6" w:rsidP="004937E6">
            <w:pPr>
              <w:rPr>
                <w:rFonts w:eastAsia="Calibri"/>
                <w:szCs w:val="22"/>
              </w:rPr>
            </w:pPr>
            <w:r w:rsidRPr="00AF188E">
              <w:rPr>
                <w:rFonts w:eastAsia="Calibri"/>
                <w:szCs w:val="22"/>
              </w:rPr>
              <w:t>ku80</w:t>
            </w:r>
          </w:p>
        </w:tc>
        <w:tc>
          <w:tcPr>
            <w:tcW w:w="4412" w:type="dxa"/>
            <w:tcBorders>
              <w:top w:val="single" w:sz="4" w:space="0" w:color="auto"/>
              <w:left w:val="single" w:sz="4" w:space="0" w:color="auto"/>
              <w:right w:val="single" w:sz="4" w:space="0" w:color="auto"/>
            </w:tcBorders>
            <w:vAlign w:val="center"/>
            <w:hideMark/>
          </w:tcPr>
          <w:p w14:paraId="19AF7ACA" w14:textId="353ADBF7" w:rsidR="004937E6" w:rsidRPr="008434B3" w:rsidRDefault="004937E6" w:rsidP="004937E6">
            <w:pPr>
              <w:rPr>
                <w:rFonts w:eastAsia="Calibri"/>
                <w:szCs w:val="22"/>
              </w:rPr>
            </w:pPr>
            <w:r w:rsidRPr="00AF188E">
              <w:rPr>
                <w:rFonts w:eastAsia="Calibri"/>
                <w:szCs w:val="22"/>
              </w:rPr>
              <w:t>Pravažiuojamasis kelias nuo Malūno g., Staškūniškio k. iki Džiugų k., Kavarsko sen.</w:t>
            </w:r>
          </w:p>
        </w:tc>
        <w:tc>
          <w:tcPr>
            <w:tcW w:w="1147" w:type="dxa"/>
            <w:tcBorders>
              <w:top w:val="single" w:sz="4" w:space="0" w:color="auto"/>
              <w:left w:val="single" w:sz="4" w:space="0" w:color="auto"/>
              <w:right w:val="single" w:sz="4" w:space="0" w:color="auto"/>
            </w:tcBorders>
            <w:vAlign w:val="center"/>
            <w:hideMark/>
          </w:tcPr>
          <w:p w14:paraId="7C064FA7" w14:textId="0446CD7F" w:rsidR="004937E6" w:rsidRPr="008434B3" w:rsidRDefault="004937E6" w:rsidP="004937E6">
            <w:pPr>
              <w:jc w:val="right"/>
              <w:rPr>
                <w:rFonts w:eastAsia="Calibri"/>
                <w:szCs w:val="22"/>
              </w:rPr>
            </w:pPr>
            <w:r w:rsidRPr="00AF188E">
              <w:rPr>
                <w:rFonts w:eastAsia="Calibri"/>
                <w:szCs w:val="22"/>
              </w:rPr>
              <w:t xml:space="preserve"> 264</w:t>
            </w:r>
          </w:p>
        </w:tc>
        <w:tc>
          <w:tcPr>
            <w:tcW w:w="1133" w:type="dxa"/>
            <w:tcBorders>
              <w:top w:val="single" w:sz="4" w:space="0" w:color="auto"/>
              <w:left w:val="single" w:sz="4" w:space="0" w:color="auto"/>
              <w:right w:val="single" w:sz="4" w:space="0" w:color="auto"/>
            </w:tcBorders>
            <w:vAlign w:val="center"/>
            <w:hideMark/>
          </w:tcPr>
          <w:p w14:paraId="192AA352" w14:textId="3CCDDA32" w:rsidR="004937E6" w:rsidRPr="008434B3" w:rsidRDefault="004937E6" w:rsidP="004937E6">
            <w:pPr>
              <w:jc w:val="right"/>
              <w:rPr>
                <w:rFonts w:eastAsia="Calibri"/>
                <w:szCs w:val="22"/>
              </w:rPr>
            </w:pPr>
            <w:r w:rsidRPr="00AF188E">
              <w:rPr>
                <w:rFonts w:eastAsia="Calibri"/>
                <w:szCs w:val="22"/>
              </w:rPr>
              <w:t>1</w:t>
            </w:r>
          </w:p>
        </w:tc>
        <w:tc>
          <w:tcPr>
            <w:tcW w:w="1133" w:type="dxa"/>
            <w:tcBorders>
              <w:top w:val="single" w:sz="4" w:space="0" w:color="auto"/>
              <w:left w:val="single" w:sz="4" w:space="0" w:color="auto"/>
              <w:right w:val="single" w:sz="4" w:space="0" w:color="auto"/>
            </w:tcBorders>
            <w:vAlign w:val="center"/>
            <w:hideMark/>
          </w:tcPr>
          <w:p w14:paraId="13C838C3" w14:textId="51167C6F" w:rsidR="004937E6" w:rsidRPr="008434B3" w:rsidRDefault="004937E6" w:rsidP="004937E6">
            <w:pPr>
              <w:jc w:val="right"/>
              <w:rPr>
                <w:rFonts w:eastAsia="Calibri"/>
                <w:szCs w:val="22"/>
              </w:rPr>
            </w:pPr>
            <w:r w:rsidRPr="00AF188E">
              <w:rPr>
                <w:rFonts w:eastAsia="Calibri"/>
                <w:szCs w:val="22"/>
              </w:rPr>
              <w:t>263</w:t>
            </w:r>
          </w:p>
        </w:tc>
        <w:tc>
          <w:tcPr>
            <w:tcW w:w="1133" w:type="dxa"/>
            <w:tcBorders>
              <w:top w:val="single" w:sz="4" w:space="0" w:color="auto"/>
              <w:left w:val="single" w:sz="4" w:space="0" w:color="auto"/>
              <w:right w:val="single" w:sz="4" w:space="0" w:color="auto"/>
            </w:tcBorders>
            <w:vAlign w:val="center"/>
            <w:hideMark/>
          </w:tcPr>
          <w:p w14:paraId="03365E9F" w14:textId="20A05FB0"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2A78EED2" w14:textId="77777777" w:rsidR="004937E6" w:rsidRPr="00AF188E" w:rsidRDefault="004937E6" w:rsidP="004937E6">
            <w:pPr>
              <w:jc w:val="center"/>
              <w:rPr>
                <w:rFonts w:eastAsia="Calibri"/>
                <w:szCs w:val="22"/>
              </w:rPr>
            </w:pPr>
            <w:r w:rsidRPr="00AF188E">
              <w:rPr>
                <w:rFonts w:eastAsia="Calibri"/>
                <w:szCs w:val="22"/>
              </w:rPr>
              <w:t xml:space="preserve"> </w:t>
            </w:r>
            <w:proofErr w:type="spellStart"/>
            <w:r w:rsidRPr="00AF188E">
              <w:rPr>
                <w:rFonts w:eastAsia="Calibri"/>
                <w:szCs w:val="22"/>
              </w:rPr>
              <w:t>IVv</w:t>
            </w:r>
            <w:proofErr w:type="spellEnd"/>
          </w:p>
          <w:p w14:paraId="57D89BB4" w14:textId="7C6EA941" w:rsidR="004937E6" w:rsidRPr="008434B3"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right w:val="single" w:sz="12" w:space="0" w:color="auto"/>
            </w:tcBorders>
            <w:vAlign w:val="center"/>
            <w:hideMark/>
          </w:tcPr>
          <w:p w14:paraId="4EDCA0FB" w14:textId="77777777" w:rsidR="004937E6" w:rsidRPr="00AF188E" w:rsidRDefault="004937E6" w:rsidP="004937E6">
            <w:pPr>
              <w:jc w:val="center"/>
              <w:rPr>
                <w:rFonts w:eastAsia="Calibri"/>
                <w:szCs w:val="22"/>
              </w:rPr>
            </w:pPr>
            <w:r w:rsidRPr="00AF188E">
              <w:rPr>
                <w:rFonts w:eastAsia="Calibri"/>
                <w:szCs w:val="22"/>
              </w:rPr>
              <w:t>4400-6450-6987</w:t>
            </w:r>
          </w:p>
          <w:p w14:paraId="2BDA2D19" w14:textId="01189873" w:rsidR="004937E6" w:rsidRPr="008434B3" w:rsidRDefault="004937E6" w:rsidP="004937E6">
            <w:pPr>
              <w:jc w:val="center"/>
              <w:rPr>
                <w:rFonts w:eastAsia="Calibri"/>
                <w:szCs w:val="22"/>
              </w:rPr>
            </w:pPr>
            <w:r w:rsidRPr="00AF188E">
              <w:rPr>
                <w:rFonts w:eastAsia="Calibri"/>
                <w:szCs w:val="22"/>
              </w:rPr>
              <w:t>4400-6450-6998</w:t>
            </w:r>
          </w:p>
        </w:tc>
      </w:tr>
      <w:tr w:rsidR="004937E6" w:rsidRPr="008434B3" w14:paraId="27CD1F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B86EA3"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968AA" w14:textId="54566A82" w:rsidR="004937E6" w:rsidRPr="008434B3" w:rsidRDefault="004937E6" w:rsidP="004937E6">
            <w:pPr>
              <w:rPr>
                <w:rFonts w:eastAsia="Calibri"/>
                <w:szCs w:val="22"/>
              </w:rPr>
            </w:pPr>
            <w:r w:rsidRPr="00AF188E">
              <w:rPr>
                <w:rFonts w:eastAsia="Calibri"/>
                <w:szCs w:val="22"/>
              </w:rPr>
              <w:t>ku81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B10890" w14:textId="5D943CCB" w:rsidR="004937E6" w:rsidRPr="008434B3" w:rsidRDefault="004937E6" w:rsidP="004937E6">
            <w:pPr>
              <w:rPr>
                <w:rFonts w:eastAsia="Calibri"/>
                <w:szCs w:val="22"/>
              </w:rPr>
            </w:pPr>
            <w:r w:rsidRPr="00AF188E">
              <w:rPr>
                <w:rFonts w:eastAsia="Calibri"/>
                <w:szCs w:val="22"/>
              </w:rPr>
              <w:t>Pravažiuojamasis kelias nuo kelio Nr. 1201 iki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A26F1A" w14:textId="13FC36D7" w:rsidR="004937E6" w:rsidRPr="008434B3" w:rsidRDefault="004937E6" w:rsidP="004937E6">
            <w:pPr>
              <w:jc w:val="right"/>
              <w:rPr>
                <w:rFonts w:eastAsia="Calibri"/>
                <w:szCs w:val="22"/>
              </w:rPr>
            </w:pPr>
            <w:r w:rsidRPr="00AF188E">
              <w:rPr>
                <w:rFonts w:eastAsia="Calibri"/>
                <w:szCs w:val="22"/>
              </w:rPr>
              <w:t> 787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D1CC5" w14:textId="548B672E"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BA15" w14:textId="04E41931" w:rsidR="004937E6" w:rsidRPr="008434B3" w:rsidRDefault="004937E6" w:rsidP="004937E6">
            <w:pPr>
              <w:jc w:val="right"/>
              <w:rPr>
                <w:rFonts w:eastAsia="Calibri"/>
                <w:szCs w:val="22"/>
              </w:rPr>
            </w:pPr>
            <w:r w:rsidRPr="00AF188E">
              <w:rPr>
                <w:rFonts w:eastAsia="Calibri"/>
                <w:szCs w:val="22"/>
              </w:rPr>
              <w:t xml:space="preserve"> 787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0B609" w14:textId="4FEA2852"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43B3B" w14:textId="245E76B9" w:rsidR="004937E6" w:rsidRPr="008434B3"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01169B" w14:textId="51A4E506" w:rsidR="004937E6" w:rsidRPr="008434B3" w:rsidRDefault="004937E6" w:rsidP="004937E6">
            <w:pPr>
              <w:jc w:val="center"/>
              <w:rPr>
                <w:rFonts w:eastAsia="Calibri"/>
                <w:szCs w:val="22"/>
              </w:rPr>
            </w:pPr>
            <w:r w:rsidRPr="00AF188E">
              <w:rPr>
                <w:rFonts w:eastAsia="Calibri"/>
                <w:szCs w:val="22"/>
              </w:rPr>
              <w:t>4400-6462-3972</w:t>
            </w:r>
          </w:p>
        </w:tc>
      </w:tr>
      <w:tr w:rsidR="004937E6" w:rsidRPr="008434B3" w14:paraId="40ED84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4935F1"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722D0" w14:textId="2F6AD814" w:rsidR="004937E6" w:rsidRPr="008434B3" w:rsidRDefault="004937E6" w:rsidP="004937E6">
            <w:pPr>
              <w:rPr>
                <w:rFonts w:eastAsia="Calibri"/>
                <w:szCs w:val="22"/>
              </w:rPr>
            </w:pPr>
            <w:r w:rsidRPr="00AF188E">
              <w:rPr>
                <w:rFonts w:eastAsia="Calibri"/>
                <w:szCs w:val="22"/>
              </w:rPr>
              <w:t>ku82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EF4B3F" w14:textId="0EDFE4EC" w:rsidR="004937E6" w:rsidRPr="008434B3" w:rsidRDefault="004937E6" w:rsidP="004937E6">
            <w:pPr>
              <w:rPr>
                <w:rFonts w:eastAsia="Calibri"/>
                <w:szCs w:val="22"/>
              </w:rPr>
            </w:pPr>
            <w:r w:rsidRPr="00AF188E">
              <w:rPr>
                <w:rFonts w:eastAsia="Calibri"/>
                <w:szCs w:val="22"/>
              </w:rPr>
              <w:t>Pravažiuojamasis kelias nuo kelio Nr. 1225 iki S. Kairio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269DE2" w14:textId="354E61D9" w:rsidR="004937E6" w:rsidRPr="008434B3" w:rsidRDefault="004937E6" w:rsidP="004937E6">
            <w:pPr>
              <w:jc w:val="right"/>
              <w:rPr>
                <w:rFonts w:eastAsia="Calibri"/>
                <w:szCs w:val="22"/>
              </w:rPr>
            </w:pPr>
            <w:r w:rsidRPr="00AF188E">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3B374" w14:textId="4BEE1BFA"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4681" w14:textId="02D03551" w:rsidR="004937E6" w:rsidRPr="008434B3" w:rsidRDefault="004937E6" w:rsidP="004937E6">
            <w:pPr>
              <w:jc w:val="right"/>
              <w:rPr>
                <w:rFonts w:eastAsia="Calibri"/>
                <w:szCs w:val="22"/>
              </w:rPr>
            </w:pPr>
            <w:r w:rsidRPr="00AF188E">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582C7" w14:textId="1CF24F4F" w:rsidR="004937E6" w:rsidRPr="008434B3" w:rsidRDefault="004937E6" w:rsidP="004937E6">
            <w:pPr>
              <w:jc w:val="right"/>
              <w:rPr>
                <w:rFonts w:eastAsia="Calibri"/>
                <w:strike/>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6E3D0" w14:textId="26996238" w:rsidR="004937E6" w:rsidRPr="008434B3"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0E5C09" w14:textId="41C05094" w:rsidR="004937E6" w:rsidRPr="008434B3" w:rsidRDefault="004937E6" w:rsidP="004937E6">
            <w:pPr>
              <w:jc w:val="center"/>
              <w:rPr>
                <w:rFonts w:eastAsia="Calibri"/>
                <w:szCs w:val="22"/>
              </w:rPr>
            </w:pPr>
            <w:r w:rsidRPr="00AF188E">
              <w:rPr>
                <w:rFonts w:eastAsia="Calibri"/>
                <w:szCs w:val="22"/>
              </w:rPr>
              <w:t>4400-5679-7016</w:t>
            </w:r>
          </w:p>
        </w:tc>
      </w:tr>
      <w:tr w:rsidR="004937E6" w:rsidRPr="008434B3" w14:paraId="17C0CA2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1293FA"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3CA05" w14:textId="76CAF1E6" w:rsidR="004937E6" w:rsidRPr="008434B3" w:rsidRDefault="004937E6" w:rsidP="004937E6">
            <w:pPr>
              <w:rPr>
                <w:rFonts w:eastAsia="Calibri"/>
                <w:szCs w:val="22"/>
              </w:rPr>
            </w:pPr>
            <w:r w:rsidRPr="00AF188E">
              <w:rPr>
                <w:rFonts w:eastAsia="Calibri"/>
                <w:szCs w:val="22"/>
              </w:rPr>
              <w:t>ku83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29E062" w14:textId="6C56DAAD" w:rsidR="004937E6" w:rsidRPr="008434B3" w:rsidRDefault="004937E6" w:rsidP="004937E6">
            <w:pPr>
              <w:rPr>
                <w:rFonts w:eastAsia="Calibri"/>
                <w:szCs w:val="22"/>
              </w:rPr>
            </w:pPr>
            <w:r w:rsidRPr="00AF188E">
              <w:rPr>
                <w:rFonts w:eastAsia="Calibri"/>
                <w:szCs w:val="22"/>
              </w:rPr>
              <w:t xml:space="preserve">Privažiuojamasis kelias nuo kelio Nr. A6 iki </w:t>
            </w:r>
            <w:proofErr w:type="spellStart"/>
            <w:r w:rsidRPr="00AF188E">
              <w:rPr>
                <w:rFonts w:eastAsia="Calibri"/>
                <w:szCs w:val="22"/>
              </w:rPr>
              <w:t>Užušilių</w:t>
            </w:r>
            <w:proofErr w:type="spellEnd"/>
            <w:r w:rsidRPr="00AF188E">
              <w:rPr>
                <w:rFonts w:eastAsia="Calibri"/>
                <w:szCs w:val="22"/>
              </w:rPr>
              <w:t xml:space="preserve"> k. miško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91DCC7" w14:textId="129E3D67" w:rsidR="004937E6" w:rsidRPr="008434B3" w:rsidRDefault="004937E6" w:rsidP="004937E6">
            <w:pPr>
              <w:jc w:val="right"/>
              <w:rPr>
                <w:rFonts w:eastAsia="Calibri"/>
                <w:szCs w:val="22"/>
              </w:rPr>
            </w:pPr>
            <w:r w:rsidRPr="00AF188E">
              <w:rPr>
                <w:rFonts w:eastAsia="Calibri"/>
                <w:szCs w:val="22"/>
              </w:rPr>
              <w:t xml:space="preserve"> 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F9B95" w14:textId="18A2E05F"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5C13" w14:textId="2BABC397" w:rsidR="004937E6" w:rsidRPr="008434B3" w:rsidRDefault="004937E6" w:rsidP="004937E6">
            <w:pPr>
              <w:jc w:val="right"/>
              <w:rPr>
                <w:rFonts w:eastAsia="Calibri"/>
                <w:szCs w:val="22"/>
              </w:rPr>
            </w:pPr>
            <w:r w:rsidRPr="00AF188E">
              <w:rPr>
                <w:rFonts w:eastAsia="Calibri"/>
                <w:szCs w:val="22"/>
              </w:rPr>
              <w:t xml:space="preserve"> 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9208A" w14:textId="502814C7"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2D97" w14:textId="405EE525" w:rsidR="004937E6" w:rsidRPr="008434B3" w:rsidRDefault="004937E6" w:rsidP="004937E6">
            <w:pPr>
              <w:jc w:val="center"/>
              <w:rPr>
                <w:rFonts w:eastAsia="Calibri"/>
                <w:szCs w:val="22"/>
              </w:rPr>
            </w:pPr>
            <w:proofErr w:type="spellStart"/>
            <w:r w:rsidRPr="00AF188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2BE36D" w14:textId="21A48AD4" w:rsidR="004937E6" w:rsidRPr="008434B3" w:rsidRDefault="004937E6" w:rsidP="004937E6">
            <w:pPr>
              <w:jc w:val="center"/>
              <w:rPr>
                <w:rFonts w:eastAsia="Calibri"/>
                <w:szCs w:val="22"/>
              </w:rPr>
            </w:pPr>
            <w:r w:rsidRPr="00AF188E">
              <w:rPr>
                <w:rFonts w:eastAsia="Calibri"/>
                <w:szCs w:val="22"/>
              </w:rPr>
              <w:t>4400-6360-4193</w:t>
            </w:r>
          </w:p>
        </w:tc>
      </w:tr>
      <w:tr w:rsidR="004937E6" w:rsidRPr="008434B3" w14:paraId="65D0B6B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190AAB"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B38A9" w14:textId="7131C286" w:rsidR="004937E6" w:rsidRPr="008434B3" w:rsidRDefault="004937E6" w:rsidP="004937E6">
            <w:pPr>
              <w:rPr>
                <w:rFonts w:eastAsia="Calibri"/>
                <w:szCs w:val="22"/>
              </w:rPr>
            </w:pPr>
            <w:r w:rsidRPr="00AF188E">
              <w:rPr>
                <w:rFonts w:eastAsia="Calibri"/>
                <w:szCs w:val="22"/>
              </w:rPr>
              <w:t>ku84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796C81" w14:textId="395F46E2" w:rsidR="004937E6" w:rsidRPr="008434B3" w:rsidRDefault="004937E6" w:rsidP="004937E6">
            <w:pPr>
              <w:rPr>
                <w:rFonts w:eastAsia="Calibri"/>
                <w:szCs w:val="22"/>
              </w:rPr>
            </w:pPr>
            <w:r w:rsidRPr="00AF188E">
              <w:rPr>
                <w:rFonts w:eastAsia="Calibri"/>
                <w:szCs w:val="22"/>
              </w:rPr>
              <w:t>Kelias Nr. 1229–</w:t>
            </w:r>
            <w:proofErr w:type="spellStart"/>
            <w:r w:rsidRPr="00AF188E">
              <w:rPr>
                <w:rFonts w:eastAsia="Calibri"/>
                <w:szCs w:val="22"/>
              </w:rPr>
              <w:t>Auguškos</w:t>
            </w:r>
            <w:proofErr w:type="spellEnd"/>
            <w:r w:rsidRPr="00AF188E">
              <w:rPr>
                <w:rFonts w:eastAsia="Calibri"/>
                <w:szCs w:val="22"/>
              </w:rPr>
              <w:t>–</w:t>
            </w:r>
            <w:proofErr w:type="spellStart"/>
            <w:r w:rsidRPr="00AF188E">
              <w:rPr>
                <w:rFonts w:eastAsia="Calibri"/>
                <w:szCs w:val="22"/>
              </w:rPr>
              <w:t>Merečiškiai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7448B25" w14:textId="06FA7E49" w:rsidR="004937E6" w:rsidRPr="008434B3" w:rsidRDefault="004937E6" w:rsidP="004937E6">
            <w:pPr>
              <w:jc w:val="right"/>
              <w:rPr>
                <w:rFonts w:eastAsia="Calibri"/>
                <w:szCs w:val="22"/>
              </w:rPr>
            </w:pPr>
            <w:r w:rsidRPr="00AF188E">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AF510" w14:textId="62D8F459"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852DD" w14:textId="2CAAFCB7" w:rsidR="004937E6" w:rsidRPr="008434B3" w:rsidRDefault="004937E6" w:rsidP="004937E6">
            <w:pPr>
              <w:jc w:val="right"/>
              <w:rPr>
                <w:rFonts w:eastAsia="Calibri"/>
                <w:szCs w:val="22"/>
              </w:rPr>
            </w:pPr>
            <w:r w:rsidRPr="00AF188E">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F98EA" w14:textId="44EECB06"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A1E6D" w14:textId="57A6EE7B" w:rsidR="004937E6" w:rsidRPr="008434B3" w:rsidRDefault="004937E6" w:rsidP="004937E6">
            <w:pPr>
              <w:jc w:val="center"/>
              <w:rPr>
                <w:rFonts w:eastAsia="Calibri"/>
                <w:szCs w:val="22"/>
              </w:rPr>
            </w:pPr>
            <w:proofErr w:type="spellStart"/>
            <w:r w:rsidRPr="00AF188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5E1822" w14:textId="3F4AA5F1" w:rsidR="004937E6" w:rsidRPr="008434B3" w:rsidRDefault="004937E6" w:rsidP="004937E6">
            <w:pPr>
              <w:jc w:val="center"/>
              <w:rPr>
                <w:rFonts w:eastAsia="Calibri"/>
                <w:szCs w:val="22"/>
              </w:rPr>
            </w:pPr>
            <w:r w:rsidRPr="00AF188E">
              <w:rPr>
                <w:rFonts w:eastAsia="Calibri"/>
                <w:szCs w:val="22"/>
              </w:rPr>
              <w:t>-</w:t>
            </w:r>
          </w:p>
        </w:tc>
      </w:tr>
      <w:tr w:rsidR="004937E6" w:rsidRPr="008434B3" w14:paraId="5DFD8ED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FDF5E1"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CE6E17" w14:textId="2977B071" w:rsidR="004937E6" w:rsidRPr="008434B3" w:rsidRDefault="004937E6" w:rsidP="004937E6">
            <w:pPr>
              <w:rPr>
                <w:rFonts w:eastAsia="Calibri"/>
                <w:szCs w:val="22"/>
              </w:rPr>
            </w:pPr>
            <w:r w:rsidRPr="00AF188E">
              <w:rPr>
                <w:rFonts w:eastAsia="Calibri"/>
                <w:szCs w:val="22"/>
              </w:rPr>
              <w:t>ku85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2286C" w14:textId="18F95E46" w:rsidR="004937E6" w:rsidRPr="008434B3" w:rsidRDefault="004937E6" w:rsidP="004937E6">
            <w:pPr>
              <w:rPr>
                <w:rFonts w:eastAsia="Calibri"/>
                <w:szCs w:val="22"/>
              </w:rPr>
            </w:pPr>
            <w:r w:rsidRPr="00AF188E">
              <w:rPr>
                <w:rFonts w:eastAsia="Calibri"/>
                <w:szCs w:val="22"/>
              </w:rPr>
              <w:t xml:space="preserve">Privažiuojamasis kelias prie gyvenamųjų namų </w:t>
            </w:r>
            <w:proofErr w:type="spellStart"/>
            <w:r w:rsidRPr="00AF188E">
              <w:rPr>
                <w:rFonts w:eastAsia="Calibri"/>
                <w:szCs w:val="22"/>
              </w:rPr>
              <w:t>Kališkų</w:t>
            </w:r>
            <w:proofErr w:type="spellEnd"/>
            <w:r w:rsidRPr="00AF188E">
              <w:rPr>
                <w:rFonts w:eastAsia="Calibri"/>
                <w:szCs w:val="22"/>
              </w:rPr>
              <w:t xml:space="preserve"> k. nuo kelio Nr. ku1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B57652" w14:textId="3FE0A66E" w:rsidR="004937E6" w:rsidRPr="008434B3" w:rsidRDefault="004937E6" w:rsidP="004937E6">
            <w:pPr>
              <w:jc w:val="right"/>
              <w:rPr>
                <w:rFonts w:eastAsia="Calibri"/>
                <w:szCs w:val="22"/>
              </w:rPr>
            </w:pPr>
            <w:r w:rsidRPr="00AF188E">
              <w:rPr>
                <w:rFonts w:eastAsia="Calibri"/>
                <w:bCs/>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925BF" w14:textId="2C647582"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9D0E6" w14:textId="0EC4C8DB" w:rsidR="004937E6" w:rsidRPr="008434B3" w:rsidRDefault="004937E6" w:rsidP="004937E6">
            <w:pPr>
              <w:jc w:val="right"/>
              <w:rPr>
                <w:rFonts w:eastAsia="Calibri"/>
                <w:szCs w:val="22"/>
              </w:rPr>
            </w:pPr>
            <w:r w:rsidRPr="00AF188E">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F075" w14:textId="56A0AB5E" w:rsidR="004937E6" w:rsidRPr="008434B3" w:rsidRDefault="004937E6" w:rsidP="004937E6">
            <w:pPr>
              <w:jc w:val="right"/>
              <w:rPr>
                <w:rFonts w:eastAsia="Calibri"/>
                <w:szCs w:val="22"/>
              </w:rPr>
            </w:pPr>
            <w:r w:rsidRPr="00AF188E">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8775E" w14:textId="2E2DAB4E" w:rsidR="004937E6" w:rsidRPr="008434B3" w:rsidRDefault="004937E6" w:rsidP="004937E6">
            <w:pPr>
              <w:jc w:val="center"/>
              <w:rPr>
                <w:rFonts w:eastAsia="Calibri"/>
                <w:szCs w:val="22"/>
              </w:rPr>
            </w:pPr>
            <w:proofErr w:type="spellStart"/>
            <w:r w:rsidRPr="00AF188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983A34" w14:textId="20F3AA4E" w:rsidR="004937E6" w:rsidRPr="008434B3" w:rsidRDefault="004937E6" w:rsidP="004937E6">
            <w:pPr>
              <w:jc w:val="center"/>
              <w:rPr>
                <w:rFonts w:eastAsia="Calibri"/>
                <w:szCs w:val="22"/>
              </w:rPr>
            </w:pPr>
            <w:r w:rsidRPr="00AF188E">
              <w:rPr>
                <w:rFonts w:eastAsia="Calibri"/>
                <w:bCs/>
                <w:szCs w:val="22"/>
              </w:rPr>
              <w:t>4400-6558-8236</w:t>
            </w:r>
          </w:p>
        </w:tc>
      </w:tr>
      <w:tr w:rsidR="004937E6" w:rsidRPr="008434B3" w14:paraId="76C617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5EBA68"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06DE" w14:textId="2CF69DF1" w:rsidR="004937E6" w:rsidRPr="008434B3" w:rsidRDefault="004937E6" w:rsidP="004937E6">
            <w:pPr>
              <w:rPr>
                <w:rFonts w:eastAsia="Calibri"/>
                <w:szCs w:val="22"/>
              </w:rPr>
            </w:pPr>
            <w:r w:rsidRPr="00AF188E">
              <w:rPr>
                <w:rFonts w:eastAsia="Calibri"/>
                <w:szCs w:val="22"/>
              </w:rPr>
              <w:t>ku87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6E3961" w14:textId="3FF4F236" w:rsidR="004937E6" w:rsidRPr="008434B3" w:rsidRDefault="004937E6" w:rsidP="004937E6">
            <w:pPr>
              <w:rPr>
                <w:rFonts w:eastAsia="Calibri"/>
                <w:szCs w:val="22"/>
              </w:rPr>
            </w:pPr>
            <w:r w:rsidRPr="00AF188E">
              <w:rPr>
                <w:rFonts w:eastAsia="Calibri"/>
                <w:szCs w:val="22"/>
              </w:rPr>
              <w:t>Privažiuojamasis kelias prie gyvenamųjų namų Vajos vs. nuo kelio Nr. ku88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9C2A0F" w14:textId="29DDA4C8" w:rsidR="004937E6" w:rsidRPr="008434B3" w:rsidRDefault="004937E6" w:rsidP="004937E6">
            <w:pPr>
              <w:jc w:val="right"/>
              <w:rPr>
                <w:rFonts w:eastAsia="Calibri"/>
                <w:szCs w:val="22"/>
              </w:rPr>
            </w:pPr>
            <w:r w:rsidRPr="00AF188E">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669E6" w14:textId="2E2293C8"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97E56" w14:textId="3EB7EF24" w:rsidR="004937E6" w:rsidRPr="008434B3"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84BB" w14:textId="7FFC4063" w:rsidR="004937E6" w:rsidRPr="008434B3" w:rsidRDefault="004937E6" w:rsidP="004937E6">
            <w:pPr>
              <w:jc w:val="right"/>
              <w:rPr>
                <w:rFonts w:eastAsia="Calibri"/>
                <w:szCs w:val="22"/>
              </w:rPr>
            </w:pPr>
            <w:r w:rsidRPr="00AF188E">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0CB75" w14:textId="0BDB1D0C" w:rsidR="004937E6" w:rsidRPr="008434B3"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4A12F5" w14:textId="4DA6A0F0" w:rsidR="004937E6" w:rsidRPr="008434B3" w:rsidRDefault="004937E6" w:rsidP="004937E6">
            <w:pPr>
              <w:jc w:val="center"/>
              <w:rPr>
                <w:rFonts w:eastAsia="Calibri"/>
                <w:szCs w:val="22"/>
              </w:rPr>
            </w:pPr>
            <w:r w:rsidRPr="00AF188E">
              <w:rPr>
                <w:rFonts w:eastAsia="Calibri"/>
                <w:szCs w:val="22"/>
              </w:rPr>
              <w:t>-</w:t>
            </w:r>
          </w:p>
        </w:tc>
      </w:tr>
      <w:tr w:rsidR="004937E6" w:rsidRPr="008434B3" w14:paraId="2BF596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7F47F6"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87B77" w14:textId="186CD814" w:rsidR="004937E6" w:rsidRPr="008434B3" w:rsidRDefault="004937E6" w:rsidP="004937E6">
            <w:pPr>
              <w:rPr>
                <w:rFonts w:eastAsia="Calibri"/>
                <w:szCs w:val="22"/>
              </w:rPr>
            </w:pPr>
            <w:r w:rsidRPr="008434B3">
              <w:rPr>
                <w:rFonts w:eastAsia="Calibri"/>
                <w:szCs w:val="22"/>
              </w:rPr>
              <w:t>ku88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A54891" w14:textId="75BAC6BE" w:rsidR="004937E6" w:rsidRPr="008434B3" w:rsidRDefault="004937E6" w:rsidP="004937E6">
            <w:pPr>
              <w:rPr>
                <w:rFonts w:eastAsia="Calibri"/>
                <w:szCs w:val="22"/>
              </w:rPr>
            </w:pPr>
            <w:r w:rsidRPr="008434B3">
              <w:rPr>
                <w:rFonts w:eastAsia="Calibri"/>
                <w:szCs w:val="22"/>
              </w:rPr>
              <w:t>Privažiuojamasis kelias prie Vajos vs. nuo kelio Nr. ku1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DDAF55" w14:textId="2F34EAB7" w:rsidR="004937E6" w:rsidRPr="008434B3" w:rsidRDefault="004937E6" w:rsidP="004937E6">
            <w:pPr>
              <w:jc w:val="right"/>
              <w:rPr>
                <w:rFonts w:eastAsia="Calibri"/>
                <w:szCs w:val="22"/>
              </w:rPr>
            </w:pPr>
            <w:r w:rsidRPr="008434B3">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BFC63" w14:textId="28137E7E"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37C2" w14:textId="05883AD4"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DE67E" w14:textId="43D38179" w:rsidR="004937E6" w:rsidRPr="008434B3" w:rsidRDefault="004937E6" w:rsidP="004937E6">
            <w:pPr>
              <w:jc w:val="right"/>
              <w:rPr>
                <w:rFonts w:eastAsia="Calibri"/>
                <w:szCs w:val="22"/>
              </w:rPr>
            </w:pPr>
            <w:r w:rsidRPr="008434B3">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4184" w14:textId="34DC3D34" w:rsidR="004937E6" w:rsidRPr="008434B3" w:rsidRDefault="004937E6" w:rsidP="004937E6">
            <w:pPr>
              <w:jc w:val="center"/>
              <w:rPr>
                <w:rFonts w:eastAsia="Calibri"/>
                <w:szCs w:val="22"/>
              </w:rPr>
            </w:pPr>
            <w:proofErr w:type="spellStart"/>
            <w:r w:rsidRPr="008434B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7E6BAD" w14:textId="1FEF655B" w:rsidR="004937E6" w:rsidRPr="008434B3" w:rsidRDefault="004937E6" w:rsidP="004937E6">
            <w:pPr>
              <w:jc w:val="center"/>
              <w:rPr>
                <w:rFonts w:eastAsia="Calibri"/>
                <w:szCs w:val="22"/>
              </w:rPr>
            </w:pPr>
            <w:r w:rsidRPr="008434B3">
              <w:rPr>
                <w:rFonts w:eastAsia="Calibri"/>
                <w:szCs w:val="22"/>
              </w:rPr>
              <w:t>-</w:t>
            </w:r>
          </w:p>
        </w:tc>
      </w:tr>
      <w:tr w:rsidR="004937E6" w:rsidRPr="008434B3" w14:paraId="6ABE4F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8C3D83"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08ACE" w14:textId="0BAFA848" w:rsidR="004937E6" w:rsidRPr="008434B3" w:rsidRDefault="004937E6" w:rsidP="004937E6">
            <w:pPr>
              <w:rPr>
                <w:rFonts w:eastAsia="Calibri"/>
                <w:szCs w:val="22"/>
              </w:rPr>
            </w:pPr>
            <w:r w:rsidRPr="008434B3">
              <w:rPr>
                <w:rFonts w:eastAsia="Calibri"/>
                <w:szCs w:val="22"/>
              </w:rPr>
              <w:t>ku89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79CDDD" w14:textId="262DE6FF" w:rsidR="004937E6" w:rsidRPr="008434B3" w:rsidRDefault="004937E6" w:rsidP="004937E6">
            <w:pPr>
              <w:rPr>
                <w:rFonts w:eastAsia="Calibri"/>
                <w:szCs w:val="22"/>
              </w:rPr>
            </w:pPr>
            <w:r w:rsidRPr="008434B3">
              <w:rPr>
                <w:rFonts w:eastAsia="Calibri"/>
                <w:szCs w:val="22"/>
              </w:rPr>
              <w:t xml:space="preserve">Pravažiuojamasis kelias nuo Bažnyčios g., </w:t>
            </w:r>
            <w:proofErr w:type="spellStart"/>
            <w:r w:rsidRPr="008434B3">
              <w:rPr>
                <w:rFonts w:eastAsia="Calibri"/>
                <w:szCs w:val="22"/>
              </w:rPr>
              <w:t>Užunvėžių</w:t>
            </w:r>
            <w:proofErr w:type="spellEnd"/>
            <w:r w:rsidRPr="008434B3">
              <w:rPr>
                <w:rFonts w:eastAsia="Calibri"/>
                <w:szCs w:val="22"/>
              </w:rPr>
              <w:t xml:space="preserve"> k. iki Paežerių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DB66A3" w14:textId="03E9EDC7" w:rsidR="004937E6" w:rsidRPr="008434B3" w:rsidRDefault="004937E6" w:rsidP="004937E6">
            <w:pPr>
              <w:jc w:val="right"/>
              <w:rPr>
                <w:rFonts w:eastAsia="Calibri"/>
                <w:szCs w:val="22"/>
              </w:rPr>
            </w:pPr>
            <w:r w:rsidRPr="008434B3">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D3C66" w14:textId="6315BC34"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3164E" w14:textId="1E9ABF13"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B94EA" w14:textId="0576B4A4" w:rsidR="004937E6" w:rsidRPr="008434B3" w:rsidRDefault="004937E6" w:rsidP="004937E6">
            <w:pPr>
              <w:jc w:val="right"/>
              <w:rPr>
                <w:rFonts w:eastAsia="Calibri"/>
                <w:szCs w:val="22"/>
              </w:rPr>
            </w:pPr>
            <w:r w:rsidRPr="008434B3">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CA208" w14:textId="36C865F4" w:rsidR="004937E6" w:rsidRPr="008434B3" w:rsidRDefault="004937E6" w:rsidP="004937E6">
            <w:pPr>
              <w:jc w:val="center"/>
              <w:rPr>
                <w:rFonts w:eastAsia="Calibri"/>
                <w:szCs w:val="22"/>
              </w:rPr>
            </w:pPr>
            <w:proofErr w:type="spellStart"/>
            <w:r w:rsidRPr="008434B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B1029E" w14:textId="1F4D36AC" w:rsidR="004937E6" w:rsidRPr="008434B3" w:rsidRDefault="004937E6" w:rsidP="004937E6">
            <w:pPr>
              <w:jc w:val="center"/>
              <w:rPr>
                <w:rFonts w:eastAsia="Calibri"/>
                <w:szCs w:val="22"/>
              </w:rPr>
            </w:pPr>
            <w:r w:rsidRPr="008434B3">
              <w:rPr>
                <w:rFonts w:eastAsia="Calibri"/>
                <w:szCs w:val="22"/>
              </w:rPr>
              <w:t>-</w:t>
            </w:r>
          </w:p>
        </w:tc>
      </w:tr>
      <w:tr w:rsidR="004937E6" w:rsidRPr="008434B3" w14:paraId="40B8ECF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EA7B0A"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EEAA7" w14:textId="10539F5D" w:rsidR="004937E6" w:rsidRPr="008434B3" w:rsidRDefault="004937E6" w:rsidP="004937E6">
            <w:pPr>
              <w:rPr>
                <w:rFonts w:eastAsia="Calibri"/>
                <w:szCs w:val="22"/>
              </w:rPr>
            </w:pPr>
            <w:r w:rsidRPr="008434B3">
              <w:rPr>
                <w:rFonts w:eastAsia="Calibri"/>
                <w:szCs w:val="22"/>
              </w:rPr>
              <w:t>ku90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FCCF1B" w14:textId="1A1A4652" w:rsidR="004937E6" w:rsidRPr="008434B3" w:rsidRDefault="004937E6" w:rsidP="004937E6">
            <w:pPr>
              <w:rPr>
                <w:rFonts w:eastAsia="Calibri"/>
                <w:szCs w:val="22"/>
              </w:rPr>
            </w:pPr>
            <w:r w:rsidRPr="008434B3">
              <w:rPr>
                <w:rFonts w:eastAsia="Calibri"/>
                <w:szCs w:val="22"/>
              </w:rPr>
              <w:t>Privažiuojamasis kelias prie Dirbtuvių g., Kurklių mstl.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A1E866" w14:textId="4901CA9D" w:rsidR="004937E6" w:rsidRPr="008434B3" w:rsidRDefault="004937E6" w:rsidP="004937E6">
            <w:pPr>
              <w:jc w:val="right"/>
              <w:rPr>
                <w:rFonts w:eastAsia="Calibri"/>
                <w:szCs w:val="22"/>
              </w:rPr>
            </w:pPr>
            <w:r w:rsidRPr="008434B3">
              <w:rPr>
                <w:rFonts w:eastAsia="Calibri"/>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D3D43" w14:textId="38AD575B"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413A0" w14:textId="460BD2E6" w:rsidR="004937E6" w:rsidRPr="008434B3" w:rsidRDefault="004937E6" w:rsidP="004937E6">
            <w:pPr>
              <w:jc w:val="right"/>
              <w:rPr>
                <w:rFonts w:eastAsia="Calibri"/>
                <w:szCs w:val="22"/>
              </w:rPr>
            </w:pPr>
            <w:r w:rsidRPr="008434B3">
              <w:rPr>
                <w:rFonts w:eastAsia="Calibri"/>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1A443" w14:textId="664E5E43" w:rsidR="004937E6" w:rsidRPr="008434B3" w:rsidRDefault="004937E6" w:rsidP="004937E6">
            <w:pPr>
              <w:jc w:val="right"/>
              <w:rPr>
                <w:rFonts w:eastAsia="Calibri"/>
                <w:strike/>
                <w:szCs w:val="22"/>
              </w:rPr>
            </w:pPr>
            <w:r w:rsidRPr="008434B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76E97" w14:textId="2B130266" w:rsidR="004937E6" w:rsidRPr="008434B3" w:rsidRDefault="004937E6" w:rsidP="004937E6">
            <w:pPr>
              <w:jc w:val="center"/>
              <w:rPr>
                <w:rFonts w:eastAsia="Calibri"/>
                <w:strike/>
                <w:szCs w:val="22"/>
              </w:rPr>
            </w:pPr>
            <w:proofErr w:type="spellStart"/>
            <w:r w:rsidRPr="008434B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1A5EEF" w14:textId="7847A0F7" w:rsidR="004937E6" w:rsidRPr="008434B3" w:rsidRDefault="004937E6" w:rsidP="004937E6">
            <w:pPr>
              <w:jc w:val="center"/>
              <w:rPr>
                <w:rFonts w:eastAsia="Calibri"/>
                <w:szCs w:val="22"/>
              </w:rPr>
            </w:pPr>
            <w:r w:rsidRPr="008434B3">
              <w:rPr>
                <w:rFonts w:eastAsia="Calibri"/>
                <w:szCs w:val="22"/>
              </w:rPr>
              <w:t>4400-6469-6060</w:t>
            </w:r>
          </w:p>
        </w:tc>
      </w:tr>
      <w:tr w:rsidR="004937E6" w:rsidRPr="008434B3" w14:paraId="26AED9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686A8C"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C3F05" w14:textId="1A5297C3" w:rsidR="004937E6" w:rsidRPr="008434B3" w:rsidRDefault="004937E6" w:rsidP="004937E6">
            <w:pPr>
              <w:rPr>
                <w:rFonts w:eastAsia="Calibri"/>
                <w:szCs w:val="22"/>
              </w:rPr>
            </w:pPr>
            <w:r w:rsidRPr="008434B3">
              <w:rPr>
                <w:rFonts w:eastAsia="Calibri"/>
                <w:szCs w:val="22"/>
              </w:rPr>
              <w:t>ku91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9A8B91" w14:textId="038653DF" w:rsidR="004937E6" w:rsidRPr="008434B3" w:rsidRDefault="004937E6" w:rsidP="004937E6">
            <w:pPr>
              <w:rPr>
                <w:rFonts w:eastAsia="Calibri"/>
                <w:szCs w:val="22"/>
              </w:rPr>
            </w:pPr>
            <w:r w:rsidRPr="008434B3">
              <w:rPr>
                <w:rFonts w:eastAsia="Calibri"/>
                <w:szCs w:val="22"/>
              </w:rPr>
              <w:t xml:space="preserve">Privažiuojamasis kelias prie gyvenamųjų namų </w:t>
            </w:r>
            <w:proofErr w:type="spellStart"/>
            <w:r w:rsidRPr="008434B3">
              <w:rPr>
                <w:rFonts w:eastAsia="Calibri"/>
                <w:szCs w:val="22"/>
              </w:rPr>
              <w:t>Antanavos</w:t>
            </w:r>
            <w:proofErr w:type="spellEnd"/>
            <w:r w:rsidRPr="008434B3">
              <w:rPr>
                <w:rFonts w:eastAsia="Calibri"/>
                <w:szCs w:val="22"/>
              </w:rPr>
              <w:t xml:space="preserve"> k. nuo kelio Nr. A6,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E9111D" w14:textId="31828D88" w:rsidR="004937E6" w:rsidRPr="008434B3" w:rsidRDefault="004937E6" w:rsidP="004937E6">
            <w:pPr>
              <w:jc w:val="right"/>
              <w:rPr>
                <w:rFonts w:eastAsia="Calibri"/>
                <w:szCs w:val="22"/>
              </w:rPr>
            </w:pPr>
            <w:r w:rsidRPr="008434B3">
              <w:rPr>
                <w:rFonts w:eastAsia="Calibri"/>
                <w:szCs w:val="22"/>
              </w:rPr>
              <w:t xml:space="preserve"> 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284C3" w14:textId="552358FF"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172A" w14:textId="291789C1" w:rsidR="004937E6" w:rsidRPr="008434B3" w:rsidRDefault="004937E6" w:rsidP="004937E6">
            <w:pPr>
              <w:jc w:val="right"/>
              <w:rPr>
                <w:rFonts w:eastAsia="Calibri"/>
                <w:szCs w:val="22"/>
              </w:rPr>
            </w:pPr>
            <w:r w:rsidRPr="008434B3">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1766F" w14:textId="03F9E9D2" w:rsidR="004937E6" w:rsidRPr="008434B3" w:rsidRDefault="004937E6" w:rsidP="004937E6">
            <w:pPr>
              <w:jc w:val="right"/>
              <w:rPr>
                <w:rFonts w:eastAsia="Calibri"/>
                <w:strike/>
                <w:szCs w:val="22"/>
              </w:rPr>
            </w:pPr>
            <w:r w:rsidRPr="008434B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94171" w14:textId="00A3B791" w:rsidR="004937E6" w:rsidRPr="008434B3" w:rsidRDefault="004937E6" w:rsidP="004937E6">
            <w:pPr>
              <w:jc w:val="center"/>
              <w:rPr>
                <w:rFonts w:eastAsia="Calibri"/>
                <w:szCs w:val="22"/>
              </w:rPr>
            </w:pPr>
            <w:r w:rsidRPr="008434B3">
              <w:rPr>
                <w:rFonts w:eastAsia="Calibri"/>
                <w:szCs w:val="22"/>
              </w:rPr>
              <w:t xml:space="preserve"> </w:t>
            </w:r>
            <w:proofErr w:type="spellStart"/>
            <w:r w:rsidRPr="008434B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00399B" w14:textId="7C03FE06" w:rsidR="004937E6" w:rsidRPr="008434B3" w:rsidRDefault="004937E6" w:rsidP="004937E6">
            <w:pPr>
              <w:jc w:val="center"/>
              <w:rPr>
                <w:rFonts w:eastAsia="Calibri"/>
                <w:szCs w:val="22"/>
              </w:rPr>
            </w:pPr>
            <w:r w:rsidRPr="008434B3">
              <w:rPr>
                <w:rFonts w:eastAsia="Calibri"/>
                <w:szCs w:val="22"/>
              </w:rPr>
              <w:t>4400-6447-0006</w:t>
            </w:r>
          </w:p>
        </w:tc>
      </w:tr>
      <w:tr w:rsidR="004937E6" w:rsidRPr="008434B3" w14:paraId="08C0BE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EB6B83" w14:textId="77777777" w:rsidR="004937E6" w:rsidRPr="008434B3"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883139" w14:textId="54D037FB" w:rsidR="004937E6" w:rsidRPr="008434B3" w:rsidRDefault="004937E6" w:rsidP="004937E6">
            <w:pPr>
              <w:rPr>
                <w:rFonts w:eastAsia="Calibri"/>
                <w:szCs w:val="22"/>
              </w:rPr>
            </w:pPr>
            <w:r w:rsidRPr="008434B3">
              <w:rPr>
                <w:rFonts w:eastAsia="Calibri"/>
                <w:szCs w:val="22"/>
              </w:rPr>
              <w:t>ku92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D506C4" w14:textId="55E921E8" w:rsidR="004937E6" w:rsidRPr="008434B3" w:rsidRDefault="004937E6" w:rsidP="004937E6">
            <w:pPr>
              <w:rPr>
                <w:rFonts w:eastAsia="Calibri"/>
                <w:szCs w:val="22"/>
              </w:rPr>
            </w:pPr>
            <w:r w:rsidRPr="008434B3">
              <w:rPr>
                <w:rFonts w:eastAsia="Calibri"/>
                <w:szCs w:val="22"/>
              </w:rPr>
              <w:t xml:space="preserve">Privažiuojamasis kelias prie gyvenamųjų namų </w:t>
            </w:r>
            <w:proofErr w:type="spellStart"/>
            <w:r w:rsidRPr="008434B3">
              <w:rPr>
                <w:rFonts w:eastAsia="Calibri"/>
                <w:szCs w:val="22"/>
              </w:rPr>
              <w:t>Antanavos</w:t>
            </w:r>
            <w:proofErr w:type="spellEnd"/>
            <w:r w:rsidRPr="008434B3">
              <w:rPr>
                <w:rFonts w:eastAsia="Calibri"/>
                <w:szCs w:val="22"/>
              </w:rPr>
              <w:t xml:space="preserve"> k. nuo kelio Nr. A6,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714361" w14:textId="3FD787CD" w:rsidR="004937E6" w:rsidRPr="008434B3" w:rsidRDefault="004937E6" w:rsidP="004937E6">
            <w:pPr>
              <w:jc w:val="right"/>
              <w:rPr>
                <w:rFonts w:eastAsia="Calibri"/>
                <w:szCs w:val="22"/>
              </w:rPr>
            </w:pPr>
            <w:r w:rsidRPr="008434B3">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2A03A" w14:textId="69435A52"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9AF8D" w14:textId="34958A1C" w:rsidR="004937E6" w:rsidRPr="008434B3" w:rsidRDefault="004937E6" w:rsidP="004937E6">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0B64C" w14:textId="1B441DF1" w:rsidR="004937E6" w:rsidRPr="008434B3" w:rsidRDefault="004937E6" w:rsidP="004937E6">
            <w:pPr>
              <w:jc w:val="right"/>
              <w:rPr>
                <w:rFonts w:eastAsia="Calibri"/>
                <w:szCs w:val="22"/>
              </w:rPr>
            </w:pPr>
            <w:r w:rsidRPr="008434B3">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680A" w14:textId="10E44282" w:rsidR="004937E6" w:rsidRPr="008434B3" w:rsidRDefault="004937E6" w:rsidP="004937E6">
            <w:pPr>
              <w:jc w:val="center"/>
              <w:rPr>
                <w:rFonts w:eastAsia="Calibri"/>
                <w:szCs w:val="22"/>
              </w:rPr>
            </w:pPr>
            <w:proofErr w:type="spellStart"/>
            <w:r w:rsidRPr="008434B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5A06B9" w14:textId="4613AB3B" w:rsidR="004937E6" w:rsidRPr="008434B3" w:rsidRDefault="004937E6" w:rsidP="004937E6">
            <w:pPr>
              <w:jc w:val="center"/>
              <w:rPr>
                <w:rFonts w:eastAsia="Calibri"/>
                <w:szCs w:val="22"/>
              </w:rPr>
            </w:pPr>
            <w:r w:rsidRPr="008434B3">
              <w:rPr>
                <w:rFonts w:eastAsia="Calibri"/>
                <w:szCs w:val="22"/>
              </w:rPr>
              <w:t>-</w:t>
            </w:r>
          </w:p>
        </w:tc>
      </w:tr>
      <w:tr w:rsidR="004937E6" w:rsidRPr="004B1509" w14:paraId="060C6E9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647EE9"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59293" w14:textId="495F2591" w:rsidR="004937E6" w:rsidRPr="004B1509" w:rsidRDefault="004937E6" w:rsidP="004937E6">
            <w:pPr>
              <w:rPr>
                <w:rFonts w:eastAsia="Calibri"/>
                <w:szCs w:val="22"/>
              </w:rPr>
            </w:pPr>
            <w:r w:rsidRPr="004B1509">
              <w:rPr>
                <w:rFonts w:eastAsia="Calibri"/>
                <w:szCs w:val="22"/>
              </w:rPr>
              <w:t>ku93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B4FAC0" w14:textId="0FBE52D5" w:rsidR="004937E6" w:rsidRPr="004B1509" w:rsidRDefault="004937E6" w:rsidP="004937E6">
            <w:pPr>
              <w:rPr>
                <w:rFonts w:eastAsia="Calibri"/>
                <w:szCs w:val="22"/>
              </w:rPr>
            </w:pPr>
            <w:r w:rsidRPr="004B1509">
              <w:rPr>
                <w:rFonts w:eastAsia="Calibri"/>
                <w:szCs w:val="22"/>
              </w:rPr>
              <w:t>Privažiuojamasis kelias prie gyvenamųjų namų nuo Lankos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04806D" w14:textId="28171C7D" w:rsidR="004937E6" w:rsidRPr="004B1509" w:rsidRDefault="004937E6" w:rsidP="004937E6">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A5EC" w14:textId="120316FF" w:rsidR="004937E6" w:rsidRPr="004B1509" w:rsidRDefault="004937E6" w:rsidP="004937E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D1DC9" w14:textId="61EDA715" w:rsidR="004937E6" w:rsidRPr="004B1509" w:rsidRDefault="004937E6" w:rsidP="004937E6">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73B3" w14:textId="44FB5D9B" w:rsidR="004937E6" w:rsidRPr="004B1509" w:rsidRDefault="004937E6" w:rsidP="004937E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F5F09" w14:textId="70AF5D8B" w:rsidR="004937E6" w:rsidRPr="004B1509" w:rsidRDefault="004937E6" w:rsidP="004937E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9DC145" w14:textId="513FA265" w:rsidR="004937E6" w:rsidRPr="004B1509" w:rsidRDefault="004937E6" w:rsidP="004937E6">
            <w:pPr>
              <w:jc w:val="center"/>
              <w:rPr>
                <w:rFonts w:eastAsia="Calibri"/>
                <w:szCs w:val="22"/>
              </w:rPr>
            </w:pPr>
            <w:r w:rsidRPr="004B1509">
              <w:rPr>
                <w:rFonts w:eastAsia="Calibri"/>
                <w:szCs w:val="22"/>
              </w:rPr>
              <w:t>4400-5435-5998</w:t>
            </w:r>
          </w:p>
        </w:tc>
      </w:tr>
      <w:tr w:rsidR="004937E6" w:rsidRPr="004B1509" w14:paraId="06B1DA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FAD6A5"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9383B" w14:textId="3DA323D5" w:rsidR="004937E6" w:rsidRPr="004B1509" w:rsidRDefault="004937E6" w:rsidP="004937E6">
            <w:pPr>
              <w:rPr>
                <w:rFonts w:eastAsia="Calibri"/>
                <w:szCs w:val="22"/>
              </w:rPr>
            </w:pPr>
            <w:r w:rsidRPr="00AF188E">
              <w:rPr>
                <w:rFonts w:eastAsia="Calibri"/>
                <w:szCs w:val="22"/>
              </w:rPr>
              <w:t>ku94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BF036E" w14:textId="10033EDC" w:rsidR="004937E6" w:rsidRPr="004B1509" w:rsidRDefault="004937E6" w:rsidP="004937E6">
            <w:pPr>
              <w:rPr>
                <w:rFonts w:eastAsia="Calibri"/>
                <w:szCs w:val="22"/>
              </w:rPr>
            </w:pPr>
            <w:r w:rsidRPr="00AF188E">
              <w:rPr>
                <w:rFonts w:eastAsia="Calibri"/>
                <w:szCs w:val="22"/>
              </w:rPr>
              <w:t>Privažiuojamasis kelias prie gamybinių pastatų Šilelio vs.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F35E30" w14:textId="7B138B79" w:rsidR="004937E6" w:rsidRPr="004B1509" w:rsidRDefault="004937E6" w:rsidP="004937E6">
            <w:pPr>
              <w:jc w:val="right"/>
              <w:rPr>
                <w:rFonts w:eastAsia="Calibri"/>
                <w:bCs/>
                <w:szCs w:val="22"/>
              </w:rPr>
            </w:pPr>
            <w:r w:rsidRPr="00AF188E">
              <w:rPr>
                <w:rFonts w:eastAsia="Calibri"/>
                <w:szCs w:val="22"/>
              </w:rPr>
              <w:t xml:space="preserve"> </w:t>
            </w:r>
            <w:r w:rsidRPr="00AF188E">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13F5D" w14:textId="59FDCCB6" w:rsidR="004937E6" w:rsidRPr="004B1509" w:rsidRDefault="004937E6" w:rsidP="004937E6">
            <w:pPr>
              <w:jc w:val="right"/>
              <w:rPr>
                <w:rFonts w:eastAsia="Calibri"/>
                <w:szCs w:val="22"/>
              </w:rPr>
            </w:pPr>
            <w:r w:rsidRPr="00AF188E">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AA28" w14:textId="2AF20426" w:rsidR="004937E6" w:rsidRPr="004B1509" w:rsidRDefault="004937E6" w:rsidP="004937E6">
            <w:pPr>
              <w:jc w:val="right"/>
              <w:rPr>
                <w:rFonts w:eastAsia="Calibri"/>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46C11" w14:textId="1129FDE0" w:rsidR="004937E6" w:rsidRPr="004B1509" w:rsidRDefault="004937E6" w:rsidP="004937E6">
            <w:pPr>
              <w:jc w:val="right"/>
              <w:rPr>
                <w:rFonts w:eastAsia="Calibri"/>
                <w:bCs/>
                <w:szCs w:val="22"/>
              </w:rPr>
            </w:pPr>
            <w:r w:rsidRPr="00AF188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2901C" w14:textId="19A629E6" w:rsidR="004937E6" w:rsidRPr="004B1509" w:rsidRDefault="004937E6" w:rsidP="004937E6">
            <w:pPr>
              <w:jc w:val="center"/>
              <w:rPr>
                <w:rFonts w:eastAsia="Calibri"/>
                <w:bCs/>
                <w:szCs w:val="22"/>
              </w:rPr>
            </w:pPr>
            <w:proofErr w:type="spellStart"/>
            <w:r w:rsidRPr="00AF188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0F440A" w14:textId="64F9F5CC" w:rsidR="004937E6" w:rsidRPr="004B1509" w:rsidRDefault="004937E6" w:rsidP="004937E6">
            <w:pPr>
              <w:jc w:val="center"/>
              <w:rPr>
                <w:rFonts w:eastAsia="Calibri"/>
                <w:bCs/>
                <w:szCs w:val="22"/>
              </w:rPr>
            </w:pPr>
            <w:r w:rsidRPr="00AF188E">
              <w:rPr>
                <w:rFonts w:eastAsia="Calibri"/>
                <w:bCs/>
                <w:szCs w:val="22"/>
              </w:rPr>
              <w:t>4400-5555-3934</w:t>
            </w:r>
          </w:p>
        </w:tc>
      </w:tr>
      <w:tr w:rsidR="004937E6" w:rsidRPr="004B1509" w14:paraId="38E783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0AA537"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711EC6" w14:textId="0B685C05" w:rsidR="004937E6" w:rsidRPr="004B1509" w:rsidRDefault="004937E6" w:rsidP="004937E6">
            <w:pPr>
              <w:rPr>
                <w:rFonts w:eastAsia="Calibri"/>
                <w:szCs w:val="22"/>
              </w:rPr>
            </w:pPr>
            <w:r w:rsidRPr="00AF188E">
              <w:rPr>
                <w:rFonts w:eastAsia="Calibri"/>
                <w:szCs w:val="22"/>
              </w:rPr>
              <w:t>ku95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B66C13" w14:textId="11ACE026" w:rsidR="004937E6" w:rsidRPr="004B1509" w:rsidRDefault="004937E6" w:rsidP="004937E6">
            <w:pPr>
              <w:rPr>
                <w:rFonts w:eastAsia="Calibri"/>
                <w:szCs w:val="22"/>
              </w:rPr>
            </w:pPr>
            <w:r w:rsidRPr="00AF188E">
              <w:rPr>
                <w:rFonts w:eastAsia="Calibri"/>
                <w:szCs w:val="22"/>
              </w:rPr>
              <w:t xml:space="preserve">Privažiuojamasis kelias prie </w:t>
            </w:r>
            <w:proofErr w:type="spellStart"/>
            <w:r w:rsidRPr="00AF188E">
              <w:rPr>
                <w:rFonts w:eastAsia="Calibri"/>
                <w:szCs w:val="22"/>
              </w:rPr>
              <w:t>Vyliaudiškio</w:t>
            </w:r>
            <w:proofErr w:type="spellEnd"/>
            <w:r w:rsidRPr="00AF188E">
              <w:rPr>
                <w:rFonts w:eastAsia="Calibri"/>
                <w:szCs w:val="22"/>
              </w:rPr>
              <w:t xml:space="preserve"> k. naujųjų kapinių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5CB5B9" w14:textId="4CC0B9C3" w:rsidR="004937E6" w:rsidRPr="004B1509" w:rsidRDefault="004937E6" w:rsidP="004937E6">
            <w:pPr>
              <w:jc w:val="right"/>
              <w:rPr>
                <w:rFonts w:eastAsia="Calibri"/>
                <w:bCs/>
                <w:szCs w:val="22"/>
              </w:rPr>
            </w:pPr>
            <w:r w:rsidRPr="00AF188E">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431C" w14:textId="497501BB"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F7F43" w14:textId="56A45604" w:rsidR="004937E6" w:rsidRPr="004B1509" w:rsidRDefault="004937E6" w:rsidP="004937E6">
            <w:pPr>
              <w:jc w:val="right"/>
              <w:rPr>
                <w:rFonts w:eastAsia="Calibri"/>
                <w:bCs/>
                <w:szCs w:val="22"/>
              </w:rPr>
            </w:pPr>
            <w:r w:rsidRPr="00AF188E">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1EB02" w14:textId="744D0800"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17203" w14:textId="0100895F" w:rsidR="004937E6" w:rsidRPr="004B1509" w:rsidRDefault="004937E6" w:rsidP="004937E6">
            <w:pPr>
              <w:jc w:val="center"/>
              <w:rPr>
                <w:rFonts w:eastAsia="Calibri"/>
                <w:bCs/>
                <w:szCs w:val="22"/>
              </w:rPr>
            </w:pPr>
            <w:proofErr w:type="spellStart"/>
            <w:r w:rsidRPr="00AF188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F9F1A" w14:textId="572BD4EC" w:rsidR="004937E6" w:rsidRPr="004B1509" w:rsidRDefault="004937E6" w:rsidP="004937E6">
            <w:pPr>
              <w:jc w:val="center"/>
              <w:rPr>
                <w:rFonts w:eastAsia="Calibri"/>
                <w:bCs/>
                <w:szCs w:val="22"/>
              </w:rPr>
            </w:pPr>
            <w:r w:rsidRPr="00AF188E">
              <w:rPr>
                <w:rFonts w:eastAsia="Calibri"/>
                <w:bCs/>
                <w:szCs w:val="22"/>
              </w:rPr>
              <w:t>4400-5555-3945</w:t>
            </w:r>
          </w:p>
        </w:tc>
      </w:tr>
      <w:tr w:rsidR="004937E6" w:rsidRPr="004B1509" w14:paraId="6A7CF4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A35A83"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1DC5" w14:textId="1CD0F733" w:rsidR="004937E6" w:rsidRPr="004B1509" w:rsidRDefault="004937E6" w:rsidP="004937E6">
            <w:pPr>
              <w:rPr>
                <w:rFonts w:eastAsia="Calibri"/>
                <w:szCs w:val="22"/>
              </w:rPr>
            </w:pPr>
            <w:r w:rsidRPr="00AF188E">
              <w:rPr>
                <w:rFonts w:eastAsia="Calibri"/>
                <w:szCs w:val="22"/>
              </w:rPr>
              <w:t>ku96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86E1A9" w14:textId="271311D9" w:rsidR="004937E6" w:rsidRPr="004B1509" w:rsidRDefault="004937E6" w:rsidP="004937E6">
            <w:pPr>
              <w:rPr>
                <w:rFonts w:eastAsia="Calibri"/>
                <w:szCs w:val="22"/>
              </w:rPr>
            </w:pPr>
            <w:r w:rsidRPr="00AF188E">
              <w:rPr>
                <w:rFonts w:eastAsia="Calibri"/>
                <w:szCs w:val="22"/>
              </w:rPr>
              <w:t xml:space="preserve">Privažiuojamasis kelias prie gyvenamųjų namų </w:t>
            </w:r>
            <w:proofErr w:type="spellStart"/>
            <w:r w:rsidRPr="00AF188E">
              <w:rPr>
                <w:rFonts w:eastAsia="Calibri"/>
                <w:szCs w:val="22"/>
              </w:rPr>
              <w:t>Dejūnų</w:t>
            </w:r>
            <w:proofErr w:type="spellEnd"/>
            <w:r w:rsidRPr="00AF188E">
              <w:rPr>
                <w:rFonts w:eastAsia="Calibri"/>
                <w:szCs w:val="22"/>
              </w:rPr>
              <w:t xml:space="preserve">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8BFB17" w14:textId="2189574E" w:rsidR="004937E6" w:rsidRPr="004B1509" w:rsidRDefault="004937E6" w:rsidP="004937E6">
            <w:pPr>
              <w:jc w:val="right"/>
              <w:rPr>
                <w:rFonts w:eastAsia="Calibri"/>
                <w:szCs w:val="22"/>
              </w:rPr>
            </w:pPr>
            <w:r w:rsidRPr="00AF188E">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C945F" w14:textId="3656F163"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D361" w14:textId="3A55F1A5" w:rsidR="004937E6" w:rsidRPr="004B1509" w:rsidRDefault="004937E6" w:rsidP="004937E6">
            <w:pPr>
              <w:jc w:val="right"/>
              <w:rPr>
                <w:rFonts w:eastAsia="Calibri"/>
                <w:szCs w:val="22"/>
              </w:rPr>
            </w:pPr>
            <w:r w:rsidRPr="00AF188E">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E2C66" w14:textId="1AD6ACA9" w:rsidR="004937E6" w:rsidRPr="004B1509" w:rsidRDefault="004937E6" w:rsidP="004937E6">
            <w:pPr>
              <w:jc w:val="right"/>
              <w:rPr>
                <w:rFonts w:eastAsia="Calibri"/>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9F7C7" w14:textId="7FF87BDA" w:rsidR="004937E6" w:rsidRPr="004B1509" w:rsidRDefault="004937E6" w:rsidP="004937E6">
            <w:pPr>
              <w:jc w:val="center"/>
              <w:rPr>
                <w:rFonts w:eastAsia="Calibri"/>
                <w:bCs/>
                <w:szCs w:val="22"/>
              </w:rPr>
            </w:pPr>
            <w:r w:rsidRPr="00AF188E">
              <w:rPr>
                <w:rFonts w:eastAsia="Calibri"/>
                <w:bCs/>
                <w:szCs w:val="22"/>
              </w:rPr>
              <w:t xml:space="preserve"> </w:t>
            </w:r>
            <w:proofErr w:type="spellStart"/>
            <w:r w:rsidRPr="00AF188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938C5F" w14:textId="75A079EB" w:rsidR="004937E6" w:rsidRPr="004B1509" w:rsidRDefault="004937E6" w:rsidP="004937E6">
            <w:pPr>
              <w:jc w:val="center"/>
              <w:rPr>
                <w:rFonts w:eastAsia="Calibri"/>
                <w:szCs w:val="22"/>
              </w:rPr>
            </w:pPr>
            <w:r w:rsidRPr="00AF188E">
              <w:rPr>
                <w:rFonts w:eastAsia="Calibri"/>
                <w:bCs/>
                <w:szCs w:val="22"/>
              </w:rPr>
              <w:t>4400-6558-3706</w:t>
            </w:r>
          </w:p>
        </w:tc>
      </w:tr>
      <w:tr w:rsidR="004937E6" w:rsidRPr="004B1509" w14:paraId="45C93F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C6343A"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E840B" w14:textId="3C33B708" w:rsidR="004937E6" w:rsidRPr="004B1509" w:rsidRDefault="004937E6" w:rsidP="004937E6">
            <w:pPr>
              <w:rPr>
                <w:rFonts w:eastAsia="Calibri"/>
                <w:szCs w:val="22"/>
              </w:rPr>
            </w:pPr>
            <w:r w:rsidRPr="00AF188E">
              <w:rPr>
                <w:rFonts w:eastAsia="Calibri"/>
                <w:szCs w:val="22"/>
              </w:rPr>
              <w:t>ku97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AC4DD8" w14:textId="0290473E" w:rsidR="004937E6" w:rsidRPr="004B1509" w:rsidRDefault="004937E6" w:rsidP="004937E6">
            <w:pPr>
              <w:rPr>
                <w:rFonts w:eastAsia="Calibri"/>
                <w:szCs w:val="22"/>
              </w:rPr>
            </w:pPr>
            <w:r w:rsidRPr="00AF188E">
              <w:rPr>
                <w:rFonts w:eastAsia="Calibri"/>
                <w:szCs w:val="22"/>
              </w:rPr>
              <w:t>Pravažiuojamasis kelias nuo kelio Nr. 1229 iki Lobų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334BFC" w14:textId="34AD8AFB" w:rsidR="004937E6" w:rsidRPr="004B1509" w:rsidRDefault="004937E6" w:rsidP="004937E6">
            <w:pPr>
              <w:jc w:val="right"/>
              <w:rPr>
                <w:rFonts w:eastAsia="Calibri"/>
                <w:szCs w:val="22"/>
              </w:rPr>
            </w:pPr>
            <w:r w:rsidRPr="00AF188E">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6C755" w14:textId="680B7110"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9D7FB" w14:textId="25D43B69" w:rsidR="004937E6" w:rsidRPr="004B1509" w:rsidRDefault="004937E6" w:rsidP="004937E6">
            <w:pPr>
              <w:jc w:val="right"/>
              <w:rPr>
                <w:rFonts w:eastAsia="Calibri"/>
                <w:szCs w:val="22"/>
              </w:rPr>
            </w:pPr>
            <w:r w:rsidRPr="00AF188E">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F7255" w14:textId="15DF2308"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1D88F" w14:textId="055E29E4" w:rsidR="004937E6" w:rsidRPr="004B1509" w:rsidRDefault="004937E6" w:rsidP="004937E6">
            <w:pPr>
              <w:jc w:val="center"/>
              <w:rPr>
                <w:rFonts w:eastAsia="Calibri"/>
                <w:bCs/>
                <w:szCs w:val="22"/>
              </w:rPr>
            </w:pPr>
            <w:proofErr w:type="spellStart"/>
            <w:r w:rsidRPr="00AF188E">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DDA9D6" w14:textId="405ACF1F" w:rsidR="004937E6" w:rsidRPr="004B1509" w:rsidRDefault="004937E6" w:rsidP="004937E6">
            <w:pPr>
              <w:jc w:val="center"/>
              <w:rPr>
                <w:rFonts w:eastAsia="Calibri"/>
                <w:szCs w:val="22"/>
              </w:rPr>
            </w:pPr>
            <w:r w:rsidRPr="00AF188E">
              <w:rPr>
                <w:rFonts w:eastAsia="Calibri"/>
                <w:szCs w:val="22"/>
              </w:rPr>
              <w:t>-</w:t>
            </w:r>
          </w:p>
        </w:tc>
      </w:tr>
      <w:tr w:rsidR="004937E6" w:rsidRPr="00E60740" w14:paraId="4D306B5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A71283"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7DFF23" w14:textId="0E736974" w:rsidR="004937E6" w:rsidRPr="00E60740" w:rsidRDefault="004937E6" w:rsidP="004937E6">
            <w:pPr>
              <w:rPr>
                <w:rFonts w:eastAsia="Calibri"/>
                <w:szCs w:val="22"/>
              </w:rPr>
            </w:pPr>
            <w:r w:rsidRPr="00AF188E">
              <w:rPr>
                <w:rFonts w:eastAsia="Calibri"/>
                <w:szCs w:val="22"/>
              </w:rPr>
              <w:t>ku98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1A980" w14:textId="523B3B16" w:rsidR="004937E6" w:rsidRPr="00E60740" w:rsidRDefault="004937E6" w:rsidP="004937E6">
            <w:pPr>
              <w:rPr>
                <w:rFonts w:eastAsia="Calibri"/>
                <w:szCs w:val="22"/>
              </w:rPr>
            </w:pPr>
            <w:r w:rsidRPr="00AF188E">
              <w:rPr>
                <w:rFonts w:eastAsia="Calibri"/>
                <w:szCs w:val="22"/>
              </w:rPr>
              <w:t xml:space="preserve">Privažiuojamasis kelias prie vandentiekio gręžinio </w:t>
            </w:r>
            <w:proofErr w:type="spellStart"/>
            <w:r w:rsidRPr="00AF188E">
              <w:rPr>
                <w:rFonts w:eastAsia="Calibri"/>
                <w:szCs w:val="22"/>
              </w:rPr>
              <w:t>Luciūnų</w:t>
            </w:r>
            <w:proofErr w:type="spellEnd"/>
            <w:r w:rsidRPr="00AF188E">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C0476D" w14:textId="24061329" w:rsidR="004937E6" w:rsidRPr="00E60740" w:rsidRDefault="004937E6" w:rsidP="004937E6">
            <w:pPr>
              <w:jc w:val="right"/>
              <w:rPr>
                <w:rFonts w:eastAsia="Calibri"/>
                <w:szCs w:val="22"/>
              </w:rPr>
            </w:pPr>
            <w:r w:rsidRPr="00AF188E">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0F5B8" w14:textId="2EF7AF60"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5481" w14:textId="49A9934B"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9CFB3" w14:textId="3CEB4C63" w:rsidR="004937E6" w:rsidRPr="00E60740" w:rsidRDefault="004937E6" w:rsidP="004937E6">
            <w:pPr>
              <w:jc w:val="right"/>
              <w:rPr>
                <w:rFonts w:eastAsia="Calibri"/>
                <w:szCs w:val="22"/>
              </w:rPr>
            </w:pPr>
            <w:r w:rsidRPr="00AF188E">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1E32A" w14:textId="4E0F4687" w:rsidR="004937E6" w:rsidRPr="00E60740" w:rsidRDefault="004937E6" w:rsidP="004937E6">
            <w:pPr>
              <w:jc w:val="center"/>
              <w:rPr>
                <w:rFonts w:eastAsia="Calibri"/>
                <w:szCs w:val="22"/>
              </w:rPr>
            </w:pPr>
            <w:proofErr w:type="spellStart"/>
            <w:r w:rsidRPr="00AF188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D493A1" w14:textId="2A77E288" w:rsidR="004937E6" w:rsidRPr="00E60740" w:rsidRDefault="004937E6" w:rsidP="004937E6">
            <w:pPr>
              <w:jc w:val="center"/>
              <w:rPr>
                <w:rFonts w:eastAsia="Calibri"/>
                <w:szCs w:val="22"/>
              </w:rPr>
            </w:pPr>
            <w:r w:rsidRPr="00AF188E">
              <w:rPr>
                <w:rFonts w:eastAsia="Calibri"/>
                <w:szCs w:val="22"/>
              </w:rPr>
              <w:t>4400-6446-9950</w:t>
            </w:r>
          </w:p>
        </w:tc>
      </w:tr>
      <w:tr w:rsidR="004937E6" w:rsidRPr="00E60740" w14:paraId="292B5C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93D3DB"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3692E" w14:textId="5CBCE55E" w:rsidR="004937E6" w:rsidRPr="00E60740" w:rsidRDefault="004937E6" w:rsidP="004937E6">
            <w:pPr>
              <w:rPr>
                <w:rFonts w:eastAsia="Calibri"/>
                <w:szCs w:val="22"/>
              </w:rPr>
            </w:pPr>
            <w:r w:rsidRPr="00AF188E">
              <w:rPr>
                <w:rFonts w:eastAsia="Calibri"/>
                <w:szCs w:val="22"/>
              </w:rPr>
              <w:t>ku99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56BD6A" w14:textId="16AABAFF" w:rsidR="004937E6" w:rsidRPr="00E60740" w:rsidRDefault="004937E6" w:rsidP="004937E6">
            <w:pPr>
              <w:rPr>
                <w:rFonts w:eastAsia="Calibri"/>
                <w:szCs w:val="22"/>
              </w:rPr>
            </w:pPr>
            <w:r w:rsidRPr="00AF188E">
              <w:rPr>
                <w:rFonts w:eastAsia="Calibri"/>
                <w:szCs w:val="22"/>
              </w:rPr>
              <w:t xml:space="preserve">Privažiuojamasis kelias prie gyvenamųjų namų </w:t>
            </w:r>
            <w:proofErr w:type="spellStart"/>
            <w:r w:rsidRPr="00AF188E">
              <w:rPr>
                <w:rFonts w:eastAsia="Calibri"/>
                <w:szCs w:val="22"/>
              </w:rPr>
              <w:t>Navasiolkos</w:t>
            </w:r>
            <w:proofErr w:type="spellEnd"/>
            <w:r w:rsidRPr="00AF188E">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AD4BB9" w14:textId="28317BA4" w:rsidR="004937E6" w:rsidRPr="00E60740" w:rsidRDefault="004937E6" w:rsidP="004937E6">
            <w:pPr>
              <w:jc w:val="right"/>
              <w:rPr>
                <w:rFonts w:eastAsia="Calibri"/>
                <w:szCs w:val="22"/>
              </w:rPr>
            </w:pPr>
            <w:r w:rsidRPr="00AF188E">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EC53C" w14:textId="5EAC27A6"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15E25" w14:textId="1B272DC9" w:rsidR="004937E6" w:rsidRPr="00E60740" w:rsidRDefault="004937E6" w:rsidP="004937E6">
            <w:pPr>
              <w:jc w:val="right"/>
              <w:rPr>
                <w:rFonts w:eastAsia="Calibri"/>
                <w:szCs w:val="22"/>
              </w:rPr>
            </w:pPr>
            <w:r w:rsidRPr="00AF188E">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598FF" w14:textId="2698F004" w:rsidR="004937E6" w:rsidRPr="00E60740" w:rsidRDefault="004937E6" w:rsidP="004937E6">
            <w:pPr>
              <w:jc w:val="right"/>
              <w:rPr>
                <w:rFonts w:eastAsia="Calibri"/>
                <w:szCs w:val="22"/>
              </w:rPr>
            </w:pPr>
            <w:r w:rsidRPr="00AF188E">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B2351" w14:textId="337F9ADF" w:rsidR="004937E6" w:rsidRPr="00E60740"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368223" w14:textId="5F754337" w:rsidR="004937E6" w:rsidRPr="00E60740" w:rsidRDefault="004937E6" w:rsidP="004937E6">
            <w:pPr>
              <w:jc w:val="center"/>
              <w:rPr>
                <w:rFonts w:eastAsia="Calibri"/>
                <w:szCs w:val="22"/>
              </w:rPr>
            </w:pPr>
            <w:r w:rsidRPr="00AF188E">
              <w:rPr>
                <w:rFonts w:eastAsia="Calibri"/>
                <w:szCs w:val="22"/>
              </w:rPr>
              <w:t>4400-6446-9936</w:t>
            </w:r>
          </w:p>
        </w:tc>
      </w:tr>
      <w:tr w:rsidR="004937E6" w:rsidRPr="00E60740" w14:paraId="1BE63C5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979168"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24946" w14:textId="18ADDE99" w:rsidR="004937E6" w:rsidRPr="00E60740" w:rsidRDefault="004937E6" w:rsidP="004937E6">
            <w:pPr>
              <w:rPr>
                <w:rFonts w:eastAsia="Calibri"/>
                <w:szCs w:val="22"/>
              </w:rPr>
            </w:pPr>
            <w:r w:rsidRPr="00AF188E">
              <w:rPr>
                <w:rFonts w:eastAsia="Calibri"/>
                <w:szCs w:val="22"/>
              </w:rPr>
              <w:t>ku100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2046D" w14:textId="21E24A05" w:rsidR="004937E6" w:rsidRPr="00E60740" w:rsidRDefault="004937E6" w:rsidP="004937E6">
            <w:pPr>
              <w:rPr>
                <w:rFonts w:eastAsia="Calibri"/>
                <w:szCs w:val="22"/>
              </w:rPr>
            </w:pPr>
            <w:r w:rsidRPr="00AF188E">
              <w:rPr>
                <w:rFonts w:eastAsia="Calibri"/>
                <w:szCs w:val="22"/>
              </w:rPr>
              <w:t xml:space="preserve">Privažiuojamasis kelias prie gyvenamųjų namų </w:t>
            </w:r>
            <w:proofErr w:type="spellStart"/>
            <w:r w:rsidRPr="00AF188E">
              <w:rPr>
                <w:rFonts w:eastAsia="Calibri"/>
                <w:szCs w:val="22"/>
              </w:rPr>
              <w:t>Pakeršių</w:t>
            </w:r>
            <w:proofErr w:type="spellEnd"/>
            <w:r w:rsidRPr="00AF188E">
              <w:rPr>
                <w:rFonts w:eastAsia="Calibri"/>
                <w:szCs w:val="22"/>
              </w:rPr>
              <w:t xml:space="preserve"> k. nuo kelio Nr. ku47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60CF7F" w14:textId="4F103348" w:rsidR="004937E6" w:rsidRPr="00E60740" w:rsidRDefault="004937E6" w:rsidP="004937E6">
            <w:pPr>
              <w:jc w:val="right"/>
              <w:rPr>
                <w:rFonts w:eastAsia="Calibri"/>
                <w:szCs w:val="22"/>
              </w:rPr>
            </w:pPr>
            <w:r w:rsidRPr="00AF188E">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50563" w14:textId="0A186443"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A765" w14:textId="5C607D24" w:rsidR="004937E6" w:rsidRPr="00E60740" w:rsidRDefault="004937E6" w:rsidP="004937E6">
            <w:pPr>
              <w:jc w:val="right"/>
              <w:rPr>
                <w:rFonts w:eastAsia="Calibri"/>
                <w:szCs w:val="22"/>
              </w:rPr>
            </w:pPr>
            <w:r w:rsidRPr="00AF188E">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E8E0F" w14:textId="2F687904" w:rsidR="004937E6" w:rsidRPr="00E60740" w:rsidRDefault="004937E6" w:rsidP="004937E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C8A0D" w14:textId="0CC27571" w:rsidR="004937E6" w:rsidRPr="00E60740"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08DBD5" w14:textId="3CF3ED36" w:rsidR="004937E6" w:rsidRPr="00E60740" w:rsidRDefault="004937E6" w:rsidP="004937E6">
            <w:pPr>
              <w:jc w:val="center"/>
              <w:rPr>
                <w:rFonts w:eastAsia="Calibri"/>
                <w:szCs w:val="22"/>
              </w:rPr>
            </w:pPr>
            <w:r w:rsidRPr="00AF188E">
              <w:rPr>
                <w:rFonts w:eastAsia="Calibri"/>
                <w:szCs w:val="22"/>
              </w:rPr>
              <w:t>4400-6459-0692</w:t>
            </w:r>
          </w:p>
        </w:tc>
      </w:tr>
      <w:tr w:rsidR="004937E6" w:rsidRPr="00E60740" w14:paraId="205114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A4C345"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411B8" w14:textId="53B2E884" w:rsidR="004937E6" w:rsidRPr="00E60740" w:rsidRDefault="004937E6" w:rsidP="004937E6">
            <w:pPr>
              <w:rPr>
                <w:rFonts w:eastAsia="Calibri"/>
                <w:szCs w:val="22"/>
              </w:rPr>
            </w:pPr>
            <w:r w:rsidRPr="00AF188E">
              <w:rPr>
                <w:rFonts w:eastAsia="Calibri"/>
                <w:szCs w:val="22"/>
              </w:rPr>
              <w:t>ku102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88B003" w14:textId="367D3673" w:rsidR="004937E6" w:rsidRPr="00E60740" w:rsidRDefault="004937E6" w:rsidP="004937E6">
            <w:pPr>
              <w:rPr>
                <w:rFonts w:eastAsia="Calibri"/>
                <w:szCs w:val="22"/>
              </w:rPr>
            </w:pPr>
            <w:r w:rsidRPr="00AF188E">
              <w:rPr>
                <w:rFonts w:eastAsia="Calibri"/>
                <w:szCs w:val="22"/>
              </w:rPr>
              <w:t>Pravažiuojamasis kelias nuo kelio Nr. A6 iki Medinų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D539B5" w14:textId="6C49E981" w:rsidR="004937E6" w:rsidRPr="00E60740" w:rsidRDefault="004937E6" w:rsidP="004937E6">
            <w:pPr>
              <w:jc w:val="right"/>
              <w:rPr>
                <w:rFonts w:eastAsia="Calibri"/>
                <w:szCs w:val="22"/>
              </w:rPr>
            </w:pPr>
            <w:r w:rsidRPr="00AF188E">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3ADB2" w14:textId="2D265634"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B5072" w14:textId="6C6713CD"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E388" w14:textId="593C6DCE" w:rsidR="004937E6" w:rsidRPr="00E60740" w:rsidRDefault="004937E6" w:rsidP="004937E6">
            <w:pPr>
              <w:jc w:val="right"/>
              <w:rPr>
                <w:rFonts w:eastAsia="Calibri"/>
                <w:szCs w:val="22"/>
              </w:rPr>
            </w:pPr>
            <w:r w:rsidRPr="00AF188E">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AA224" w14:textId="785FBEB7" w:rsidR="004937E6" w:rsidRPr="00E60740"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1AE85E" w14:textId="699BDFFF" w:rsidR="004937E6" w:rsidRPr="00E60740" w:rsidRDefault="004937E6" w:rsidP="004937E6">
            <w:pPr>
              <w:jc w:val="center"/>
              <w:rPr>
                <w:rFonts w:eastAsia="Calibri"/>
                <w:szCs w:val="22"/>
              </w:rPr>
            </w:pPr>
            <w:r w:rsidRPr="00AF188E">
              <w:rPr>
                <w:rFonts w:eastAsia="Calibri"/>
                <w:szCs w:val="22"/>
              </w:rPr>
              <w:t>-</w:t>
            </w:r>
          </w:p>
        </w:tc>
      </w:tr>
      <w:tr w:rsidR="004937E6" w:rsidRPr="00E60740" w14:paraId="7E3E58B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99933C"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24CCC" w14:textId="74A037FE" w:rsidR="004937E6" w:rsidRPr="00E60740" w:rsidRDefault="004937E6" w:rsidP="004937E6">
            <w:pPr>
              <w:rPr>
                <w:rFonts w:eastAsia="Calibri"/>
                <w:szCs w:val="22"/>
              </w:rPr>
            </w:pPr>
            <w:r w:rsidRPr="00AF188E">
              <w:rPr>
                <w:rFonts w:eastAsia="Calibri"/>
                <w:szCs w:val="22"/>
              </w:rPr>
              <w:t>ku103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390C71" w14:textId="74133D68" w:rsidR="004937E6" w:rsidRPr="00E60740" w:rsidRDefault="004937E6" w:rsidP="004937E6">
            <w:pPr>
              <w:rPr>
                <w:rFonts w:eastAsia="Calibri"/>
                <w:szCs w:val="22"/>
              </w:rPr>
            </w:pPr>
            <w:r w:rsidRPr="00AF188E">
              <w:rPr>
                <w:rFonts w:eastAsia="Calibri"/>
                <w:szCs w:val="22"/>
              </w:rPr>
              <w:t xml:space="preserve">Privažiuojamasis kelias prie gyvenamųjų namų </w:t>
            </w:r>
            <w:proofErr w:type="spellStart"/>
            <w:r w:rsidRPr="00AF188E">
              <w:rPr>
                <w:rFonts w:eastAsia="Calibri"/>
                <w:szCs w:val="22"/>
              </w:rPr>
              <w:t>Dejūnų</w:t>
            </w:r>
            <w:proofErr w:type="spellEnd"/>
            <w:r w:rsidRPr="00AF188E">
              <w:rPr>
                <w:rFonts w:eastAsia="Calibri"/>
                <w:szCs w:val="22"/>
              </w:rPr>
              <w:t xml:space="preserve">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9F3F31" w14:textId="0C3E423A" w:rsidR="004937E6" w:rsidRPr="00E60740" w:rsidRDefault="004937E6" w:rsidP="004937E6">
            <w:pPr>
              <w:jc w:val="right"/>
              <w:rPr>
                <w:rFonts w:eastAsia="Calibri"/>
                <w:szCs w:val="22"/>
              </w:rPr>
            </w:pPr>
            <w:r w:rsidRPr="00AF188E">
              <w:rPr>
                <w:rFonts w:eastAsia="Calibri"/>
                <w:bCs/>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8031C" w14:textId="709D0F8E"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C0784" w14:textId="1AC6A900"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90B3A" w14:textId="1C0D4F77" w:rsidR="004937E6" w:rsidRPr="00E60740" w:rsidRDefault="004937E6" w:rsidP="004937E6">
            <w:pPr>
              <w:jc w:val="right"/>
              <w:rPr>
                <w:rFonts w:eastAsia="Calibri"/>
                <w:szCs w:val="22"/>
              </w:rPr>
            </w:pPr>
            <w:r w:rsidRPr="00AF188E">
              <w:rPr>
                <w:rFonts w:eastAsia="Calibri"/>
                <w:bCs/>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0735B" w14:textId="49F8AC1F" w:rsidR="004937E6" w:rsidRPr="00E60740" w:rsidRDefault="004937E6" w:rsidP="004937E6">
            <w:pPr>
              <w:jc w:val="center"/>
              <w:rPr>
                <w:rFonts w:eastAsia="Calibri"/>
                <w:szCs w:val="22"/>
              </w:rPr>
            </w:pPr>
            <w:r w:rsidRPr="00AF188E">
              <w:rPr>
                <w:rFonts w:eastAsia="Calibri"/>
                <w:szCs w:val="22"/>
              </w:rPr>
              <w:t xml:space="preserve"> </w:t>
            </w:r>
            <w:proofErr w:type="spellStart"/>
            <w:r w:rsidRPr="00AF188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F6483F" w14:textId="0935FDF9" w:rsidR="004937E6" w:rsidRPr="00E60740" w:rsidRDefault="004937E6" w:rsidP="004937E6">
            <w:pPr>
              <w:jc w:val="center"/>
              <w:rPr>
                <w:rFonts w:eastAsia="Calibri"/>
                <w:szCs w:val="22"/>
              </w:rPr>
            </w:pPr>
            <w:r w:rsidRPr="00AF188E">
              <w:rPr>
                <w:rFonts w:eastAsia="Calibri"/>
                <w:bCs/>
                <w:szCs w:val="22"/>
              </w:rPr>
              <w:t>4400-6558-3728</w:t>
            </w:r>
          </w:p>
        </w:tc>
      </w:tr>
      <w:tr w:rsidR="004937E6" w:rsidRPr="00E60740" w14:paraId="755A27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DEA81E"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E46AED" w14:textId="443F2FE2" w:rsidR="004937E6" w:rsidRPr="00E60740" w:rsidRDefault="004937E6" w:rsidP="004937E6">
            <w:pPr>
              <w:rPr>
                <w:rFonts w:eastAsia="Calibri"/>
                <w:szCs w:val="22"/>
              </w:rPr>
            </w:pPr>
            <w:r w:rsidRPr="00E60740">
              <w:rPr>
                <w:rFonts w:eastAsia="Calibri"/>
                <w:szCs w:val="22"/>
              </w:rPr>
              <w:t>ku104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E6F2BE" w14:textId="35C7DB0D" w:rsidR="004937E6" w:rsidRPr="00E60740" w:rsidRDefault="004937E6" w:rsidP="004937E6">
            <w:pPr>
              <w:rPr>
                <w:rFonts w:eastAsia="Calibri"/>
                <w:szCs w:val="22"/>
              </w:rPr>
            </w:pPr>
            <w:r w:rsidRPr="00E60740">
              <w:rPr>
                <w:rFonts w:eastAsia="Calibri"/>
                <w:szCs w:val="22"/>
              </w:rPr>
              <w:t xml:space="preserve">Privažiuojamasis kelias prie Sargūnų k. nuo </w:t>
            </w:r>
            <w:proofErr w:type="spellStart"/>
            <w:r w:rsidRPr="00E60740">
              <w:rPr>
                <w:rFonts w:eastAsia="Calibri"/>
                <w:szCs w:val="22"/>
              </w:rPr>
              <w:t>Judinio</w:t>
            </w:r>
            <w:proofErr w:type="spellEnd"/>
            <w:r w:rsidRPr="00E60740">
              <w:rPr>
                <w:rFonts w:eastAsia="Calibri"/>
                <w:szCs w:val="22"/>
              </w:rPr>
              <w:t xml:space="preserve">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FB4B65" w14:textId="4E44AAE5" w:rsidR="004937E6" w:rsidRPr="00E60740" w:rsidRDefault="004937E6" w:rsidP="004937E6">
            <w:pPr>
              <w:jc w:val="right"/>
              <w:rPr>
                <w:rFonts w:eastAsia="Calibri"/>
                <w:szCs w:val="22"/>
              </w:rPr>
            </w:pPr>
            <w:r w:rsidRPr="00E60740">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862DF" w14:textId="7A7EF53A" w:rsidR="004937E6" w:rsidRPr="00E60740" w:rsidRDefault="004937E6" w:rsidP="004937E6">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5BE2F" w14:textId="5AC5DC18" w:rsidR="004937E6" w:rsidRPr="00E60740" w:rsidRDefault="004937E6" w:rsidP="004937E6">
            <w:pPr>
              <w:jc w:val="right"/>
              <w:rPr>
                <w:rFonts w:eastAsia="Calibri"/>
                <w:szCs w:val="22"/>
              </w:rPr>
            </w:pPr>
            <w:r w:rsidRPr="00E60740">
              <w:rPr>
                <w:rFonts w:eastAsia="Calibri"/>
                <w:szCs w:val="22"/>
              </w:rPr>
              <w:t>339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DDB41" w14:textId="5ED019FB" w:rsidR="004937E6" w:rsidRPr="00E60740" w:rsidRDefault="004937E6" w:rsidP="004937E6">
            <w:pPr>
              <w:jc w:val="right"/>
              <w:rPr>
                <w:rFonts w:eastAsia="Calibri"/>
                <w:szCs w:val="22"/>
              </w:rPr>
            </w:pPr>
            <w:r w:rsidRPr="00E60740">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11FB5" w14:textId="36BCFEA5" w:rsidR="004937E6" w:rsidRPr="00E60740" w:rsidRDefault="004937E6" w:rsidP="004937E6">
            <w:pPr>
              <w:jc w:val="center"/>
              <w:rPr>
                <w:rFonts w:eastAsia="Calibri"/>
                <w:szCs w:val="22"/>
              </w:rPr>
            </w:pPr>
            <w:r w:rsidRPr="00E60740">
              <w:rPr>
                <w:rFonts w:eastAsia="Calibri"/>
                <w:szCs w:val="22"/>
              </w:rPr>
              <w:t xml:space="preserve"> </w:t>
            </w:r>
            <w:proofErr w:type="spellStart"/>
            <w:r w:rsidRPr="00E6074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5A4D73" w14:textId="0BF4C8B7" w:rsidR="004937E6" w:rsidRPr="00E60740" w:rsidRDefault="004937E6" w:rsidP="004937E6">
            <w:pPr>
              <w:jc w:val="center"/>
              <w:rPr>
                <w:rFonts w:eastAsia="Calibri"/>
                <w:szCs w:val="22"/>
              </w:rPr>
            </w:pPr>
            <w:r w:rsidRPr="00E60740">
              <w:rPr>
                <w:rFonts w:eastAsia="Calibri"/>
                <w:szCs w:val="22"/>
              </w:rPr>
              <w:t>4400-6450-6921</w:t>
            </w:r>
          </w:p>
        </w:tc>
      </w:tr>
      <w:tr w:rsidR="004937E6" w:rsidRPr="00E60740" w14:paraId="49E0C7F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B569B2"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48823" w14:textId="424E7B9F" w:rsidR="004937E6" w:rsidRPr="00E60740" w:rsidRDefault="004937E6" w:rsidP="004937E6">
            <w:pPr>
              <w:rPr>
                <w:rFonts w:eastAsia="Calibri"/>
                <w:szCs w:val="22"/>
              </w:rPr>
            </w:pPr>
            <w:r w:rsidRPr="00E60740">
              <w:rPr>
                <w:rFonts w:eastAsia="Calibri"/>
                <w:szCs w:val="22"/>
              </w:rPr>
              <w:t>ku105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078294" w14:textId="2E9DD11A" w:rsidR="004937E6" w:rsidRPr="00E60740" w:rsidRDefault="004937E6" w:rsidP="004937E6">
            <w:pPr>
              <w:rPr>
                <w:rFonts w:eastAsia="Calibri"/>
                <w:szCs w:val="22"/>
              </w:rPr>
            </w:pPr>
            <w:r w:rsidRPr="00E60740">
              <w:rPr>
                <w:rFonts w:eastAsia="Calibri"/>
                <w:szCs w:val="22"/>
              </w:rPr>
              <w:t xml:space="preserve">Privažiuojamasis kelias prie </w:t>
            </w:r>
            <w:proofErr w:type="spellStart"/>
            <w:r w:rsidRPr="00E60740">
              <w:rPr>
                <w:rFonts w:eastAsia="Calibri"/>
                <w:szCs w:val="22"/>
              </w:rPr>
              <w:t>Desiukiškių</w:t>
            </w:r>
            <w:proofErr w:type="spellEnd"/>
            <w:r w:rsidRPr="00E60740">
              <w:rPr>
                <w:rFonts w:eastAsia="Calibri"/>
                <w:szCs w:val="22"/>
              </w:rPr>
              <w:t xml:space="preserve"> k. miško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2935C4" w14:textId="76339B6B" w:rsidR="004937E6" w:rsidRPr="00E60740" w:rsidRDefault="004937E6" w:rsidP="004937E6">
            <w:pPr>
              <w:jc w:val="right"/>
              <w:rPr>
                <w:rFonts w:eastAsia="Calibri"/>
                <w:szCs w:val="22"/>
              </w:rPr>
            </w:pPr>
            <w:r w:rsidRPr="00E60740">
              <w:rPr>
                <w:rFonts w:eastAsia="Calibri"/>
                <w:szCs w:val="22"/>
              </w:rPr>
              <w:t> 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07D6A" w14:textId="4CACD346" w:rsidR="004937E6" w:rsidRPr="00E60740" w:rsidRDefault="004937E6" w:rsidP="004937E6">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823DA" w14:textId="252D69A0" w:rsidR="004937E6" w:rsidRPr="00E60740" w:rsidRDefault="004937E6" w:rsidP="004937E6">
            <w:pPr>
              <w:jc w:val="right"/>
              <w:rPr>
                <w:rFonts w:eastAsia="Calibri"/>
                <w:szCs w:val="22"/>
              </w:rPr>
            </w:pPr>
            <w:r w:rsidRPr="00E60740">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41B98" w14:textId="783A0523" w:rsidR="004937E6" w:rsidRPr="00E60740" w:rsidRDefault="004937E6" w:rsidP="004937E6">
            <w:pPr>
              <w:jc w:val="right"/>
              <w:rPr>
                <w:rFonts w:eastAsia="Calibri"/>
                <w:strike/>
                <w:szCs w:val="22"/>
              </w:rPr>
            </w:pPr>
            <w:r w:rsidRPr="00E6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34EF1" w14:textId="1DEA092F" w:rsidR="004937E6" w:rsidRPr="00E60740" w:rsidRDefault="004937E6" w:rsidP="004937E6">
            <w:pPr>
              <w:jc w:val="center"/>
              <w:rPr>
                <w:rFonts w:eastAsia="Calibri"/>
                <w:szCs w:val="22"/>
              </w:rPr>
            </w:pPr>
            <w:r w:rsidRPr="00E60740">
              <w:rPr>
                <w:rFonts w:eastAsia="Calibri"/>
                <w:szCs w:val="22"/>
              </w:rPr>
              <w:t xml:space="preserve"> </w:t>
            </w:r>
            <w:proofErr w:type="spellStart"/>
            <w:r w:rsidRPr="00E6074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F83A49" w14:textId="5F2104C7" w:rsidR="004937E6" w:rsidRPr="00E60740" w:rsidRDefault="004937E6" w:rsidP="004937E6">
            <w:pPr>
              <w:jc w:val="center"/>
              <w:rPr>
                <w:rFonts w:eastAsia="Calibri"/>
                <w:szCs w:val="22"/>
              </w:rPr>
            </w:pPr>
            <w:r w:rsidRPr="00E60740">
              <w:rPr>
                <w:rFonts w:eastAsia="Calibri"/>
                <w:szCs w:val="22"/>
              </w:rPr>
              <w:t>4400-6455-4374</w:t>
            </w:r>
          </w:p>
        </w:tc>
      </w:tr>
      <w:tr w:rsidR="004937E6" w:rsidRPr="00E60740" w14:paraId="0F1D4E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64AA45"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4FAD9" w14:textId="5CE35F8C" w:rsidR="004937E6" w:rsidRPr="00E60740" w:rsidRDefault="004937E6" w:rsidP="004937E6">
            <w:pPr>
              <w:rPr>
                <w:rFonts w:eastAsia="Calibri"/>
                <w:szCs w:val="22"/>
              </w:rPr>
            </w:pPr>
            <w:r w:rsidRPr="00E60740">
              <w:rPr>
                <w:rFonts w:eastAsia="Calibri"/>
                <w:szCs w:val="22"/>
              </w:rPr>
              <w:t>ku106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78323E" w14:textId="2A38CCB1" w:rsidR="004937E6" w:rsidRPr="00E60740" w:rsidRDefault="004937E6" w:rsidP="004937E6">
            <w:pPr>
              <w:rPr>
                <w:rFonts w:eastAsia="Calibri"/>
                <w:szCs w:val="22"/>
              </w:rPr>
            </w:pPr>
            <w:r w:rsidRPr="00E60740">
              <w:rPr>
                <w:rFonts w:eastAsia="Calibri"/>
                <w:szCs w:val="22"/>
              </w:rPr>
              <w:t>Privažiuojamasis kelias iki Šiaudinės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2C6571" w14:textId="1536D7E8" w:rsidR="004937E6" w:rsidRPr="00E60740" w:rsidRDefault="004937E6" w:rsidP="004937E6">
            <w:pPr>
              <w:jc w:val="right"/>
              <w:rPr>
                <w:rFonts w:eastAsia="Calibri"/>
                <w:szCs w:val="22"/>
              </w:rPr>
            </w:pPr>
            <w:r w:rsidRPr="00E60740">
              <w:rPr>
                <w:rFonts w:eastAsia="Calibri"/>
                <w:szCs w:val="22"/>
              </w:rPr>
              <w:t xml:space="preserve"> 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C6FA1" w14:textId="15A804F8" w:rsidR="004937E6" w:rsidRPr="00E60740" w:rsidRDefault="004937E6" w:rsidP="004937E6">
            <w:pPr>
              <w:jc w:val="right"/>
              <w:rPr>
                <w:rFonts w:eastAsia="Calibri"/>
                <w:szCs w:val="22"/>
              </w:rPr>
            </w:pPr>
            <w:r w:rsidRPr="00E60740">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2338" w14:textId="6D03C7A7" w:rsidR="004937E6" w:rsidRPr="00E60740" w:rsidRDefault="004937E6" w:rsidP="004937E6">
            <w:pPr>
              <w:jc w:val="right"/>
              <w:rPr>
                <w:rFonts w:eastAsia="Calibri"/>
                <w:szCs w:val="22"/>
              </w:rPr>
            </w:pPr>
            <w:r w:rsidRPr="00E60740">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E9DE" w14:textId="77D0293D" w:rsidR="004937E6" w:rsidRPr="00E60740" w:rsidRDefault="004937E6" w:rsidP="004937E6">
            <w:pPr>
              <w:jc w:val="right"/>
              <w:rPr>
                <w:rFonts w:eastAsia="Calibri"/>
                <w:strike/>
                <w:szCs w:val="22"/>
              </w:rPr>
            </w:pPr>
            <w:r w:rsidRPr="00E6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D145" w14:textId="11B4B7CF" w:rsidR="004937E6" w:rsidRPr="00E60740" w:rsidRDefault="004937E6" w:rsidP="004937E6">
            <w:pPr>
              <w:jc w:val="center"/>
              <w:rPr>
                <w:rFonts w:eastAsia="Calibri"/>
                <w:szCs w:val="22"/>
              </w:rPr>
            </w:pPr>
            <w:r w:rsidRPr="00E60740">
              <w:rPr>
                <w:rFonts w:eastAsia="Calibri"/>
                <w:szCs w:val="22"/>
              </w:rPr>
              <w:t xml:space="preserve"> </w:t>
            </w:r>
            <w:proofErr w:type="spellStart"/>
            <w:r w:rsidRPr="00E6074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B4C5C" w14:textId="56033B3B" w:rsidR="004937E6" w:rsidRPr="00E60740" w:rsidRDefault="004937E6" w:rsidP="004937E6">
            <w:pPr>
              <w:jc w:val="center"/>
              <w:rPr>
                <w:rFonts w:eastAsia="Calibri"/>
                <w:szCs w:val="22"/>
              </w:rPr>
            </w:pPr>
            <w:r w:rsidRPr="00E60740">
              <w:rPr>
                <w:rFonts w:eastAsia="Calibri"/>
                <w:szCs w:val="22"/>
              </w:rPr>
              <w:t>4400-6455-4352</w:t>
            </w:r>
          </w:p>
        </w:tc>
      </w:tr>
      <w:tr w:rsidR="004937E6" w:rsidRPr="00E60740" w14:paraId="72E28B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66A41C"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B2B8BC" w14:textId="198AD849" w:rsidR="004937E6" w:rsidRPr="00E60740" w:rsidRDefault="004937E6" w:rsidP="004937E6">
            <w:pPr>
              <w:rPr>
                <w:rFonts w:eastAsia="Calibri"/>
                <w:szCs w:val="22"/>
              </w:rPr>
            </w:pPr>
            <w:r w:rsidRPr="00AF188E">
              <w:rPr>
                <w:rFonts w:eastAsia="Calibri"/>
                <w:szCs w:val="22"/>
              </w:rPr>
              <w:t>ku107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65FA28" w14:textId="30004E92" w:rsidR="004937E6" w:rsidRPr="00E60740" w:rsidRDefault="004937E6" w:rsidP="004937E6">
            <w:pPr>
              <w:rPr>
                <w:rFonts w:eastAsia="Calibri"/>
                <w:szCs w:val="22"/>
              </w:rPr>
            </w:pPr>
            <w:r w:rsidRPr="00AF188E">
              <w:rPr>
                <w:rFonts w:eastAsia="Calibri"/>
                <w:szCs w:val="22"/>
              </w:rPr>
              <w:t xml:space="preserve">Privažiuojamasis kelias prie gamybinių pastatų </w:t>
            </w:r>
            <w:proofErr w:type="spellStart"/>
            <w:r w:rsidRPr="00AF188E">
              <w:rPr>
                <w:rFonts w:eastAsia="Calibri"/>
                <w:szCs w:val="22"/>
              </w:rPr>
              <w:t>Gražiavietės</w:t>
            </w:r>
            <w:proofErr w:type="spellEnd"/>
            <w:r w:rsidRPr="00AF188E">
              <w:rPr>
                <w:rFonts w:eastAsia="Calibri"/>
                <w:szCs w:val="22"/>
              </w:rPr>
              <w:t xml:space="preserve">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3AC604" w14:textId="3B1B8F53" w:rsidR="004937E6" w:rsidRPr="00E60740" w:rsidRDefault="004937E6" w:rsidP="004937E6">
            <w:pPr>
              <w:jc w:val="right"/>
              <w:rPr>
                <w:rFonts w:eastAsia="Calibri"/>
                <w:szCs w:val="22"/>
              </w:rPr>
            </w:pPr>
            <w:r w:rsidRPr="00AF188E">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B8077" w14:textId="242FC7D0" w:rsidR="004937E6" w:rsidRPr="00E60740" w:rsidRDefault="004937E6" w:rsidP="004937E6">
            <w:pPr>
              <w:jc w:val="right"/>
              <w:rPr>
                <w:rFonts w:eastAsia="Calibri"/>
                <w:szCs w:val="22"/>
              </w:rPr>
            </w:pPr>
            <w:r w:rsidRPr="00AF188E">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1632" w14:textId="283E3402" w:rsidR="004937E6" w:rsidRPr="00E60740" w:rsidRDefault="004937E6" w:rsidP="004937E6">
            <w:pPr>
              <w:jc w:val="right"/>
              <w:rPr>
                <w:rFonts w:eastAsia="Calibri"/>
                <w:szCs w:val="22"/>
              </w:rPr>
            </w:pPr>
            <w:r w:rsidRPr="00AF188E">
              <w:rPr>
                <w:rFonts w:eastAsia="Calibri"/>
                <w:bCs/>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C4225" w14:textId="33BCAEDE"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2784F" w14:textId="0D9C375E" w:rsidR="004937E6" w:rsidRPr="00E60740"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0E33B6" w14:textId="79BBCE05" w:rsidR="004937E6" w:rsidRPr="00E60740" w:rsidRDefault="004937E6" w:rsidP="004937E6">
            <w:pPr>
              <w:jc w:val="center"/>
              <w:rPr>
                <w:rFonts w:eastAsia="Calibri"/>
                <w:szCs w:val="22"/>
              </w:rPr>
            </w:pPr>
            <w:r w:rsidRPr="00AF188E">
              <w:rPr>
                <w:rFonts w:eastAsia="Calibri"/>
                <w:szCs w:val="22"/>
              </w:rPr>
              <w:t>4400-5679-7027</w:t>
            </w:r>
          </w:p>
        </w:tc>
      </w:tr>
      <w:tr w:rsidR="004937E6" w:rsidRPr="00E60740" w14:paraId="38CA89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18659E"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F5E00" w14:textId="65F79C7E" w:rsidR="004937E6" w:rsidRPr="00E60740" w:rsidRDefault="004937E6" w:rsidP="004937E6">
            <w:pPr>
              <w:rPr>
                <w:rFonts w:eastAsia="Calibri"/>
                <w:szCs w:val="22"/>
              </w:rPr>
            </w:pPr>
            <w:r w:rsidRPr="00AF188E">
              <w:rPr>
                <w:rFonts w:eastAsia="Calibri"/>
                <w:szCs w:val="22"/>
              </w:rPr>
              <w:t>ku108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60CBB" w14:textId="7241274F" w:rsidR="004937E6" w:rsidRPr="00E60740" w:rsidRDefault="004937E6" w:rsidP="004937E6">
            <w:pPr>
              <w:rPr>
                <w:rFonts w:eastAsia="Calibri"/>
                <w:szCs w:val="22"/>
              </w:rPr>
            </w:pPr>
            <w:r w:rsidRPr="00AF188E">
              <w:rPr>
                <w:rFonts w:eastAsia="Calibri"/>
                <w:szCs w:val="22"/>
              </w:rPr>
              <w:t>Privažiuojamasis kelias prie Plaštakos upelio, Plaštakos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E31688" w14:textId="09E6385D" w:rsidR="004937E6" w:rsidRPr="00E60740" w:rsidRDefault="004937E6" w:rsidP="004937E6">
            <w:pPr>
              <w:jc w:val="right"/>
              <w:rPr>
                <w:rFonts w:eastAsia="Calibri"/>
                <w:szCs w:val="22"/>
              </w:rPr>
            </w:pPr>
            <w:r w:rsidRPr="00AF188E">
              <w:rPr>
                <w:rFonts w:eastAsia="Calibri"/>
                <w:szCs w:val="22"/>
              </w:rPr>
              <w:t>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44CE1" w14:textId="6BB43AA8"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15C1" w14:textId="07E19361" w:rsidR="004937E6" w:rsidRPr="00E60740" w:rsidRDefault="004937E6" w:rsidP="004937E6">
            <w:pPr>
              <w:jc w:val="right"/>
              <w:rPr>
                <w:rFonts w:eastAsia="Calibri"/>
                <w:szCs w:val="22"/>
              </w:rPr>
            </w:pPr>
            <w:r w:rsidRPr="00AF188E">
              <w:rPr>
                <w:rFonts w:eastAsia="Calibri"/>
                <w:szCs w:val="22"/>
              </w:rPr>
              <w:t>317</w:t>
            </w:r>
          </w:p>
        </w:tc>
        <w:tc>
          <w:tcPr>
            <w:tcW w:w="1133" w:type="dxa"/>
            <w:tcBorders>
              <w:top w:val="single" w:sz="4" w:space="0" w:color="auto"/>
              <w:left w:val="single" w:sz="4" w:space="0" w:color="auto"/>
              <w:bottom w:val="single" w:sz="4" w:space="0" w:color="auto"/>
              <w:right w:val="single" w:sz="4" w:space="0" w:color="auto"/>
            </w:tcBorders>
            <w:vAlign w:val="center"/>
          </w:tcPr>
          <w:p w14:paraId="4F5D4190" w14:textId="641D0639" w:rsidR="004937E6" w:rsidRPr="00E60740" w:rsidRDefault="004937E6" w:rsidP="004937E6">
            <w:pPr>
              <w:jc w:val="right"/>
              <w:rPr>
                <w:rFonts w:eastAsia="Calibri"/>
                <w:strike/>
                <w:szCs w:val="22"/>
              </w:rPr>
            </w:pPr>
            <w:r w:rsidRPr="00AF18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910D9" w14:textId="21F3CB27" w:rsidR="004937E6" w:rsidRPr="00E60740"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F81F03" w14:textId="4EE10A2D" w:rsidR="004937E6" w:rsidRPr="00E60740" w:rsidRDefault="004937E6" w:rsidP="004937E6">
            <w:pPr>
              <w:jc w:val="center"/>
              <w:rPr>
                <w:rFonts w:eastAsia="Calibri"/>
                <w:szCs w:val="22"/>
              </w:rPr>
            </w:pPr>
            <w:r w:rsidRPr="00AF188E">
              <w:rPr>
                <w:rFonts w:eastAsia="Calibri"/>
                <w:szCs w:val="22"/>
              </w:rPr>
              <w:t>4400-6446-9746</w:t>
            </w:r>
          </w:p>
        </w:tc>
      </w:tr>
      <w:tr w:rsidR="004937E6" w:rsidRPr="00E60740" w14:paraId="72695D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FDBAC6" w14:textId="77777777" w:rsidR="004937E6" w:rsidRPr="00E6074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F30A95" w14:textId="66057061" w:rsidR="004937E6" w:rsidRPr="00E60740" w:rsidRDefault="004937E6" w:rsidP="004937E6">
            <w:pPr>
              <w:rPr>
                <w:rFonts w:eastAsia="Calibri"/>
                <w:szCs w:val="22"/>
              </w:rPr>
            </w:pPr>
            <w:r w:rsidRPr="00AF188E">
              <w:rPr>
                <w:rFonts w:eastAsia="Calibri"/>
                <w:szCs w:val="22"/>
              </w:rPr>
              <w:t>ku109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E9C900" w14:textId="356CD820" w:rsidR="004937E6" w:rsidRPr="00E60740" w:rsidRDefault="004937E6" w:rsidP="004937E6">
            <w:pPr>
              <w:rPr>
                <w:rFonts w:eastAsia="Calibri"/>
                <w:szCs w:val="22"/>
              </w:rPr>
            </w:pPr>
            <w:r w:rsidRPr="00AF188E">
              <w:rPr>
                <w:rFonts w:eastAsia="Calibri"/>
                <w:szCs w:val="22"/>
              </w:rPr>
              <w:t xml:space="preserve">Privažiuojamasis kelias prie gyvenamųjų namų nuo </w:t>
            </w:r>
            <w:proofErr w:type="spellStart"/>
            <w:r w:rsidRPr="00AF188E">
              <w:rPr>
                <w:rFonts w:eastAsia="Calibri"/>
                <w:szCs w:val="22"/>
              </w:rPr>
              <w:t>Užunvėžių</w:t>
            </w:r>
            <w:proofErr w:type="spellEnd"/>
            <w:r w:rsidRPr="00AF188E">
              <w:rPr>
                <w:rFonts w:eastAsia="Calibri"/>
                <w:szCs w:val="22"/>
              </w:rPr>
              <w:t xml:space="preserve"> g., </w:t>
            </w:r>
            <w:proofErr w:type="spellStart"/>
            <w:r w:rsidRPr="00AF188E">
              <w:rPr>
                <w:rFonts w:eastAsia="Calibri"/>
                <w:szCs w:val="22"/>
              </w:rPr>
              <w:t>Užunvėžių</w:t>
            </w:r>
            <w:proofErr w:type="spellEnd"/>
            <w:r w:rsidRPr="00AF188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D0DACA" w14:textId="026F4CE0" w:rsidR="004937E6" w:rsidRPr="00E60740" w:rsidRDefault="004937E6" w:rsidP="004937E6">
            <w:pPr>
              <w:jc w:val="right"/>
              <w:rPr>
                <w:rFonts w:eastAsia="Calibri"/>
                <w:szCs w:val="22"/>
              </w:rPr>
            </w:pPr>
            <w:r w:rsidRPr="00AF188E">
              <w:rPr>
                <w:rFonts w:eastAsia="Calibri"/>
                <w:szCs w:val="22"/>
              </w:rPr>
              <w:t> 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76C4" w14:textId="21DD9982" w:rsidR="004937E6" w:rsidRPr="00E60740"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6E895" w14:textId="19305F6C" w:rsidR="004937E6" w:rsidRPr="00E60740" w:rsidRDefault="004937E6" w:rsidP="004937E6">
            <w:pPr>
              <w:jc w:val="right"/>
              <w:rPr>
                <w:rFonts w:eastAsia="Calibri"/>
                <w:szCs w:val="22"/>
              </w:rPr>
            </w:pPr>
            <w:r w:rsidRPr="00AF188E">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5A2DA" w14:textId="209137C7" w:rsidR="004937E6" w:rsidRPr="00E60740" w:rsidRDefault="004937E6" w:rsidP="004937E6">
            <w:pPr>
              <w:jc w:val="right"/>
              <w:rPr>
                <w:rFonts w:eastAsia="Calibri"/>
                <w:szCs w:val="22"/>
              </w:rPr>
            </w:pPr>
            <w:r w:rsidRPr="00AF188E">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55DAF" w14:textId="1B9204E0" w:rsidR="004937E6" w:rsidRPr="00E60740" w:rsidRDefault="004937E6" w:rsidP="004937E6">
            <w:pPr>
              <w:jc w:val="center"/>
              <w:rPr>
                <w:rFonts w:eastAsia="Calibri"/>
                <w:szCs w:val="22"/>
              </w:rPr>
            </w:pPr>
            <w:proofErr w:type="spellStart"/>
            <w:r w:rsidRPr="00AF188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17F045" w14:textId="4BE6243D" w:rsidR="004937E6" w:rsidRPr="00E60740" w:rsidRDefault="004937E6" w:rsidP="004937E6">
            <w:pPr>
              <w:jc w:val="center"/>
              <w:rPr>
                <w:rFonts w:eastAsia="Calibri"/>
                <w:szCs w:val="22"/>
              </w:rPr>
            </w:pPr>
            <w:r w:rsidRPr="00AF188E">
              <w:rPr>
                <w:rFonts w:eastAsia="Calibri"/>
                <w:szCs w:val="22"/>
              </w:rPr>
              <w:t>4400-6455-4396</w:t>
            </w:r>
          </w:p>
        </w:tc>
      </w:tr>
      <w:tr w:rsidR="004937E6" w:rsidRPr="004B1509" w14:paraId="4505617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447B20"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45F8E" w14:textId="1573F41A" w:rsidR="004937E6" w:rsidRPr="004B1509" w:rsidRDefault="004937E6" w:rsidP="004937E6">
            <w:pPr>
              <w:rPr>
                <w:rFonts w:eastAsia="Calibri"/>
                <w:szCs w:val="22"/>
              </w:rPr>
            </w:pPr>
            <w:r w:rsidRPr="00AF188E">
              <w:rPr>
                <w:rFonts w:eastAsia="Calibri"/>
                <w:szCs w:val="22"/>
              </w:rPr>
              <w:t>ku110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4297C4" w14:textId="66A273A5" w:rsidR="004937E6" w:rsidRPr="004B1509" w:rsidRDefault="004937E6" w:rsidP="004937E6">
            <w:pPr>
              <w:rPr>
                <w:rFonts w:eastAsia="Calibri"/>
                <w:szCs w:val="22"/>
              </w:rPr>
            </w:pPr>
            <w:r w:rsidRPr="00AF188E">
              <w:rPr>
                <w:rFonts w:eastAsia="Calibri"/>
                <w:szCs w:val="22"/>
              </w:rPr>
              <w:t xml:space="preserve">Privažiuojamasis kelias prie Virintos upės, </w:t>
            </w:r>
            <w:proofErr w:type="spellStart"/>
            <w:r w:rsidRPr="00AF188E">
              <w:rPr>
                <w:rFonts w:eastAsia="Calibri"/>
                <w:szCs w:val="22"/>
              </w:rPr>
              <w:t>Šližių</w:t>
            </w:r>
            <w:proofErr w:type="spellEnd"/>
            <w:r w:rsidRPr="00AF188E">
              <w:rPr>
                <w:rFonts w:eastAsia="Calibri"/>
                <w:szCs w:val="22"/>
              </w:rPr>
              <w:t xml:space="preserve"> k. nuo kelio Nr. ku26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C4F121" w14:textId="60359860" w:rsidR="004937E6" w:rsidRPr="004B1509" w:rsidRDefault="004937E6" w:rsidP="004937E6">
            <w:pPr>
              <w:jc w:val="right"/>
              <w:rPr>
                <w:rFonts w:eastAsia="Calibri"/>
                <w:szCs w:val="22"/>
              </w:rPr>
            </w:pPr>
            <w:r w:rsidRPr="00AF188E">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337F0" w14:textId="02F96558"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5A777" w14:textId="1B0BE86C" w:rsidR="004937E6" w:rsidRPr="004B1509" w:rsidRDefault="004937E6" w:rsidP="004937E6">
            <w:pPr>
              <w:jc w:val="right"/>
              <w:rPr>
                <w:rFonts w:eastAsia="Calibri"/>
                <w:bCs/>
                <w:szCs w:val="22"/>
              </w:rPr>
            </w:pPr>
            <w:r w:rsidRPr="00AF188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63954" w14:textId="6184E3BB" w:rsidR="004937E6" w:rsidRPr="004B1509" w:rsidRDefault="004937E6" w:rsidP="004937E6">
            <w:pPr>
              <w:jc w:val="right"/>
              <w:rPr>
                <w:rFonts w:eastAsia="Calibri"/>
                <w:bCs/>
                <w:szCs w:val="22"/>
              </w:rPr>
            </w:pPr>
            <w:r w:rsidRPr="00AF188E">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20EBA" w14:textId="148935EA" w:rsidR="004937E6" w:rsidRPr="004B1509" w:rsidRDefault="004937E6" w:rsidP="004937E6">
            <w:pPr>
              <w:jc w:val="center"/>
              <w:rPr>
                <w:rFonts w:eastAsia="Calibri"/>
                <w:bCs/>
                <w:szCs w:val="22"/>
              </w:rPr>
            </w:pPr>
            <w:proofErr w:type="spellStart"/>
            <w:r w:rsidRPr="00AF188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DBD84B" w14:textId="0AEE6665" w:rsidR="004937E6" w:rsidRPr="004B1509" w:rsidRDefault="004937E6" w:rsidP="004937E6">
            <w:pPr>
              <w:jc w:val="center"/>
              <w:rPr>
                <w:rFonts w:eastAsia="Calibri"/>
                <w:bCs/>
                <w:szCs w:val="22"/>
              </w:rPr>
            </w:pPr>
            <w:r w:rsidRPr="00AF188E">
              <w:rPr>
                <w:rFonts w:eastAsia="Calibri"/>
                <w:bCs/>
                <w:szCs w:val="22"/>
              </w:rPr>
              <w:t>-</w:t>
            </w:r>
          </w:p>
        </w:tc>
      </w:tr>
      <w:tr w:rsidR="004937E6" w:rsidRPr="004B1509" w14:paraId="5A8F49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787F6C"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D3BBB" w14:textId="441A3231" w:rsidR="004937E6" w:rsidRPr="004B1509" w:rsidRDefault="004937E6" w:rsidP="004937E6">
            <w:pPr>
              <w:rPr>
                <w:rFonts w:eastAsia="Calibri"/>
                <w:szCs w:val="22"/>
              </w:rPr>
            </w:pPr>
            <w:r w:rsidRPr="00AF188E">
              <w:rPr>
                <w:rFonts w:eastAsia="Calibri"/>
                <w:szCs w:val="22"/>
              </w:rPr>
              <w:t>ku111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A96B8C" w14:textId="102ADE02" w:rsidR="004937E6" w:rsidRPr="004B1509" w:rsidRDefault="004937E6" w:rsidP="004937E6">
            <w:pPr>
              <w:rPr>
                <w:rFonts w:eastAsia="Calibri"/>
                <w:szCs w:val="22"/>
              </w:rPr>
            </w:pPr>
            <w:r w:rsidRPr="00AF188E">
              <w:rPr>
                <w:rFonts w:eastAsia="Calibri"/>
                <w:szCs w:val="22"/>
              </w:rPr>
              <w:t>Privažiuojamasis kelias prie gyvenamųjų namų Vajos vs. nuo kelio Nr. ku1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8FA203" w14:textId="594D08AE" w:rsidR="004937E6" w:rsidRPr="004B1509" w:rsidRDefault="004937E6" w:rsidP="004937E6">
            <w:pPr>
              <w:jc w:val="right"/>
              <w:rPr>
                <w:rFonts w:eastAsia="Calibri"/>
                <w:szCs w:val="22"/>
              </w:rPr>
            </w:pPr>
            <w:r w:rsidRPr="00AF188E">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4A38" w14:textId="32DE2FBE"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2D5E" w14:textId="23213C60" w:rsidR="004937E6" w:rsidRPr="004B1509" w:rsidRDefault="004937E6" w:rsidP="004937E6">
            <w:pPr>
              <w:jc w:val="right"/>
              <w:rPr>
                <w:rFonts w:eastAsia="Calibri"/>
                <w:bCs/>
                <w:szCs w:val="22"/>
              </w:rPr>
            </w:pPr>
            <w:r w:rsidRPr="00AF188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660F" w14:textId="5FFA75EE" w:rsidR="004937E6" w:rsidRPr="004B1509" w:rsidRDefault="004937E6" w:rsidP="004937E6">
            <w:pPr>
              <w:jc w:val="right"/>
              <w:rPr>
                <w:rFonts w:eastAsia="Calibri"/>
                <w:bCs/>
                <w:szCs w:val="22"/>
              </w:rPr>
            </w:pPr>
            <w:r w:rsidRPr="00AF188E">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317A" w14:textId="3EE12670" w:rsidR="004937E6" w:rsidRPr="004B1509" w:rsidRDefault="004937E6" w:rsidP="004937E6">
            <w:pPr>
              <w:jc w:val="center"/>
              <w:rPr>
                <w:rFonts w:eastAsia="Calibri"/>
                <w:bCs/>
                <w:szCs w:val="22"/>
              </w:rPr>
            </w:pPr>
            <w:proofErr w:type="spellStart"/>
            <w:r w:rsidRPr="00AF188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A301F7" w14:textId="4BCE87D6" w:rsidR="004937E6" w:rsidRPr="004B1509" w:rsidRDefault="004937E6" w:rsidP="004937E6">
            <w:pPr>
              <w:jc w:val="center"/>
              <w:rPr>
                <w:rFonts w:eastAsia="Calibri"/>
                <w:bCs/>
                <w:szCs w:val="22"/>
              </w:rPr>
            </w:pPr>
            <w:r w:rsidRPr="00AF188E">
              <w:rPr>
                <w:rFonts w:eastAsia="Calibri"/>
                <w:bCs/>
                <w:szCs w:val="22"/>
              </w:rPr>
              <w:t>-</w:t>
            </w:r>
          </w:p>
        </w:tc>
      </w:tr>
      <w:tr w:rsidR="004937E6" w:rsidRPr="004B1509" w14:paraId="73703D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F46BB2"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D4722A" w14:textId="5E76F4CC" w:rsidR="004937E6" w:rsidRPr="004B1509" w:rsidRDefault="004937E6" w:rsidP="004937E6">
            <w:pPr>
              <w:rPr>
                <w:rFonts w:eastAsia="Calibri"/>
                <w:szCs w:val="22"/>
              </w:rPr>
            </w:pPr>
            <w:r w:rsidRPr="00AF188E">
              <w:rPr>
                <w:rFonts w:eastAsia="Calibri"/>
                <w:szCs w:val="22"/>
              </w:rPr>
              <w:t>ku112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2CA1AF" w14:textId="786ACC07" w:rsidR="004937E6" w:rsidRPr="004B1509" w:rsidRDefault="004937E6" w:rsidP="004937E6">
            <w:pPr>
              <w:rPr>
                <w:rFonts w:eastAsia="Calibri"/>
                <w:szCs w:val="22"/>
              </w:rPr>
            </w:pPr>
            <w:r w:rsidRPr="00AF188E">
              <w:rPr>
                <w:rFonts w:eastAsia="Calibri"/>
                <w:szCs w:val="22"/>
              </w:rPr>
              <w:t xml:space="preserve">Privažiuojamasis kelias prie gyvenamųjų namų </w:t>
            </w:r>
            <w:proofErr w:type="spellStart"/>
            <w:r w:rsidRPr="00AF188E">
              <w:rPr>
                <w:rFonts w:eastAsia="Calibri"/>
                <w:szCs w:val="22"/>
              </w:rPr>
              <w:t>Janapolio</w:t>
            </w:r>
            <w:proofErr w:type="spellEnd"/>
            <w:r w:rsidRPr="00AF188E">
              <w:rPr>
                <w:rFonts w:eastAsia="Calibri"/>
                <w:szCs w:val="22"/>
              </w:rPr>
              <w:t xml:space="preserve"> k. nuo kelio Nr. 1218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4363AF" w14:textId="1D6AFA2C" w:rsidR="004937E6" w:rsidRPr="004B1509" w:rsidRDefault="004937E6" w:rsidP="004937E6">
            <w:pPr>
              <w:jc w:val="right"/>
              <w:rPr>
                <w:rFonts w:eastAsia="Calibri"/>
                <w:szCs w:val="22"/>
              </w:rPr>
            </w:pPr>
            <w:r w:rsidRPr="00AF188E">
              <w:rPr>
                <w:rFonts w:eastAsia="Calibri"/>
                <w:szCs w:val="22"/>
              </w:rPr>
              <w:t>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3F164" w14:textId="67FE2799" w:rsidR="004937E6" w:rsidRPr="004B1509" w:rsidRDefault="004937E6" w:rsidP="004937E6">
            <w:pPr>
              <w:jc w:val="right"/>
              <w:rPr>
                <w:rFonts w:eastAsia="Calibri"/>
                <w:szCs w:val="22"/>
              </w:rPr>
            </w:pPr>
            <w:r w:rsidRPr="00AF18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04160" w14:textId="2B28B1F3" w:rsidR="004937E6" w:rsidRPr="004B1509" w:rsidRDefault="004937E6" w:rsidP="004937E6">
            <w:pPr>
              <w:jc w:val="right"/>
              <w:rPr>
                <w:rFonts w:eastAsia="Calibri"/>
                <w:bCs/>
                <w:szCs w:val="22"/>
              </w:rPr>
            </w:pPr>
            <w:r w:rsidRPr="00AF188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8D49F" w14:textId="4467CED8" w:rsidR="004937E6" w:rsidRPr="004B1509" w:rsidRDefault="004937E6" w:rsidP="004937E6">
            <w:pPr>
              <w:jc w:val="right"/>
              <w:rPr>
                <w:rFonts w:eastAsia="Calibri"/>
                <w:bCs/>
                <w:szCs w:val="22"/>
              </w:rPr>
            </w:pPr>
            <w:r w:rsidRPr="00AF188E">
              <w:rPr>
                <w:rFonts w:eastAsia="Calibri"/>
                <w:szCs w:val="22"/>
              </w:rPr>
              <w:t>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19BF3" w14:textId="3AF123EF" w:rsidR="004937E6" w:rsidRPr="004B1509" w:rsidRDefault="004937E6" w:rsidP="004937E6">
            <w:pPr>
              <w:jc w:val="center"/>
              <w:rPr>
                <w:rFonts w:eastAsia="Calibri"/>
                <w:bCs/>
                <w:szCs w:val="22"/>
              </w:rPr>
            </w:pPr>
            <w:r w:rsidRPr="00AF188E">
              <w:rPr>
                <w:rFonts w:eastAsia="Calibri"/>
                <w:bCs/>
                <w:szCs w:val="22"/>
              </w:rPr>
              <w:t xml:space="preserve"> </w:t>
            </w:r>
            <w:proofErr w:type="spellStart"/>
            <w:r w:rsidRPr="00AF188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8877FF" w14:textId="1DF9C26D" w:rsidR="004937E6" w:rsidRPr="004B1509" w:rsidRDefault="004937E6" w:rsidP="004937E6">
            <w:pPr>
              <w:jc w:val="center"/>
              <w:rPr>
                <w:rFonts w:eastAsia="Calibri"/>
                <w:bCs/>
                <w:szCs w:val="22"/>
              </w:rPr>
            </w:pPr>
            <w:r w:rsidRPr="00AF188E">
              <w:rPr>
                <w:rFonts w:eastAsia="Calibri"/>
                <w:szCs w:val="22"/>
              </w:rPr>
              <w:t>4400-6580-2424</w:t>
            </w:r>
          </w:p>
        </w:tc>
      </w:tr>
      <w:tr w:rsidR="004937E6" w:rsidRPr="004B1509" w14:paraId="7E3217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EF9555"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0AD15" w14:textId="729AFB29" w:rsidR="004937E6" w:rsidRPr="004B1509" w:rsidRDefault="004937E6" w:rsidP="004937E6">
            <w:pPr>
              <w:rPr>
                <w:rFonts w:eastAsia="Calibri"/>
                <w:szCs w:val="22"/>
              </w:rPr>
            </w:pPr>
            <w:r w:rsidRPr="004B1509">
              <w:rPr>
                <w:rFonts w:eastAsia="Calibri"/>
                <w:szCs w:val="22"/>
              </w:rPr>
              <w:t>ku113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3CB1E2" w14:textId="74FCAF57" w:rsidR="004937E6" w:rsidRPr="004B1509" w:rsidRDefault="004937E6" w:rsidP="004937E6">
            <w:pPr>
              <w:rPr>
                <w:rFonts w:eastAsia="Calibri"/>
                <w:szCs w:val="22"/>
              </w:rPr>
            </w:pPr>
            <w:r w:rsidRPr="004B1509">
              <w:rPr>
                <w:rFonts w:eastAsia="Calibri"/>
                <w:szCs w:val="22"/>
              </w:rPr>
              <w:t xml:space="preserve">Pravažiuojamasis kelias nuo </w:t>
            </w:r>
            <w:proofErr w:type="spellStart"/>
            <w:r w:rsidRPr="004B1509">
              <w:rPr>
                <w:rFonts w:eastAsia="Calibri"/>
                <w:szCs w:val="22"/>
              </w:rPr>
              <w:t>Lašupio</w:t>
            </w:r>
            <w:proofErr w:type="spellEnd"/>
            <w:r w:rsidRPr="004B1509">
              <w:rPr>
                <w:rFonts w:eastAsia="Calibri"/>
                <w:szCs w:val="22"/>
              </w:rPr>
              <w:t xml:space="preserve"> k. iki </w:t>
            </w:r>
            <w:proofErr w:type="spellStart"/>
            <w:r w:rsidRPr="004B1509">
              <w:rPr>
                <w:rFonts w:eastAsia="Calibri"/>
                <w:szCs w:val="22"/>
              </w:rPr>
              <w:t>Užušilių</w:t>
            </w:r>
            <w:proofErr w:type="spellEnd"/>
            <w:r w:rsidRPr="004B1509">
              <w:rPr>
                <w:rFonts w:eastAsia="Calibri"/>
                <w:szCs w:val="22"/>
              </w:rPr>
              <w:t xml:space="preserve"> k. pilkapyno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80E7DE" w14:textId="4805B4BD" w:rsidR="004937E6" w:rsidRPr="004B1509" w:rsidRDefault="004937E6" w:rsidP="004937E6">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C1567" w14:textId="245FEBA6" w:rsidR="004937E6" w:rsidRPr="004B1509" w:rsidRDefault="004937E6" w:rsidP="004937E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DDD86" w14:textId="41C20532" w:rsidR="004937E6" w:rsidRPr="004B1509" w:rsidRDefault="004937E6" w:rsidP="004937E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0DA2" w14:textId="12F1E13C" w:rsidR="004937E6" w:rsidRPr="004B1509" w:rsidRDefault="004937E6" w:rsidP="004937E6">
            <w:pPr>
              <w:jc w:val="right"/>
              <w:rPr>
                <w:rFonts w:eastAsia="Calibri"/>
                <w:bCs/>
                <w:szCs w:val="22"/>
              </w:rPr>
            </w:pPr>
            <w:r w:rsidRPr="004B1509">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FE347" w14:textId="7BA72C36" w:rsidR="004937E6" w:rsidRPr="004B1509" w:rsidRDefault="004937E6" w:rsidP="004937E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3F1C6B" w14:textId="6864D7F6" w:rsidR="004937E6" w:rsidRPr="004B1509" w:rsidRDefault="004937E6" w:rsidP="004937E6">
            <w:pPr>
              <w:jc w:val="center"/>
              <w:rPr>
                <w:rFonts w:eastAsia="Calibri"/>
                <w:bCs/>
                <w:szCs w:val="22"/>
              </w:rPr>
            </w:pPr>
            <w:r w:rsidRPr="004B1509">
              <w:rPr>
                <w:rFonts w:eastAsia="Calibri"/>
                <w:bCs/>
                <w:szCs w:val="22"/>
              </w:rPr>
              <w:t>-</w:t>
            </w:r>
          </w:p>
        </w:tc>
      </w:tr>
      <w:tr w:rsidR="004937E6" w:rsidRPr="00687B8D" w14:paraId="2A3D763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CF9DC0"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E3C25D" w14:textId="3637E7BD" w:rsidR="004937E6" w:rsidRPr="00687B8D" w:rsidRDefault="004937E6" w:rsidP="004937E6">
            <w:pPr>
              <w:rPr>
                <w:rFonts w:eastAsia="Calibri"/>
                <w:szCs w:val="22"/>
              </w:rPr>
            </w:pPr>
            <w:r w:rsidRPr="00687B8D">
              <w:rPr>
                <w:rFonts w:eastAsia="Calibri"/>
                <w:szCs w:val="22"/>
              </w:rPr>
              <w:t>ku114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A44E0A" w14:textId="43493AFC" w:rsidR="004937E6" w:rsidRPr="00687B8D" w:rsidRDefault="004937E6" w:rsidP="004937E6">
            <w:pPr>
              <w:rPr>
                <w:rFonts w:eastAsia="Calibri"/>
                <w:szCs w:val="22"/>
              </w:rPr>
            </w:pPr>
            <w:r w:rsidRPr="00687B8D">
              <w:rPr>
                <w:rFonts w:eastAsia="Calibri"/>
                <w:szCs w:val="22"/>
              </w:rPr>
              <w:t xml:space="preserve">Pravažiuojamasis kelias iki kultūros paveldo sodybų </w:t>
            </w:r>
            <w:proofErr w:type="spellStart"/>
            <w:r w:rsidRPr="00687B8D">
              <w:rPr>
                <w:rFonts w:eastAsia="Calibri"/>
                <w:szCs w:val="22"/>
              </w:rPr>
              <w:t>Pavirinčių</w:t>
            </w:r>
            <w:proofErr w:type="spellEnd"/>
            <w:r w:rsidRPr="00687B8D">
              <w:rPr>
                <w:rFonts w:eastAsia="Calibri"/>
                <w:szCs w:val="22"/>
              </w:rPr>
              <w:t xml:space="preserve">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52B0D3" w14:textId="2C7E9F39" w:rsidR="004937E6" w:rsidRPr="00687B8D" w:rsidRDefault="004937E6" w:rsidP="004937E6">
            <w:pPr>
              <w:jc w:val="right"/>
              <w:rPr>
                <w:rFonts w:eastAsia="Calibri"/>
                <w:szCs w:val="22"/>
              </w:rPr>
            </w:pPr>
            <w:r w:rsidRPr="00687B8D">
              <w:rPr>
                <w:rFonts w:eastAsia="Calibri"/>
                <w:szCs w:val="22"/>
              </w:rPr>
              <w:t>552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6444D" w14:textId="260F2B43"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719EA" w14:textId="01A5103B" w:rsidR="004937E6" w:rsidRPr="00687B8D" w:rsidRDefault="004937E6" w:rsidP="004937E6">
            <w:pPr>
              <w:jc w:val="right"/>
              <w:rPr>
                <w:rFonts w:eastAsia="Calibri"/>
                <w:szCs w:val="22"/>
              </w:rPr>
            </w:pPr>
            <w:r w:rsidRPr="00687B8D">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9D49E" w14:textId="3DEDD70A" w:rsidR="004937E6" w:rsidRPr="00687B8D" w:rsidRDefault="004937E6" w:rsidP="004937E6">
            <w:pPr>
              <w:jc w:val="right"/>
              <w:rPr>
                <w:rFonts w:eastAsia="Calibri"/>
                <w:szCs w:val="22"/>
              </w:rPr>
            </w:pPr>
            <w:r w:rsidRPr="00687B8D">
              <w:rPr>
                <w:rFonts w:eastAsia="Calibri"/>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E6420" w14:textId="30BDAAD6" w:rsidR="004937E6" w:rsidRPr="00687B8D" w:rsidRDefault="004937E6" w:rsidP="004937E6">
            <w:pPr>
              <w:jc w:val="center"/>
              <w:rPr>
                <w:rFonts w:eastAsia="Calibri"/>
                <w:szCs w:val="22"/>
              </w:rPr>
            </w:pPr>
            <w:proofErr w:type="spellStart"/>
            <w:r w:rsidRPr="00687B8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340F58" w14:textId="451991F1" w:rsidR="004937E6" w:rsidRPr="00687B8D" w:rsidRDefault="004937E6" w:rsidP="004937E6">
            <w:pPr>
              <w:jc w:val="center"/>
              <w:rPr>
                <w:rFonts w:eastAsia="Calibri"/>
                <w:szCs w:val="22"/>
              </w:rPr>
            </w:pPr>
            <w:r w:rsidRPr="00687B8D">
              <w:rPr>
                <w:rFonts w:eastAsia="Calibri"/>
                <w:szCs w:val="22"/>
              </w:rPr>
              <w:t>4400-6462-1167</w:t>
            </w:r>
          </w:p>
        </w:tc>
      </w:tr>
      <w:tr w:rsidR="004937E6" w:rsidRPr="00687B8D" w14:paraId="34D70E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ECEE41"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7CF806" w14:textId="100E693F" w:rsidR="004937E6" w:rsidRPr="00687B8D" w:rsidRDefault="004937E6" w:rsidP="004937E6">
            <w:pPr>
              <w:rPr>
                <w:rFonts w:eastAsia="Calibri"/>
                <w:szCs w:val="22"/>
              </w:rPr>
            </w:pPr>
            <w:r w:rsidRPr="00687B8D">
              <w:rPr>
                <w:rFonts w:eastAsia="Calibri"/>
                <w:szCs w:val="22"/>
              </w:rPr>
              <w:t>ku115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43D1CD" w14:textId="515911B3" w:rsidR="004937E6" w:rsidRPr="00687B8D" w:rsidRDefault="004937E6" w:rsidP="004937E6">
            <w:pPr>
              <w:rPr>
                <w:rFonts w:eastAsia="Calibri"/>
                <w:szCs w:val="22"/>
              </w:rPr>
            </w:pPr>
            <w:r w:rsidRPr="00687B8D">
              <w:rPr>
                <w:rFonts w:eastAsia="Calibri"/>
                <w:szCs w:val="22"/>
              </w:rPr>
              <w:t xml:space="preserve">Privažiuojamasis kelias prie gyvenamųjų namų </w:t>
            </w:r>
            <w:proofErr w:type="spellStart"/>
            <w:r w:rsidRPr="00687B8D">
              <w:rPr>
                <w:rFonts w:eastAsia="Calibri"/>
                <w:szCs w:val="22"/>
              </w:rPr>
              <w:t>Pavirinčių</w:t>
            </w:r>
            <w:proofErr w:type="spellEnd"/>
            <w:r w:rsidRPr="00687B8D">
              <w:rPr>
                <w:rFonts w:eastAsia="Calibri"/>
                <w:szCs w:val="22"/>
              </w:rPr>
              <w:t xml:space="preserve">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47438" w14:textId="2C7F7114" w:rsidR="004937E6" w:rsidRPr="00687B8D" w:rsidRDefault="004937E6" w:rsidP="004937E6">
            <w:pPr>
              <w:jc w:val="right"/>
              <w:rPr>
                <w:rFonts w:eastAsia="Calibri"/>
                <w:szCs w:val="22"/>
              </w:rPr>
            </w:pPr>
            <w:r w:rsidRPr="00687B8D">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84E0" w14:textId="1CDF0A01"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55B05" w14:textId="2482E247" w:rsidR="004937E6" w:rsidRPr="00687B8D" w:rsidRDefault="004937E6" w:rsidP="004937E6">
            <w:pPr>
              <w:jc w:val="right"/>
              <w:rPr>
                <w:rFonts w:eastAsia="Calibri"/>
                <w:szCs w:val="22"/>
              </w:rPr>
            </w:pPr>
            <w:r w:rsidRPr="00687B8D">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199E6" w14:textId="54CE2214" w:rsidR="004937E6" w:rsidRPr="00687B8D" w:rsidRDefault="004937E6" w:rsidP="004937E6">
            <w:pPr>
              <w:jc w:val="right"/>
              <w:rPr>
                <w:rFonts w:eastAsia="Calibri"/>
                <w:strike/>
                <w:szCs w:val="22"/>
              </w:rPr>
            </w:pPr>
            <w:r w:rsidRPr="00687B8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C02E" w14:textId="70C6F8C4" w:rsidR="004937E6" w:rsidRPr="00687B8D" w:rsidRDefault="004937E6" w:rsidP="004937E6">
            <w:pPr>
              <w:jc w:val="center"/>
              <w:rPr>
                <w:rFonts w:eastAsia="Calibri"/>
                <w:szCs w:val="22"/>
              </w:rPr>
            </w:pPr>
            <w:r w:rsidRPr="00687B8D">
              <w:rPr>
                <w:rFonts w:eastAsia="Calibri"/>
                <w:szCs w:val="22"/>
              </w:rPr>
              <w:t xml:space="preserve"> </w:t>
            </w:r>
            <w:proofErr w:type="spellStart"/>
            <w:r w:rsidRPr="00687B8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6E8453" w14:textId="3B144EAB" w:rsidR="004937E6" w:rsidRPr="00687B8D" w:rsidRDefault="004937E6" w:rsidP="004937E6">
            <w:pPr>
              <w:jc w:val="center"/>
              <w:rPr>
                <w:rFonts w:eastAsia="Calibri"/>
                <w:szCs w:val="22"/>
              </w:rPr>
            </w:pPr>
            <w:r w:rsidRPr="00687B8D">
              <w:rPr>
                <w:rFonts w:eastAsia="Calibri"/>
                <w:szCs w:val="22"/>
              </w:rPr>
              <w:t>4400-6462-1189</w:t>
            </w:r>
          </w:p>
        </w:tc>
      </w:tr>
      <w:tr w:rsidR="004937E6" w:rsidRPr="00687B8D" w14:paraId="5803BD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64DC2A"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EFBF7" w14:textId="3D086BD0" w:rsidR="004937E6" w:rsidRPr="00687B8D" w:rsidRDefault="004937E6" w:rsidP="004937E6">
            <w:pPr>
              <w:rPr>
                <w:rFonts w:eastAsia="Calibri"/>
                <w:szCs w:val="22"/>
              </w:rPr>
            </w:pPr>
            <w:r w:rsidRPr="00687B8D">
              <w:rPr>
                <w:rFonts w:eastAsia="Calibri"/>
                <w:szCs w:val="22"/>
              </w:rPr>
              <w:t>ku117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F52239" w14:textId="78A449E8" w:rsidR="004937E6" w:rsidRPr="00687B8D" w:rsidRDefault="004937E6" w:rsidP="004937E6">
            <w:pPr>
              <w:rPr>
                <w:rFonts w:eastAsia="Calibri"/>
                <w:szCs w:val="22"/>
              </w:rPr>
            </w:pPr>
            <w:r w:rsidRPr="00687B8D">
              <w:rPr>
                <w:rFonts w:eastAsia="Calibri"/>
                <w:szCs w:val="22"/>
              </w:rPr>
              <w:t>Privažiuojamasis kelias prie dirbamų laukų Moliakalnio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EC956" w14:textId="0E14B8F8" w:rsidR="004937E6" w:rsidRPr="00687B8D" w:rsidRDefault="004937E6" w:rsidP="004937E6">
            <w:pPr>
              <w:jc w:val="right"/>
              <w:rPr>
                <w:rFonts w:eastAsia="Calibri"/>
                <w:szCs w:val="22"/>
              </w:rPr>
            </w:pPr>
            <w:r w:rsidRPr="00687B8D">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BFFB" w14:textId="0788F86D"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7F4EB" w14:textId="576EF23C"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BDB6D" w14:textId="4E486A6D" w:rsidR="004937E6" w:rsidRPr="00687B8D" w:rsidRDefault="004937E6" w:rsidP="004937E6">
            <w:pPr>
              <w:jc w:val="right"/>
              <w:rPr>
                <w:rFonts w:eastAsia="Calibri"/>
                <w:szCs w:val="22"/>
              </w:rPr>
            </w:pPr>
            <w:r w:rsidRPr="00687B8D">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DA855" w14:textId="4F9AA728" w:rsidR="004937E6" w:rsidRPr="00687B8D" w:rsidRDefault="004937E6" w:rsidP="004937E6">
            <w:pPr>
              <w:jc w:val="center"/>
              <w:rPr>
                <w:rFonts w:eastAsia="Calibri"/>
                <w:szCs w:val="22"/>
              </w:rPr>
            </w:pPr>
            <w:proofErr w:type="spellStart"/>
            <w:r w:rsidRPr="00687B8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DFA684" w14:textId="051D3548" w:rsidR="004937E6" w:rsidRPr="00687B8D" w:rsidRDefault="004937E6" w:rsidP="004937E6">
            <w:pPr>
              <w:jc w:val="center"/>
              <w:rPr>
                <w:rFonts w:eastAsia="Calibri"/>
                <w:szCs w:val="22"/>
              </w:rPr>
            </w:pPr>
            <w:r w:rsidRPr="00687B8D">
              <w:rPr>
                <w:rFonts w:eastAsia="Calibri"/>
                <w:szCs w:val="22"/>
              </w:rPr>
              <w:t>-</w:t>
            </w:r>
          </w:p>
        </w:tc>
      </w:tr>
      <w:tr w:rsidR="004937E6" w:rsidRPr="00687B8D" w14:paraId="0C3CCC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7907F9"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33AA49" w14:textId="0D036D45" w:rsidR="004937E6" w:rsidRPr="00687B8D" w:rsidRDefault="004937E6" w:rsidP="004937E6">
            <w:pPr>
              <w:rPr>
                <w:rFonts w:eastAsia="Calibri"/>
                <w:szCs w:val="22"/>
              </w:rPr>
            </w:pPr>
            <w:r w:rsidRPr="00687B8D">
              <w:rPr>
                <w:rFonts w:eastAsia="Calibri"/>
                <w:szCs w:val="22"/>
              </w:rPr>
              <w:t>ku118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18694C" w14:textId="717ECDA5" w:rsidR="004937E6" w:rsidRPr="00687B8D" w:rsidRDefault="004937E6" w:rsidP="004937E6">
            <w:pPr>
              <w:rPr>
                <w:rFonts w:eastAsia="Calibri"/>
                <w:szCs w:val="22"/>
              </w:rPr>
            </w:pPr>
            <w:r w:rsidRPr="00687B8D">
              <w:rPr>
                <w:rFonts w:eastAsia="Calibri"/>
                <w:szCs w:val="22"/>
              </w:rPr>
              <w:t>Privažiuojamasis kelias prie gyvenamųjų namų Moliakalnio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C339E" w14:textId="3EDA9DB9" w:rsidR="004937E6" w:rsidRPr="00687B8D" w:rsidRDefault="004937E6" w:rsidP="004937E6">
            <w:pPr>
              <w:jc w:val="right"/>
              <w:rPr>
                <w:rFonts w:eastAsia="Calibri"/>
                <w:szCs w:val="22"/>
              </w:rPr>
            </w:pPr>
            <w:r w:rsidRPr="00687B8D">
              <w:rPr>
                <w:rFonts w:eastAsia="Calibri"/>
                <w:szCs w:val="22"/>
              </w:rPr>
              <w:t>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51847" w14:textId="6004375A" w:rsidR="004937E6" w:rsidRPr="00687B8D" w:rsidRDefault="004937E6" w:rsidP="004937E6">
            <w:pPr>
              <w:jc w:val="right"/>
              <w:rPr>
                <w:rFonts w:eastAsia="Calibri"/>
                <w:szCs w:val="22"/>
              </w:rPr>
            </w:pPr>
            <w:r w:rsidRPr="00687B8D">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13A94" w14:textId="65AE62F3" w:rsidR="004937E6" w:rsidRPr="00687B8D" w:rsidRDefault="004937E6" w:rsidP="004937E6">
            <w:pPr>
              <w:jc w:val="right"/>
              <w:rPr>
                <w:rFonts w:eastAsia="Calibri"/>
                <w:szCs w:val="22"/>
              </w:rPr>
            </w:pPr>
            <w:r w:rsidRPr="00687B8D">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110FD" w14:textId="7ED550BF" w:rsidR="004937E6" w:rsidRPr="00687B8D" w:rsidRDefault="004937E6" w:rsidP="004937E6">
            <w:pPr>
              <w:jc w:val="right"/>
              <w:rPr>
                <w:rFonts w:eastAsia="Calibri"/>
                <w:strike/>
                <w:szCs w:val="22"/>
              </w:rPr>
            </w:pPr>
            <w:r w:rsidRPr="00687B8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58FDB" w14:textId="694DFB41" w:rsidR="004937E6" w:rsidRPr="00687B8D" w:rsidRDefault="004937E6" w:rsidP="004937E6">
            <w:pPr>
              <w:jc w:val="center"/>
              <w:rPr>
                <w:rFonts w:eastAsia="Calibri"/>
                <w:szCs w:val="22"/>
              </w:rPr>
            </w:pPr>
            <w:proofErr w:type="spellStart"/>
            <w:r w:rsidRPr="00687B8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6C8527" w14:textId="55961BA9" w:rsidR="004937E6" w:rsidRPr="00687B8D" w:rsidRDefault="004937E6" w:rsidP="004937E6">
            <w:pPr>
              <w:jc w:val="center"/>
              <w:rPr>
                <w:rFonts w:eastAsia="Calibri"/>
                <w:szCs w:val="22"/>
              </w:rPr>
            </w:pPr>
            <w:r w:rsidRPr="00687B8D">
              <w:rPr>
                <w:rFonts w:eastAsia="Calibri"/>
                <w:szCs w:val="22"/>
              </w:rPr>
              <w:t>4400-6459-0649</w:t>
            </w:r>
          </w:p>
        </w:tc>
      </w:tr>
      <w:tr w:rsidR="004937E6" w:rsidRPr="00687B8D" w14:paraId="3A4B7E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76D3CF"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A86F42" w14:textId="4E27078D" w:rsidR="004937E6" w:rsidRPr="00687B8D" w:rsidRDefault="004937E6" w:rsidP="004937E6">
            <w:pPr>
              <w:rPr>
                <w:rFonts w:eastAsia="Calibri"/>
                <w:szCs w:val="22"/>
              </w:rPr>
            </w:pPr>
            <w:r w:rsidRPr="00687B8D">
              <w:rPr>
                <w:rFonts w:eastAsia="Calibri"/>
                <w:szCs w:val="22"/>
              </w:rPr>
              <w:t>ku119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C1269E" w14:textId="6A0847FF" w:rsidR="004937E6" w:rsidRPr="00687B8D" w:rsidRDefault="004937E6" w:rsidP="004937E6">
            <w:pPr>
              <w:rPr>
                <w:rFonts w:eastAsia="Calibri"/>
                <w:szCs w:val="22"/>
              </w:rPr>
            </w:pPr>
            <w:r w:rsidRPr="00687B8D">
              <w:rPr>
                <w:rFonts w:eastAsia="Calibri"/>
                <w:szCs w:val="22"/>
              </w:rPr>
              <w:t xml:space="preserve">Privažiuojamasis kelias prie dirbamų sklypų </w:t>
            </w:r>
            <w:proofErr w:type="spellStart"/>
            <w:r w:rsidRPr="00687B8D">
              <w:rPr>
                <w:rFonts w:eastAsia="Calibri"/>
                <w:szCs w:val="22"/>
              </w:rPr>
              <w:t>Didžiakaimio</w:t>
            </w:r>
            <w:proofErr w:type="spellEnd"/>
            <w:r w:rsidRPr="00687B8D">
              <w:rPr>
                <w:rFonts w:eastAsia="Calibri"/>
                <w:szCs w:val="22"/>
              </w:rPr>
              <w:t xml:space="preserve">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F36DF6" w14:textId="69D0C824" w:rsidR="004937E6" w:rsidRPr="00687B8D" w:rsidRDefault="004937E6" w:rsidP="004937E6">
            <w:pPr>
              <w:jc w:val="right"/>
              <w:rPr>
                <w:rFonts w:eastAsia="Calibri"/>
                <w:szCs w:val="22"/>
              </w:rPr>
            </w:pPr>
            <w:r w:rsidRPr="00687B8D">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E6C28" w14:textId="1AA4687D" w:rsidR="004937E6" w:rsidRPr="00687B8D" w:rsidRDefault="004937E6" w:rsidP="004937E6">
            <w:pPr>
              <w:jc w:val="right"/>
              <w:rPr>
                <w:rFonts w:eastAsia="Calibri"/>
                <w:szCs w:val="22"/>
              </w:rPr>
            </w:pPr>
            <w:r w:rsidRPr="00687B8D">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02B1" w14:textId="059D1F31"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BF0B4" w14:textId="71E066E1" w:rsidR="004937E6" w:rsidRPr="00687B8D" w:rsidRDefault="004937E6" w:rsidP="004937E6">
            <w:pPr>
              <w:jc w:val="right"/>
              <w:rPr>
                <w:rFonts w:eastAsia="Calibri"/>
                <w:szCs w:val="22"/>
              </w:rPr>
            </w:pPr>
            <w:r w:rsidRPr="00687B8D">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E1044" w14:textId="17788FD2" w:rsidR="004937E6" w:rsidRPr="00687B8D" w:rsidRDefault="004937E6" w:rsidP="004937E6">
            <w:pPr>
              <w:jc w:val="center"/>
              <w:rPr>
                <w:rFonts w:eastAsia="Calibri"/>
                <w:szCs w:val="22"/>
              </w:rPr>
            </w:pPr>
            <w:r w:rsidRPr="00687B8D">
              <w:rPr>
                <w:rFonts w:eastAsia="Calibri"/>
                <w:szCs w:val="22"/>
              </w:rPr>
              <w:t xml:space="preserve"> </w:t>
            </w:r>
            <w:proofErr w:type="spellStart"/>
            <w:r w:rsidRPr="00687B8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82E9AD" w14:textId="292C32DE" w:rsidR="004937E6" w:rsidRPr="00687B8D" w:rsidRDefault="004937E6" w:rsidP="004937E6">
            <w:pPr>
              <w:jc w:val="center"/>
              <w:rPr>
                <w:rFonts w:eastAsia="Calibri"/>
                <w:szCs w:val="22"/>
              </w:rPr>
            </w:pPr>
            <w:r w:rsidRPr="00687B8D">
              <w:rPr>
                <w:rFonts w:eastAsia="Calibri"/>
                <w:szCs w:val="22"/>
              </w:rPr>
              <w:t>4400-6455-4341</w:t>
            </w:r>
          </w:p>
        </w:tc>
      </w:tr>
      <w:tr w:rsidR="004937E6" w:rsidRPr="00687B8D" w14:paraId="629E91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3230DE"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9AB0A" w14:textId="13FAABB8" w:rsidR="004937E6" w:rsidRPr="00687B8D" w:rsidRDefault="004937E6" w:rsidP="004937E6">
            <w:pPr>
              <w:rPr>
                <w:rFonts w:eastAsia="Calibri"/>
                <w:szCs w:val="22"/>
              </w:rPr>
            </w:pPr>
            <w:r w:rsidRPr="00687B8D">
              <w:rPr>
                <w:rFonts w:eastAsia="Calibri"/>
                <w:szCs w:val="22"/>
              </w:rPr>
              <w:t>ku120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7351D0" w14:textId="46F47A8F" w:rsidR="004937E6" w:rsidRPr="00687B8D" w:rsidRDefault="004937E6" w:rsidP="004937E6">
            <w:pPr>
              <w:rPr>
                <w:rFonts w:eastAsia="Calibri"/>
                <w:szCs w:val="22"/>
              </w:rPr>
            </w:pPr>
            <w:r w:rsidRPr="00687B8D">
              <w:rPr>
                <w:rFonts w:eastAsia="Calibri"/>
                <w:szCs w:val="22"/>
              </w:rPr>
              <w:t xml:space="preserve">Privažiuojamasis kelias prie gyvenamųjų namų nuo </w:t>
            </w:r>
            <w:proofErr w:type="spellStart"/>
            <w:r w:rsidRPr="00687B8D">
              <w:rPr>
                <w:rFonts w:eastAsia="Calibri"/>
                <w:szCs w:val="22"/>
              </w:rPr>
              <w:t>Didžiakaimio</w:t>
            </w:r>
            <w:proofErr w:type="spellEnd"/>
            <w:r w:rsidRPr="00687B8D">
              <w:rPr>
                <w:rFonts w:eastAsia="Calibri"/>
                <w:szCs w:val="22"/>
              </w:rPr>
              <w:t xml:space="preserve"> g., </w:t>
            </w:r>
            <w:proofErr w:type="spellStart"/>
            <w:r w:rsidRPr="00687B8D">
              <w:rPr>
                <w:rFonts w:eastAsia="Calibri"/>
                <w:szCs w:val="22"/>
              </w:rPr>
              <w:t>Didžiakaimio</w:t>
            </w:r>
            <w:proofErr w:type="spellEnd"/>
            <w:r w:rsidRPr="00687B8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164E5D" w14:textId="4571201A" w:rsidR="004937E6" w:rsidRPr="00687B8D" w:rsidRDefault="004937E6" w:rsidP="004937E6">
            <w:pPr>
              <w:jc w:val="right"/>
              <w:rPr>
                <w:rFonts w:eastAsia="Calibri"/>
                <w:szCs w:val="22"/>
              </w:rPr>
            </w:pPr>
            <w:r w:rsidRPr="00687B8D">
              <w:rPr>
                <w:rFonts w:eastAsia="Calibri"/>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9094C" w14:textId="54E57D1E" w:rsidR="004937E6" w:rsidRPr="00687B8D" w:rsidRDefault="004937E6" w:rsidP="004937E6">
            <w:pPr>
              <w:jc w:val="right"/>
              <w:rPr>
                <w:rFonts w:eastAsia="Calibri"/>
                <w:szCs w:val="22"/>
              </w:rPr>
            </w:pPr>
            <w:r w:rsidRPr="00687B8D">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80CC" w14:textId="5B322A83"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0A4C" w14:textId="451A84E6" w:rsidR="004937E6" w:rsidRPr="00687B8D" w:rsidRDefault="004937E6" w:rsidP="004937E6">
            <w:pPr>
              <w:jc w:val="right"/>
              <w:rPr>
                <w:rFonts w:eastAsia="Calibri"/>
                <w:szCs w:val="22"/>
              </w:rPr>
            </w:pPr>
            <w:r w:rsidRPr="00687B8D">
              <w:rPr>
                <w:rFonts w:eastAsia="Calibri"/>
                <w:szCs w:val="22"/>
              </w:rPr>
              <w:t>349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FC693" w14:textId="52198B0E" w:rsidR="004937E6" w:rsidRPr="00687B8D" w:rsidRDefault="004937E6" w:rsidP="004937E6">
            <w:pPr>
              <w:jc w:val="center"/>
              <w:rPr>
                <w:rFonts w:eastAsia="Calibri"/>
                <w:szCs w:val="22"/>
              </w:rPr>
            </w:pPr>
            <w:r w:rsidRPr="00687B8D">
              <w:rPr>
                <w:rFonts w:eastAsia="Calibri"/>
                <w:szCs w:val="22"/>
              </w:rPr>
              <w:t xml:space="preserve"> </w:t>
            </w:r>
            <w:proofErr w:type="spellStart"/>
            <w:r w:rsidRPr="00687B8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A1BB64" w14:textId="2C93B5A7" w:rsidR="004937E6" w:rsidRPr="00687B8D" w:rsidRDefault="004937E6" w:rsidP="004937E6">
            <w:pPr>
              <w:jc w:val="center"/>
              <w:rPr>
                <w:rFonts w:eastAsia="Calibri"/>
                <w:szCs w:val="22"/>
              </w:rPr>
            </w:pPr>
            <w:r w:rsidRPr="00687B8D">
              <w:rPr>
                <w:rFonts w:eastAsia="Calibri"/>
                <w:szCs w:val="22"/>
              </w:rPr>
              <w:t>4400-6455-4330</w:t>
            </w:r>
          </w:p>
        </w:tc>
      </w:tr>
      <w:tr w:rsidR="004937E6" w:rsidRPr="00687B8D" w14:paraId="0D86A7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3F6D86"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59B214" w14:textId="2CD9DFA0" w:rsidR="004937E6" w:rsidRPr="00687B8D" w:rsidRDefault="004937E6" w:rsidP="004937E6">
            <w:pPr>
              <w:rPr>
                <w:rFonts w:eastAsia="Calibri"/>
                <w:szCs w:val="22"/>
              </w:rPr>
            </w:pPr>
            <w:r w:rsidRPr="00687B8D">
              <w:rPr>
                <w:rFonts w:eastAsia="Calibri"/>
                <w:szCs w:val="22"/>
              </w:rPr>
              <w:t>ku122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11819A" w14:textId="60CB5113" w:rsidR="004937E6" w:rsidRPr="00687B8D" w:rsidRDefault="004937E6" w:rsidP="004937E6">
            <w:pPr>
              <w:rPr>
                <w:rFonts w:eastAsia="Calibri"/>
                <w:szCs w:val="22"/>
              </w:rPr>
            </w:pPr>
            <w:r w:rsidRPr="00687B8D">
              <w:rPr>
                <w:rFonts w:eastAsia="Calibri"/>
                <w:szCs w:val="22"/>
              </w:rPr>
              <w:t xml:space="preserve">Privažiuojamasis kelias prie gyvenamųjų namų </w:t>
            </w:r>
            <w:proofErr w:type="spellStart"/>
            <w:r w:rsidRPr="00687B8D">
              <w:rPr>
                <w:rFonts w:eastAsia="Calibri"/>
                <w:szCs w:val="22"/>
              </w:rPr>
              <w:t>Auguškų</w:t>
            </w:r>
            <w:proofErr w:type="spellEnd"/>
            <w:r w:rsidRPr="00687B8D">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A5F711" w14:textId="4E090A13" w:rsidR="004937E6" w:rsidRPr="00687B8D" w:rsidRDefault="004937E6" w:rsidP="004937E6">
            <w:pPr>
              <w:jc w:val="right"/>
              <w:rPr>
                <w:rFonts w:eastAsia="Calibri"/>
                <w:szCs w:val="22"/>
              </w:rPr>
            </w:pPr>
            <w:r w:rsidRPr="00687B8D">
              <w:rPr>
                <w:rFonts w:eastAsia="Calibri"/>
                <w:szCs w:val="22"/>
              </w:rPr>
              <w:t> 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42668" w14:textId="2BACCFBB"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5ED0" w14:textId="59BED1B0"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C354A" w14:textId="131BD9A8" w:rsidR="004937E6" w:rsidRPr="00687B8D" w:rsidRDefault="004937E6" w:rsidP="004937E6">
            <w:pPr>
              <w:jc w:val="right"/>
              <w:rPr>
                <w:rFonts w:eastAsia="Calibri"/>
                <w:szCs w:val="22"/>
              </w:rPr>
            </w:pPr>
            <w:r w:rsidRPr="00687B8D">
              <w:rPr>
                <w:rFonts w:eastAsia="Calibri"/>
                <w:szCs w:val="22"/>
              </w:rPr>
              <w:t xml:space="preserve"> 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4F05" w14:textId="0D045B9C" w:rsidR="004937E6" w:rsidRPr="00687B8D" w:rsidRDefault="004937E6" w:rsidP="004937E6">
            <w:pPr>
              <w:jc w:val="center"/>
              <w:rPr>
                <w:rFonts w:eastAsia="Calibri"/>
                <w:szCs w:val="22"/>
              </w:rPr>
            </w:pPr>
            <w:r w:rsidRPr="00687B8D">
              <w:rPr>
                <w:rFonts w:eastAsia="Calibri"/>
                <w:szCs w:val="22"/>
              </w:rPr>
              <w:t xml:space="preserve"> </w:t>
            </w:r>
            <w:proofErr w:type="spellStart"/>
            <w:r w:rsidRPr="00687B8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454576" w14:textId="28E821A6" w:rsidR="004937E6" w:rsidRPr="00687B8D" w:rsidRDefault="004937E6" w:rsidP="004937E6">
            <w:pPr>
              <w:jc w:val="center"/>
              <w:rPr>
                <w:rFonts w:eastAsia="Calibri"/>
                <w:szCs w:val="22"/>
              </w:rPr>
            </w:pPr>
            <w:r w:rsidRPr="00687B8D">
              <w:rPr>
                <w:rFonts w:eastAsia="Calibri"/>
                <w:szCs w:val="22"/>
              </w:rPr>
              <w:t>4400-6446-9940</w:t>
            </w:r>
          </w:p>
        </w:tc>
      </w:tr>
      <w:tr w:rsidR="004937E6" w:rsidRPr="00687B8D" w14:paraId="5600D0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C60F48"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4E76B" w14:textId="2B5E8204" w:rsidR="004937E6" w:rsidRPr="00687B8D" w:rsidRDefault="004937E6" w:rsidP="004937E6">
            <w:pPr>
              <w:rPr>
                <w:rFonts w:eastAsia="Calibri"/>
                <w:szCs w:val="22"/>
              </w:rPr>
            </w:pPr>
            <w:r w:rsidRPr="00687B8D">
              <w:rPr>
                <w:rFonts w:eastAsia="Calibri"/>
                <w:szCs w:val="22"/>
              </w:rPr>
              <w:t>ku123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6EB86F" w14:textId="3E0FF55E" w:rsidR="004937E6" w:rsidRPr="00687B8D" w:rsidRDefault="004937E6" w:rsidP="004937E6">
            <w:pPr>
              <w:rPr>
                <w:rFonts w:eastAsia="Calibri"/>
                <w:szCs w:val="22"/>
              </w:rPr>
            </w:pPr>
            <w:r w:rsidRPr="00687B8D">
              <w:rPr>
                <w:rFonts w:eastAsia="Calibri"/>
                <w:szCs w:val="22"/>
              </w:rPr>
              <w:t xml:space="preserve">Privažiuojamasis kelias prie gyvenamųjų namų </w:t>
            </w:r>
            <w:proofErr w:type="spellStart"/>
            <w:r w:rsidRPr="00687B8D">
              <w:rPr>
                <w:rFonts w:eastAsia="Calibri"/>
                <w:szCs w:val="22"/>
              </w:rPr>
              <w:t>Paąžuolių</w:t>
            </w:r>
            <w:proofErr w:type="spellEnd"/>
            <w:r w:rsidRPr="00687B8D">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A64C84" w14:textId="41C9A0FA" w:rsidR="004937E6" w:rsidRPr="00687B8D" w:rsidRDefault="004937E6" w:rsidP="004937E6">
            <w:pPr>
              <w:jc w:val="right"/>
              <w:rPr>
                <w:rFonts w:eastAsia="Calibri"/>
                <w:szCs w:val="22"/>
              </w:rPr>
            </w:pPr>
            <w:r w:rsidRPr="00687B8D">
              <w:rPr>
                <w:rFonts w:eastAsia="Calibri"/>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6E1F" w14:textId="57C4492B"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7301" w14:textId="18E6094D"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3BBBD" w14:textId="24140943" w:rsidR="004937E6" w:rsidRPr="00687B8D" w:rsidRDefault="004937E6" w:rsidP="004937E6">
            <w:pPr>
              <w:jc w:val="right"/>
              <w:rPr>
                <w:rFonts w:eastAsia="Calibri"/>
                <w:szCs w:val="22"/>
              </w:rPr>
            </w:pPr>
            <w:r w:rsidRPr="00687B8D">
              <w:rPr>
                <w:rFonts w:eastAsia="Calibri"/>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61B59" w14:textId="2AB13D02" w:rsidR="004937E6" w:rsidRPr="00687B8D" w:rsidRDefault="004937E6" w:rsidP="004937E6">
            <w:pPr>
              <w:jc w:val="center"/>
              <w:rPr>
                <w:rFonts w:eastAsia="Calibri"/>
                <w:szCs w:val="22"/>
              </w:rPr>
            </w:pPr>
            <w:r w:rsidRPr="00687B8D">
              <w:rPr>
                <w:rFonts w:eastAsia="Calibri"/>
                <w:strike/>
                <w:szCs w:val="22"/>
              </w:rPr>
              <w:t xml:space="preserve"> </w:t>
            </w:r>
            <w:proofErr w:type="spellStart"/>
            <w:r w:rsidRPr="00687B8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F40F6E" w14:textId="444684C8" w:rsidR="004937E6" w:rsidRPr="00687B8D" w:rsidRDefault="004937E6" w:rsidP="004937E6">
            <w:pPr>
              <w:jc w:val="center"/>
              <w:rPr>
                <w:rFonts w:eastAsia="Calibri"/>
                <w:szCs w:val="22"/>
              </w:rPr>
            </w:pPr>
            <w:r w:rsidRPr="00687B8D">
              <w:rPr>
                <w:rFonts w:eastAsia="Calibri"/>
                <w:szCs w:val="22"/>
              </w:rPr>
              <w:t>4400-6446-9929</w:t>
            </w:r>
          </w:p>
        </w:tc>
      </w:tr>
      <w:tr w:rsidR="004937E6" w:rsidRPr="00687B8D" w14:paraId="64CCB3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4F24B1"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9377" w14:textId="78CBE8EA" w:rsidR="004937E6" w:rsidRPr="00687B8D" w:rsidRDefault="004937E6" w:rsidP="004937E6">
            <w:pPr>
              <w:rPr>
                <w:rFonts w:eastAsia="Calibri"/>
                <w:szCs w:val="22"/>
              </w:rPr>
            </w:pPr>
            <w:r w:rsidRPr="00687B8D">
              <w:rPr>
                <w:rFonts w:eastAsia="Calibri"/>
                <w:szCs w:val="22"/>
              </w:rPr>
              <w:t>ku125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08E4C5" w14:textId="15812040" w:rsidR="004937E6" w:rsidRPr="00687B8D" w:rsidRDefault="004937E6" w:rsidP="004937E6">
            <w:pPr>
              <w:rPr>
                <w:rFonts w:eastAsia="Calibri"/>
                <w:szCs w:val="22"/>
              </w:rPr>
            </w:pPr>
            <w:r w:rsidRPr="00687B8D">
              <w:rPr>
                <w:rFonts w:eastAsia="Calibri"/>
                <w:szCs w:val="22"/>
              </w:rPr>
              <w:t>Privažiuojamasis kelias prie gyvenamųjų namų Karališkių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3D174F" w14:textId="5A0E7E6B" w:rsidR="004937E6" w:rsidRPr="00687B8D" w:rsidRDefault="004937E6" w:rsidP="004937E6">
            <w:pPr>
              <w:jc w:val="right"/>
              <w:rPr>
                <w:rFonts w:eastAsia="Calibri"/>
                <w:szCs w:val="22"/>
              </w:rPr>
            </w:pPr>
            <w:r w:rsidRPr="00687B8D">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3FEF3" w14:textId="2C9591E1"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9488" w14:textId="003ACF03"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700BE" w14:textId="6C30F0FC" w:rsidR="004937E6" w:rsidRPr="00687B8D" w:rsidRDefault="004937E6" w:rsidP="004937E6">
            <w:pPr>
              <w:jc w:val="right"/>
              <w:rPr>
                <w:rFonts w:eastAsia="Calibri"/>
                <w:szCs w:val="22"/>
              </w:rPr>
            </w:pPr>
            <w:r w:rsidRPr="00687B8D">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462F8" w14:textId="250CCDD5" w:rsidR="004937E6" w:rsidRPr="00687B8D" w:rsidRDefault="004937E6" w:rsidP="004937E6">
            <w:pPr>
              <w:jc w:val="center"/>
              <w:rPr>
                <w:rFonts w:eastAsia="Calibri"/>
                <w:szCs w:val="22"/>
              </w:rPr>
            </w:pPr>
            <w:proofErr w:type="spellStart"/>
            <w:r w:rsidRPr="00687B8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35BE26" w14:textId="1A08BE08" w:rsidR="004937E6" w:rsidRPr="00687B8D" w:rsidRDefault="004937E6" w:rsidP="004937E6">
            <w:pPr>
              <w:jc w:val="center"/>
              <w:rPr>
                <w:rFonts w:eastAsia="Calibri"/>
                <w:szCs w:val="22"/>
              </w:rPr>
            </w:pPr>
            <w:r w:rsidRPr="00687B8D">
              <w:rPr>
                <w:rFonts w:eastAsia="Calibri"/>
                <w:szCs w:val="22"/>
              </w:rPr>
              <w:t>-</w:t>
            </w:r>
          </w:p>
        </w:tc>
      </w:tr>
      <w:tr w:rsidR="004937E6" w:rsidRPr="00687B8D" w14:paraId="157BAF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20BD76"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10A38" w14:textId="27D3AD3D" w:rsidR="004937E6" w:rsidRPr="00687B8D" w:rsidRDefault="004937E6" w:rsidP="004937E6">
            <w:pPr>
              <w:rPr>
                <w:rFonts w:eastAsia="Calibri"/>
                <w:szCs w:val="22"/>
              </w:rPr>
            </w:pPr>
            <w:r w:rsidRPr="00687B8D">
              <w:rPr>
                <w:rFonts w:eastAsia="Calibri"/>
                <w:szCs w:val="22"/>
              </w:rPr>
              <w:t>ku126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C1E295" w14:textId="52C142A8" w:rsidR="004937E6" w:rsidRPr="00687B8D" w:rsidRDefault="004937E6" w:rsidP="004937E6">
            <w:pPr>
              <w:rPr>
                <w:rFonts w:eastAsia="Calibri"/>
                <w:szCs w:val="22"/>
              </w:rPr>
            </w:pPr>
            <w:r w:rsidRPr="00687B8D">
              <w:rPr>
                <w:rFonts w:eastAsia="Calibri"/>
                <w:szCs w:val="22"/>
              </w:rPr>
              <w:t xml:space="preserve">Privažiuojamasis kelias prie gyvenamųjų namų </w:t>
            </w:r>
            <w:proofErr w:type="spellStart"/>
            <w:r w:rsidRPr="00687B8D">
              <w:rPr>
                <w:rFonts w:eastAsia="Calibri"/>
                <w:szCs w:val="22"/>
              </w:rPr>
              <w:t>Paulinavos</w:t>
            </w:r>
            <w:proofErr w:type="spellEnd"/>
            <w:r w:rsidRPr="00687B8D">
              <w:rPr>
                <w:rFonts w:eastAsia="Calibri"/>
                <w:szCs w:val="22"/>
              </w:rPr>
              <w:t xml:space="preserve">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1E389C" w14:textId="03C92C22" w:rsidR="004937E6" w:rsidRPr="00687B8D" w:rsidRDefault="004937E6" w:rsidP="004937E6">
            <w:pPr>
              <w:jc w:val="right"/>
              <w:rPr>
                <w:rFonts w:eastAsia="Calibri"/>
                <w:szCs w:val="22"/>
              </w:rPr>
            </w:pPr>
            <w:r w:rsidRPr="00687B8D">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E8147" w14:textId="689391E8"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5B01" w14:textId="4ECEFB7A"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A29E0" w14:textId="0BBE953F" w:rsidR="004937E6" w:rsidRPr="00687B8D" w:rsidRDefault="004937E6" w:rsidP="004937E6">
            <w:pPr>
              <w:jc w:val="right"/>
              <w:rPr>
                <w:rFonts w:eastAsia="Calibri"/>
                <w:szCs w:val="22"/>
              </w:rPr>
            </w:pPr>
            <w:r w:rsidRPr="00687B8D">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56185" w14:textId="5338D16C" w:rsidR="004937E6" w:rsidRPr="00687B8D" w:rsidRDefault="004937E6" w:rsidP="004937E6">
            <w:pPr>
              <w:jc w:val="center"/>
              <w:rPr>
                <w:rFonts w:eastAsia="Calibri"/>
                <w:szCs w:val="22"/>
              </w:rPr>
            </w:pPr>
            <w:proofErr w:type="spellStart"/>
            <w:r w:rsidRPr="00687B8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EB21C7" w14:textId="7D98C009" w:rsidR="004937E6" w:rsidRPr="00687B8D" w:rsidRDefault="004937E6" w:rsidP="004937E6">
            <w:pPr>
              <w:jc w:val="center"/>
              <w:rPr>
                <w:rFonts w:eastAsia="Calibri"/>
                <w:szCs w:val="22"/>
              </w:rPr>
            </w:pPr>
            <w:r w:rsidRPr="00687B8D">
              <w:rPr>
                <w:rFonts w:eastAsia="Calibri"/>
                <w:szCs w:val="22"/>
              </w:rPr>
              <w:t>-</w:t>
            </w:r>
          </w:p>
        </w:tc>
      </w:tr>
      <w:tr w:rsidR="004937E6" w:rsidRPr="00687B8D" w14:paraId="6CB10E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170362"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9ACBB" w14:textId="32A48F6E" w:rsidR="004937E6" w:rsidRPr="00687B8D" w:rsidRDefault="004937E6" w:rsidP="004937E6">
            <w:pPr>
              <w:rPr>
                <w:rFonts w:eastAsia="Calibri"/>
                <w:szCs w:val="22"/>
              </w:rPr>
            </w:pPr>
            <w:r w:rsidRPr="00687B8D">
              <w:rPr>
                <w:rFonts w:eastAsia="Calibri"/>
                <w:szCs w:val="22"/>
              </w:rPr>
              <w:t>ku128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944B84" w14:textId="3FD16250" w:rsidR="004937E6" w:rsidRPr="00687B8D" w:rsidRDefault="004937E6" w:rsidP="004937E6">
            <w:pPr>
              <w:rPr>
                <w:rFonts w:eastAsia="Calibri"/>
                <w:szCs w:val="22"/>
              </w:rPr>
            </w:pPr>
            <w:r w:rsidRPr="00687B8D">
              <w:rPr>
                <w:rFonts w:eastAsia="Calibri"/>
                <w:szCs w:val="22"/>
              </w:rPr>
              <w:t xml:space="preserve">Privažiuojamasis kelias prie gyvenamųjų namų </w:t>
            </w:r>
            <w:proofErr w:type="spellStart"/>
            <w:r w:rsidRPr="00687B8D">
              <w:rPr>
                <w:rFonts w:eastAsia="Calibri"/>
                <w:szCs w:val="22"/>
              </w:rPr>
              <w:t>Gražiavietės</w:t>
            </w:r>
            <w:proofErr w:type="spellEnd"/>
            <w:r w:rsidRPr="00687B8D">
              <w:rPr>
                <w:rFonts w:eastAsia="Calibri"/>
                <w:szCs w:val="22"/>
              </w:rPr>
              <w:t xml:space="preserve">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21C8AB" w14:textId="6E608620" w:rsidR="004937E6" w:rsidRPr="00687B8D" w:rsidRDefault="004937E6" w:rsidP="004937E6">
            <w:pPr>
              <w:jc w:val="right"/>
              <w:rPr>
                <w:rFonts w:eastAsia="Calibri"/>
                <w:szCs w:val="22"/>
              </w:rPr>
            </w:pPr>
            <w:r w:rsidRPr="00687B8D">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0710" w14:textId="7B7C8BC2"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7BA77" w14:textId="557DA6C8"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95647" w14:textId="121AF94B" w:rsidR="004937E6" w:rsidRPr="00687B8D" w:rsidRDefault="004937E6" w:rsidP="004937E6">
            <w:pPr>
              <w:jc w:val="right"/>
              <w:rPr>
                <w:rFonts w:eastAsia="Calibri"/>
                <w:szCs w:val="22"/>
              </w:rPr>
            </w:pPr>
            <w:r w:rsidRPr="00687B8D">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F9CC3" w14:textId="6BB356E4" w:rsidR="004937E6" w:rsidRPr="00687B8D" w:rsidRDefault="004937E6" w:rsidP="004937E6">
            <w:pPr>
              <w:jc w:val="center"/>
              <w:rPr>
                <w:rFonts w:eastAsia="Calibri"/>
                <w:szCs w:val="22"/>
              </w:rPr>
            </w:pPr>
            <w:proofErr w:type="spellStart"/>
            <w:r w:rsidRPr="00687B8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DBCCE" w14:textId="17A65A48" w:rsidR="004937E6" w:rsidRPr="00687B8D" w:rsidRDefault="004937E6" w:rsidP="004937E6">
            <w:pPr>
              <w:jc w:val="center"/>
              <w:rPr>
                <w:rFonts w:eastAsia="Calibri"/>
                <w:szCs w:val="22"/>
              </w:rPr>
            </w:pPr>
            <w:r w:rsidRPr="00687B8D">
              <w:rPr>
                <w:rFonts w:eastAsia="Calibri"/>
                <w:szCs w:val="22"/>
              </w:rPr>
              <w:t>-</w:t>
            </w:r>
          </w:p>
        </w:tc>
      </w:tr>
      <w:tr w:rsidR="004937E6" w:rsidRPr="00687B8D" w14:paraId="6B7C22F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776239" w14:textId="77777777" w:rsidR="004937E6" w:rsidRPr="00687B8D"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000FEF" w14:textId="7A832667" w:rsidR="004937E6" w:rsidRPr="00687B8D" w:rsidRDefault="004937E6" w:rsidP="004937E6">
            <w:pPr>
              <w:rPr>
                <w:rFonts w:eastAsia="Calibri"/>
                <w:szCs w:val="22"/>
              </w:rPr>
            </w:pPr>
            <w:r w:rsidRPr="00687B8D">
              <w:rPr>
                <w:rFonts w:eastAsia="Calibri"/>
                <w:szCs w:val="22"/>
              </w:rPr>
              <w:t>ku129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6FF487" w14:textId="0BE2A3F6" w:rsidR="004937E6" w:rsidRPr="00687B8D" w:rsidRDefault="004937E6" w:rsidP="004937E6">
            <w:pPr>
              <w:rPr>
                <w:rFonts w:eastAsia="Calibri"/>
                <w:szCs w:val="22"/>
              </w:rPr>
            </w:pPr>
            <w:r w:rsidRPr="00687B8D">
              <w:rPr>
                <w:rFonts w:eastAsia="Calibri"/>
                <w:szCs w:val="22"/>
              </w:rPr>
              <w:t>Privažiuojamasis kelias prie gyvenamųjų namų Vanagų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04BB6E" w14:textId="1D7E0822" w:rsidR="004937E6" w:rsidRPr="00687B8D" w:rsidRDefault="004937E6" w:rsidP="004937E6">
            <w:pPr>
              <w:jc w:val="right"/>
              <w:rPr>
                <w:rFonts w:eastAsia="Calibri"/>
                <w:szCs w:val="22"/>
              </w:rPr>
            </w:pPr>
            <w:r w:rsidRPr="00687B8D">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5A61" w14:textId="41C3F0A0"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18F8" w14:textId="4AB80338" w:rsidR="004937E6" w:rsidRPr="00687B8D" w:rsidRDefault="004937E6" w:rsidP="004937E6">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1EB37" w14:textId="5CC485D2" w:rsidR="004937E6" w:rsidRPr="00687B8D" w:rsidRDefault="004937E6" w:rsidP="004937E6">
            <w:pPr>
              <w:jc w:val="right"/>
              <w:rPr>
                <w:rFonts w:eastAsia="Calibri"/>
                <w:szCs w:val="22"/>
              </w:rPr>
            </w:pPr>
            <w:r w:rsidRPr="00687B8D">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600B" w14:textId="367E9308" w:rsidR="004937E6" w:rsidRPr="00687B8D" w:rsidRDefault="004937E6" w:rsidP="004937E6">
            <w:pPr>
              <w:jc w:val="center"/>
              <w:rPr>
                <w:rFonts w:eastAsia="Calibri"/>
                <w:szCs w:val="22"/>
              </w:rPr>
            </w:pPr>
            <w:proofErr w:type="spellStart"/>
            <w:r w:rsidRPr="00687B8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E64F47" w14:textId="6BF48F14" w:rsidR="004937E6" w:rsidRPr="00687B8D" w:rsidRDefault="004937E6" w:rsidP="004937E6">
            <w:pPr>
              <w:jc w:val="center"/>
              <w:rPr>
                <w:rFonts w:eastAsia="Calibri"/>
                <w:szCs w:val="22"/>
              </w:rPr>
            </w:pPr>
            <w:r w:rsidRPr="00687B8D">
              <w:rPr>
                <w:rFonts w:eastAsia="Calibri"/>
                <w:szCs w:val="22"/>
              </w:rPr>
              <w:t>4400-6446-9794</w:t>
            </w:r>
          </w:p>
        </w:tc>
      </w:tr>
      <w:tr w:rsidR="004937E6" w:rsidRPr="004B1509" w14:paraId="1A953C7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576010" w14:textId="77777777" w:rsidR="004937E6" w:rsidRPr="004B1509"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0D0DF7" w14:textId="4C40F250" w:rsidR="004937E6" w:rsidRPr="004B1509" w:rsidRDefault="004937E6" w:rsidP="004937E6">
            <w:pPr>
              <w:rPr>
                <w:rFonts w:eastAsia="Calibri"/>
                <w:szCs w:val="22"/>
              </w:rPr>
            </w:pPr>
            <w:r w:rsidRPr="004B1509">
              <w:rPr>
                <w:rFonts w:eastAsia="Calibri"/>
                <w:szCs w:val="22"/>
              </w:rPr>
              <w:t>ku133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DDB9DC" w14:textId="03844561" w:rsidR="004937E6" w:rsidRPr="004B1509" w:rsidRDefault="004937E6" w:rsidP="004937E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Luciūnų</w:t>
            </w:r>
            <w:proofErr w:type="spellEnd"/>
            <w:r w:rsidRPr="004B1509">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3013F3" w14:textId="60E61800" w:rsidR="004937E6" w:rsidRPr="004B1509" w:rsidRDefault="004937E6" w:rsidP="004937E6">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A21C0" w14:textId="350124AC" w:rsidR="004937E6" w:rsidRPr="004B1509" w:rsidRDefault="004937E6" w:rsidP="004937E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D9FBC" w14:textId="0515A8EF" w:rsidR="004937E6" w:rsidRPr="004B1509" w:rsidRDefault="004937E6" w:rsidP="004937E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5D918" w14:textId="7FDB145A" w:rsidR="004937E6" w:rsidRPr="004B1509" w:rsidRDefault="004937E6" w:rsidP="004937E6">
            <w:pPr>
              <w:jc w:val="right"/>
              <w:rPr>
                <w:rFonts w:eastAsia="Calibri"/>
                <w:bCs/>
                <w:szCs w:val="22"/>
              </w:rPr>
            </w:pPr>
            <w:r w:rsidRPr="004B1509">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659D8" w14:textId="6E0B942A" w:rsidR="004937E6" w:rsidRPr="004B1509" w:rsidRDefault="004937E6" w:rsidP="004937E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A16B11" w14:textId="28FAC91A" w:rsidR="004937E6" w:rsidRPr="0077169A" w:rsidRDefault="004937E6" w:rsidP="004937E6">
            <w:pPr>
              <w:jc w:val="center"/>
              <w:rPr>
                <w:rFonts w:eastAsia="Calibri"/>
                <w:b/>
                <w:szCs w:val="22"/>
              </w:rPr>
            </w:pPr>
            <w:r w:rsidRPr="0077169A">
              <w:rPr>
                <w:rFonts w:eastAsia="Calibri"/>
                <w:b/>
                <w:szCs w:val="22"/>
              </w:rPr>
              <w:t>-</w:t>
            </w:r>
          </w:p>
        </w:tc>
      </w:tr>
      <w:tr w:rsidR="004937E6" w:rsidRPr="00A33B90" w14:paraId="55E1C2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3DCADE"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C897A" w14:textId="353328F2" w:rsidR="004937E6" w:rsidRPr="00A33B90" w:rsidRDefault="004937E6" w:rsidP="004937E6">
            <w:pPr>
              <w:rPr>
                <w:rFonts w:eastAsia="Calibri"/>
                <w:szCs w:val="22"/>
              </w:rPr>
            </w:pPr>
            <w:r w:rsidRPr="00A33B90">
              <w:rPr>
                <w:rFonts w:eastAsia="Calibri"/>
                <w:szCs w:val="22"/>
              </w:rPr>
              <w:t>ku135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52FD91" w14:textId="2580ABA0" w:rsidR="004937E6" w:rsidRPr="00A33B90" w:rsidRDefault="004937E6" w:rsidP="004937E6">
            <w:pPr>
              <w:rPr>
                <w:rFonts w:eastAsia="Calibri"/>
                <w:szCs w:val="22"/>
              </w:rPr>
            </w:pPr>
            <w:r w:rsidRPr="00A33B90">
              <w:rPr>
                <w:rFonts w:eastAsia="Calibri"/>
                <w:szCs w:val="22"/>
              </w:rPr>
              <w:t xml:space="preserve">Privažiuojamasis kelias prie miško </w:t>
            </w:r>
            <w:proofErr w:type="spellStart"/>
            <w:r w:rsidRPr="00A33B90">
              <w:rPr>
                <w:rFonts w:eastAsia="Calibri"/>
                <w:szCs w:val="22"/>
              </w:rPr>
              <w:t>Adomavos</w:t>
            </w:r>
            <w:proofErr w:type="spellEnd"/>
            <w:r w:rsidRPr="00A33B90">
              <w:rPr>
                <w:rFonts w:eastAsia="Calibri"/>
                <w:szCs w:val="22"/>
              </w:rPr>
              <w:t xml:space="preserve"> vs.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D65AE5" w14:textId="73D66326" w:rsidR="004937E6" w:rsidRPr="00A33B90" w:rsidRDefault="004937E6" w:rsidP="004937E6">
            <w:pPr>
              <w:jc w:val="right"/>
              <w:rPr>
                <w:rFonts w:eastAsia="Calibri"/>
                <w:szCs w:val="22"/>
              </w:rPr>
            </w:pPr>
            <w:r w:rsidRPr="00A33B90">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9FE60" w14:textId="4F46DC8B"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7407" w14:textId="2AEACA64"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01180" w14:textId="52BCBA55" w:rsidR="004937E6" w:rsidRPr="00A33B90" w:rsidRDefault="004937E6" w:rsidP="004937E6">
            <w:pPr>
              <w:jc w:val="right"/>
              <w:rPr>
                <w:rFonts w:eastAsia="Calibri"/>
                <w:szCs w:val="22"/>
              </w:rPr>
            </w:pPr>
            <w:r w:rsidRPr="00A33B90">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36FD" w14:textId="4FE4BBC7" w:rsidR="004937E6" w:rsidRPr="00A33B90" w:rsidRDefault="004937E6" w:rsidP="004937E6">
            <w:pPr>
              <w:jc w:val="center"/>
              <w:rPr>
                <w:rFonts w:eastAsia="Calibri"/>
                <w:szCs w:val="22"/>
              </w:rPr>
            </w:pPr>
            <w:r w:rsidRPr="00A33B90">
              <w:rPr>
                <w:rFonts w:eastAsia="Calibri"/>
                <w:szCs w:val="22"/>
              </w:rPr>
              <w:t xml:space="preserve"> </w:t>
            </w: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46596E" w14:textId="6AD1CF44" w:rsidR="004937E6" w:rsidRPr="00A33B90" w:rsidRDefault="004937E6" w:rsidP="004937E6">
            <w:pPr>
              <w:jc w:val="center"/>
              <w:rPr>
                <w:rFonts w:eastAsia="Calibri"/>
                <w:szCs w:val="22"/>
              </w:rPr>
            </w:pPr>
            <w:r w:rsidRPr="00A33B90">
              <w:rPr>
                <w:rFonts w:eastAsia="Calibri"/>
                <w:szCs w:val="22"/>
              </w:rPr>
              <w:t>4400-6455-4363</w:t>
            </w:r>
          </w:p>
        </w:tc>
      </w:tr>
      <w:tr w:rsidR="004937E6" w:rsidRPr="00A33B90" w14:paraId="6415FE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FA22D6"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73DB7" w14:textId="1636F077" w:rsidR="004937E6" w:rsidRPr="00A33B90" w:rsidRDefault="004937E6" w:rsidP="004937E6">
            <w:pPr>
              <w:rPr>
                <w:rFonts w:eastAsia="Calibri"/>
                <w:szCs w:val="22"/>
              </w:rPr>
            </w:pPr>
            <w:r w:rsidRPr="00A33B90">
              <w:rPr>
                <w:rFonts w:eastAsia="Calibri"/>
                <w:szCs w:val="22"/>
              </w:rPr>
              <w:t>ku136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A76461" w14:textId="113A0178" w:rsidR="004937E6" w:rsidRPr="00A33B90" w:rsidRDefault="004937E6" w:rsidP="004937E6">
            <w:pPr>
              <w:rPr>
                <w:rFonts w:eastAsia="Calibri"/>
                <w:szCs w:val="22"/>
              </w:rPr>
            </w:pPr>
            <w:r w:rsidRPr="00A33B90">
              <w:rPr>
                <w:rFonts w:eastAsia="Calibri"/>
                <w:szCs w:val="22"/>
              </w:rPr>
              <w:t xml:space="preserve">Privažiuojamasis kelias prie </w:t>
            </w:r>
            <w:proofErr w:type="spellStart"/>
            <w:r w:rsidRPr="00A33B90">
              <w:rPr>
                <w:rFonts w:eastAsia="Calibri"/>
                <w:szCs w:val="22"/>
              </w:rPr>
              <w:t>Kurklės</w:t>
            </w:r>
            <w:proofErr w:type="spellEnd"/>
            <w:r w:rsidRPr="00A33B90">
              <w:rPr>
                <w:rFonts w:eastAsia="Calibri"/>
                <w:szCs w:val="22"/>
              </w:rPr>
              <w:t xml:space="preserve"> ežero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C2C158" w14:textId="1A490DCB" w:rsidR="004937E6" w:rsidRPr="00A33B90" w:rsidRDefault="004937E6" w:rsidP="004937E6">
            <w:pPr>
              <w:jc w:val="right"/>
              <w:rPr>
                <w:rFonts w:eastAsia="Calibri"/>
                <w:szCs w:val="22"/>
              </w:rPr>
            </w:pPr>
            <w:r w:rsidRPr="00A33B90">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01A38" w14:textId="26DA8289"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ABA9A" w14:textId="376638B2"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55AC6" w14:textId="14C60EDE" w:rsidR="004937E6" w:rsidRPr="00A33B90" w:rsidRDefault="004937E6" w:rsidP="004937E6">
            <w:pPr>
              <w:jc w:val="right"/>
              <w:rPr>
                <w:rFonts w:eastAsia="Calibri"/>
                <w:szCs w:val="22"/>
              </w:rPr>
            </w:pPr>
            <w:r w:rsidRPr="00A33B90">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81394" w14:textId="46F8B878" w:rsidR="004937E6" w:rsidRPr="00A33B90" w:rsidRDefault="004937E6" w:rsidP="004937E6">
            <w:pPr>
              <w:jc w:val="center"/>
              <w:rPr>
                <w:rFonts w:eastAsia="Calibri"/>
                <w:szCs w:val="22"/>
              </w:rPr>
            </w:pPr>
            <w:r w:rsidRPr="00A33B90">
              <w:rPr>
                <w:rFonts w:eastAsia="Calibri"/>
                <w:szCs w:val="22"/>
              </w:rPr>
              <w:t xml:space="preserve"> </w:t>
            </w: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63F0B5" w14:textId="2BB2FA1E" w:rsidR="004937E6" w:rsidRPr="00A33B90" w:rsidRDefault="004937E6" w:rsidP="004937E6">
            <w:pPr>
              <w:jc w:val="center"/>
              <w:rPr>
                <w:rFonts w:eastAsia="Calibri"/>
                <w:szCs w:val="22"/>
              </w:rPr>
            </w:pPr>
            <w:r w:rsidRPr="00A33B90">
              <w:rPr>
                <w:rFonts w:eastAsia="Calibri"/>
                <w:szCs w:val="22"/>
              </w:rPr>
              <w:t>4400-6459-0638</w:t>
            </w:r>
          </w:p>
        </w:tc>
      </w:tr>
      <w:tr w:rsidR="004937E6" w:rsidRPr="00A33B90" w14:paraId="72BA05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CBE883"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A3C24E" w14:textId="779F145E" w:rsidR="004937E6" w:rsidRPr="00A33B90" w:rsidRDefault="004937E6" w:rsidP="004937E6">
            <w:pPr>
              <w:rPr>
                <w:rFonts w:eastAsia="Calibri"/>
                <w:szCs w:val="22"/>
              </w:rPr>
            </w:pPr>
            <w:r w:rsidRPr="00A33B90">
              <w:rPr>
                <w:rFonts w:eastAsia="Calibri"/>
                <w:szCs w:val="22"/>
              </w:rPr>
              <w:t>ku137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620693" w14:textId="4433312F" w:rsidR="004937E6" w:rsidRPr="00A33B90" w:rsidRDefault="004937E6" w:rsidP="004937E6">
            <w:pPr>
              <w:rPr>
                <w:rFonts w:eastAsia="Calibri"/>
                <w:szCs w:val="22"/>
              </w:rPr>
            </w:pPr>
            <w:r w:rsidRPr="00A33B90">
              <w:rPr>
                <w:rFonts w:eastAsia="Calibri"/>
                <w:szCs w:val="22"/>
              </w:rPr>
              <w:t>Privažiuojamasis kelias prie gyvenamųjų namų Sargūnų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A2FFE2" w14:textId="48B7B12D" w:rsidR="004937E6" w:rsidRPr="00A33B90" w:rsidRDefault="004937E6" w:rsidP="004937E6">
            <w:pPr>
              <w:jc w:val="right"/>
              <w:rPr>
                <w:rFonts w:eastAsia="Calibri"/>
                <w:szCs w:val="22"/>
              </w:rPr>
            </w:pPr>
            <w:r w:rsidRPr="00A33B90">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F49B4" w14:textId="1D954087"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B7EF8" w14:textId="05952213"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2BE3E" w14:textId="1B4A626C" w:rsidR="004937E6" w:rsidRPr="00A33B90" w:rsidRDefault="004937E6" w:rsidP="004937E6">
            <w:pPr>
              <w:jc w:val="right"/>
              <w:rPr>
                <w:rFonts w:eastAsia="Calibri"/>
                <w:szCs w:val="22"/>
              </w:rPr>
            </w:pPr>
            <w:r w:rsidRPr="00A33B90">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BAD" w14:textId="33270CF9" w:rsidR="004937E6" w:rsidRPr="00A33B90" w:rsidRDefault="004937E6" w:rsidP="004937E6">
            <w:pPr>
              <w:jc w:val="center"/>
              <w:rPr>
                <w:rFonts w:eastAsia="Calibri"/>
                <w:szCs w:val="22"/>
              </w:rPr>
            </w:pPr>
            <w:proofErr w:type="spellStart"/>
            <w:r w:rsidRPr="00A33B9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C30595" w14:textId="5DDB9CC2" w:rsidR="004937E6" w:rsidRPr="00A33B90" w:rsidRDefault="004937E6" w:rsidP="004937E6">
            <w:pPr>
              <w:jc w:val="center"/>
              <w:rPr>
                <w:rFonts w:eastAsia="Calibri"/>
                <w:szCs w:val="22"/>
              </w:rPr>
            </w:pPr>
            <w:r w:rsidRPr="00A33B90">
              <w:rPr>
                <w:rFonts w:eastAsia="Calibri"/>
                <w:szCs w:val="22"/>
              </w:rPr>
              <w:t>-</w:t>
            </w:r>
          </w:p>
        </w:tc>
      </w:tr>
      <w:tr w:rsidR="004937E6" w:rsidRPr="00A33B90" w14:paraId="5C691D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771641"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DA5F0" w14:textId="6AD56302" w:rsidR="004937E6" w:rsidRPr="00A33B90" w:rsidRDefault="004937E6" w:rsidP="004937E6">
            <w:pPr>
              <w:rPr>
                <w:rFonts w:eastAsia="Calibri"/>
                <w:szCs w:val="22"/>
              </w:rPr>
            </w:pPr>
            <w:r w:rsidRPr="00A33B90">
              <w:rPr>
                <w:rFonts w:eastAsia="Calibri"/>
                <w:szCs w:val="22"/>
              </w:rPr>
              <w:t>ku138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F3B85C" w14:textId="2EAFED13" w:rsidR="004937E6" w:rsidRPr="00A33B90" w:rsidRDefault="004937E6" w:rsidP="004937E6">
            <w:pPr>
              <w:rPr>
                <w:rFonts w:eastAsia="Calibri"/>
                <w:szCs w:val="22"/>
              </w:rPr>
            </w:pPr>
            <w:r w:rsidRPr="00A33B90">
              <w:rPr>
                <w:rFonts w:eastAsia="Calibri"/>
                <w:szCs w:val="22"/>
              </w:rPr>
              <w:t>Privažiuojamasis kelias prie gyvenamųjų namų Moliakalnio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F488E5" w14:textId="1F664097" w:rsidR="004937E6" w:rsidRPr="00A33B90" w:rsidRDefault="004937E6" w:rsidP="004937E6">
            <w:pPr>
              <w:jc w:val="right"/>
              <w:rPr>
                <w:rFonts w:eastAsia="Calibri"/>
                <w:szCs w:val="22"/>
              </w:rPr>
            </w:pPr>
            <w:r w:rsidRPr="00A33B90">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4B37A" w14:textId="19F2326D"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1394" w14:textId="3F55D977"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A00D0" w14:textId="032AD67A" w:rsidR="004937E6" w:rsidRPr="00A33B90" w:rsidRDefault="004937E6" w:rsidP="004937E6">
            <w:pPr>
              <w:jc w:val="right"/>
              <w:rPr>
                <w:rFonts w:eastAsia="Calibri"/>
                <w:szCs w:val="22"/>
              </w:rPr>
            </w:pPr>
            <w:r w:rsidRPr="00A33B90">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E028E" w14:textId="56069081" w:rsidR="004937E6" w:rsidRPr="00A33B90" w:rsidRDefault="004937E6" w:rsidP="004937E6">
            <w:pPr>
              <w:jc w:val="center"/>
              <w:rPr>
                <w:rFonts w:eastAsia="Calibri"/>
                <w:szCs w:val="22"/>
              </w:rPr>
            </w:pPr>
            <w:r w:rsidRPr="00A33B90">
              <w:rPr>
                <w:rFonts w:eastAsia="Calibri"/>
                <w:szCs w:val="22"/>
              </w:rPr>
              <w:t xml:space="preserve"> </w:t>
            </w: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74D701" w14:textId="143CC1DD" w:rsidR="004937E6" w:rsidRPr="00A33B90" w:rsidRDefault="004937E6" w:rsidP="004937E6">
            <w:pPr>
              <w:jc w:val="center"/>
              <w:rPr>
                <w:rFonts w:eastAsia="Calibri"/>
                <w:szCs w:val="22"/>
              </w:rPr>
            </w:pPr>
            <w:r w:rsidRPr="00A33B90">
              <w:rPr>
                <w:rFonts w:eastAsia="Calibri"/>
                <w:szCs w:val="22"/>
              </w:rPr>
              <w:t>4400-6455-4441</w:t>
            </w:r>
          </w:p>
        </w:tc>
      </w:tr>
      <w:tr w:rsidR="004937E6" w:rsidRPr="00A33B90" w14:paraId="503D0D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ACE6E8"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2330C4" w14:textId="03C0AF21" w:rsidR="004937E6" w:rsidRPr="00A33B90" w:rsidRDefault="004937E6" w:rsidP="004937E6">
            <w:pPr>
              <w:rPr>
                <w:rFonts w:eastAsia="Calibri"/>
                <w:szCs w:val="22"/>
              </w:rPr>
            </w:pPr>
            <w:r w:rsidRPr="00A33B90">
              <w:rPr>
                <w:rFonts w:eastAsia="Calibri"/>
                <w:szCs w:val="22"/>
              </w:rPr>
              <w:t>ku139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12AAEB" w14:textId="543FB65E" w:rsidR="004937E6" w:rsidRPr="00A33B90" w:rsidRDefault="004937E6" w:rsidP="004937E6">
            <w:pPr>
              <w:rPr>
                <w:rFonts w:eastAsia="Calibri"/>
                <w:szCs w:val="22"/>
              </w:rPr>
            </w:pPr>
            <w:r w:rsidRPr="00A33B90">
              <w:rPr>
                <w:rFonts w:eastAsia="Calibri"/>
                <w:szCs w:val="22"/>
              </w:rPr>
              <w:t xml:space="preserve">Privažiuojamasis kelias prie pilkapių </w:t>
            </w:r>
            <w:proofErr w:type="spellStart"/>
            <w:r w:rsidRPr="00A33B90">
              <w:rPr>
                <w:rFonts w:eastAsia="Calibri"/>
                <w:szCs w:val="22"/>
              </w:rPr>
              <w:t>Užušilių</w:t>
            </w:r>
            <w:proofErr w:type="spellEnd"/>
            <w:r w:rsidRPr="00A33B90">
              <w:rPr>
                <w:rFonts w:eastAsia="Calibri"/>
                <w:szCs w:val="22"/>
              </w:rPr>
              <w:t xml:space="preserve">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33B970" w14:textId="6C43FB4E" w:rsidR="004937E6" w:rsidRPr="00A33B90" w:rsidRDefault="004937E6" w:rsidP="004937E6">
            <w:pPr>
              <w:jc w:val="right"/>
              <w:rPr>
                <w:rFonts w:eastAsia="Calibri"/>
                <w:szCs w:val="22"/>
              </w:rPr>
            </w:pPr>
            <w:r w:rsidRPr="00A33B90">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DBCC6" w14:textId="1175DF13"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FF5E2" w14:textId="5E1986FB" w:rsidR="004937E6" w:rsidRPr="00A33B90" w:rsidRDefault="004937E6" w:rsidP="004937E6">
            <w:pPr>
              <w:jc w:val="right"/>
              <w:rPr>
                <w:rFonts w:eastAsia="Calibri"/>
                <w:szCs w:val="22"/>
              </w:rPr>
            </w:pPr>
            <w:r w:rsidRPr="00A33B90">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8C5FA" w14:textId="31CAFD66"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F0CB" w14:textId="5901E8D8" w:rsidR="004937E6" w:rsidRPr="00A33B90" w:rsidRDefault="004937E6" w:rsidP="004937E6">
            <w:pPr>
              <w:jc w:val="center"/>
              <w:rPr>
                <w:rFonts w:eastAsia="Calibri"/>
                <w:szCs w:val="22"/>
              </w:rPr>
            </w:pPr>
            <w:proofErr w:type="spellStart"/>
            <w:r w:rsidRPr="00A33B90">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0587F1" w14:textId="18267420" w:rsidR="004937E6" w:rsidRPr="00A33B90" w:rsidRDefault="004937E6" w:rsidP="004937E6">
            <w:pPr>
              <w:jc w:val="center"/>
              <w:rPr>
                <w:rFonts w:eastAsia="Calibri"/>
                <w:szCs w:val="22"/>
              </w:rPr>
            </w:pPr>
            <w:r w:rsidRPr="00A33B90">
              <w:rPr>
                <w:rFonts w:eastAsia="Calibri"/>
                <w:szCs w:val="22"/>
              </w:rPr>
              <w:t>-</w:t>
            </w:r>
          </w:p>
        </w:tc>
      </w:tr>
      <w:tr w:rsidR="004937E6" w:rsidRPr="00A33B90" w14:paraId="3FFDA6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3AF4DC"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07935" w14:textId="727F070F" w:rsidR="004937E6" w:rsidRPr="00A33B90" w:rsidRDefault="004937E6" w:rsidP="004937E6">
            <w:pPr>
              <w:rPr>
                <w:rFonts w:eastAsia="Calibri"/>
                <w:szCs w:val="22"/>
              </w:rPr>
            </w:pPr>
            <w:r w:rsidRPr="00A33B90">
              <w:rPr>
                <w:rFonts w:eastAsia="Calibri"/>
                <w:szCs w:val="22"/>
              </w:rPr>
              <w:t>ku140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C6C591" w14:textId="1756586C" w:rsidR="004937E6" w:rsidRPr="00A33B90" w:rsidRDefault="004937E6" w:rsidP="004937E6">
            <w:pPr>
              <w:rPr>
                <w:rFonts w:eastAsia="Calibri"/>
                <w:szCs w:val="22"/>
              </w:rPr>
            </w:pPr>
            <w:r w:rsidRPr="00A33B90">
              <w:rPr>
                <w:rFonts w:eastAsia="Calibri"/>
                <w:szCs w:val="22"/>
              </w:rPr>
              <w:t>Privažiuojamasis kelias prie gyvenamųjų pastatų Kurklių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9600F3" w14:textId="787C63B5" w:rsidR="004937E6" w:rsidRPr="00A33B90" w:rsidRDefault="004937E6" w:rsidP="004937E6">
            <w:pPr>
              <w:jc w:val="right"/>
              <w:rPr>
                <w:rFonts w:eastAsia="Calibri"/>
                <w:szCs w:val="22"/>
              </w:rPr>
            </w:pPr>
            <w:r w:rsidRPr="00A33B90">
              <w:rPr>
                <w:rFonts w:eastAsia="Calibri"/>
                <w:szCs w:val="22"/>
              </w:rPr>
              <w:t>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F49BC" w14:textId="38C66AB0"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C9ADF" w14:textId="6D006019" w:rsidR="004937E6" w:rsidRPr="00A33B90" w:rsidRDefault="004937E6" w:rsidP="004937E6">
            <w:pPr>
              <w:jc w:val="right"/>
              <w:rPr>
                <w:rFonts w:eastAsia="Calibri"/>
                <w:szCs w:val="22"/>
              </w:rPr>
            </w:pPr>
            <w:r w:rsidRPr="00A33B90">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343A" w14:textId="65B307B8" w:rsidR="004937E6" w:rsidRPr="00A33B90" w:rsidRDefault="004937E6" w:rsidP="004937E6">
            <w:pPr>
              <w:jc w:val="right"/>
              <w:rPr>
                <w:rFonts w:eastAsia="Calibri"/>
                <w:szCs w:val="22"/>
              </w:rPr>
            </w:pPr>
            <w:r w:rsidRPr="00A33B90">
              <w:rPr>
                <w:rFonts w:eastAsia="Calibri"/>
                <w:szCs w:val="22"/>
              </w:rPr>
              <w:t xml:space="preserve"> 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7F64" w14:textId="3B73B9E3" w:rsidR="004937E6" w:rsidRPr="00A33B90" w:rsidRDefault="004937E6" w:rsidP="004937E6">
            <w:pPr>
              <w:jc w:val="center"/>
              <w:rPr>
                <w:rFonts w:eastAsia="Calibri"/>
                <w:szCs w:val="22"/>
              </w:rPr>
            </w:pPr>
            <w:proofErr w:type="spellStart"/>
            <w:r w:rsidRPr="00A33B9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B215DD" w14:textId="15563F92" w:rsidR="004937E6" w:rsidRPr="00A33B90" w:rsidRDefault="004937E6" w:rsidP="004937E6">
            <w:pPr>
              <w:jc w:val="center"/>
              <w:rPr>
                <w:rFonts w:eastAsia="Calibri"/>
                <w:szCs w:val="22"/>
              </w:rPr>
            </w:pPr>
            <w:r w:rsidRPr="00A33B90">
              <w:rPr>
                <w:rFonts w:eastAsia="Calibri"/>
                <w:szCs w:val="22"/>
              </w:rPr>
              <w:t>4400-6458-4396</w:t>
            </w:r>
          </w:p>
        </w:tc>
      </w:tr>
      <w:tr w:rsidR="004937E6" w:rsidRPr="00A33B90" w14:paraId="5FE599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F35AD7"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08EF9" w14:textId="07BA6AEE" w:rsidR="004937E6" w:rsidRPr="00A33B90" w:rsidRDefault="004937E6" w:rsidP="004937E6">
            <w:pPr>
              <w:rPr>
                <w:rFonts w:eastAsia="Calibri"/>
                <w:szCs w:val="22"/>
              </w:rPr>
            </w:pPr>
            <w:r w:rsidRPr="00A33B90">
              <w:rPr>
                <w:rFonts w:eastAsia="Calibri"/>
                <w:szCs w:val="22"/>
              </w:rPr>
              <w:t>ku141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A9A806" w14:textId="70CB3062" w:rsidR="004937E6" w:rsidRPr="00A33B90" w:rsidRDefault="004937E6" w:rsidP="004937E6">
            <w:pPr>
              <w:rPr>
                <w:rFonts w:eastAsia="Calibri"/>
                <w:szCs w:val="22"/>
              </w:rPr>
            </w:pPr>
            <w:r w:rsidRPr="00A33B90">
              <w:rPr>
                <w:rFonts w:eastAsia="Calibri"/>
                <w:szCs w:val="22"/>
              </w:rPr>
              <w:t xml:space="preserve">Privažiuojamasis kelias prie gyvenamųjų namų </w:t>
            </w:r>
            <w:proofErr w:type="spellStart"/>
            <w:r w:rsidRPr="00A33B90">
              <w:rPr>
                <w:rFonts w:eastAsia="Calibri"/>
                <w:szCs w:val="22"/>
              </w:rPr>
              <w:t>Adomavos</w:t>
            </w:r>
            <w:proofErr w:type="spellEnd"/>
            <w:r w:rsidRPr="00A33B90">
              <w:rPr>
                <w:rFonts w:eastAsia="Calibri"/>
                <w:szCs w:val="22"/>
              </w:rPr>
              <w:t xml:space="preserve"> k. nuo kelio Nr. ku7-1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9FAAAF" w14:textId="70BA2457" w:rsidR="004937E6" w:rsidRPr="00A33B90" w:rsidRDefault="004937E6" w:rsidP="004937E6">
            <w:pPr>
              <w:jc w:val="right"/>
              <w:rPr>
                <w:rFonts w:eastAsia="Calibri"/>
                <w:szCs w:val="22"/>
              </w:rPr>
            </w:pPr>
            <w:r w:rsidRPr="00A33B90">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DC1F" w14:textId="17253467"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59A4" w14:textId="103B7A4F" w:rsidR="004937E6" w:rsidRPr="00A33B90" w:rsidRDefault="004937E6" w:rsidP="004937E6">
            <w:pPr>
              <w:jc w:val="right"/>
              <w:rPr>
                <w:rFonts w:eastAsia="Calibri"/>
                <w:szCs w:val="22"/>
              </w:rPr>
            </w:pPr>
            <w:r w:rsidRPr="00A33B9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BD441" w14:textId="44446745" w:rsidR="004937E6" w:rsidRPr="00A33B90" w:rsidRDefault="004937E6" w:rsidP="004937E6">
            <w:pPr>
              <w:jc w:val="right"/>
              <w:rPr>
                <w:rFonts w:eastAsia="Calibri"/>
                <w:szCs w:val="22"/>
              </w:rPr>
            </w:pPr>
            <w:r w:rsidRPr="00A33B90">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75D7" w14:textId="58676ED6" w:rsidR="004937E6" w:rsidRPr="00A33B90" w:rsidRDefault="004937E6" w:rsidP="004937E6">
            <w:pPr>
              <w:jc w:val="center"/>
              <w:rPr>
                <w:rFonts w:eastAsia="Calibri"/>
                <w:szCs w:val="22"/>
              </w:rPr>
            </w:pPr>
            <w:proofErr w:type="spellStart"/>
            <w:r w:rsidRPr="00A33B9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D783BC" w14:textId="005119CF" w:rsidR="004937E6" w:rsidRPr="00A33B90" w:rsidRDefault="004937E6" w:rsidP="004937E6">
            <w:pPr>
              <w:jc w:val="center"/>
              <w:rPr>
                <w:rFonts w:eastAsia="Calibri"/>
                <w:szCs w:val="22"/>
              </w:rPr>
            </w:pPr>
            <w:r w:rsidRPr="00A33B90">
              <w:rPr>
                <w:rFonts w:eastAsia="Calibri"/>
                <w:szCs w:val="22"/>
              </w:rPr>
              <w:t>4400-6462-3918</w:t>
            </w:r>
          </w:p>
        </w:tc>
      </w:tr>
      <w:tr w:rsidR="004937E6" w:rsidRPr="00A33B90" w14:paraId="3AEDAA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4B9F15"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2912B" w14:textId="3D1B5BCA" w:rsidR="004937E6" w:rsidRPr="00A33B90" w:rsidRDefault="004937E6" w:rsidP="004937E6">
            <w:pPr>
              <w:rPr>
                <w:rFonts w:eastAsia="Calibri"/>
                <w:szCs w:val="22"/>
              </w:rPr>
            </w:pPr>
            <w:r w:rsidRPr="00A33B90">
              <w:rPr>
                <w:rFonts w:eastAsia="Calibri"/>
                <w:szCs w:val="22"/>
              </w:rPr>
              <w:t>ku142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27DC5D" w14:textId="717BF874" w:rsidR="004937E6" w:rsidRPr="00A33B90" w:rsidRDefault="004937E6" w:rsidP="004937E6">
            <w:pPr>
              <w:rPr>
                <w:rFonts w:eastAsia="Calibri"/>
                <w:szCs w:val="22"/>
              </w:rPr>
            </w:pPr>
            <w:r w:rsidRPr="00A33B90">
              <w:rPr>
                <w:rFonts w:eastAsia="Calibri"/>
                <w:szCs w:val="22"/>
              </w:rPr>
              <w:t xml:space="preserve">Privažiuojamasis kelias prie gyvenamųjų namų </w:t>
            </w:r>
            <w:proofErr w:type="spellStart"/>
            <w:r w:rsidRPr="00A33B90">
              <w:rPr>
                <w:rFonts w:eastAsia="Calibri"/>
                <w:szCs w:val="22"/>
              </w:rPr>
              <w:t>Valakinių</w:t>
            </w:r>
            <w:proofErr w:type="spellEnd"/>
            <w:r w:rsidRPr="00A33B90">
              <w:rPr>
                <w:rFonts w:eastAsia="Calibri"/>
                <w:szCs w:val="22"/>
              </w:rPr>
              <w:t xml:space="preserve"> k. nuo kelio Nr. ku7-1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3DA90A" w14:textId="2053F156" w:rsidR="004937E6" w:rsidRPr="00A33B90" w:rsidRDefault="004937E6" w:rsidP="004937E6">
            <w:pPr>
              <w:jc w:val="right"/>
              <w:rPr>
                <w:rFonts w:eastAsia="Calibri"/>
                <w:szCs w:val="22"/>
              </w:rPr>
            </w:pPr>
            <w:r w:rsidRPr="00A33B90">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A287" w14:textId="6B5626F3"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9C9DD" w14:textId="0BF97E70"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25A9" w14:textId="7051B478" w:rsidR="004937E6" w:rsidRPr="00A33B90" w:rsidRDefault="004937E6" w:rsidP="004937E6">
            <w:pPr>
              <w:jc w:val="right"/>
              <w:rPr>
                <w:rFonts w:eastAsia="Calibri"/>
                <w:szCs w:val="22"/>
              </w:rPr>
            </w:pPr>
            <w:r w:rsidRPr="00A33B90">
              <w:rPr>
                <w:rFonts w:eastAsia="Calibri"/>
                <w:szCs w:val="22"/>
              </w:rPr>
              <w:t> 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E2A38" w14:textId="77777777" w:rsidR="004937E6" w:rsidRPr="00A33B90" w:rsidRDefault="004937E6" w:rsidP="004937E6">
            <w:pPr>
              <w:jc w:val="center"/>
              <w:rPr>
                <w:rFonts w:eastAsia="Calibri"/>
                <w:szCs w:val="22"/>
              </w:rPr>
            </w:pPr>
            <w:r w:rsidRPr="00A33B90">
              <w:rPr>
                <w:rFonts w:eastAsia="Calibri"/>
                <w:szCs w:val="22"/>
              </w:rPr>
              <w:t xml:space="preserve"> </w:t>
            </w:r>
            <w:proofErr w:type="spellStart"/>
            <w:r w:rsidRPr="00A33B90">
              <w:rPr>
                <w:rFonts w:eastAsia="Calibri"/>
                <w:szCs w:val="22"/>
              </w:rPr>
              <w:t>IVv</w:t>
            </w:r>
            <w:proofErr w:type="spellEnd"/>
          </w:p>
          <w:p w14:paraId="283BA055" w14:textId="09567EC3" w:rsidR="004937E6" w:rsidRPr="00A33B90" w:rsidRDefault="004937E6" w:rsidP="004937E6">
            <w:pPr>
              <w:jc w:val="center"/>
              <w:rPr>
                <w:rFonts w:eastAsia="Calibri"/>
                <w:szCs w:val="22"/>
              </w:rPr>
            </w:pPr>
            <w:r w:rsidRPr="00A33B90">
              <w:rPr>
                <w:rFonts w:eastAsia="Calibri"/>
                <w:szCs w:val="22"/>
              </w:rPr>
              <w:t xml:space="preserve"> </w:t>
            </w: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82B1DA" w14:textId="663908DA" w:rsidR="004937E6" w:rsidRPr="00A33B90" w:rsidRDefault="004937E6" w:rsidP="004937E6">
            <w:pPr>
              <w:jc w:val="center"/>
              <w:rPr>
                <w:rFonts w:eastAsia="Calibri"/>
                <w:szCs w:val="22"/>
              </w:rPr>
            </w:pPr>
            <w:r w:rsidRPr="00A33B90">
              <w:rPr>
                <w:rFonts w:eastAsia="Calibri"/>
                <w:szCs w:val="22"/>
              </w:rPr>
              <w:t>4400-6446-9983 4400-6455-4385</w:t>
            </w:r>
          </w:p>
        </w:tc>
      </w:tr>
      <w:tr w:rsidR="004937E6" w:rsidRPr="00A33B90" w14:paraId="6DC718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C2F873"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23004" w14:textId="14F5E210" w:rsidR="004937E6" w:rsidRPr="00A33B90" w:rsidRDefault="004937E6" w:rsidP="004937E6">
            <w:pPr>
              <w:rPr>
                <w:rFonts w:eastAsia="Calibri"/>
                <w:szCs w:val="22"/>
              </w:rPr>
            </w:pPr>
            <w:r w:rsidRPr="00A33B90">
              <w:rPr>
                <w:rFonts w:eastAsia="Calibri"/>
                <w:szCs w:val="22"/>
              </w:rPr>
              <w:t>ku143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B8D3EF" w14:textId="474C79E7" w:rsidR="004937E6" w:rsidRPr="00A33B90" w:rsidRDefault="004937E6" w:rsidP="004937E6">
            <w:pPr>
              <w:rPr>
                <w:rFonts w:eastAsia="Calibri"/>
                <w:szCs w:val="22"/>
              </w:rPr>
            </w:pPr>
            <w:r w:rsidRPr="00A33B90">
              <w:rPr>
                <w:rFonts w:eastAsia="Calibri"/>
                <w:szCs w:val="22"/>
              </w:rPr>
              <w:t>Pravažiuojamasis kelias nuo kelio Nr. ku43 iki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A7406F" w14:textId="3C0AFBD3" w:rsidR="004937E6" w:rsidRPr="00A33B90" w:rsidRDefault="004937E6" w:rsidP="004937E6">
            <w:pPr>
              <w:jc w:val="right"/>
              <w:rPr>
                <w:rFonts w:eastAsia="Calibri"/>
                <w:szCs w:val="22"/>
              </w:rPr>
            </w:pPr>
            <w:r w:rsidRPr="00A33B90">
              <w:rPr>
                <w:rFonts w:eastAsia="Calibri"/>
                <w:szCs w:val="22"/>
              </w:rPr>
              <w:t>1644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F962C" w14:textId="18E2E000"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10A7F" w14:textId="7C682EA0" w:rsidR="004937E6" w:rsidRPr="00A33B90" w:rsidRDefault="004937E6" w:rsidP="004937E6">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55B" w14:textId="5CDF69D9" w:rsidR="004937E6" w:rsidRPr="00A33B90" w:rsidRDefault="004937E6" w:rsidP="004937E6">
            <w:pPr>
              <w:jc w:val="right"/>
              <w:rPr>
                <w:rFonts w:eastAsia="Calibri"/>
                <w:szCs w:val="22"/>
              </w:rPr>
            </w:pPr>
            <w:r w:rsidRPr="00A33B90">
              <w:rPr>
                <w:rFonts w:eastAsia="Calibri"/>
                <w:szCs w:val="22"/>
              </w:rPr>
              <w:t>1644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C191" w14:textId="6DFF1B8D" w:rsidR="004937E6" w:rsidRPr="00A33B90" w:rsidRDefault="004937E6" w:rsidP="004937E6">
            <w:pPr>
              <w:jc w:val="center"/>
              <w:rPr>
                <w:rFonts w:eastAsia="Calibri"/>
                <w:szCs w:val="22"/>
              </w:rPr>
            </w:pPr>
            <w:proofErr w:type="spellStart"/>
            <w:r w:rsidRPr="00A33B9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3094BF" w14:textId="615F45F1" w:rsidR="004937E6" w:rsidRPr="00A33B90" w:rsidRDefault="004937E6" w:rsidP="004937E6">
            <w:pPr>
              <w:jc w:val="center"/>
              <w:rPr>
                <w:rFonts w:eastAsia="Calibri"/>
                <w:szCs w:val="22"/>
              </w:rPr>
            </w:pPr>
            <w:r w:rsidRPr="00A33B90">
              <w:rPr>
                <w:rFonts w:eastAsia="Calibri"/>
                <w:szCs w:val="22"/>
              </w:rPr>
              <w:t>4400-6450-6932</w:t>
            </w:r>
          </w:p>
        </w:tc>
      </w:tr>
      <w:tr w:rsidR="004937E6" w:rsidRPr="00A33B90" w14:paraId="35CA36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FB8B81" w14:textId="77777777" w:rsidR="004937E6" w:rsidRPr="00A33B90" w:rsidRDefault="004937E6" w:rsidP="004937E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238565" w14:textId="0508B91C" w:rsidR="004937E6" w:rsidRPr="00A33B90" w:rsidRDefault="004937E6" w:rsidP="004937E6">
            <w:pPr>
              <w:rPr>
                <w:rFonts w:eastAsia="Calibri"/>
                <w:szCs w:val="22"/>
              </w:rPr>
            </w:pPr>
            <w:r w:rsidRPr="00A33B90">
              <w:rPr>
                <w:rFonts w:eastAsia="Calibri"/>
                <w:szCs w:val="22"/>
              </w:rPr>
              <w:t>ku144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C129A3" w14:textId="5B3700AF" w:rsidR="004937E6" w:rsidRPr="00A33B90" w:rsidRDefault="004937E6" w:rsidP="004937E6">
            <w:pPr>
              <w:rPr>
                <w:rFonts w:eastAsia="Calibri"/>
                <w:szCs w:val="22"/>
              </w:rPr>
            </w:pPr>
            <w:r w:rsidRPr="00A33B90">
              <w:rPr>
                <w:rFonts w:eastAsia="Calibri"/>
                <w:szCs w:val="22"/>
              </w:rPr>
              <w:t xml:space="preserve">Privažiuojamasis kelias prie gyvenamųjų namų nuo </w:t>
            </w:r>
            <w:proofErr w:type="spellStart"/>
            <w:r w:rsidRPr="00A33B90">
              <w:rPr>
                <w:rFonts w:eastAsia="Calibri"/>
                <w:szCs w:val="22"/>
              </w:rPr>
              <w:t>Didžiakaimio</w:t>
            </w:r>
            <w:proofErr w:type="spellEnd"/>
            <w:r w:rsidRPr="00A33B90">
              <w:rPr>
                <w:rFonts w:eastAsia="Calibri"/>
                <w:szCs w:val="22"/>
              </w:rPr>
              <w:t xml:space="preserve"> g., </w:t>
            </w:r>
            <w:proofErr w:type="spellStart"/>
            <w:r w:rsidRPr="00A33B90">
              <w:rPr>
                <w:rFonts w:eastAsia="Calibri"/>
                <w:szCs w:val="22"/>
              </w:rPr>
              <w:t>Didžiakaimio</w:t>
            </w:r>
            <w:proofErr w:type="spellEnd"/>
            <w:r w:rsidRPr="00A33B9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674A06" w14:textId="031DE3D5" w:rsidR="004937E6" w:rsidRPr="00A33B90" w:rsidRDefault="004937E6" w:rsidP="004937E6">
            <w:pPr>
              <w:jc w:val="right"/>
              <w:rPr>
                <w:rFonts w:eastAsia="Calibri"/>
                <w:szCs w:val="22"/>
              </w:rPr>
            </w:pPr>
            <w:r w:rsidRPr="00A33B90">
              <w:rPr>
                <w:rFonts w:eastAsia="Calibri"/>
                <w:szCs w:val="22"/>
              </w:rPr>
              <w:t xml:space="preserve"> 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FB31A" w14:textId="79F68374" w:rsidR="004937E6" w:rsidRPr="00A33B90" w:rsidRDefault="004937E6" w:rsidP="004937E6">
            <w:pPr>
              <w:jc w:val="right"/>
              <w:rPr>
                <w:rFonts w:eastAsia="Calibri"/>
                <w:szCs w:val="22"/>
              </w:rPr>
            </w:pPr>
            <w:r w:rsidRPr="00A33B90">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6CE00" w14:textId="75A01A8A" w:rsidR="004937E6" w:rsidRPr="00A33B90" w:rsidRDefault="004937E6" w:rsidP="004937E6">
            <w:pPr>
              <w:jc w:val="right"/>
              <w:rPr>
                <w:rFonts w:eastAsia="Calibri"/>
                <w:szCs w:val="22"/>
              </w:rPr>
            </w:pPr>
            <w:r w:rsidRPr="00A33B90">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9C2DE" w14:textId="66FFA3C2" w:rsidR="004937E6" w:rsidRPr="00A33B90" w:rsidRDefault="004937E6" w:rsidP="004937E6">
            <w:pPr>
              <w:jc w:val="right"/>
              <w:rPr>
                <w:rFonts w:eastAsia="Calibri"/>
                <w:szCs w:val="22"/>
              </w:rPr>
            </w:pPr>
            <w:r w:rsidRPr="00A33B90">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BBED" w14:textId="6B103916" w:rsidR="004937E6" w:rsidRPr="00A33B90" w:rsidRDefault="004937E6" w:rsidP="004937E6">
            <w:pPr>
              <w:jc w:val="center"/>
              <w:rPr>
                <w:rFonts w:eastAsia="Calibri"/>
                <w:szCs w:val="22"/>
              </w:rPr>
            </w:pPr>
            <w:proofErr w:type="spellStart"/>
            <w:r w:rsidRPr="00A33B90">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2767E9" w14:textId="677F21EF" w:rsidR="004937E6" w:rsidRPr="00A33B90" w:rsidRDefault="004937E6" w:rsidP="004937E6">
            <w:pPr>
              <w:jc w:val="center"/>
              <w:rPr>
                <w:rFonts w:eastAsia="Calibri"/>
                <w:szCs w:val="22"/>
              </w:rPr>
            </w:pPr>
            <w:r w:rsidRPr="00A33B90">
              <w:rPr>
                <w:rFonts w:eastAsia="Calibri"/>
                <w:szCs w:val="22"/>
              </w:rPr>
              <w:t>4400-6450-6943</w:t>
            </w:r>
          </w:p>
        </w:tc>
      </w:tr>
      <w:tr w:rsidR="004937E6" w:rsidRPr="00A33B90" w14:paraId="2513E6C1"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2994EDD3" w14:textId="77777777" w:rsidR="004937E6" w:rsidRPr="00A33B90" w:rsidRDefault="004937E6" w:rsidP="004937E6">
            <w:pPr>
              <w:rPr>
                <w:rFonts w:eastAsia="Calibri"/>
                <w:i/>
                <w:iCs/>
                <w:szCs w:val="22"/>
              </w:rPr>
            </w:pPr>
            <w:r w:rsidRPr="00A33B90">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51746F2C" w14:textId="77777777" w:rsidR="004937E6" w:rsidRPr="00A33B90"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D9DBAC" w14:textId="77777777" w:rsidR="004937E6" w:rsidRPr="00A33B90"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2CD5CE2" w14:textId="77777777" w:rsidR="004937E6" w:rsidRPr="00A33B90"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B710644" w14:textId="77777777" w:rsidR="004937E6" w:rsidRPr="00A33B90" w:rsidRDefault="004937E6" w:rsidP="004937E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A0A596F" w14:textId="77777777" w:rsidR="004937E6" w:rsidRPr="00A33B90" w:rsidRDefault="004937E6" w:rsidP="004937E6">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15E58C" w14:textId="77777777" w:rsidR="004937E6" w:rsidRPr="00A33B90" w:rsidRDefault="004937E6" w:rsidP="004937E6">
            <w:pPr>
              <w:jc w:val="center"/>
              <w:rPr>
                <w:rFonts w:eastAsia="Calibri"/>
                <w:szCs w:val="22"/>
              </w:rPr>
            </w:pPr>
          </w:p>
        </w:tc>
      </w:tr>
      <w:tr w:rsidR="008433E0" w:rsidRPr="00A33B90" w14:paraId="3D8078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884B1D" w14:textId="77777777" w:rsidR="008433E0" w:rsidRPr="00A33B90"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65893" w14:textId="1A404183" w:rsidR="008433E0" w:rsidRPr="00A33B90" w:rsidRDefault="008433E0" w:rsidP="008433E0">
            <w:pPr>
              <w:rPr>
                <w:rFonts w:eastAsia="Calibri"/>
                <w:szCs w:val="22"/>
              </w:rPr>
            </w:pPr>
            <w:r w:rsidRPr="00A33B90">
              <w:rPr>
                <w:rFonts w:eastAsia="Calibri"/>
                <w:szCs w:val="22"/>
              </w:rPr>
              <w:t>KUSV1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70CC5A" w14:textId="4FA2736A" w:rsidR="008433E0" w:rsidRPr="00A33B90" w:rsidRDefault="008433E0" w:rsidP="008433E0">
            <w:pPr>
              <w:rPr>
                <w:rFonts w:eastAsia="Calibri"/>
                <w:szCs w:val="22"/>
              </w:rPr>
            </w:pPr>
            <w:r w:rsidRPr="00A33B90">
              <w:rPr>
                <w:rFonts w:eastAsia="Calibri"/>
                <w:szCs w:val="22"/>
              </w:rPr>
              <w:t xml:space="preserve">Privažiuojamasis kelias prie gyvenamųjų namų </w:t>
            </w:r>
            <w:proofErr w:type="spellStart"/>
            <w:r w:rsidRPr="00A33B90">
              <w:rPr>
                <w:rFonts w:eastAsia="Calibri"/>
                <w:szCs w:val="22"/>
              </w:rPr>
              <w:t>Dejūnų</w:t>
            </w:r>
            <w:proofErr w:type="spellEnd"/>
            <w:r w:rsidRPr="00A33B90">
              <w:rPr>
                <w:rFonts w:eastAsia="Calibri"/>
                <w:szCs w:val="22"/>
              </w:rPr>
              <w:t xml:space="preserve">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5C8771" w14:textId="7AFCBDF7" w:rsidR="008433E0" w:rsidRPr="00A33B90" w:rsidRDefault="008433E0" w:rsidP="008433E0">
            <w:pPr>
              <w:jc w:val="right"/>
              <w:rPr>
                <w:rFonts w:eastAsia="Calibri"/>
                <w:szCs w:val="22"/>
              </w:rPr>
            </w:pPr>
            <w:r w:rsidRPr="00A33B90">
              <w:rPr>
                <w:rFonts w:eastAsia="Calibri"/>
                <w:szCs w:val="22"/>
              </w:rPr>
              <w:t> 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4BF82" w14:textId="1484D60A"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3C6AE" w14:textId="638B6B8A" w:rsidR="008433E0" w:rsidRPr="00A33B90" w:rsidRDefault="008433E0" w:rsidP="008433E0">
            <w:pPr>
              <w:jc w:val="right"/>
              <w:rPr>
                <w:rFonts w:eastAsia="Calibri"/>
                <w:szCs w:val="22"/>
              </w:rPr>
            </w:pPr>
            <w:r w:rsidRPr="00A33B90">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BCA1" w14:textId="5F3BA975" w:rsidR="008433E0" w:rsidRPr="00A33B90" w:rsidRDefault="008433E0" w:rsidP="008433E0">
            <w:pPr>
              <w:jc w:val="right"/>
              <w:rPr>
                <w:rFonts w:eastAsia="Calibri"/>
                <w:szCs w:val="22"/>
              </w:rPr>
            </w:pPr>
            <w:r w:rsidRPr="00A33B9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647E8" w14:textId="654E52F6" w:rsidR="008433E0" w:rsidRPr="00A33B90" w:rsidRDefault="008433E0" w:rsidP="008433E0">
            <w:pPr>
              <w:jc w:val="center"/>
              <w:rPr>
                <w:rFonts w:eastAsia="Calibri"/>
                <w:szCs w:val="22"/>
              </w:rPr>
            </w:pP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E13379" w14:textId="68C99AC0" w:rsidR="008433E0" w:rsidRPr="00A33B90" w:rsidRDefault="008433E0" w:rsidP="008433E0">
            <w:pPr>
              <w:jc w:val="center"/>
              <w:rPr>
                <w:rFonts w:eastAsia="Calibri"/>
                <w:szCs w:val="22"/>
              </w:rPr>
            </w:pPr>
            <w:r w:rsidRPr="00A33B90">
              <w:rPr>
                <w:rFonts w:eastAsia="Calibri"/>
                <w:szCs w:val="22"/>
              </w:rPr>
              <w:t>4400-6458-4420</w:t>
            </w:r>
          </w:p>
        </w:tc>
      </w:tr>
      <w:tr w:rsidR="008433E0" w:rsidRPr="00A33B90" w14:paraId="152BB2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9CCF81" w14:textId="77777777" w:rsidR="008433E0" w:rsidRPr="00A33B90"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D13007" w14:textId="2DD1B1BF" w:rsidR="008433E0" w:rsidRPr="00A33B90" w:rsidRDefault="008433E0" w:rsidP="008433E0">
            <w:pPr>
              <w:rPr>
                <w:rFonts w:eastAsia="Calibri"/>
                <w:szCs w:val="22"/>
              </w:rPr>
            </w:pPr>
            <w:r w:rsidRPr="00A33B90">
              <w:rPr>
                <w:rFonts w:eastAsia="Calibri"/>
                <w:szCs w:val="22"/>
              </w:rPr>
              <w:t>KUSV2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2C3DCF" w14:textId="7933F353" w:rsidR="008433E0" w:rsidRPr="00A33B90" w:rsidRDefault="008433E0" w:rsidP="008433E0">
            <w:pPr>
              <w:rPr>
                <w:rFonts w:eastAsia="Calibri"/>
                <w:szCs w:val="22"/>
              </w:rPr>
            </w:pPr>
            <w:r w:rsidRPr="00A33B90">
              <w:rPr>
                <w:rFonts w:eastAsia="Calibri"/>
                <w:szCs w:val="22"/>
              </w:rPr>
              <w:t>Pravažiuojamasis kelias nuo Lobų k. iki kelio Nr. ku97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4BE9B1" w14:textId="0BF226C2" w:rsidR="008433E0" w:rsidRPr="00A33B90" w:rsidRDefault="008433E0" w:rsidP="008433E0">
            <w:pPr>
              <w:jc w:val="right"/>
              <w:rPr>
                <w:rFonts w:eastAsia="Calibri"/>
                <w:szCs w:val="22"/>
              </w:rPr>
            </w:pPr>
            <w:r w:rsidRPr="00A33B90">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10DAF" w14:textId="2BC74077"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B902" w14:textId="385FAB12"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51AC" w14:textId="384455A5" w:rsidR="008433E0" w:rsidRPr="00A33B90" w:rsidRDefault="008433E0" w:rsidP="008433E0">
            <w:pPr>
              <w:jc w:val="right"/>
              <w:rPr>
                <w:rFonts w:eastAsia="Calibri"/>
                <w:szCs w:val="22"/>
              </w:rPr>
            </w:pPr>
            <w:r w:rsidRPr="00A33B90">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E2C6C" w14:textId="13D7B330" w:rsidR="008433E0" w:rsidRPr="00A33B90" w:rsidRDefault="008433E0" w:rsidP="008433E0">
            <w:pPr>
              <w:jc w:val="center"/>
              <w:rPr>
                <w:rFonts w:eastAsia="Calibri"/>
                <w:szCs w:val="22"/>
              </w:rPr>
            </w:pP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AAE54D" w14:textId="493C79B8" w:rsidR="008433E0" w:rsidRPr="00A33B90" w:rsidRDefault="008433E0" w:rsidP="008433E0">
            <w:pPr>
              <w:jc w:val="center"/>
              <w:rPr>
                <w:rFonts w:eastAsia="Calibri"/>
                <w:szCs w:val="22"/>
              </w:rPr>
            </w:pPr>
            <w:r w:rsidRPr="00A33B90">
              <w:rPr>
                <w:rFonts w:eastAsia="Calibri"/>
                <w:szCs w:val="22"/>
              </w:rPr>
              <w:t>-</w:t>
            </w:r>
          </w:p>
        </w:tc>
      </w:tr>
      <w:tr w:rsidR="008433E0" w:rsidRPr="00A33B90" w14:paraId="3936B28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682E4D" w14:textId="77777777" w:rsidR="008433E0" w:rsidRPr="00A33B90"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C516BD" w14:textId="648075D3" w:rsidR="008433E0" w:rsidRPr="00A33B90" w:rsidRDefault="008433E0" w:rsidP="008433E0">
            <w:pPr>
              <w:rPr>
                <w:rFonts w:eastAsia="Calibri"/>
                <w:szCs w:val="22"/>
              </w:rPr>
            </w:pPr>
            <w:r w:rsidRPr="00A33B90">
              <w:rPr>
                <w:rFonts w:eastAsia="Calibri"/>
                <w:szCs w:val="22"/>
              </w:rPr>
              <w:t>KUSV20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06378A" w14:textId="1FDDF6BB" w:rsidR="008433E0" w:rsidRPr="00A33B90" w:rsidRDefault="008433E0" w:rsidP="008433E0">
            <w:pPr>
              <w:rPr>
                <w:rFonts w:eastAsia="Calibri"/>
                <w:szCs w:val="22"/>
              </w:rPr>
            </w:pPr>
            <w:r w:rsidRPr="00A33B90">
              <w:rPr>
                <w:rFonts w:eastAsia="Calibri"/>
                <w:szCs w:val="22"/>
              </w:rPr>
              <w:t>Pravažiuojamasis kelias nuo kelio Nr. ku58 iki kelio Nr. ku4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8D6BAC" w14:textId="73D176D6" w:rsidR="008433E0" w:rsidRPr="00A33B90" w:rsidRDefault="008433E0" w:rsidP="008433E0">
            <w:pPr>
              <w:jc w:val="right"/>
              <w:rPr>
                <w:rFonts w:eastAsia="Calibri"/>
                <w:szCs w:val="22"/>
              </w:rPr>
            </w:pPr>
            <w:r w:rsidRPr="00A33B90">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8645A" w14:textId="48FD44D6"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E9362" w14:textId="2AAA1135"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E368" w14:textId="44A96455" w:rsidR="008433E0" w:rsidRPr="00A33B90" w:rsidRDefault="008433E0" w:rsidP="008433E0">
            <w:pPr>
              <w:jc w:val="right"/>
              <w:rPr>
                <w:rFonts w:eastAsia="Calibri"/>
                <w:szCs w:val="22"/>
              </w:rPr>
            </w:pPr>
            <w:r w:rsidRPr="00A33B90">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8C73A" w14:textId="513E2107" w:rsidR="008433E0" w:rsidRPr="00A33B90" w:rsidRDefault="008433E0" w:rsidP="008433E0">
            <w:pPr>
              <w:jc w:val="center"/>
              <w:rPr>
                <w:rFonts w:eastAsia="Calibri"/>
                <w:szCs w:val="22"/>
              </w:rPr>
            </w:pP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8FC99F" w14:textId="467F57A0" w:rsidR="008433E0" w:rsidRPr="00A33B90" w:rsidRDefault="008433E0" w:rsidP="008433E0">
            <w:pPr>
              <w:jc w:val="center"/>
              <w:rPr>
                <w:rFonts w:eastAsia="Calibri"/>
                <w:szCs w:val="22"/>
              </w:rPr>
            </w:pPr>
            <w:r w:rsidRPr="00A33B90">
              <w:rPr>
                <w:rFonts w:eastAsia="Calibri"/>
                <w:szCs w:val="22"/>
              </w:rPr>
              <w:t>-</w:t>
            </w:r>
          </w:p>
        </w:tc>
      </w:tr>
      <w:tr w:rsidR="008433E0" w:rsidRPr="00A33B90" w14:paraId="3046A4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6BAFC0" w14:textId="77777777" w:rsidR="008433E0" w:rsidRPr="00A33B90"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420FE5" w14:textId="37B2CD87" w:rsidR="008433E0" w:rsidRPr="00A33B90" w:rsidRDefault="008433E0" w:rsidP="008433E0">
            <w:pPr>
              <w:rPr>
                <w:rFonts w:eastAsia="Calibri"/>
                <w:szCs w:val="22"/>
              </w:rPr>
            </w:pPr>
            <w:r w:rsidRPr="00A33B90">
              <w:rPr>
                <w:rFonts w:eastAsia="Calibri"/>
                <w:szCs w:val="22"/>
              </w:rPr>
              <w:t>KUSV21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68B869" w14:textId="0FE6BD44" w:rsidR="008433E0" w:rsidRPr="00A33B90" w:rsidRDefault="008433E0" w:rsidP="008433E0">
            <w:pPr>
              <w:rPr>
                <w:rFonts w:eastAsia="Calibri"/>
                <w:szCs w:val="22"/>
              </w:rPr>
            </w:pPr>
            <w:r w:rsidRPr="00A33B90">
              <w:rPr>
                <w:rFonts w:eastAsia="Calibri"/>
                <w:szCs w:val="22"/>
              </w:rPr>
              <w:t xml:space="preserve">Privažiuojamasis kelias prie gyvenamųjų namų </w:t>
            </w:r>
            <w:proofErr w:type="spellStart"/>
            <w:r w:rsidRPr="00A33B90">
              <w:rPr>
                <w:rFonts w:eastAsia="Calibri"/>
                <w:szCs w:val="22"/>
              </w:rPr>
              <w:t>Pakeršių</w:t>
            </w:r>
            <w:proofErr w:type="spellEnd"/>
            <w:r w:rsidRPr="00A33B90">
              <w:rPr>
                <w:rFonts w:eastAsia="Calibri"/>
                <w:szCs w:val="22"/>
              </w:rPr>
              <w:t xml:space="preserve"> k. nuo kelio Nr. KUSV290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77540F" w14:textId="33657310" w:rsidR="008433E0" w:rsidRPr="00A33B90" w:rsidRDefault="008433E0" w:rsidP="008433E0">
            <w:pPr>
              <w:jc w:val="right"/>
              <w:rPr>
                <w:rFonts w:eastAsia="Calibri"/>
                <w:szCs w:val="22"/>
              </w:rPr>
            </w:pPr>
            <w:r w:rsidRPr="00A33B9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09AF7" w14:textId="3D8189E8"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5D590" w14:textId="2DF6AD1A" w:rsidR="008433E0" w:rsidRPr="00A33B90" w:rsidRDefault="008433E0" w:rsidP="008433E0">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EDB5E" w14:textId="3338E257" w:rsidR="008433E0" w:rsidRPr="00A33B90" w:rsidRDefault="008433E0" w:rsidP="008433E0">
            <w:pPr>
              <w:jc w:val="right"/>
              <w:rPr>
                <w:rFonts w:eastAsia="Calibri"/>
                <w:szCs w:val="22"/>
              </w:rPr>
            </w:pPr>
            <w:r w:rsidRPr="00A33B9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267E9" w14:textId="1E566020" w:rsidR="008433E0" w:rsidRPr="00A33B90" w:rsidRDefault="008433E0" w:rsidP="008433E0">
            <w:pPr>
              <w:jc w:val="center"/>
              <w:rPr>
                <w:rFonts w:eastAsia="Calibri"/>
                <w:szCs w:val="22"/>
              </w:rPr>
            </w:pPr>
            <w:proofErr w:type="spellStart"/>
            <w:r w:rsidRPr="00A33B90">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C9296A" w14:textId="41BD65AF" w:rsidR="008433E0" w:rsidRPr="00A33B90" w:rsidRDefault="008433E0" w:rsidP="008433E0">
            <w:pPr>
              <w:jc w:val="center"/>
              <w:rPr>
                <w:rFonts w:eastAsia="Calibri"/>
                <w:szCs w:val="22"/>
              </w:rPr>
            </w:pPr>
            <w:r w:rsidRPr="00A33B90">
              <w:rPr>
                <w:rFonts w:eastAsia="Calibri"/>
                <w:szCs w:val="22"/>
              </w:rPr>
              <w:t>4400-6450-6865</w:t>
            </w:r>
          </w:p>
        </w:tc>
      </w:tr>
      <w:tr w:rsidR="008433E0" w:rsidRPr="00A249FC" w14:paraId="758679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15E017"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42A899" w14:textId="117CE726" w:rsidR="008433E0" w:rsidRPr="00A249FC" w:rsidRDefault="008433E0" w:rsidP="008433E0">
            <w:pPr>
              <w:rPr>
                <w:rFonts w:eastAsia="Calibri"/>
                <w:szCs w:val="22"/>
              </w:rPr>
            </w:pPr>
            <w:r w:rsidRPr="00A249FC">
              <w:rPr>
                <w:rFonts w:eastAsia="Calibri"/>
                <w:szCs w:val="22"/>
              </w:rPr>
              <w:t>KUSV25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4AD20C" w14:textId="771E634A" w:rsidR="008433E0" w:rsidRPr="00A249FC" w:rsidRDefault="008433E0" w:rsidP="008433E0">
            <w:pPr>
              <w:rPr>
                <w:rFonts w:eastAsia="Calibri"/>
                <w:szCs w:val="22"/>
              </w:rPr>
            </w:pPr>
            <w:r w:rsidRPr="00A249FC">
              <w:rPr>
                <w:rFonts w:eastAsia="Calibri"/>
                <w:szCs w:val="22"/>
              </w:rPr>
              <w:t>Pravažiuojamasis kelias nuo kelio Nr. ku48 iki kelio Nr. KUSV291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68CF62" w14:textId="5897BA76" w:rsidR="008433E0" w:rsidRPr="00A249FC" w:rsidRDefault="008433E0" w:rsidP="008433E0">
            <w:pPr>
              <w:jc w:val="right"/>
              <w:rPr>
                <w:rFonts w:eastAsia="Calibri"/>
                <w:szCs w:val="22"/>
              </w:rPr>
            </w:pPr>
            <w:r w:rsidRPr="00A249FC">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89ED7" w14:textId="5B3AD160" w:rsidR="008433E0" w:rsidRPr="00A249FC" w:rsidRDefault="008433E0" w:rsidP="008433E0">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29FCE" w14:textId="7DD4679A" w:rsidR="008433E0" w:rsidRPr="00A249FC" w:rsidRDefault="008433E0" w:rsidP="008433E0">
            <w:pPr>
              <w:jc w:val="right"/>
              <w:rPr>
                <w:rFonts w:eastAsia="Calibri"/>
                <w:szCs w:val="22"/>
              </w:rPr>
            </w:pPr>
            <w:r w:rsidRPr="00A249FC">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98BDC" w14:textId="47969F4F" w:rsidR="008433E0" w:rsidRPr="00A249FC" w:rsidRDefault="008433E0" w:rsidP="008433E0">
            <w:pPr>
              <w:jc w:val="right"/>
              <w:rPr>
                <w:rFonts w:eastAsia="Calibri"/>
                <w:szCs w:val="22"/>
              </w:rPr>
            </w:pPr>
            <w:r w:rsidRPr="00A249FC">
              <w:rPr>
                <w:rFonts w:eastAsia="Calibri"/>
                <w:szCs w:val="22"/>
              </w:rPr>
              <w:t>426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75195" w14:textId="27C25C97" w:rsidR="008433E0" w:rsidRPr="00A249FC" w:rsidRDefault="008433E0" w:rsidP="008433E0">
            <w:pPr>
              <w:jc w:val="center"/>
              <w:rPr>
                <w:rFonts w:eastAsia="Calibri"/>
                <w:szCs w:val="22"/>
              </w:rPr>
            </w:pPr>
            <w:proofErr w:type="spellStart"/>
            <w:r w:rsidRPr="00A249F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E1B917" w14:textId="11D2ED30" w:rsidR="008433E0" w:rsidRPr="00A249FC" w:rsidRDefault="008433E0" w:rsidP="008433E0">
            <w:pPr>
              <w:jc w:val="center"/>
              <w:rPr>
                <w:rFonts w:eastAsia="Calibri"/>
                <w:szCs w:val="22"/>
              </w:rPr>
            </w:pPr>
            <w:r w:rsidRPr="00A249FC">
              <w:rPr>
                <w:rFonts w:eastAsia="Calibri"/>
                <w:szCs w:val="22"/>
              </w:rPr>
              <w:t>4400-6450-6876</w:t>
            </w:r>
          </w:p>
        </w:tc>
      </w:tr>
      <w:tr w:rsidR="008433E0" w:rsidRPr="00A249FC" w14:paraId="23EE88B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FA99A4"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E4F408" w14:textId="71693992" w:rsidR="008433E0" w:rsidRPr="00A249FC" w:rsidRDefault="008433E0" w:rsidP="008433E0">
            <w:pPr>
              <w:rPr>
                <w:rFonts w:eastAsia="Calibri"/>
                <w:szCs w:val="22"/>
              </w:rPr>
            </w:pPr>
            <w:r w:rsidRPr="003704A8">
              <w:rPr>
                <w:rFonts w:eastAsia="Calibri"/>
                <w:szCs w:val="22"/>
              </w:rPr>
              <w:t>KUSV27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72AD60" w14:textId="658FDDA1" w:rsidR="008433E0" w:rsidRPr="00A249FC" w:rsidRDefault="008433E0" w:rsidP="008433E0">
            <w:pPr>
              <w:rPr>
                <w:rFonts w:eastAsia="Calibri"/>
                <w:szCs w:val="22"/>
              </w:rPr>
            </w:pPr>
            <w:r w:rsidRPr="003704A8">
              <w:rPr>
                <w:rFonts w:eastAsia="Calibri"/>
                <w:szCs w:val="22"/>
              </w:rPr>
              <w:t>Privažiuojamasis kelias prie gyvenamųjų namų Vargulių k. nuo kelio Nr. ku47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7206E0" w14:textId="514DBF4D" w:rsidR="008433E0" w:rsidRPr="00A249FC" w:rsidRDefault="008433E0" w:rsidP="008433E0">
            <w:pPr>
              <w:jc w:val="right"/>
              <w:rPr>
                <w:rFonts w:eastAsia="Calibri"/>
                <w:szCs w:val="22"/>
              </w:rPr>
            </w:pPr>
            <w:r w:rsidRPr="003704A8">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EB8C1" w14:textId="4E54F068"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2CE35" w14:textId="7477158D"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D981A" w14:textId="0A6A4F63" w:rsidR="008433E0" w:rsidRPr="00A249FC" w:rsidRDefault="008433E0" w:rsidP="008433E0">
            <w:pPr>
              <w:jc w:val="right"/>
              <w:rPr>
                <w:rFonts w:eastAsia="Calibri"/>
                <w:szCs w:val="22"/>
              </w:rPr>
            </w:pPr>
            <w:r w:rsidRPr="003704A8">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0F6E9" w14:textId="279E1170"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7D1DD6" w14:textId="53B3CC97" w:rsidR="008433E0" w:rsidRPr="00A249FC" w:rsidRDefault="008433E0" w:rsidP="008433E0">
            <w:pPr>
              <w:jc w:val="center"/>
              <w:rPr>
                <w:rFonts w:eastAsia="Calibri"/>
                <w:szCs w:val="22"/>
              </w:rPr>
            </w:pPr>
            <w:r w:rsidRPr="003704A8">
              <w:rPr>
                <w:rFonts w:eastAsia="Calibri"/>
                <w:szCs w:val="22"/>
              </w:rPr>
              <w:t>4400-6450-6898</w:t>
            </w:r>
          </w:p>
        </w:tc>
      </w:tr>
      <w:tr w:rsidR="008433E0" w:rsidRPr="00A249FC" w14:paraId="5E8711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008704"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85B73" w14:textId="6674EABF" w:rsidR="008433E0" w:rsidRPr="00A249FC" w:rsidRDefault="008433E0" w:rsidP="008433E0">
            <w:pPr>
              <w:rPr>
                <w:rFonts w:eastAsia="Calibri"/>
                <w:szCs w:val="22"/>
              </w:rPr>
            </w:pPr>
            <w:r w:rsidRPr="003704A8">
              <w:rPr>
                <w:rFonts w:eastAsia="Calibri"/>
                <w:szCs w:val="22"/>
              </w:rPr>
              <w:t>KUSV44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E9310E" w14:textId="7BD7D8A6" w:rsidR="008433E0" w:rsidRPr="00A249FC" w:rsidRDefault="008433E0" w:rsidP="008433E0">
            <w:pPr>
              <w:rPr>
                <w:rFonts w:eastAsia="Calibri"/>
                <w:szCs w:val="22"/>
              </w:rPr>
            </w:pPr>
            <w:r w:rsidRPr="003704A8">
              <w:rPr>
                <w:rFonts w:eastAsia="Calibri"/>
                <w:szCs w:val="22"/>
              </w:rPr>
              <w:t>Privažiuojamasis kelias prie Trakinių piliakalnio nuo kelio Nr. ku33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0BBD9A" w14:textId="56EDBB25" w:rsidR="008433E0" w:rsidRPr="00A249FC" w:rsidRDefault="008433E0" w:rsidP="008433E0">
            <w:pPr>
              <w:jc w:val="right"/>
              <w:rPr>
                <w:rFonts w:eastAsia="Calibri"/>
                <w:szCs w:val="22"/>
              </w:rPr>
            </w:pPr>
            <w:r w:rsidRPr="003704A8">
              <w:rPr>
                <w:rFonts w:eastAsia="Calibri"/>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9CC7" w14:textId="7483BF70"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459" w14:textId="1F3BF190"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6CF1" w14:textId="25A43E59" w:rsidR="008433E0" w:rsidRPr="00A249FC" w:rsidRDefault="008433E0" w:rsidP="008433E0">
            <w:pPr>
              <w:jc w:val="right"/>
              <w:rPr>
                <w:rFonts w:eastAsia="Calibri"/>
                <w:szCs w:val="22"/>
              </w:rPr>
            </w:pPr>
            <w:r w:rsidRPr="003704A8">
              <w:rPr>
                <w:rFonts w:eastAsia="Calibri"/>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A45BF" w14:textId="6380C08F"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E29551" w14:textId="7C75513D" w:rsidR="008433E0" w:rsidRPr="00A249FC" w:rsidRDefault="008433E0" w:rsidP="008433E0">
            <w:pPr>
              <w:jc w:val="center"/>
              <w:rPr>
                <w:rFonts w:eastAsia="Calibri"/>
                <w:szCs w:val="22"/>
              </w:rPr>
            </w:pPr>
            <w:r w:rsidRPr="003704A8">
              <w:rPr>
                <w:rFonts w:eastAsia="Calibri"/>
                <w:szCs w:val="22"/>
              </w:rPr>
              <w:t>4400-6558-9611</w:t>
            </w:r>
          </w:p>
        </w:tc>
      </w:tr>
      <w:tr w:rsidR="008433E0" w:rsidRPr="00A249FC" w14:paraId="12583E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BB1E3A"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839CBD" w14:textId="7F89ECFA" w:rsidR="008433E0" w:rsidRPr="00A249FC" w:rsidRDefault="008433E0" w:rsidP="008433E0">
            <w:pPr>
              <w:rPr>
                <w:rFonts w:eastAsia="Calibri"/>
                <w:szCs w:val="22"/>
              </w:rPr>
            </w:pPr>
            <w:r w:rsidRPr="003704A8">
              <w:rPr>
                <w:rFonts w:eastAsia="Calibri"/>
                <w:szCs w:val="22"/>
              </w:rPr>
              <w:t>KUSV45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2100A9" w14:textId="03E3E6E5" w:rsidR="008433E0" w:rsidRPr="00A249FC" w:rsidRDefault="008433E0" w:rsidP="008433E0">
            <w:pPr>
              <w:rPr>
                <w:rFonts w:eastAsia="Calibri"/>
                <w:szCs w:val="22"/>
              </w:rPr>
            </w:pPr>
            <w:r w:rsidRPr="003704A8">
              <w:rPr>
                <w:rFonts w:eastAsia="Calibri"/>
                <w:szCs w:val="22"/>
              </w:rPr>
              <w:t xml:space="preserve">Privažiuojamasis kelias prie gyvenamųjų namų </w:t>
            </w:r>
            <w:proofErr w:type="spellStart"/>
            <w:r w:rsidRPr="003704A8">
              <w:rPr>
                <w:rFonts w:eastAsia="Calibri"/>
                <w:szCs w:val="22"/>
              </w:rPr>
              <w:t>Kurklelių</w:t>
            </w:r>
            <w:proofErr w:type="spellEnd"/>
            <w:r w:rsidRPr="003704A8">
              <w:rPr>
                <w:rFonts w:eastAsia="Calibri"/>
                <w:szCs w:val="22"/>
              </w:rPr>
              <w:t xml:space="preserve"> k. nuo kelio Nr. ku8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2332EE" w14:textId="5E03A221" w:rsidR="008433E0" w:rsidRPr="00A249FC" w:rsidRDefault="008433E0" w:rsidP="008433E0">
            <w:pPr>
              <w:jc w:val="right"/>
              <w:rPr>
                <w:rFonts w:eastAsia="Calibri"/>
                <w:szCs w:val="22"/>
              </w:rPr>
            </w:pPr>
            <w:r w:rsidRPr="003704A8">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59EA4" w14:textId="73AC5700"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3CCAC" w14:textId="5519830C" w:rsidR="008433E0" w:rsidRPr="00A249FC" w:rsidRDefault="008433E0" w:rsidP="008433E0">
            <w:pPr>
              <w:jc w:val="right"/>
              <w:rPr>
                <w:rFonts w:eastAsia="Calibri"/>
                <w:szCs w:val="22"/>
              </w:rPr>
            </w:pPr>
            <w:r w:rsidRPr="003704A8">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CD2F" w14:textId="00ACB4FD" w:rsidR="008433E0" w:rsidRPr="00A249FC" w:rsidRDefault="008433E0" w:rsidP="008433E0">
            <w:pPr>
              <w:jc w:val="right"/>
              <w:rPr>
                <w:rFonts w:eastAsia="Calibri"/>
                <w:szCs w:val="22"/>
              </w:rPr>
            </w:pPr>
            <w:r w:rsidRPr="003704A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50BB" w14:textId="516D059D"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48C271" w14:textId="07DD42C9" w:rsidR="008433E0" w:rsidRPr="00A249FC" w:rsidRDefault="008433E0" w:rsidP="008433E0">
            <w:pPr>
              <w:jc w:val="center"/>
              <w:rPr>
                <w:rFonts w:eastAsia="Calibri"/>
                <w:szCs w:val="22"/>
              </w:rPr>
            </w:pPr>
            <w:r w:rsidRPr="003704A8">
              <w:rPr>
                <w:rFonts w:eastAsia="Calibri"/>
                <w:szCs w:val="22"/>
              </w:rPr>
              <w:t>4400-6558-9677</w:t>
            </w:r>
          </w:p>
        </w:tc>
      </w:tr>
      <w:tr w:rsidR="008433E0" w:rsidRPr="00A249FC" w14:paraId="0F09E0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6FBD7B"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C50FCA" w14:textId="1B8BDBF2" w:rsidR="008433E0" w:rsidRPr="00A249FC" w:rsidRDefault="008433E0" w:rsidP="008433E0">
            <w:pPr>
              <w:rPr>
                <w:rFonts w:eastAsia="Calibri"/>
                <w:szCs w:val="22"/>
              </w:rPr>
            </w:pPr>
            <w:r w:rsidRPr="003704A8">
              <w:rPr>
                <w:rFonts w:eastAsia="Calibri"/>
                <w:szCs w:val="22"/>
              </w:rPr>
              <w:t>KUSV51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FBBF1B" w14:textId="09F31AA3" w:rsidR="008433E0" w:rsidRPr="00A249FC" w:rsidRDefault="008433E0" w:rsidP="008433E0">
            <w:pPr>
              <w:rPr>
                <w:rFonts w:eastAsia="Calibri"/>
                <w:szCs w:val="22"/>
              </w:rPr>
            </w:pPr>
            <w:r w:rsidRPr="003704A8">
              <w:rPr>
                <w:rFonts w:eastAsia="Calibri"/>
                <w:szCs w:val="22"/>
              </w:rPr>
              <w:t xml:space="preserve">Privažiuojamasis kelias prie gyvenamųjų namų </w:t>
            </w:r>
            <w:proofErr w:type="spellStart"/>
            <w:r w:rsidRPr="003704A8">
              <w:rPr>
                <w:rFonts w:eastAsia="Calibri"/>
                <w:szCs w:val="22"/>
              </w:rPr>
              <w:t>Didžiakaimio</w:t>
            </w:r>
            <w:proofErr w:type="spellEnd"/>
            <w:r w:rsidRPr="003704A8">
              <w:rPr>
                <w:rFonts w:eastAsia="Calibri"/>
                <w:szCs w:val="22"/>
              </w:rPr>
              <w:t xml:space="preserve">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F3910" w14:textId="2C07CFDE" w:rsidR="008433E0" w:rsidRPr="00A249FC" w:rsidRDefault="008433E0" w:rsidP="008433E0">
            <w:pPr>
              <w:jc w:val="right"/>
              <w:rPr>
                <w:rFonts w:eastAsia="Calibri"/>
                <w:szCs w:val="22"/>
              </w:rPr>
            </w:pPr>
            <w:r w:rsidRPr="003704A8">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CF4E0" w14:textId="19FE3D72"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B1BF5" w14:textId="03D555C6"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C2CAB" w14:textId="30F86629" w:rsidR="008433E0" w:rsidRPr="00A249FC" w:rsidRDefault="008433E0" w:rsidP="008433E0">
            <w:pPr>
              <w:jc w:val="right"/>
              <w:rPr>
                <w:rFonts w:eastAsia="Calibri"/>
                <w:szCs w:val="22"/>
              </w:rPr>
            </w:pPr>
            <w:r w:rsidRPr="003704A8">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6B79" w14:textId="329ADFA9"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29C225" w14:textId="143A925A" w:rsidR="008433E0" w:rsidRPr="00A249FC" w:rsidRDefault="008433E0" w:rsidP="008433E0">
            <w:pPr>
              <w:jc w:val="center"/>
              <w:rPr>
                <w:rFonts w:eastAsia="Calibri"/>
                <w:szCs w:val="22"/>
              </w:rPr>
            </w:pPr>
            <w:r w:rsidRPr="003704A8">
              <w:rPr>
                <w:rFonts w:eastAsia="Calibri"/>
                <w:szCs w:val="22"/>
              </w:rPr>
              <w:t>-</w:t>
            </w:r>
          </w:p>
        </w:tc>
      </w:tr>
      <w:tr w:rsidR="008433E0" w:rsidRPr="00A249FC" w14:paraId="54BFD8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EFDD05"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FECEDF" w14:textId="685A4F2A" w:rsidR="008433E0" w:rsidRPr="00A249FC" w:rsidRDefault="008433E0" w:rsidP="008433E0">
            <w:pPr>
              <w:rPr>
                <w:rFonts w:eastAsia="Calibri"/>
                <w:szCs w:val="22"/>
              </w:rPr>
            </w:pPr>
            <w:r w:rsidRPr="003704A8">
              <w:rPr>
                <w:rFonts w:eastAsia="Calibri"/>
                <w:szCs w:val="22"/>
              </w:rPr>
              <w:t>KUSV58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533AD8" w14:textId="5AB18436" w:rsidR="008433E0" w:rsidRPr="00A249FC" w:rsidRDefault="008433E0" w:rsidP="008433E0">
            <w:pPr>
              <w:rPr>
                <w:rFonts w:eastAsia="Calibri"/>
                <w:szCs w:val="22"/>
              </w:rPr>
            </w:pPr>
            <w:r w:rsidRPr="003704A8">
              <w:rPr>
                <w:rFonts w:eastAsia="Calibri"/>
                <w:szCs w:val="22"/>
              </w:rPr>
              <w:t xml:space="preserve">Privažiuojamasis kelias prie gyvenamųjų namų </w:t>
            </w:r>
            <w:proofErr w:type="spellStart"/>
            <w:r w:rsidRPr="003704A8">
              <w:rPr>
                <w:rFonts w:eastAsia="Calibri"/>
                <w:szCs w:val="22"/>
              </w:rPr>
              <w:t>Dragaudžių</w:t>
            </w:r>
            <w:proofErr w:type="spellEnd"/>
            <w:r w:rsidRPr="003704A8">
              <w:rPr>
                <w:rFonts w:eastAsia="Calibri"/>
                <w:szCs w:val="22"/>
              </w:rPr>
              <w:t xml:space="preserve">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0557CC" w14:textId="4DA5078E" w:rsidR="008433E0" w:rsidRPr="00A249FC" w:rsidRDefault="008433E0" w:rsidP="008433E0">
            <w:pPr>
              <w:jc w:val="right"/>
              <w:rPr>
                <w:rFonts w:eastAsia="Calibri"/>
                <w:szCs w:val="22"/>
              </w:rPr>
            </w:pPr>
            <w:r w:rsidRPr="003704A8">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F32C" w14:textId="0D09E491"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E8C18" w14:textId="395C9FB4"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3588" w14:textId="6B6604D9" w:rsidR="008433E0" w:rsidRPr="00A249FC" w:rsidRDefault="008433E0" w:rsidP="008433E0">
            <w:pPr>
              <w:jc w:val="right"/>
              <w:rPr>
                <w:rFonts w:eastAsia="Calibri"/>
                <w:szCs w:val="22"/>
              </w:rPr>
            </w:pPr>
            <w:r w:rsidRPr="003704A8">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F80D0" w14:textId="5AA23431"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0DA6AC" w14:textId="2615AB09" w:rsidR="008433E0" w:rsidRPr="00A249FC" w:rsidRDefault="008433E0" w:rsidP="008433E0">
            <w:pPr>
              <w:jc w:val="center"/>
              <w:rPr>
                <w:rFonts w:eastAsia="Calibri"/>
                <w:szCs w:val="22"/>
              </w:rPr>
            </w:pPr>
            <w:r w:rsidRPr="003704A8">
              <w:rPr>
                <w:rFonts w:eastAsia="Calibri"/>
                <w:szCs w:val="22"/>
              </w:rPr>
              <w:t>4400-6450-6887</w:t>
            </w:r>
          </w:p>
        </w:tc>
      </w:tr>
      <w:tr w:rsidR="008433E0" w:rsidRPr="00A249FC" w14:paraId="0B18B2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EADD12"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D287" w14:textId="05D7304E" w:rsidR="008433E0" w:rsidRPr="00A249FC" w:rsidRDefault="008433E0" w:rsidP="008433E0">
            <w:pPr>
              <w:rPr>
                <w:rFonts w:eastAsia="Calibri"/>
                <w:szCs w:val="22"/>
              </w:rPr>
            </w:pPr>
            <w:r w:rsidRPr="003704A8">
              <w:rPr>
                <w:rFonts w:eastAsia="Calibri"/>
                <w:szCs w:val="22"/>
              </w:rPr>
              <w:t>KUSV88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AC80D4" w14:textId="5649C24B" w:rsidR="008433E0" w:rsidRPr="00A249FC" w:rsidRDefault="008433E0" w:rsidP="008433E0">
            <w:pPr>
              <w:rPr>
                <w:rFonts w:eastAsia="Calibri"/>
                <w:szCs w:val="22"/>
              </w:rPr>
            </w:pPr>
            <w:r w:rsidRPr="003704A8">
              <w:rPr>
                <w:rFonts w:eastAsia="Calibri"/>
                <w:szCs w:val="22"/>
              </w:rPr>
              <w:t xml:space="preserve">Privažiuojamasis kelias prie </w:t>
            </w:r>
            <w:proofErr w:type="spellStart"/>
            <w:r w:rsidRPr="003704A8">
              <w:rPr>
                <w:rFonts w:eastAsia="Calibri"/>
                <w:szCs w:val="22"/>
              </w:rPr>
              <w:t>Pagojės</w:t>
            </w:r>
            <w:proofErr w:type="spellEnd"/>
            <w:r w:rsidRPr="003704A8">
              <w:rPr>
                <w:rFonts w:eastAsia="Calibri"/>
                <w:szCs w:val="22"/>
              </w:rPr>
              <w:t xml:space="preserve"> vs. nuo kelio Nr. ku2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D6FB30" w14:textId="7A8891B3" w:rsidR="008433E0" w:rsidRPr="00A249FC" w:rsidRDefault="008433E0" w:rsidP="008433E0">
            <w:pPr>
              <w:jc w:val="right"/>
              <w:rPr>
                <w:rFonts w:eastAsia="Calibri"/>
                <w:szCs w:val="22"/>
              </w:rPr>
            </w:pPr>
            <w:r w:rsidRPr="003704A8">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F46CA" w14:textId="1A9EB851"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B91DE" w14:textId="010AB31A"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7CD5D" w14:textId="292FEB1C" w:rsidR="008433E0" w:rsidRPr="00A249FC" w:rsidRDefault="008433E0" w:rsidP="008433E0">
            <w:pPr>
              <w:jc w:val="right"/>
              <w:rPr>
                <w:rFonts w:eastAsia="Calibri"/>
                <w:szCs w:val="22"/>
              </w:rPr>
            </w:pPr>
            <w:r w:rsidRPr="003704A8">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E28DA" w14:textId="030720A2"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E1F249" w14:textId="78E07E7C" w:rsidR="008433E0" w:rsidRPr="00A249FC" w:rsidRDefault="008433E0" w:rsidP="008433E0">
            <w:pPr>
              <w:jc w:val="center"/>
              <w:rPr>
                <w:rFonts w:eastAsia="Calibri"/>
                <w:szCs w:val="22"/>
              </w:rPr>
            </w:pPr>
            <w:r w:rsidRPr="003704A8">
              <w:rPr>
                <w:rFonts w:eastAsia="Calibri"/>
                <w:szCs w:val="22"/>
              </w:rPr>
              <w:t>-</w:t>
            </w:r>
          </w:p>
        </w:tc>
      </w:tr>
      <w:tr w:rsidR="008433E0" w:rsidRPr="00A249FC" w14:paraId="5643B7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75C2F9"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C5AC64" w14:textId="4950421A" w:rsidR="008433E0" w:rsidRPr="00A249FC" w:rsidRDefault="008433E0" w:rsidP="008433E0">
            <w:pPr>
              <w:rPr>
                <w:rFonts w:eastAsia="Calibri"/>
                <w:szCs w:val="22"/>
              </w:rPr>
            </w:pPr>
            <w:r w:rsidRPr="003704A8">
              <w:rPr>
                <w:rFonts w:eastAsia="Calibri"/>
                <w:szCs w:val="22"/>
              </w:rPr>
              <w:t>KUSV92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733B50" w14:textId="7CC905BB" w:rsidR="008433E0" w:rsidRPr="00A249FC" w:rsidRDefault="008433E0" w:rsidP="008433E0">
            <w:pPr>
              <w:rPr>
                <w:rFonts w:eastAsia="Calibri"/>
                <w:szCs w:val="22"/>
              </w:rPr>
            </w:pPr>
            <w:r w:rsidRPr="003704A8">
              <w:rPr>
                <w:rFonts w:eastAsia="Calibri"/>
                <w:szCs w:val="22"/>
              </w:rPr>
              <w:t xml:space="preserve">Privažiuojamasis kelias prie gyvenamųjų namų </w:t>
            </w:r>
            <w:proofErr w:type="spellStart"/>
            <w:r w:rsidRPr="003704A8">
              <w:rPr>
                <w:rFonts w:eastAsia="Calibri"/>
                <w:szCs w:val="22"/>
              </w:rPr>
              <w:t>Padvarninkų</w:t>
            </w:r>
            <w:proofErr w:type="spellEnd"/>
            <w:r w:rsidRPr="003704A8">
              <w:rPr>
                <w:rFonts w:eastAsia="Calibri"/>
                <w:szCs w:val="22"/>
              </w:rPr>
              <w:t xml:space="preserve">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B754BD" w14:textId="2A6F2D67" w:rsidR="008433E0" w:rsidRPr="00A249FC" w:rsidRDefault="008433E0" w:rsidP="008433E0">
            <w:pPr>
              <w:jc w:val="right"/>
              <w:rPr>
                <w:rFonts w:eastAsia="Calibri"/>
                <w:szCs w:val="22"/>
              </w:rPr>
            </w:pPr>
            <w:r w:rsidRPr="003704A8">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AA70F" w14:textId="1B5861F5" w:rsidR="008433E0" w:rsidRPr="00A249FC" w:rsidRDefault="008433E0" w:rsidP="008433E0">
            <w:pPr>
              <w:jc w:val="right"/>
              <w:rPr>
                <w:rFonts w:eastAsia="Calibri"/>
                <w:szCs w:val="22"/>
              </w:rPr>
            </w:pPr>
            <w:r w:rsidRPr="003704A8">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7C077" w14:textId="6D451803" w:rsidR="008433E0" w:rsidRPr="00A249FC" w:rsidRDefault="008433E0" w:rsidP="008433E0">
            <w:pPr>
              <w:jc w:val="right"/>
              <w:rPr>
                <w:rFonts w:eastAsia="Calibri"/>
                <w:szCs w:val="22"/>
              </w:rPr>
            </w:pPr>
            <w:r w:rsidRPr="003704A8">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F8326" w14:textId="203BF9A7" w:rsidR="008433E0" w:rsidRPr="00A249FC" w:rsidRDefault="008433E0" w:rsidP="008433E0">
            <w:pPr>
              <w:jc w:val="right"/>
              <w:rPr>
                <w:rFonts w:eastAsia="Calibri"/>
                <w:szCs w:val="22"/>
              </w:rPr>
            </w:pPr>
            <w:r w:rsidRPr="003704A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734A0" w14:textId="717BEB83" w:rsidR="008433E0" w:rsidRPr="00A249FC" w:rsidRDefault="008433E0" w:rsidP="008433E0">
            <w:pPr>
              <w:jc w:val="center"/>
              <w:rPr>
                <w:rFonts w:eastAsia="Calibri"/>
                <w:szCs w:val="22"/>
              </w:rPr>
            </w:pPr>
            <w:r w:rsidRPr="003704A8">
              <w:rPr>
                <w:rFonts w:eastAsia="Calibri"/>
                <w:szCs w:val="22"/>
              </w:rPr>
              <w:t xml:space="preserve"> </w:t>
            </w:r>
            <w:proofErr w:type="spellStart"/>
            <w:r w:rsidRPr="003704A8">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1AC6A7" w14:textId="3757B8B5" w:rsidR="008433E0" w:rsidRPr="00A249FC" w:rsidRDefault="008433E0" w:rsidP="008433E0">
            <w:pPr>
              <w:jc w:val="center"/>
              <w:rPr>
                <w:rFonts w:eastAsia="Calibri"/>
                <w:szCs w:val="22"/>
              </w:rPr>
            </w:pPr>
            <w:r w:rsidRPr="003704A8">
              <w:rPr>
                <w:rFonts w:eastAsia="Calibri"/>
                <w:szCs w:val="22"/>
              </w:rPr>
              <w:t>4400-6558-9666</w:t>
            </w:r>
          </w:p>
        </w:tc>
      </w:tr>
      <w:tr w:rsidR="008433E0" w:rsidRPr="00A249FC" w14:paraId="3F8168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D26B60"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6E332A" w14:textId="6459BCC8" w:rsidR="008433E0" w:rsidRPr="00A249FC" w:rsidRDefault="008433E0" w:rsidP="008433E0">
            <w:pPr>
              <w:rPr>
                <w:rFonts w:eastAsia="Calibri"/>
                <w:szCs w:val="22"/>
              </w:rPr>
            </w:pPr>
            <w:r w:rsidRPr="003704A8">
              <w:rPr>
                <w:rFonts w:eastAsia="Calibri"/>
                <w:szCs w:val="22"/>
              </w:rPr>
              <w:t>KUSV105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ADC4AC" w14:textId="231D9FAE" w:rsidR="008433E0" w:rsidRPr="00A249FC" w:rsidRDefault="008433E0" w:rsidP="008433E0">
            <w:pPr>
              <w:rPr>
                <w:rFonts w:eastAsia="Calibri"/>
                <w:szCs w:val="22"/>
              </w:rPr>
            </w:pPr>
            <w:r w:rsidRPr="003704A8">
              <w:rPr>
                <w:rFonts w:eastAsia="Calibri"/>
                <w:szCs w:val="22"/>
              </w:rPr>
              <w:t>Privažiuojamasis kelias prie miško Medinų vs.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5EE255" w14:textId="50565C48" w:rsidR="008433E0" w:rsidRPr="00A249FC" w:rsidRDefault="008433E0" w:rsidP="008433E0">
            <w:pPr>
              <w:jc w:val="right"/>
              <w:rPr>
                <w:rFonts w:eastAsia="Calibri"/>
                <w:szCs w:val="22"/>
              </w:rPr>
            </w:pPr>
            <w:r w:rsidRPr="003704A8">
              <w:rPr>
                <w:rFonts w:eastAsia="Calibri"/>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DCDA4" w14:textId="71D1B77C"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6E2AC" w14:textId="5C078BE5"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2AF03" w14:textId="076240F3" w:rsidR="008433E0" w:rsidRPr="00A249FC" w:rsidRDefault="008433E0" w:rsidP="008433E0">
            <w:pPr>
              <w:jc w:val="right"/>
              <w:rPr>
                <w:rFonts w:eastAsia="Calibri"/>
                <w:szCs w:val="22"/>
              </w:rPr>
            </w:pPr>
            <w:r w:rsidRPr="003704A8">
              <w:rPr>
                <w:rFonts w:eastAsia="Calibri"/>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0C75B" w14:textId="5A23F8C3"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CA98D" w14:textId="13FB4C30" w:rsidR="008433E0" w:rsidRPr="00A249FC" w:rsidRDefault="008433E0" w:rsidP="008433E0">
            <w:pPr>
              <w:jc w:val="center"/>
              <w:rPr>
                <w:rFonts w:eastAsia="Calibri"/>
                <w:szCs w:val="22"/>
              </w:rPr>
            </w:pPr>
            <w:r w:rsidRPr="003704A8">
              <w:rPr>
                <w:rFonts w:eastAsia="Calibri"/>
                <w:szCs w:val="22"/>
              </w:rPr>
              <w:t>4400-6450-6904</w:t>
            </w:r>
          </w:p>
        </w:tc>
      </w:tr>
      <w:tr w:rsidR="008433E0" w:rsidRPr="00A249FC" w14:paraId="59E8D6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96C8D0"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D0D8" w14:textId="52EE28AF" w:rsidR="008433E0" w:rsidRPr="00A249FC" w:rsidRDefault="008433E0" w:rsidP="008433E0">
            <w:pPr>
              <w:rPr>
                <w:rFonts w:eastAsia="Calibri"/>
                <w:szCs w:val="22"/>
              </w:rPr>
            </w:pPr>
            <w:r w:rsidRPr="003704A8">
              <w:rPr>
                <w:rFonts w:eastAsia="Calibri"/>
                <w:szCs w:val="22"/>
              </w:rPr>
              <w:t>KUSV110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32BCEA" w14:textId="0FED88EE" w:rsidR="008433E0" w:rsidRPr="00A249FC" w:rsidRDefault="008433E0" w:rsidP="008433E0">
            <w:pPr>
              <w:rPr>
                <w:rFonts w:eastAsia="Calibri"/>
                <w:szCs w:val="22"/>
              </w:rPr>
            </w:pPr>
            <w:r w:rsidRPr="003704A8">
              <w:rPr>
                <w:rFonts w:eastAsia="Calibri"/>
                <w:szCs w:val="22"/>
              </w:rPr>
              <w:t>Pravažiuojamasis kelias nuo kelio Nr. ku25 iki kelio Nr. ku27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866408" w14:textId="0183ADD6" w:rsidR="008433E0" w:rsidRPr="00A249FC" w:rsidRDefault="008433E0" w:rsidP="008433E0">
            <w:pPr>
              <w:jc w:val="right"/>
              <w:rPr>
                <w:rFonts w:eastAsia="Calibri"/>
                <w:szCs w:val="22"/>
              </w:rPr>
            </w:pPr>
            <w:r w:rsidRPr="003704A8">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846AC" w14:textId="19AFBC26"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BFE10" w14:textId="5AD0FEA3"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E93E3" w14:textId="1FFB6308" w:rsidR="008433E0" w:rsidRPr="00A249FC" w:rsidRDefault="008433E0" w:rsidP="008433E0">
            <w:pPr>
              <w:jc w:val="right"/>
              <w:rPr>
                <w:rFonts w:eastAsia="Calibri"/>
                <w:szCs w:val="22"/>
              </w:rPr>
            </w:pPr>
            <w:r w:rsidRPr="003704A8">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50C6" w14:textId="135EAC46"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835F38" w14:textId="526ECD8E" w:rsidR="008433E0" w:rsidRPr="00A249FC" w:rsidRDefault="008433E0" w:rsidP="008433E0">
            <w:pPr>
              <w:jc w:val="center"/>
              <w:rPr>
                <w:rFonts w:eastAsia="Calibri"/>
                <w:szCs w:val="22"/>
              </w:rPr>
            </w:pPr>
            <w:r w:rsidRPr="003704A8">
              <w:rPr>
                <w:rFonts w:eastAsia="Calibri"/>
                <w:szCs w:val="22"/>
              </w:rPr>
              <w:t>4400-6558-9633</w:t>
            </w:r>
          </w:p>
        </w:tc>
      </w:tr>
      <w:tr w:rsidR="008433E0" w:rsidRPr="00A249FC" w14:paraId="1E94A2E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757525"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1BFCD6" w14:textId="02AF8308" w:rsidR="008433E0" w:rsidRPr="00A249FC" w:rsidRDefault="008433E0" w:rsidP="008433E0">
            <w:pPr>
              <w:rPr>
                <w:rFonts w:eastAsia="Calibri"/>
                <w:szCs w:val="22"/>
              </w:rPr>
            </w:pPr>
            <w:r w:rsidRPr="003704A8">
              <w:rPr>
                <w:rFonts w:eastAsia="Calibri"/>
                <w:szCs w:val="22"/>
              </w:rPr>
              <w:t>KUSV133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BF62E8" w14:textId="69080A59" w:rsidR="008433E0" w:rsidRPr="00A249FC" w:rsidRDefault="008433E0" w:rsidP="008433E0">
            <w:pPr>
              <w:rPr>
                <w:rFonts w:eastAsia="Calibri"/>
                <w:szCs w:val="22"/>
              </w:rPr>
            </w:pPr>
            <w:r w:rsidRPr="003704A8">
              <w:rPr>
                <w:rFonts w:eastAsia="Calibri"/>
                <w:szCs w:val="22"/>
              </w:rPr>
              <w:t>Privažiuojamasis kelias prie gyvenamųjų namų Trakinių k. nuo kelio Nr. ku91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42047F" w14:textId="34B90487" w:rsidR="008433E0" w:rsidRPr="00A249FC" w:rsidRDefault="008433E0" w:rsidP="008433E0">
            <w:pPr>
              <w:jc w:val="right"/>
              <w:rPr>
                <w:rFonts w:eastAsia="Calibri"/>
                <w:szCs w:val="22"/>
              </w:rPr>
            </w:pPr>
            <w:r w:rsidRPr="003704A8">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B3480A" w14:textId="55103E0E"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F988C" w14:textId="2FD4BBFF"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C28CC" w14:textId="310249ED" w:rsidR="008433E0" w:rsidRPr="00A249FC" w:rsidRDefault="008433E0" w:rsidP="008433E0">
            <w:pPr>
              <w:jc w:val="right"/>
              <w:rPr>
                <w:rFonts w:eastAsia="Calibri"/>
                <w:szCs w:val="22"/>
              </w:rPr>
            </w:pPr>
            <w:r w:rsidRPr="003704A8">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5F05A" w14:textId="49B434B5"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428929" w14:textId="1B6BEE4F" w:rsidR="008433E0" w:rsidRPr="00A249FC" w:rsidRDefault="008433E0" w:rsidP="008433E0">
            <w:pPr>
              <w:jc w:val="center"/>
              <w:rPr>
                <w:rFonts w:eastAsia="Calibri"/>
                <w:szCs w:val="22"/>
              </w:rPr>
            </w:pPr>
            <w:r w:rsidRPr="003704A8">
              <w:rPr>
                <w:rFonts w:eastAsia="Calibri"/>
                <w:szCs w:val="22"/>
              </w:rPr>
              <w:t>-</w:t>
            </w:r>
          </w:p>
        </w:tc>
      </w:tr>
      <w:tr w:rsidR="008433E0" w:rsidRPr="00A249FC" w14:paraId="03C592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3ACD9D"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EDB60" w14:textId="61A83C1A" w:rsidR="008433E0" w:rsidRPr="00A249FC" w:rsidRDefault="008433E0" w:rsidP="008433E0">
            <w:pPr>
              <w:rPr>
                <w:rFonts w:eastAsia="Calibri"/>
                <w:szCs w:val="22"/>
              </w:rPr>
            </w:pPr>
            <w:r w:rsidRPr="003704A8">
              <w:rPr>
                <w:rFonts w:eastAsia="Calibri"/>
                <w:szCs w:val="22"/>
              </w:rPr>
              <w:t>KUVS134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62B576" w14:textId="1479A3B5" w:rsidR="008433E0" w:rsidRPr="00A249FC" w:rsidRDefault="008433E0" w:rsidP="008433E0">
            <w:pPr>
              <w:rPr>
                <w:rFonts w:eastAsia="Calibri"/>
                <w:szCs w:val="22"/>
              </w:rPr>
            </w:pPr>
            <w:r w:rsidRPr="003704A8">
              <w:rPr>
                <w:rFonts w:eastAsia="Calibri"/>
                <w:szCs w:val="22"/>
              </w:rPr>
              <w:t>Privažiuojamasis kelias prie gyvenamųjų namų Trakinių k. nuo kelio Nr. ku33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84391" w14:textId="62916A41" w:rsidR="008433E0" w:rsidRPr="00A249FC" w:rsidRDefault="008433E0" w:rsidP="008433E0">
            <w:pPr>
              <w:jc w:val="right"/>
              <w:rPr>
                <w:rFonts w:eastAsia="Calibri"/>
                <w:szCs w:val="22"/>
              </w:rPr>
            </w:pPr>
            <w:r w:rsidRPr="003704A8">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4C108" w14:textId="26361A42" w:rsidR="008433E0" w:rsidRPr="00A249FC" w:rsidRDefault="008433E0" w:rsidP="008433E0">
            <w:pPr>
              <w:jc w:val="right"/>
              <w:rPr>
                <w:rFonts w:eastAsia="Calibri"/>
                <w:szCs w:val="22"/>
              </w:rPr>
            </w:pPr>
            <w:r w:rsidRPr="003704A8">
              <w:rPr>
                <w:rFonts w:eastAsia="Calibri"/>
                <w:bCs/>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21F3" w14:textId="2640E39B" w:rsidR="008433E0" w:rsidRPr="00A249FC" w:rsidRDefault="008433E0" w:rsidP="008433E0">
            <w:pPr>
              <w:jc w:val="right"/>
              <w:rPr>
                <w:rFonts w:eastAsia="Calibri"/>
                <w:szCs w:val="22"/>
              </w:rPr>
            </w:pPr>
            <w:r w:rsidRPr="003704A8">
              <w:rPr>
                <w:rFonts w:eastAsia="Calibri"/>
                <w:bCs/>
                <w:szCs w:val="22"/>
              </w:rPr>
              <w:t>429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6382" w14:textId="1C116C1F" w:rsidR="008433E0" w:rsidRPr="00A249FC" w:rsidRDefault="008433E0" w:rsidP="008433E0">
            <w:pPr>
              <w:jc w:val="right"/>
              <w:rPr>
                <w:rFonts w:eastAsia="Calibri"/>
                <w:szCs w:val="22"/>
              </w:rPr>
            </w:pPr>
            <w:r w:rsidRPr="003704A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525C" w14:textId="0142C20E" w:rsidR="008433E0" w:rsidRPr="00A249FC" w:rsidRDefault="008433E0" w:rsidP="008433E0">
            <w:pPr>
              <w:jc w:val="center"/>
              <w:rPr>
                <w:rFonts w:eastAsia="Calibri"/>
                <w:szCs w:val="22"/>
              </w:rPr>
            </w:pPr>
            <w:proofErr w:type="spellStart"/>
            <w:r w:rsidRPr="003704A8">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036EFC" w14:textId="27888750" w:rsidR="008433E0" w:rsidRPr="00A249FC" w:rsidRDefault="008433E0" w:rsidP="008433E0">
            <w:pPr>
              <w:jc w:val="center"/>
              <w:rPr>
                <w:rFonts w:eastAsia="Calibri"/>
                <w:szCs w:val="22"/>
              </w:rPr>
            </w:pPr>
            <w:r w:rsidRPr="003704A8">
              <w:rPr>
                <w:rFonts w:eastAsia="Calibri"/>
                <w:bCs/>
                <w:szCs w:val="22"/>
              </w:rPr>
              <w:t>4400-6580-2480</w:t>
            </w:r>
          </w:p>
        </w:tc>
      </w:tr>
      <w:tr w:rsidR="008433E0" w:rsidRPr="00A249FC" w14:paraId="79BF75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8050F7" w14:textId="77777777" w:rsidR="008433E0" w:rsidRPr="00A249FC"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EA92" w14:textId="30777C5E" w:rsidR="008433E0" w:rsidRPr="00A249FC" w:rsidRDefault="008433E0" w:rsidP="008433E0">
            <w:pPr>
              <w:rPr>
                <w:rFonts w:eastAsia="Calibri"/>
                <w:szCs w:val="22"/>
              </w:rPr>
            </w:pPr>
            <w:r w:rsidRPr="00A249FC">
              <w:rPr>
                <w:rFonts w:eastAsia="Calibri"/>
                <w:szCs w:val="22"/>
              </w:rPr>
              <w:t>KUSV136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69D0E3" w14:textId="3C5BE460" w:rsidR="008433E0" w:rsidRPr="00A249FC" w:rsidRDefault="008433E0" w:rsidP="008433E0">
            <w:pPr>
              <w:rPr>
                <w:rFonts w:eastAsia="Calibri"/>
                <w:szCs w:val="22"/>
              </w:rPr>
            </w:pPr>
            <w:r w:rsidRPr="00A249FC">
              <w:rPr>
                <w:rFonts w:eastAsia="Calibri"/>
                <w:szCs w:val="22"/>
              </w:rPr>
              <w:t>Privažiuojamasis kelias prie Plaštakos upelio, Plaštakos k. nuo kelio Nr. ku108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7F52E2" w14:textId="557D9904" w:rsidR="008433E0" w:rsidRPr="00A249FC" w:rsidRDefault="008433E0" w:rsidP="008433E0">
            <w:pPr>
              <w:jc w:val="right"/>
              <w:rPr>
                <w:rFonts w:eastAsia="Calibri"/>
                <w:szCs w:val="22"/>
              </w:rPr>
            </w:pPr>
            <w:r w:rsidRPr="00A249FC">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B6758" w14:textId="6EB03624" w:rsidR="008433E0" w:rsidRPr="00A249FC" w:rsidRDefault="008433E0" w:rsidP="008433E0">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5A22" w14:textId="7236DE5B" w:rsidR="008433E0" w:rsidRPr="00A249FC" w:rsidRDefault="008433E0" w:rsidP="008433E0">
            <w:pPr>
              <w:jc w:val="right"/>
              <w:rPr>
                <w:rFonts w:eastAsia="Calibri"/>
                <w:szCs w:val="22"/>
              </w:rPr>
            </w:pPr>
            <w:r w:rsidRPr="00A249FC">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A8E9" w14:textId="34B791B7" w:rsidR="008433E0" w:rsidRPr="00A249FC" w:rsidRDefault="008433E0" w:rsidP="008433E0">
            <w:pPr>
              <w:jc w:val="right"/>
              <w:rPr>
                <w:rFonts w:eastAsia="Calibri"/>
                <w:strike/>
                <w:szCs w:val="22"/>
              </w:rPr>
            </w:pPr>
            <w:r w:rsidRPr="00A249F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554" w14:textId="09C59F90" w:rsidR="008433E0" w:rsidRPr="00A249FC" w:rsidRDefault="008433E0" w:rsidP="008433E0">
            <w:pPr>
              <w:jc w:val="center"/>
              <w:rPr>
                <w:rFonts w:eastAsia="Calibri"/>
                <w:szCs w:val="22"/>
              </w:rPr>
            </w:pPr>
            <w:proofErr w:type="spellStart"/>
            <w:r w:rsidRPr="00A249F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26B375" w14:textId="419E9A15" w:rsidR="008433E0" w:rsidRPr="00A249FC" w:rsidRDefault="008433E0" w:rsidP="008433E0">
            <w:pPr>
              <w:jc w:val="center"/>
              <w:rPr>
                <w:rFonts w:eastAsia="Calibri"/>
                <w:szCs w:val="22"/>
              </w:rPr>
            </w:pPr>
            <w:r w:rsidRPr="00A249FC">
              <w:rPr>
                <w:rFonts w:eastAsia="Calibri"/>
                <w:szCs w:val="22"/>
              </w:rPr>
              <w:t>4400-6458-4416</w:t>
            </w:r>
          </w:p>
        </w:tc>
      </w:tr>
      <w:tr w:rsidR="008433E0" w:rsidRPr="004B1509" w14:paraId="185EF4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0511F3"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E699F" w14:textId="511E6FFE" w:rsidR="008433E0" w:rsidRPr="004B1509" w:rsidRDefault="008433E0" w:rsidP="008433E0">
            <w:pPr>
              <w:rPr>
                <w:rFonts w:eastAsia="Calibri"/>
                <w:szCs w:val="22"/>
              </w:rPr>
            </w:pPr>
            <w:r w:rsidRPr="004B1509">
              <w:rPr>
                <w:rFonts w:eastAsia="Calibri"/>
                <w:szCs w:val="22"/>
              </w:rPr>
              <w:t>KUSV138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76EA81" w14:textId="055DD0A0" w:rsidR="008433E0" w:rsidRPr="004B1509" w:rsidRDefault="008433E0" w:rsidP="008433E0">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Kališkų</w:t>
            </w:r>
            <w:proofErr w:type="spellEnd"/>
            <w:r w:rsidRPr="004B1509">
              <w:rPr>
                <w:rFonts w:eastAsia="Calibri"/>
                <w:szCs w:val="22"/>
              </w:rPr>
              <w:t xml:space="preserve"> k. nuo kelio Nr. ku15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0F2684" w14:textId="1171593A" w:rsidR="008433E0" w:rsidRPr="004B1509" w:rsidRDefault="008433E0" w:rsidP="008433E0">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54CA6" w14:textId="65480EFB" w:rsidR="008433E0" w:rsidRPr="004B1509" w:rsidRDefault="008433E0" w:rsidP="008433E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A6D12" w14:textId="24E1A640" w:rsidR="008433E0" w:rsidRPr="004B1509" w:rsidRDefault="008433E0" w:rsidP="008433E0">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7338A" w14:textId="28FF5D59" w:rsidR="008433E0" w:rsidRPr="004B1509" w:rsidRDefault="008433E0" w:rsidP="008433E0">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11379" w14:textId="6CC119A0" w:rsidR="008433E0" w:rsidRPr="004B1509" w:rsidRDefault="008433E0" w:rsidP="008433E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34B05E" w14:textId="0E8D9D14" w:rsidR="008433E0" w:rsidRPr="004B1509" w:rsidRDefault="008433E0" w:rsidP="008433E0">
            <w:pPr>
              <w:jc w:val="center"/>
              <w:rPr>
                <w:rFonts w:eastAsia="Calibri"/>
                <w:bCs/>
                <w:szCs w:val="22"/>
              </w:rPr>
            </w:pPr>
            <w:r w:rsidRPr="004B1509">
              <w:rPr>
                <w:rFonts w:eastAsia="Calibri"/>
                <w:bCs/>
                <w:szCs w:val="22"/>
              </w:rPr>
              <w:t>-</w:t>
            </w:r>
          </w:p>
        </w:tc>
      </w:tr>
      <w:tr w:rsidR="008433E0" w:rsidRPr="004B1509" w14:paraId="09CD4A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E2DAB5"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D10FE" w14:textId="5F822F4B" w:rsidR="008433E0" w:rsidRPr="004B1509" w:rsidRDefault="008433E0" w:rsidP="008433E0">
            <w:pPr>
              <w:rPr>
                <w:rFonts w:eastAsia="Calibri"/>
                <w:szCs w:val="22"/>
              </w:rPr>
            </w:pPr>
            <w:r w:rsidRPr="00AD1273">
              <w:rPr>
                <w:rFonts w:eastAsia="Calibri"/>
                <w:szCs w:val="22"/>
              </w:rPr>
              <w:t>KUSV140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B1C5CD" w14:textId="30BA0473" w:rsidR="008433E0" w:rsidRPr="004B1509" w:rsidRDefault="008433E0" w:rsidP="008433E0">
            <w:pPr>
              <w:rPr>
                <w:rFonts w:eastAsia="Calibri"/>
                <w:szCs w:val="22"/>
              </w:rPr>
            </w:pPr>
            <w:r w:rsidRPr="00AD1273">
              <w:rPr>
                <w:rFonts w:eastAsia="Calibri"/>
                <w:szCs w:val="22"/>
              </w:rPr>
              <w:t>Pravažiuojamasis kelias nuo kelio Nr. 1201 iki Utenos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FE2809" w14:textId="7EFAA686" w:rsidR="008433E0" w:rsidRPr="004B1509" w:rsidRDefault="008433E0" w:rsidP="008433E0">
            <w:pPr>
              <w:jc w:val="right"/>
              <w:rPr>
                <w:rFonts w:eastAsia="Calibri"/>
                <w:szCs w:val="22"/>
              </w:rPr>
            </w:pPr>
            <w:r w:rsidRPr="00AD1273">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29DBD" w14:textId="78B347C7" w:rsidR="008433E0" w:rsidRPr="004B1509" w:rsidRDefault="008433E0" w:rsidP="008433E0">
            <w:pPr>
              <w:jc w:val="right"/>
              <w:rPr>
                <w:rFonts w:eastAsia="Calibri"/>
                <w:szCs w:val="22"/>
              </w:rPr>
            </w:pPr>
            <w:r w:rsidRPr="00AD1273">
              <w:rPr>
                <w:rFonts w:eastAsia="Calibri"/>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A258B" w14:textId="6AE30718" w:rsidR="008433E0" w:rsidRPr="004B1509" w:rsidRDefault="008433E0" w:rsidP="008433E0">
            <w:pPr>
              <w:jc w:val="right"/>
              <w:rPr>
                <w:rFonts w:eastAsia="Calibri"/>
                <w:bCs/>
                <w:szCs w:val="22"/>
              </w:rPr>
            </w:pPr>
            <w:r w:rsidRPr="00AD1273">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EFCB7" w14:textId="23E03859" w:rsidR="008433E0" w:rsidRPr="004B1509" w:rsidRDefault="008433E0" w:rsidP="008433E0">
            <w:pPr>
              <w:jc w:val="right"/>
              <w:rPr>
                <w:rFonts w:eastAsia="Calibri"/>
                <w:bCs/>
                <w:szCs w:val="22"/>
              </w:rPr>
            </w:pPr>
            <w:r w:rsidRPr="00AD127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E84ED" w14:textId="77777777" w:rsidR="008433E0" w:rsidRPr="00AD1273" w:rsidRDefault="008433E0" w:rsidP="008433E0">
            <w:pPr>
              <w:jc w:val="center"/>
              <w:rPr>
                <w:rFonts w:eastAsia="Calibri"/>
                <w:bCs/>
                <w:szCs w:val="22"/>
              </w:rPr>
            </w:pPr>
            <w:proofErr w:type="spellStart"/>
            <w:r w:rsidRPr="00AD1273">
              <w:rPr>
                <w:rFonts w:eastAsia="Calibri"/>
                <w:bCs/>
                <w:szCs w:val="22"/>
              </w:rPr>
              <w:t>IVv</w:t>
            </w:r>
            <w:proofErr w:type="spellEnd"/>
          </w:p>
          <w:p w14:paraId="1731F3AA" w14:textId="17EE51CA" w:rsidR="008433E0" w:rsidRPr="004B1509" w:rsidRDefault="008433E0" w:rsidP="008433E0">
            <w:pPr>
              <w:jc w:val="center"/>
              <w:rPr>
                <w:rFonts w:eastAsia="Calibri"/>
                <w:bCs/>
                <w:szCs w:val="22"/>
              </w:rPr>
            </w:pPr>
            <w:proofErr w:type="spellStart"/>
            <w:r w:rsidRPr="00AD127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5D8BE8" w14:textId="07F43E89" w:rsidR="008433E0" w:rsidRPr="004B1509" w:rsidRDefault="008433E0" w:rsidP="008433E0">
            <w:pPr>
              <w:jc w:val="center"/>
              <w:rPr>
                <w:rFonts w:eastAsia="Calibri"/>
                <w:bCs/>
                <w:szCs w:val="22"/>
              </w:rPr>
            </w:pPr>
            <w:r w:rsidRPr="00AD1273">
              <w:rPr>
                <w:rFonts w:eastAsia="Calibri"/>
                <w:bCs/>
                <w:szCs w:val="22"/>
              </w:rPr>
              <w:t xml:space="preserve">4400-5435-1554 </w:t>
            </w:r>
            <w:r w:rsidRPr="00AD1273">
              <w:rPr>
                <w:rFonts w:eastAsia="Calibri"/>
                <w:szCs w:val="22"/>
              </w:rPr>
              <w:t>4400-6559-0132</w:t>
            </w:r>
          </w:p>
        </w:tc>
      </w:tr>
      <w:tr w:rsidR="008433E0" w:rsidRPr="004B1509" w14:paraId="3E308C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B3D196"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C2096" w14:textId="359B14E6" w:rsidR="008433E0" w:rsidRPr="004B1509" w:rsidRDefault="008433E0" w:rsidP="008433E0">
            <w:pPr>
              <w:rPr>
                <w:rFonts w:eastAsia="Calibri"/>
                <w:szCs w:val="22"/>
              </w:rPr>
            </w:pPr>
            <w:r w:rsidRPr="00AD1273">
              <w:rPr>
                <w:rFonts w:eastAsia="Calibri"/>
                <w:szCs w:val="22"/>
              </w:rPr>
              <w:t>KUSV141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FB0410" w14:textId="00328861" w:rsidR="008433E0" w:rsidRPr="004B1509" w:rsidRDefault="008433E0" w:rsidP="008433E0">
            <w:pPr>
              <w:rPr>
                <w:rFonts w:eastAsia="Calibri"/>
                <w:szCs w:val="22"/>
              </w:rPr>
            </w:pPr>
            <w:r w:rsidRPr="00AD1273">
              <w:rPr>
                <w:rFonts w:eastAsia="Calibri"/>
                <w:szCs w:val="22"/>
              </w:rPr>
              <w:t>Privažiuojamasis kelias prie gyvenamųjų namų Kurklių mstl. nuo kelio Nr. ku22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D7D766" w14:textId="6BC500C4" w:rsidR="008433E0" w:rsidRPr="004B1509" w:rsidRDefault="008433E0" w:rsidP="008433E0">
            <w:pPr>
              <w:jc w:val="right"/>
              <w:rPr>
                <w:rFonts w:eastAsia="Calibri"/>
                <w:szCs w:val="22"/>
              </w:rPr>
            </w:pPr>
            <w:r w:rsidRPr="00AD1273">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F01A6" w14:textId="4F6AEB6E" w:rsidR="008433E0" w:rsidRPr="004B1509"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33D9" w14:textId="711654CB" w:rsidR="008433E0" w:rsidRPr="004B1509"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4B21E" w14:textId="5E03536B" w:rsidR="008433E0" w:rsidRPr="004B1509" w:rsidRDefault="008433E0" w:rsidP="008433E0">
            <w:pPr>
              <w:jc w:val="right"/>
              <w:rPr>
                <w:rFonts w:eastAsia="Calibri"/>
                <w:szCs w:val="22"/>
              </w:rPr>
            </w:pPr>
            <w:r w:rsidRPr="00AD1273">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22221" w14:textId="74CF91CE" w:rsidR="008433E0" w:rsidRPr="004B1509" w:rsidRDefault="008433E0" w:rsidP="008433E0">
            <w:pPr>
              <w:jc w:val="center"/>
              <w:rPr>
                <w:rFonts w:eastAsia="Calibri"/>
                <w:bCs/>
                <w:szCs w:val="22"/>
              </w:rPr>
            </w:pPr>
            <w:proofErr w:type="spellStart"/>
            <w:r w:rsidRPr="00AD127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644825" w14:textId="1E8ECADE" w:rsidR="008433E0" w:rsidRPr="004B1509" w:rsidRDefault="008433E0" w:rsidP="008433E0">
            <w:pPr>
              <w:jc w:val="center"/>
              <w:rPr>
                <w:rFonts w:eastAsia="Calibri"/>
                <w:szCs w:val="22"/>
              </w:rPr>
            </w:pPr>
            <w:r w:rsidRPr="00AD1273">
              <w:rPr>
                <w:rFonts w:eastAsia="Calibri"/>
                <w:szCs w:val="22"/>
              </w:rPr>
              <w:t>-</w:t>
            </w:r>
          </w:p>
        </w:tc>
      </w:tr>
      <w:tr w:rsidR="008433E0" w:rsidRPr="004B1509" w14:paraId="2033C2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893640"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3159C" w14:textId="70A1C374" w:rsidR="008433E0" w:rsidRPr="004B1509" w:rsidRDefault="008433E0" w:rsidP="008433E0">
            <w:pPr>
              <w:rPr>
                <w:rFonts w:eastAsia="Calibri"/>
                <w:szCs w:val="22"/>
              </w:rPr>
            </w:pPr>
            <w:r w:rsidRPr="00AD1273">
              <w:rPr>
                <w:rFonts w:eastAsia="Calibri"/>
                <w:szCs w:val="22"/>
              </w:rPr>
              <w:t>KUSV154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90CBC7" w14:textId="4E3332F6" w:rsidR="008433E0" w:rsidRPr="004B1509" w:rsidRDefault="008433E0" w:rsidP="008433E0">
            <w:pPr>
              <w:rPr>
                <w:rFonts w:eastAsia="Calibri"/>
                <w:szCs w:val="22"/>
              </w:rPr>
            </w:pPr>
            <w:r w:rsidRPr="00AD1273">
              <w:rPr>
                <w:rFonts w:eastAsia="Calibri"/>
                <w:szCs w:val="22"/>
              </w:rPr>
              <w:t xml:space="preserve">Pravažiuojamasis kelias nuo Salomėjos Nėries g., Kurklių mstl. iki </w:t>
            </w:r>
            <w:proofErr w:type="spellStart"/>
            <w:r w:rsidRPr="00AD1273">
              <w:rPr>
                <w:rFonts w:eastAsia="Calibri"/>
                <w:szCs w:val="22"/>
              </w:rPr>
              <w:t>Kališkų</w:t>
            </w:r>
            <w:proofErr w:type="spellEnd"/>
            <w:r w:rsidRPr="00AD127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E65D6C" w14:textId="605E7DE9" w:rsidR="008433E0" w:rsidRPr="004B1509" w:rsidRDefault="008433E0" w:rsidP="008433E0">
            <w:pPr>
              <w:jc w:val="right"/>
              <w:rPr>
                <w:rFonts w:eastAsia="Calibri"/>
                <w:szCs w:val="22"/>
              </w:rPr>
            </w:pPr>
            <w:r w:rsidRPr="00AD1273">
              <w:rPr>
                <w:rFonts w:eastAsia="Calibri"/>
                <w:bCs/>
                <w:szCs w:val="22"/>
              </w:rPr>
              <w:t>279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AC0B1" w14:textId="46466EF6" w:rsidR="008433E0" w:rsidRPr="004B1509"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F1294" w14:textId="1EA21B78" w:rsidR="008433E0" w:rsidRPr="004B1509" w:rsidRDefault="008433E0" w:rsidP="008433E0">
            <w:pPr>
              <w:jc w:val="right"/>
              <w:rPr>
                <w:rFonts w:eastAsia="Calibri"/>
                <w:szCs w:val="22"/>
              </w:rPr>
            </w:pPr>
            <w:r w:rsidRPr="00AD1273">
              <w:rPr>
                <w:rFonts w:eastAsia="Calibri"/>
                <w:bCs/>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88E28" w14:textId="638AA887" w:rsidR="008433E0" w:rsidRPr="004B1509" w:rsidRDefault="008433E0" w:rsidP="008433E0">
            <w:pPr>
              <w:jc w:val="right"/>
              <w:rPr>
                <w:rFonts w:eastAsia="Calibri"/>
                <w:szCs w:val="22"/>
              </w:rPr>
            </w:pPr>
            <w:r w:rsidRPr="00AD1273">
              <w:rPr>
                <w:rFonts w:eastAsia="Calibri"/>
                <w:bCs/>
                <w:szCs w:val="22"/>
              </w:rPr>
              <w:t>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7EEE" w14:textId="4077D497" w:rsidR="008433E0" w:rsidRPr="004B1509" w:rsidRDefault="008433E0" w:rsidP="008433E0">
            <w:pPr>
              <w:jc w:val="center"/>
              <w:rPr>
                <w:rFonts w:eastAsia="Calibri"/>
                <w:bCs/>
                <w:szCs w:val="22"/>
              </w:rPr>
            </w:pPr>
            <w:proofErr w:type="spellStart"/>
            <w:r w:rsidRPr="00AD127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5C479A" w14:textId="79874973" w:rsidR="008433E0" w:rsidRPr="004B1509" w:rsidRDefault="008433E0" w:rsidP="008433E0">
            <w:pPr>
              <w:jc w:val="center"/>
              <w:rPr>
                <w:rFonts w:eastAsia="Calibri"/>
                <w:szCs w:val="22"/>
              </w:rPr>
            </w:pPr>
            <w:r w:rsidRPr="00AD1273">
              <w:rPr>
                <w:rFonts w:eastAsia="Calibri"/>
                <w:bCs/>
                <w:szCs w:val="22"/>
              </w:rPr>
              <w:t>4400-6559-0121</w:t>
            </w:r>
          </w:p>
        </w:tc>
      </w:tr>
      <w:tr w:rsidR="008433E0" w:rsidRPr="009B4C43" w14:paraId="0312082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B1D843"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C28FCE" w14:textId="3401DB09" w:rsidR="008433E0" w:rsidRPr="009B4C43" w:rsidRDefault="008433E0" w:rsidP="008433E0">
            <w:pPr>
              <w:rPr>
                <w:rFonts w:eastAsia="Calibri"/>
                <w:szCs w:val="22"/>
              </w:rPr>
            </w:pPr>
            <w:r w:rsidRPr="00AD1273">
              <w:rPr>
                <w:rFonts w:eastAsia="Calibri"/>
                <w:szCs w:val="22"/>
              </w:rPr>
              <w:t>KUSV159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3A947" w14:textId="2026C96E" w:rsidR="008433E0" w:rsidRPr="009B4C43" w:rsidRDefault="008433E0" w:rsidP="008433E0">
            <w:pPr>
              <w:rPr>
                <w:rFonts w:eastAsia="Calibri"/>
                <w:szCs w:val="22"/>
              </w:rPr>
            </w:pPr>
            <w:r w:rsidRPr="00AD1273">
              <w:rPr>
                <w:rFonts w:eastAsia="Calibri"/>
                <w:szCs w:val="22"/>
              </w:rPr>
              <w:t xml:space="preserve">Privažiuojamasis kelias prie gyvenamųjų namų </w:t>
            </w:r>
            <w:proofErr w:type="spellStart"/>
            <w:r w:rsidRPr="00AD1273">
              <w:rPr>
                <w:rFonts w:eastAsia="Calibri"/>
                <w:szCs w:val="22"/>
              </w:rPr>
              <w:t>Pagojės</w:t>
            </w:r>
            <w:proofErr w:type="spellEnd"/>
            <w:r w:rsidRPr="00AD1273">
              <w:rPr>
                <w:rFonts w:eastAsia="Calibri"/>
                <w:szCs w:val="22"/>
              </w:rPr>
              <w:t xml:space="preserve"> vs.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51E1A8" w14:textId="22A151D1" w:rsidR="008433E0" w:rsidRPr="009B4C43" w:rsidRDefault="008433E0" w:rsidP="008433E0">
            <w:pPr>
              <w:jc w:val="right"/>
              <w:rPr>
                <w:rFonts w:eastAsia="Calibri"/>
                <w:szCs w:val="22"/>
              </w:rPr>
            </w:pPr>
            <w:r w:rsidRPr="00AD1273">
              <w:rPr>
                <w:rFonts w:eastAsia="Calibri"/>
                <w:szCs w:val="22"/>
              </w:rPr>
              <w:t> 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D435" w14:textId="3E922575"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BB77E" w14:textId="17301A9F" w:rsidR="008433E0" w:rsidRPr="009B4C43" w:rsidRDefault="008433E0" w:rsidP="008433E0">
            <w:pPr>
              <w:jc w:val="right"/>
              <w:rPr>
                <w:rFonts w:eastAsia="Calibri"/>
                <w:szCs w:val="22"/>
              </w:rPr>
            </w:pPr>
            <w:r w:rsidRPr="00AD1273">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B2621" w14:textId="00E59023" w:rsidR="008433E0" w:rsidRPr="009B4C43" w:rsidRDefault="008433E0" w:rsidP="008433E0">
            <w:pPr>
              <w:jc w:val="right"/>
              <w:rPr>
                <w:rFonts w:eastAsia="Calibri"/>
                <w:szCs w:val="22"/>
              </w:rPr>
            </w:pPr>
            <w:r w:rsidRPr="00AD1273">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9328" w14:textId="3C54E97B"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845733" w14:textId="7E1EEC7E" w:rsidR="008433E0" w:rsidRPr="009B4C43" w:rsidRDefault="008433E0" w:rsidP="008433E0">
            <w:pPr>
              <w:jc w:val="center"/>
              <w:rPr>
                <w:rFonts w:eastAsia="Calibri"/>
                <w:szCs w:val="22"/>
              </w:rPr>
            </w:pPr>
            <w:r w:rsidRPr="00AD1273">
              <w:rPr>
                <w:rFonts w:eastAsia="Calibri"/>
                <w:szCs w:val="22"/>
              </w:rPr>
              <w:t>4400-6462-1034</w:t>
            </w:r>
          </w:p>
        </w:tc>
      </w:tr>
      <w:tr w:rsidR="008433E0" w:rsidRPr="009B4C43" w14:paraId="5A9E54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CEDA90"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3BAD4" w14:textId="1FCD1047" w:rsidR="008433E0" w:rsidRPr="009B4C43" w:rsidRDefault="008433E0" w:rsidP="008433E0">
            <w:pPr>
              <w:rPr>
                <w:rFonts w:eastAsia="Calibri"/>
                <w:szCs w:val="22"/>
              </w:rPr>
            </w:pPr>
            <w:r w:rsidRPr="00AD1273">
              <w:rPr>
                <w:rFonts w:eastAsia="Calibri"/>
                <w:szCs w:val="22"/>
              </w:rPr>
              <w:t>KUSV168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4332CD" w14:textId="36DA2D67" w:rsidR="008433E0" w:rsidRPr="009B4C43" w:rsidRDefault="008433E0" w:rsidP="008433E0">
            <w:pPr>
              <w:rPr>
                <w:rFonts w:eastAsia="Calibri"/>
                <w:szCs w:val="22"/>
              </w:rPr>
            </w:pPr>
            <w:r w:rsidRPr="00AD1273">
              <w:rPr>
                <w:rFonts w:eastAsia="Calibri"/>
                <w:szCs w:val="22"/>
              </w:rPr>
              <w:t>Privažiuojamasis kelias prie gyvenamųjų namų Karališkių k. nuo kelio Nr. KUSV27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00CFDF" w14:textId="5D2441E2" w:rsidR="008433E0" w:rsidRPr="009B4C43" w:rsidRDefault="008433E0" w:rsidP="008433E0">
            <w:pPr>
              <w:jc w:val="right"/>
              <w:rPr>
                <w:rFonts w:eastAsia="Calibri"/>
                <w:szCs w:val="22"/>
              </w:rPr>
            </w:pPr>
            <w:r w:rsidRPr="00AD1273">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358FB" w14:textId="4F90AA2B"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96D27" w14:textId="6D0C1A80"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D2E15" w14:textId="2BD59F63" w:rsidR="008433E0" w:rsidRPr="009B4C43" w:rsidRDefault="008433E0" w:rsidP="008433E0">
            <w:pPr>
              <w:jc w:val="right"/>
              <w:rPr>
                <w:rFonts w:eastAsia="Calibri"/>
                <w:szCs w:val="22"/>
              </w:rPr>
            </w:pPr>
            <w:r w:rsidRPr="00AD1273">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DCF51" w14:textId="4FD5D717"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F741A6" w14:textId="51592CD0" w:rsidR="008433E0" w:rsidRPr="009B4C43" w:rsidRDefault="008433E0" w:rsidP="008433E0">
            <w:pPr>
              <w:jc w:val="center"/>
              <w:rPr>
                <w:rFonts w:eastAsia="Calibri"/>
                <w:szCs w:val="22"/>
              </w:rPr>
            </w:pPr>
            <w:r w:rsidRPr="00AD1273">
              <w:rPr>
                <w:rFonts w:eastAsia="Calibri"/>
                <w:szCs w:val="22"/>
              </w:rPr>
              <w:t>-</w:t>
            </w:r>
          </w:p>
        </w:tc>
      </w:tr>
      <w:tr w:rsidR="008433E0" w:rsidRPr="009B4C43" w14:paraId="5AD94A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179CE7"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EAFBF9" w14:textId="0AE1C365" w:rsidR="008433E0" w:rsidRPr="009B4C43" w:rsidRDefault="008433E0" w:rsidP="008433E0">
            <w:pPr>
              <w:rPr>
                <w:rFonts w:eastAsia="Calibri"/>
                <w:szCs w:val="22"/>
              </w:rPr>
            </w:pPr>
            <w:r w:rsidRPr="00AD1273">
              <w:rPr>
                <w:rFonts w:eastAsia="Calibri"/>
                <w:szCs w:val="22"/>
              </w:rPr>
              <w:t>KUSV175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D13FD2" w14:textId="4D6EE24C" w:rsidR="008433E0" w:rsidRPr="009B4C43" w:rsidRDefault="008433E0" w:rsidP="008433E0">
            <w:pPr>
              <w:rPr>
                <w:rFonts w:eastAsia="Calibri"/>
                <w:szCs w:val="22"/>
              </w:rPr>
            </w:pPr>
            <w:r w:rsidRPr="00AD1273">
              <w:rPr>
                <w:rFonts w:eastAsia="Calibri"/>
                <w:szCs w:val="22"/>
              </w:rPr>
              <w:t>Privažiuojamasis kelias prie gyvenamųjų namų nuo Parko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A3640" w14:textId="552B2E32" w:rsidR="008433E0" w:rsidRPr="009B4C43" w:rsidRDefault="008433E0" w:rsidP="008433E0">
            <w:pPr>
              <w:jc w:val="right"/>
              <w:rPr>
                <w:rFonts w:eastAsia="Calibri"/>
                <w:szCs w:val="22"/>
              </w:rPr>
            </w:pPr>
            <w:r w:rsidRPr="00AD1273">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022B9" w14:textId="09696203"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0D525" w14:textId="31A54C59"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DC049" w14:textId="0E8A466F" w:rsidR="008433E0" w:rsidRPr="009B4C43" w:rsidRDefault="008433E0" w:rsidP="008433E0">
            <w:pPr>
              <w:jc w:val="right"/>
              <w:rPr>
                <w:rFonts w:eastAsia="Calibri"/>
                <w:szCs w:val="22"/>
              </w:rPr>
            </w:pPr>
            <w:r w:rsidRPr="00AD1273">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942D" w14:textId="0D53B73F"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BF4C28" w14:textId="0A61B84E" w:rsidR="008433E0" w:rsidRPr="009B4C43" w:rsidRDefault="008433E0" w:rsidP="008433E0">
            <w:pPr>
              <w:jc w:val="center"/>
              <w:rPr>
                <w:rFonts w:eastAsia="Calibri"/>
                <w:szCs w:val="22"/>
              </w:rPr>
            </w:pPr>
            <w:r w:rsidRPr="00AD1273">
              <w:rPr>
                <w:rFonts w:eastAsia="Calibri"/>
                <w:szCs w:val="22"/>
              </w:rPr>
              <w:t>-</w:t>
            </w:r>
          </w:p>
        </w:tc>
      </w:tr>
      <w:tr w:rsidR="008433E0" w:rsidRPr="009B4C43" w14:paraId="14F8DC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16D9F5"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B47D25" w14:textId="24AA737B" w:rsidR="008433E0" w:rsidRPr="009B4C43" w:rsidRDefault="008433E0" w:rsidP="008433E0">
            <w:pPr>
              <w:rPr>
                <w:rFonts w:eastAsia="Calibri"/>
                <w:szCs w:val="22"/>
              </w:rPr>
            </w:pPr>
            <w:r w:rsidRPr="00AD1273">
              <w:rPr>
                <w:rFonts w:eastAsia="Calibri"/>
                <w:szCs w:val="22"/>
              </w:rPr>
              <w:t>KUSV184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31D8EC" w14:textId="022F5B50" w:rsidR="008433E0" w:rsidRPr="009B4C43" w:rsidRDefault="008433E0" w:rsidP="008433E0">
            <w:pPr>
              <w:rPr>
                <w:rFonts w:eastAsia="Calibri"/>
                <w:szCs w:val="22"/>
              </w:rPr>
            </w:pPr>
            <w:r w:rsidRPr="00AD1273">
              <w:rPr>
                <w:rFonts w:eastAsia="Calibri"/>
                <w:szCs w:val="22"/>
              </w:rPr>
              <w:t xml:space="preserve">Privažiuojamasis kelias prie gyvenamųjų namų </w:t>
            </w:r>
            <w:proofErr w:type="spellStart"/>
            <w:r w:rsidRPr="00AD1273">
              <w:rPr>
                <w:rFonts w:eastAsia="Calibri"/>
                <w:szCs w:val="22"/>
              </w:rPr>
              <w:t>Auguškų</w:t>
            </w:r>
            <w:proofErr w:type="spellEnd"/>
            <w:r w:rsidRPr="00AD1273">
              <w:rPr>
                <w:rFonts w:eastAsia="Calibri"/>
                <w:szCs w:val="22"/>
              </w:rPr>
              <w:t xml:space="preserve"> k. nuo kelio Nr. ku122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5B9F78" w14:textId="2E4971CF" w:rsidR="008433E0" w:rsidRPr="009B4C43" w:rsidRDefault="008433E0" w:rsidP="008433E0">
            <w:pPr>
              <w:jc w:val="right"/>
              <w:rPr>
                <w:rFonts w:eastAsia="Calibri"/>
                <w:szCs w:val="22"/>
              </w:rPr>
            </w:pPr>
            <w:r w:rsidRPr="00AD1273">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67E0" w14:textId="5C79C9F1"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AFFCD" w14:textId="3DB2CD11"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42608" w14:textId="1FEF9DD5" w:rsidR="008433E0" w:rsidRPr="009B4C43" w:rsidRDefault="008433E0" w:rsidP="008433E0">
            <w:pPr>
              <w:jc w:val="right"/>
              <w:rPr>
                <w:rFonts w:eastAsia="Calibri"/>
                <w:szCs w:val="22"/>
              </w:rPr>
            </w:pPr>
            <w:r w:rsidRPr="00AD1273">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3AA1E" w14:textId="397D303A"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C216FE" w14:textId="049B49EC" w:rsidR="008433E0" w:rsidRPr="009B4C43" w:rsidRDefault="008433E0" w:rsidP="008433E0">
            <w:pPr>
              <w:jc w:val="center"/>
              <w:rPr>
                <w:rFonts w:eastAsia="Calibri"/>
                <w:szCs w:val="22"/>
              </w:rPr>
            </w:pPr>
            <w:r w:rsidRPr="00AD1273">
              <w:rPr>
                <w:rFonts w:eastAsia="Calibri"/>
                <w:szCs w:val="22"/>
              </w:rPr>
              <w:t>-</w:t>
            </w:r>
          </w:p>
        </w:tc>
      </w:tr>
      <w:tr w:rsidR="008433E0" w:rsidRPr="009B4C43" w14:paraId="2E9526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3B65BD"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BF27" w14:textId="59D0D10B" w:rsidR="008433E0" w:rsidRPr="009B4C43" w:rsidRDefault="008433E0" w:rsidP="008433E0">
            <w:pPr>
              <w:rPr>
                <w:rFonts w:eastAsia="Calibri"/>
                <w:szCs w:val="22"/>
              </w:rPr>
            </w:pPr>
            <w:r w:rsidRPr="00AD1273">
              <w:rPr>
                <w:rFonts w:eastAsia="Calibri"/>
                <w:szCs w:val="22"/>
              </w:rPr>
              <w:t>KUSV205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441D8C" w14:textId="377D3D88" w:rsidR="008433E0" w:rsidRPr="009B4C43" w:rsidRDefault="008433E0" w:rsidP="008433E0">
            <w:pPr>
              <w:rPr>
                <w:rFonts w:eastAsia="Calibri"/>
                <w:szCs w:val="22"/>
              </w:rPr>
            </w:pPr>
            <w:r w:rsidRPr="00AD1273">
              <w:rPr>
                <w:rFonts w:eastAsia="Calibri"/>
                <w:szCs w:val="22"/>
              </w:rPr>
              <w:t xml:space="preserve">Privažiuojamasis kelias prie gyvenamųjų namų </w:t>
            </w:r>
            <w:proofErr w:type="spellStart"/>
            <w:r w:rsidRPr="00AD1273">
              <w:rPr>
                <w:rFonts w:eastAsia="Calibri"/>
                <w:szCs w:val="22"/>
              </w:rPr>
              <w:t>Gabrėlų</w:t>
            </w:r>
            <w:proofErr w:type="spellEnd"/>
            <w:r w:rsidRPr="00AD1273">
              <w:rPr>
                <w:rFonts w:eastAsia="Calibri"/>
                <w:szCs w:val="22"/>
              </w:rPr>
              <w:t xml:space="preserve"> k. nuo kelio Nr. ku68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2E70A8" w14:textId="6E62A0E7" w:rsidR="008433E0" w:rsidRPr="009B4C43" w:rsidRDefault="008433E0" w:rsidP="008433E0">
            <w:pPr>
              <w:jc w:val="right"/>
              <w:rPr>
                <w:rFonts w:eastAsia="Calibri"/>
                <w:szCs w:val="22"/>
              </w:rPr>
            </w:pPr>
            <w:r w:rsidRPr="00AD1273">
              <w:rPr>
                <w:rFonts w:eastAsia="Calibri"/>
                <w:szCs w:val="22"/>
              </w:rPr>
              <w:t xml:space="preserve"> 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4ACFA" w14:textId="65FA58AF"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EBC2" w14:textId="529088B4"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D2B8C" w14:textId="6368A518" w:rsidR="008433E0" w:rsidRPr="009B4C43" w:rsidRDefault="008433E0" w:rsidP="008433E0">
            <w:pPr>
              <w:jc w:val="right"/>
              <w:rPr>
                <w:rFonts w:eastAsia="Calibri"/>
                <w:szCs w:val="22"/>
              </w:rPr>
            </w:pPr>
            <w:r w:rsidRPr="00AD1273">
              <w:rPr>
                <w:rFonts w:eastAsia="Calibri"/>
                <w:szCs w:val="22"/>
              </w:rPr>
              <w:t xml:space="preserve"> 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C6AEE" w14:textId="4C24898F"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5F1AD4" w14:textId="06C989E0" w:rsidR="008433E0" w:rsidRPr="009B4C43" w:rsidRDefault="008433E0" w:rsidP="008433E0">
            <w:pPr>
              <w:jc w:val="center"/>
              <w:rPr>
                <w:rFonts w:eastAsia="Calibri"/>
                <w:szCs w:val="22"/>
              </w:rPr>
            </w:pPr>
            <w:r w:rsidRPr="00AD1273">
              <w:rPr>
                <w:rFonts w:eastAsia="Calibri"/>
                <w:szCs w:val="22"/>
              </w:rPr>
              <w:t>4400-6461-1116</w:t>
            </w:r>
          </w:p>
        </w:tc>
      </w:tr>
      <w:tr w:rsidR="008433E0" w:rsidRPr="009B4C43" w14:paraId="0C6D78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EA8E52"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62A46D" w14:textId="308989F1" w:rsidR="008433E0" w:rsidRPr="009B4C43" w:rsidRDefault="008433E0" w:rsidP="008433E0">
            <w:pPr>
              <w:rPr>
                <w:rFonts w:eastAsia="Calibri"/>
                <w:szCs w:val="22"/>
              </w:rPr>
            </w:pPr>
            <w:r w:rsidRPr="00AD1273">
              <w:rPr>
                <w:rFonts w:eastAsia="Calibri"/>
                <w:szCs w:val="22"/>
              </w:rPr>
              <w:t>KUSV207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4AABC2" w14:textId="1E5D923E" w:rsidR="008433E0" w:rsidRPr="009B4C43" w:rsidRDefault="008433E0" w:rsidP="008433E0">
            <w:pPr>
              <w:rPr>
                <w:rFonts w:eastAsia="Calibri"/>
                <w:szCs w:val="22"/>
              </w:rPr>
            </w:pPr>
            <w:r w:rsidRPr="00AD1273">
              <w:rPr>
                <w:rFonts w:eastAsia="Calibri"/>
                <w:szCs w:val="22"/>
              </w:rPr>
              <w:t>Pravažiuojamasis kelias nuo kelio Nr. ku68 iki kelią ku4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AC1A3B" w14:textId="131ED5B9" w:rsidR="008433E0" w:rsidRPr="009B4C43" w:rsidRDefault="008433E0" w:rsidP="008433E0">
            <w:pPr>
              <w:jc w:val="right"/>
              <w:rPr>
                <w:rFonts w:eastAsia="Calibri"/>
                <w:szCs w:val="22"/>
              </w:rPr>
            </w:pPr>
            <w:r w:rsidRPr="00AD1273">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6FA82" w14:textId="2B0C7BF9"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54C74" w14:textId="321004FF"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2E876" w14:textId="2D2E9E08" w:rsidR="008433E0" w:rsidRPr="009B4C43" w:rsidRDefault="008433E0" w:rsidP="008433E0">
            <w:pPr>
              <w:jc w:val="right"/>
              <w:rPr>
                <w:rFonts w:eastAsia="Calibri"/>
                <w:szCs w:val="22"/>
              </w:rPr>
            </w:pPr>
            <w:r w:rsidRPr="00AD1273">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CED67" w14:textId="475248D7"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C6FE5" w14:textId="21EFC98E" w:rsidR="008433E0" w:rsidRPr="009B4C43" w:rsidRDefault="008433E0" w:rsidP="008433E0">
            <w:pPr>
              <w:jc w:val="center"/>
              <w:rPr>
                <w:rFonts w:eastAsia="Calibri"/>
                <w:szCs w:val="22"/>
              </w:rPr>
            </w:pPr>
            <w:r w:rsidRPr="00AD1273">
              <w:rPr>
                <w:rFonts w:eastAsia="Calibri"/>
                <w:szCs w:val="22"/>
              </w:rPr>
              <w:t>-</w:t>
            </w:r>
          </w:p>
        </w:tc>
      </w:tr>
      <w:tr w:rsidR="008433E0" w:rsidRPr="009B4C43" w14:paraId="58151C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A5B4CB"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5BBCC" w14:textId="2610EEF3" w:rsidR="008433E0" w:rsidRPr="009B4C43" w:rsidRDefault="008433E0" w:rsidP="008433E0">
            <w:pPr>
              <w:rPr>
                <w:rFonts w:eastAsia="Calibri"/>
                <w:szCs w:val="22"/>
              </w:rPr>
            </w:pPr>
            <w:r w:rsidRPr="00AD1273">
              <w:rPr>
                <w:rFonts w:eastAsia="Calibri"/>
                <w:szCs w:val="22"/>
              </w:rPr>
              <w:t>KUSV208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231BD" w14:textId="407A694C" w:rsidR="008433E0" w:rsidRPr="009B4C43" w:rsidRDefault="008433E0" w:rsidP="008433E0">
            <w:pPr>
              <w:rPr>
                <w:rFonts w:eastAsia="Calibri"/>
                <w:szCs w:val="22"/>
              </w:rPr>
            </w:pPr>
            <w:r w:rsidRPr="00AD1273">
              <w:rPr>
                <w:rFonts w:eastAsia="Calibri"/>
                <w:szCs w:val="22"/>
              </w:rPr>
              <w:t xml:space="preserve">Privažiuojamasis kelias prie gyvenamųjų namų </w:t>
            </w:r>
            <w:proofErr w:type="spellStart"/>
            <w:r w:rsidRPr="00AD1273">
              <w:rPr>
                <w:rFonts w:eastAsia="Calibri"/>
                <w:szCs w:val="22"/>
              </w:rPr>
              <w:t>Verbuvkos</w:t>
            </w:r>
            <w:proofErr w:type="spellEnd"/>
            <w:r w:rsidRPr="00AD1273">
              <w:rPr>
                <w:rFonts w:eastAsia="Calibri"/>
                <w:szCs w:val="22"/>
              </w:rPr>
              <w:t xml:space="preserve"> k.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CAF514" w14:textId="602EC362" w:rsidR="008433E0" w:rsidRPr="009B4C43" w:rsidRDefault="008433E0" w:rsidP="008433E0">
            <w:pPr>
              <w:jc w:val="right"/>
              <w:rPr>
                <w:rFonts w:eastAsia="Calibri"/>
                <w:szCs w:val="22"/>
              </w:rPr>
            </w:pPr>
            <w:r w:rsidRPr="00AD1273">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8DCCE" w14:textId="133C540D"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B8AD3" w14:textId="6F1319AD" w:rsidR="008433E0" w:rsidRPr="009B4C43" w:rsidRDefault="008433E0" w:rsidP="008433E0">
            <w:pPr>
              <w:jc w:val="right"/>
              <w:rPr>
                <w:rFonts w:eastAsia="Calibri"/>
                <w:szCs w:val="22"/>
              </w:rPr>
            </w:pPr>
            <w:r w:rsidRPr="00AD1273">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99F23" w14:textId="33BDD686" w:rsidR="008433E0" w:rsidRPr="000D0BCD"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ADD6D" w14:textId="4B539208"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ED8506" w14:textId="48D2A1D0" w:rsidR="008433E0" w:rsidRPr="009B4C43" w:rsidRDefault="008433E0" w:rsidP="008433E0">
            <w:pPr>
              <w:jc w:val="center"/>
              <w:rPr>
                <w:rFonts w:eastAsia="Calibri"/>
                <w:szCs w:val="22"/>
              </w:rPr>
            </w:pPr>
            <w:r w:rsidRPr="00AD1273">
              <w:rPr>
                <w:rFonts w:eastAsia="Calibri"/>
                <w:szCs w:val="22"/>
              </w:rPr>
              <w:t>4400-6462-3936</w:t>
            </w:r>
          </w:p>
        </w:tc>
      </w:tr>
      <w:tr w:rsidR="008433E0" w:rsidRPr="009B4C43" w14:paraId="667DE8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F84A71"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CB7DB" w14:textId="4D9477EE" w:rsidR="008433E0" w:rsidRPr="009B4C43" w:rsidRDefault="008433E0" w:rsidP="008433E0">
            <w:pPr>
              <w:rPr>
                <w:rFonts w:eastAsia="Calibri"/>
                <w:szCs w:val="22"/>
              </w:rPr>
            </w:pPr>
            <w:r w:rsidRPr="00AD1273">
              <w:rPr>
                <w:rFonts w:eastAsia="Calibri"/>
                <w:szCs w:val="22"/>
              </w:rPr>
              <w:t>KUSV209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360820" w14:textId="7D696264" w:rsidR="008433E0" w:rsidRPr="009B4C43" w:rsidRDefault="008433E0" w:rsidP="008433E0">
            <w:pPr>
              <w:rPr>
                <w:rFonts w:eastAsia="Calibri"/>
                <w:szCs w:val="22"/>
              </w:rPr>
            </w:pPr>
            <w:r w:rsidRPr="00AD1273">
              <w:rPr>
                <w:rFonts w:eastAsia="Calibri"/>
                <w:szCs w:val="22"/>
              </w:rPr>
              <w:t>Privažiuojamasis kelias prie gyvenamųjų namų Mūrų k.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E29CFA" w14:textId="7F640A38" w:rsidR="008433E0" w:rsidRPr="009B4C43" w:rsidRDefault="008433E0" w:rsidP="008433E0">
            <w:pPr>
              <w:jc w:val="right"/>
              <w:rPr>
                <w:rFonts w:eastAsia="Calibri"/>
                <w:szCs w:val="22"/>
              </w:rPr>
            </w:pPr>
            <w:r w:rsidRPr="00AD1273">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CE523" w14:textId="775F0726"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19AD" w14:textId="52CBDEE2"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8D0E5" w14:textId="122DCE02" w:rsidR="008433E0" w:rsidRPr="009B4C43" w:rsidRDefault="008433E0" w:rsidP="008433E0">
            <w:pPr>
              <w:jc w:val="right"/>
              <w:rPr>
                <w:rFonts w:eastAsia="Calibri"/>
                <w:szCs w:val="22"/>
              </w:rPr>
            </w:pPr>
            <w:r w:rsidRPr="00AD1273">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2D33B" w14:textId="28BFF933"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8E69CF" w14:textId="78A2F5EE" w:rsidR="008433E0" w:rsidRPr="009B4C43" w:rsidRDefault="008433E0" w:rsidP="008433E0">
            <w:pPr>
              <w:jc w:val="center"/>
              <w:rPr>
                <w:rFonts w:eastAsia="Calibri"/>
                <w:szCs w:val="22"/>
              </w:rPr>
            </w:pPr>
            <w:r w:rsidRPr="00AD1273">
              <w:rPr>
                <w:rFonts w:eastAsia="Calibri"/>
                <w:szCs w:val="22"/>
              </w:rPr>
              <w:t>-</w:t>
            </w:r>
          </w:p>
        </w:tc>
      </w:tr>
      <w:tr w:rsidR="008433E0" w:rsidRPr="009B4C43" w14:paraId="00E1DC1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5A5441"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EF46A" w14:textId="053CDD72" w:rsidR="008433E0" w:rsidRPr="009B4C43" w:rsidRDefault="008433E0" w:rsidP="008433E0">
            <w:pPr>
              <w:rPr>
                <w:rFonts w:eastAsia="Calibri"/>
                <w:szCs w:val="22"/>
              </w:rPr>
            </w:pPr>
            <w:r w:rsidRPr="00AD1273">
              <w:rPr>
                <w:rFonts w:eastAsia="Calibri"/>
                <w:szCs w:val="22"/>
              </w:rPr>
              <w:t>KUSV217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D36630" w14:textId="4E5E581D" w:rsidR="008433E0" w:rsidRPr="009B4C43" w:rsidRDefault="008433E0" w:rsidP="008433E0">
            <w:pPr>
              <w:rPr>
                <w:rFonts w:eastAsia="Calibri"/>
                <w:szCs w:val="22"/>
              </w:rPr>
            </w:pPr>
            <w:r w:rsidRPr="00AD1273">
              <w:rPr>
                <w:rFonts w:eastAsia="Calibri"/>
                <w:szCs w:val="22"/>
              </w:rPr>
              <w:t>Privažiuojamasis kelias prie Plaštakos k. kapinių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043DEB" w14:textId="558C4E24" w:rsidR="008433E0" w:rsidRPr="009B4C43" w:rsidRDefault="008433E0" w:rsidP="008433E0">
            <w:pPr>
              <w:jc w:val="right"/>
              <w:rPr>
                <w:rFonts w:eastAsia="Calibri"/>
                <w:szCs w:val="22"/>
              </w:rPr>
            </w:pPr>
            <w:r w:rsidRPr="00AD1273">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82B39" w14:textId="18CC6CA8"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F1528" w14:textId="1333C3CE"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B654A" w14:textId="39EBEB75" w:rsidR="008433E0" w:rsidRPr="009B4C43" w:rsidRDefault="008433E0" w:rsidP="008433E0">
            <w:pPr>
              <w:jc w:val="right"/>
              <w:rPr>
                <w:rFonts w:eastAsia="Calibri"/>
                <w:szCs w:val="22"/>
              </w:rPr>
            </w:pPr>
            <w:r w:rsidRPr="00AD1273">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9A5D8" w14:textId="7410D723"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DC20C3" w14:textId="1D93EE28" w:rsidR="008433E0" w:rsidRPr="009B4C43" w:rsidRDefault="008433E0" w:rsidP="008433E0">
            <w:pPr>
              <w:jc w:val="center"/>
              <w:rPr>
                <w:rFonts w:eastAsia="Calibri"/>
                <w:szCs w:val="22"/>
              </w:rPr>
            </w:pPr>
            <w:r w:rsidRPr="00AD1273">
              <w:rPr>
                <w:rFonts w:eastAsia="Calibri"/>
                <w:szCs w:val="22"/>
              </w:rPr>
              <w:t>-</w:t>
            </w:r>
          </w:p>
        </w:tc>
      </w:tr>
      <w:tr w:rsidR="008433E0" w:rsidRPr="009B4C43" w14:paraId="4B1AE0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C6275D"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E10B08" w14:textId="3BF125F0" w:rsidR="008433E0" w:rsidRPr="009B4C43" w:rsidRDefault="008433E0" w:rsidP="008433E0">
            <w:pPr>
              <w:rPr>
                <w:rFonts w:eastAsia="Calibri"/>
                <w:szCs w:val="22"/>
              </w:rPr>
            </w:pPr>
            <w:r w:rsidRPr="00AD1273">
              <w:rPr>
                <w:rFonts w:eastAsia="Calibri"/>
                <w:szCs w:val="22"/>
              </w:rPr>
              <w:t>KUSV233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70F4AB" w14:textId="6E9C3688" w:rsidR="008433E0" w:rsidRPr="009B4C43" w:rsidRDefault="008433E0" w:rsidP="008433E0">
            <w:pPr>
              <w:rPr>
                <w:rFonts w:eastAsia="Calibri"/>
                <w:szCs w:val="22"/>
              </w:rPr>
            </w:pPr>
            <w:r w:rsidRPr="00AD1273">
              <w:rPr>
                <w:rFonts w:eastAsia="Calibri"/>
                <w:szCs w:val="22"/>
              </w:rPr>
              <w:t>Pravažiuojamasis kelias nuo kelio Nr. 1225 iki kelio Nr. ku6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6717E3" w14:textId="5ED61085" w:rsidR="008433E0" w:rsidRPr="009B4C43" w:rsidRDefault="008433E0" w:rsidP="008433E0">
            <w:pPr>
              <w:jc w:val="right"/>
              <w:rPr>
                <w:rFonts w:eastAsia="Calibri"/>
                <w:szCs w:val="22"/>
              </w:rPr>
            </w:pPr>
            <w:r w:rsidRPr="00AD1273">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C6284" w14:textId="482E52EC"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2FF3" w14:textId="2F2C87EC"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80D9" w14:textId="455DDF7D" w:rsidR="008433E0" w:rsidRPr="009B4C43" w:rsidRDefault="008433E0" w:rsidP="008433E0">
            <w:pPr>
              <w:jc w:val="right"/>
              <w:rPr>
                <w:rFonts w:eastAsia="Calibri"/>
                <w:szCs w:val="22"/>
              </w:rPr>
            </w:pPr>
            <w:r w:rsidRPr="00AD1273">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40389" w14:textId="4CBF4D01"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F87E88" w14:textId="50697413" w:rsidR="008433E0" w:rsidRPr="009B4C43" w:rsidRDefault="008433E0" w:rsidP="008433E0">
            <w:pPr>
              <w:jc w:val="center"/>
              <w:rPr>
                <w:rFonts w:eastAsia="Calibri"/>
                <w:szCs w:val="22"/>
              </w:rPr>
            </w:pPr>
            <w:r w:rsidRPr="00AD1273">
              <w:rPr>
                <w:rFonts w:eastAsia="Calibri"/>
                <w:szCs w:val="22"/>
              </w:rPr>
              <w:t>-</w:t>
            </w:r>
          </w:p>
        </w:tc>
      </w:tr>
      <w:tr w:rsidR="008433E0" w:rsidRPr="009B4C43" w14:paraId="16D3D7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1518B8"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36AB" w14:textId="509327D9" w:rsidR="008433E0" w:rsidRPr="009B4C43" w:rsidRDefault="008433E0" w:rsidP="008433E0">
            <w:pPr>
              <w:rPr>
                <w:rFonts w:eastAsia="Calibri"/>
                <w:szCs w:val="22"/>
              </w:rPr>
            </w:pPr>
            <w:r w:rsidRPr="00AD1273">
              <w:rPr>
                <w:rFonts w:eastAsia="Calibri"/>
                <w:szCs w:val="22"/>
              </w:rPr>
              <w:t>KUSV241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D80036" w14:textId="353570D1" w:rsidR="008433E0" w:rsidRPr="009B4C43" w:rsidRDefault="008433E0" w:rsidP="008433E0">
            <w:pPr>
              <w:rPr>
                <w:rFonts w:eastAsia="Calibri"/>
                <w:szCs w:val="22"/>
              </w:rPr>
            </w:pPr>
            <w:r w:rsidRPr="00AD1273">
              <w:rPr>
                <w:rFonts w:eastAsia="Calibri"/>
                <w:szCs w:val="22"/>
              </w:rPr>
              <w:t xml:space="preserve">Pravažiuojamasis kelias prie </w:t>
            </w:r>
            <w:proofErr w:type="spellStart"/>
            <w:r w:rsidRPr="00AD1273">
              <w:rPr>
                <w:rFonts w:eastAsia="Calibri"/>
                <w:szCs w:val="22"/>
              </w:rPr>
              <w:t>Dejūnų</w:t>
            </w:r>
            <w:proofErr w:type="spellEnd"/>
            <w:r w:rsidRPr="00AD1273">
              <w:rPr>
                <w:rFonts w:eastAsia="Calibri"/>
                <w:szCs w:val="22"/>
              </w:rPr>
              <w:t xml:space="preserve">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8CD30A" w14:textId="4F4EAD23" w:rsidR="008433E0" w:rsidRPr="009B4C43" w:rsidRDefault="008433E0" w:rsidP="008433E0">
            <w:pPr>
              <w:jc w:val="right"/>
              <w:rPr>
                <w:rFonts w:eastAsia="Calibri"/>
                <w:szCs w:val="22"/>
              </w:rPr>
            </w:pPr>
            <w:r w:rsidRPr="00AD1273">
              <w:rPr>
                <w:rFonts w:eastAsia="Calibri"/>
                <w:bCs/>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8E730" w14:textId="1121FF77"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9CF47" w14:textId="4A04E034" w:rsidR="008433E0" w:rsidRPr="009B4C43" w:rsidRDefault="008433E0" w:rsidP="008433E0">
            <w:pPr>
              <w:jc w:val="right"/>
              <w:rPr>
                <w:rFonts w:eastAsia="Calibri"/>
                <w:szCs w:val="22"/>
              </w:rPr>
            </w:pPr>
            <w:r w:rsidRPr="00AD127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A6C8" w14:textId="59BE4566" w:rsidR="008433E0" w:rsidRPr="009B4C43" w:rsidRDefault="008433E0" w:rsidP="008433E0">
            <w:pPr>
              <w:jc w:val="right"/>
              <w:rPr>
                <w:rFonts w:eastAsia="Calibri"/>
                <w:szCs w:val="22"/>
              </w:rPr>
            </w:pPr>
            <w:r w:rsidRPr="00AD1273">
              <w:rPr>
                <w:rFonts w:eastAsia="Calibri"/>
                <w:szCs w:val="22"/>
              </w:rPr>
              <w:t> </w:t>
            </w:r>
            <w:r w:rsidRPr="00AD1273">
              <w:rPr>
                <w:rFonts w:eastAsia="Calibri"/>
                <w:bCs/>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8097E" w14:textId="0AD174FD" w:rsidR="008433E0" w:rsidRPr="009B4C43" w:rsidRDefault="008433E0" w:rsidP="008433E0">
            <w:pPr>
              <w:jc w:val="center"/>
              <w:rPr>
                <w:rFonts w:eastAsia="Calibri"/>
                <w:szCs w:val="22"/>
              </w:rPr>
            </w:pPr>
            <w:proofErr w:type="spellStart"/>
            <w:r w:rsidRPr="00AD127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F10182" w14:textId="2E3235A3" w:rsidR="008433E0" w:rsidRPr="009B4C43" w:rsidRDefault="008433E0" w:rsidP="008433E0">
            <w:pPr>
              <w:jc w:val="center"/>
              <w:rPr>
                <w:rFonts w:eastAsia="Calibri"/>
                <w:szCs w:val="22"/>
              </w:rPr>
            </w:pPr>
            <w:r w:rsidRPr="00AD1273">
              <w:rPr>
                <w:rFonts w:eastAsia="Calibri"/>
                <w:bCs/>
                <w:szCs w:val="22"/>
              </w:rPr>
              <w:t>4400-6558-9000</w:t>
            </w:r>
          </w:p>
        </w:tc>
      </w:tr>
      <w:tr w:rsidR="008433E0" w:rsidRPr="009B4C43" w14:paraId="525796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F1E7FB"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D68D7" w14:textId="5EF8B20E" w:rsidR="008433E0" w:rsidRPr="009B4C43" w:rsidRDefault="008433E0" w:rsidP="008433E0">
            <w:pPr>
              <w:rPr>
                <w:rFonts w:eastAsia="Calibri"/>
                <w:szCs w:val="22"/>
              </w:rPr>
            </w:pPr>
            <w:r w:rsidRPr="009B4C43">
              <w:rPr>
                <w:rFonts w:eastAsia="Calibri"/>
                <w:szCs w:val="22"/>
              </w:rPr>
              <w:t>KUSV244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8BE614" w14:textId="222102CE" w:rsidR="008433E0" w:rsidRPr="009B4C43" w:rsidRDefault="008433E0" w:rsidP="008433E0">
            <w:pPr>
              <w:rPr>
                <w:rFonts w:eastAsia="Calibri"/>
                <w:szCs w:val="22"/>
              </w:rPr>
            </w:pPr>
            <w:r w:rsidRPr="009B4C43">
              <w:rPr>
                <w:rFonts w:eastAsia="Calibri"/>
                <w:szCs w:val="22"/>
              </w:rPr>
              <w:t xml:space="preserve">Pravažiuojamasis kelias nuo </w:t>
            </w:r>
            <w:proofErr w:type="spellStart"/>
            <w:r w:rsidRPr="009B4C43">
              <w:rPr>
                <w:rFonts w:eastAsia="Calibri"/>
                <w:szCs w:val="22"/>
              </w:rPr>
              <w:t>Kliepšių</w:t>
            </w:r>
            <w:proofErr w:type="spellEnd"/>
            <w:r w:rsidRPr="009B4C43">
              <w:rPr>
                <w:rFonts w:eastAsia="Calibri"/>
                <w:szCs w:val="22"/>
              </w:rPr>
              <w:t xml:space="preserve"> g., </w:t>
            </w:r>
            <w:proofErr w:type="spellStart"/>
            <w:r w:rsidRPr="009B4C43">
              <w:rPr>
                <w:rFonts w:eastAsia="Calibri"/>
                <w:szCs w:val="22"/>
              </w:rPr>
              <w:t>Rundžių</w:t>
            </w:r>
            <w:proofErr w:type="spellEnd"/>
            <w:r w:rsidRPr="009B4C43">
              <w:rPr>
                <w:rFonts w:eastAsia="Calibri"/>
                <w:szCs w:val="22"/>
              </w:rPr>
              <w:t xml:space="preserve"> k. iki kelio ku78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0695B6" w14:textId="1EDCF29C" w:rsidR="008433E0" w:rsidRPr="009B4C43" w:rsidRDefault="008433E0" w:rsidP="008433E0">
            <w:pPr>
              <w:jc w:val="right"/>
              <w:rPr>
                <w:rFonts w:eastAsia="Calibri"/>
                <w:szCs w:val="22"/>
              </w:rPr>
            </w:pPr>
            <w:r w:rsidRPr="009B4C43">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381D" w14:textId="3C66312A" w:rsidR="008433E0" w:rsidRPr="009B4C43" w:rsidRDefault="008433E0" w:rsidP="008433E0">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97EF" w14:textId="34BBC877" w:rsidR="008433E0" w:rsidRPr="009B4C43" w:rsidRDefault="008433E0" w:rsidP="008433E0">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F23" w14:textId="41AF4898" w:rsidR="008433E0" w:rsidRPr="009B4C43" w:rsidRDefault="008433E0" w:rsidP="008433E0">
            <w:pPr>
              <w:jc w:val="right"/>
              <w:rPr>
                <w:rFonts w:eastAsia="Calibri"/>
                <w:szCs w:val="22"/>
              </w:rPr>
            </w:pPr>
            <w:r w:rsidRPr="009B4C43">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1F089" w14:textId="75C4BE10" w:rsidR="008433E0" w:rsidRPr="009B4C43" w:rsidRDefault="008433E0" w:rsidP="008433E0">
            <w:pPr>
              <w:jc w:val="center"/>
              <w:rPr>
                <w:rFonts w:eastAsia="Calibri"/>
                <w:szCs w:val="22"/>
              </w:rPr>
            </w:pPr>
            <w:proofErr w:type="spellStart"/>
            <w:r w:rsidRPr="009B4C4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75840C" w14:textId="329426AF" w:rsidR="008433E0" w:rsidRPr="009B4C43" w:rsidRDefault="008433E0" w:rsidP="008433E0">
            <w:pPr>
              <w:jc w:val="center"/>
              <w:rPr>
                <w:rFonts w:eastAsia="Calibri"/>
                <w:szCs w:val="22"/>
              </w:rPr>
            </w:pPr>
            <w:r w:rsidRPr="009B4C43">
              <w:rPr>
                <w:rFonts w:eastAsia="Calibri"/>
                <w:szCs w:val="22"/>
              </w:rPr>
              <w:t>-</w:t>
            </w:r>
          </w:p>
        </w:tc>
      </w:tr>
      <w:tr w:rsidR="008433E0" w:rsidRPr="009B4C43" w14:paraId="4200D45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3F2E27"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DA3EF2" w14:textId="34022262" w:rsidR="008433E0" w:rsidRPr="009B4C43" w:rsidRDefault="008433E0" w:rsidP="008433E0">
            <w:pPr>
              <w:rPr>
                <w:rFonts w:eastAsia="Calibri"/>
                <w:szCs w:val="22"/>
              </w:rPr>
            </w:pPr>
            <w:r w:rsidRPr="005F2F1F">
              <w:rPr>
                <w:rFonts w:eastAsia="Calibri"/>
                <w:szCs w:val="22"/>
              </w:rPr>
              <w:t>KUSV248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ADAD45" w14:textId="4D13A793" w:rsidR="008433E0" w:rsidRPr="009B4C43" w:rsidRDefault="008433E0" w:rsidP="008433E0">
            <w:pPr>
              <w:rPr>
                <w:rFonts w:eastAsia="Calibri"/>
                <w:szCs w:val="22"/>
              </w:rPr>
            </w:pPr>
            <w:r w:rsidRPr="005F2F1F">
              <w:rPr>
                <w:rFonts w:eastAsia="Calibri"/>
                <w:szCs w:val="22"/>
              </w:rPr>
              <w:t xml:space="preserve">Pravažiuojamasis kelias nuo Dvaro g., Kurklių II k. iki </w:t>
            </w:r>
            <w:proofErr w:type="spellStart"/>
            <w:r w:rsidRPr="005F2F1F">
              <w:rPr>
                <w:rFonts w:eastAsia="Calibri"/>
                <w:szCs w:val="22"/>
              </w:rPr>
              <w:t>Obelynės</w:t>
            </w:r>
            <w:proofErr w:type="spellEnd"/>
            <w:r w:rsidRPr="005F2F1F">
              <w:rPr>
                <w:rFonts w:eastAsia="Calibri"/>
                <w:szCs w:val="22"/>
              </w:rPr>
              <w:t xml:space="preserve">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DD045D" w14:textId="425A09C9" w:rsidR="008433E0" w:rsidRPr="009B4C43" w:rsidRDefault="008433E0" w:rsidP="008433E0">
            <w:pPr>
              <w:jc w:val="right"/>
              <w:rPr>
                <w:rFonts w:eastAsia="Calibri"/>
                <w:szCs w:val="22"/>
              </w:rPr>
            </w:pPr>
            <w:r w:rsidRPr="005F2F1F">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D2486" w14:textId="209FCD3D" w:rsidR="008433E0" w:rsidRPr="009B4C43"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0020" w14:textId="3B7BC721" w:rsidR="008433E0" w:rsidRPr="009B4C43" w:rsidRDefault="008433E0" w:rsidP="008433E0">
            <w:pPr>
              <w:jc w:val="right"/>
              <w:rPr>
                <w:rFonts w:eastAsia="Calibri"/>
                <w:szCs w:val="22"/>
              </w:rPr>
            </w:pPr>
            <w:r w:rsidRPr="005F2F1F">
              <w:rPr>
                <w:rFonts w:eastAsia="Calibri"/>
                <w:bCs/>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7E20" w14:textId="213EF2F4" w:rsidR="008433E0" w:rsidRPr="009B4C43" w:rsidRDefault="008433E0" w:rsidP="008433E0">
            <w:pPr>
              <w:jc w:val="right"/>
              <w:rPr>
                <w:rFonts w:eastAsia="Calibri"/>
                <w:szCs w:val="22"/>
              </w:rPr>
            </w:pPr>
            <w:r w:rsidRPr="005F2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77BCD" w14:textId="6DDCFE4A" w:rsidR="008433E0" w:rsidRPr="009B4C43" w:rsidRDefault="008433E0" w:rsidP="008433E0">
            <w:pPr>
              <w:jc w:val="center"/>
              <w:rPr>
                <w:rFonts w:eastAsia="Calibri"/>
                <w:szCs w:val="22"/>
              </w:rPr>
            </w:pPr>
            <w:proofErr w:type="spellStart"/>
            <w:r w:rsidRPr="005F2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6529C9" w14:textId="72EA9F3C" w:rsidR="008433E0" w:rsidRPr="009B4C43" w:rsidRDefault="008433E0" w:rsidP="008433E0">
            <w:pPr>
              <w:jc w:val="center"/>
              <w:rPr>
                <w:rFonts w:eastAsia="Calibri"/>
                <w:szCs w:val="22"/>
              </w:rPr>
            </w:pPr>
            <w:r w:rsidRPr="005F2F1F">
              <w:rPr>
                <w:rFonts w:eastAsia="Calibri"/>
                <w:bCs/>
                <w:szCs w:val="22"/>
              </w:rPr>
              <w:t>4400-6559-0598</w:t>
            </w:r>
          </w:p>
        </w:tc>
      </w:tr>
      <w:tr w:rsidR="008433E0" w:rsidRPr="009B4C43" w14:paraId="4DBCF64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DF0305"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83A27E" w14:textId="47FED2AE" w:rsidR="008433E0" w:rsidRPr="009B4C43" w:rsidRDefault="008433E0" w:rsidP="008433E0">
            <w:pPr>
              <w:rPr>
                <w:rFonts w:eastAsia="Calibri"/>
                <w:szCs w:val="22"/>
              </w:rPr>
            </w:pPr>
            <w:r w:rsidRPr="005F2F1F">
              <w:rPr>
                <w:rFonts w:eastAsia="Calibri"/>
                <w:szCs w:val="22"/>
              </w:rPr>
              <w:t>KUSV250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FDA725" w14:textId="17524A51" w:rsidR="008433E0" w:rsidRPr="009B4C43" w:rsidRDefault="008433E0" w:rsidP="008433E0">
            <w:pPr>
              <w:rPr>
                <w:rFonts w:eastAsia="Calibri"/>
                <w:szCs w:val="22"/>
              </w:rPr>
            </w:pPr>
            <w:r w:rsidRPr="005F2F1F">
              <w:rPr>
                <w:rFonts w:eastAsia="Calibri"/>
                <w:szCs w:val="22"/>
              </w:rPr>
              <w:t>Pravažiuojamasis kelias nuo kelio Nr. 1201 iki kelio Nr. ku138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021B71" w14:textId="6BF787E7" w:rsidR="008433E0" w:rsidRPr="009B4C43" w:rsidRDefault="008433E0" w:rsidP="008433E0">
            <w:pPr>
              <w:jc w:val="right"/>
              <w:rPr>
                <w:rFonts w:eastAsia="Calibri"/>
                <w:szCs w:val="22"/>
              </w:rPr>
            </w:pPr>
            <w:r w:rsidRPr="005F2F1F">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3B88F" w14:textId="47F011F0" w:rsidR="008433E0" w:rsidRPr="009B4C43"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1F1D" w14:textId="24C2A2B9" w:rsidR="008433E0" w:rsidRPr="009B4C43"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27B37" w14:textId="663DCE40" w:rsidR="008433E0" w:rsidRPr="009B4C43" w:rsidRDefault="008433E0" w:rsidP="008433E0">
            <w:pPr>
              <w:jc w:val="right"/>
              <w:rPr>
                <w:rFonts w:eastAsia="Calibri"/>
                <w:szCs w:val="22"/>
              </w:rPr>
            </w:pPr>
            <w:r w:rsidRPr="005F2F1F">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EB75" w14:textId="6587F640" w:rsidR="008433E0" w:rsidRPr="009B4C43" w:rsidRDefault="008433E0" w:rsidP="008433E0">
            <w:pPr>
              <w:jc w:val="center"/>
              <w:rPr>
                <w:rFonts w:eastAsia="Calibri"/>
                <w:szCs w:val="22"/>
              </w:rPr>
            </w:pPr>
            <w:proofErr w:type="spellStart"/>
            <w:r w:rsidRPr="005F2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AED8B9" w14:textId="6E23FFEF" w:rsidR="008433E0" w:rsidRPr="009B4C43" w:rsidRDefault="008433E0" w:rsidP="008433E0">
            <w:pPr>
              <w:jc w:val="center"/>
              <w:rPr>
                <w:rFonts w:eastAsia="Calibri"/>
                <w:szCs w:val="22"/>
              </w:rPr>
            </w:pPr>
            <w:r w:rsidRPr="005F2F1F">
              <w:rPr>
                <w:rFonts w:eastAsia="Calibri"/>
                <w:szCs w:val="22"/>
              </w:rPr>
              <w:t>-</w:t>
            </w:r>
          </w:p>
        </w:tc>
      </w:tr>
      <w:tr w:rsidR="008433E0" w:rsidRPr="009B4C43" w14:paraId="3A4AEA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4160DA" w14:textId="77777777" w:rsidR="008433E0" w:rsidRPr="009B4C43"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D8196" w14:textId="04E3B582" w:rsidR="008433E0" w:rsidRPr="009B4C43" w:rsidRDefault="008433E0" w:rsidP="008433E0">
            <w:pPr>
              <w:rPr>
                <w:rFonts w:eastAsia="Calibri"/>
                <w:szCs w:val="22"/>
              </w:rPr>
            </w:pPr>
            <w:r w:rsidRPr="005F2F1F">
              <w:rPr>
                <w:rFonts w:eastAsia="Calibri"/>
                <w:szCs w:val="22"/>
              </w:rPr>
              <w:t>KUSV251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D10AAC" w14:textId="396D3134" w:rsidR="008433E0" w:rsidRPr="009B4C43" w:rsidRDefault="008433E0" w:rsidP="008433E0">
            <w:pPr>
              <w:rPr>
                <w:rFonts w:eastAsia="Calibri"/>
                <w:szCs w:val="22"/>
              </w:rPr>
            </w:pPr>
            <w:r w:rsidRPr="005F2F1F">
              <w:rPr>
                <w:rFonts w:eastAsia="Calibri"/>
                <w:szCs w:val="22"/>
              </w:rPr>
              <w:t>Pravažiuojamasis kelias nuo kelio Nr. ku81 iki kelio Nr. ku115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931E49" w14:textId="44422C1B" w:rsidR="008433E0" w:rsidRPr="009B4C43" w:rsidRDefault="008433E0" w:rsidP="008433E0">
            <w:pPr>
              <w:jc w:val="right"/>
              <w:rPr>
                <w:rFonts w:eastAsia="Calibri"/>
                <w:szCs w:val="22"/>
              </w:rPr>
            </w:pPr>
            <w:r w:rsidRPr="005F2F1F">
              <w:rPr>
                <w:rFonts w:eastAsia="Calibri"/>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D9A07" w14:textId="39F9607E" w:rsidR="008433E0" w:rsidRPr="009B4C43"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AF1A2" w14:textId="6BDA6A8D" w:rsidR="008433E0" w:rsidRPr="009B4C43"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4C4B1" w14:textId="086E0949" w:rsidR="008433E0" w:rsidRPr="009B4C43" w:rsidRDefault="008433E0" w:rsidP="008433E0">
            <w:pPr>
              <w:jc w:val="right"/>
              <w:rPr>
                <w:rFonts w:eastAsia="Calibri"/>
                <w:szCs w:val="22"/>
              </w:rPr>
            </w:pPr>
            <w:r w:rsidRPr="005F2F1F">
              <w:rPr>
                <w:rFonts w:eastAsia="Calibri"/>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AA96B" w14:textId="0610FB4E" w:rsidR="008433E0" w:rsidRPr="009B4C43" w:rsidRDefault="008433E0" w:rsidP="008433E0">
            <w:pPr>
              <w:jc w:val="center"/>
              <w:rPr>
                <w:rFonts w:eastAsia="Calibri"/>
                <w:szCs w:val="22"/>
              </w:rPr>
            </w:pPr>
            <w:proofErr w:type="spellStart"/>
            <w:r w:rsidRPr="005F2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225606" w14:textId="240D6DB8" w:rsidR="008433E0" w:rsidRPr="009B4C43" w:rsidRDefault="008433E0" w:rsidP="008433E0">
            <w:pPr>
              <w:jc w:val="center"/>
              <w:rPr>
                <w:rFonts w:eastAsia="Calibri"/>
                <w:szCs w:val="22"/>
              </w:rPr>
            </w:pPr>
            <w:r w:rsidRPr="005F2F1F">
              <w:rPr>
                <w:rFonts w:eastAsia="Calibri"/>
                <w:szCs w:val="22"/>
              </w:rPr>
              <w:t>4400-6462-1196</w:t>
            </w:r>
          </w:p>
        </w:tc>
      </w:tr>
      <w:tr w:rsidR="008433E0" w:rsidRPr="004B1509" w14:paraId="71C3FA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0339E3"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D0A8E3" w14:textId="023E2F22" w:rsidR="008433E0" w:rsidRPr="004B1509" w:rsidRDefault="008433E0" w:rsidP="008433E0">
            <w:pPr>
              <w:rPr>
                <w:rFonts w:eastAsia="Calibri"/>
                <w:szCs w:val="22"/>
              </w:rPr>
            </w:pPr>
            <w:r w:rsidRPr="005F2F1F">
              <w:rPr>
                <w:rFonts w:eastAsia="Calibri"/>
                <w:szCs w:val="22"/>
              </w:rPr>
              <w:t>KUSV263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EBC3C3" w14:textId="4F68526A" w:rsidR="008433E0" w:rsidRPr="004B1509" w:rsidRDefault="008433E0" w:rsidP="008433E0">
            <w:pPr>
              <w:rPr>
                <w:rFonts w:eastAsia="Calibri"/>
                <w:szCs w:val="22"/>
              </w:rPr>
            </w:pPr>
            <w:r w:rsidRPr="005F2F1F">
              <w:rPr>
                <w:rFonts w:eastAsia="Calibri"/>
                <w:szCs w:val="22"/>
              </w:rPr>
              <w:t>Pravažiuojamasis kelias nuo Dvaro g., Kurklių II k. iki kelio Nr. ku11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C1EBA1" w14:textId="478B0BF9" w:rsidR="008433E0" w:rsidRPr="004B1509" w:rsidRDefault="008433E0" w:rsidP="008433E0">
            <w:pPr>
              <w:jc w:val="right"/>
              <w:rPr>
                <w:rFonts w:eastAsia="Calibri"/>
                <w:szCs w:val="22"/>
              </w:rPr>
            </w:pPr>
            <w:r w:rsidRPr="005F2F1F">
              <w:rPr>
                <w:rFonts w:eastAsia="Calibri"/>
                <w:bCs/>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5D87" w14:textId="774B151B"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B5F2" w14:textId="39B4F245"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1DDB4" w14:textId="5849DE83" w:rsidR="008433E0" w:rsidRPr="004B1509" w:rsidRDefault="008433E0" w:rsidP="008433E0">
            <w:pPr>
              <w:jc w:val="right"/>
              <w:rPr>
                <w:rFonts w:eastAsia="Calibri"/>
                <w:szCs w:val="22"/>
              </w:rPr>
            </w:pPr>
            <w:r w:rsidRPr="005F2F1F">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32598" w14:textId="45EBC0CE"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0624F0" w14:textId="292FA229" w:rsidR="008433E0" w:rsidRPr="004B1509" w:rsidRDefault="008433E0" w:rsidP="008433E0">
            <w:pPr>
              <w:jc w:val="center"/>
              <w:rPr>
                <w:rFonts w:eastAsia="Calibri"/>
                <w:szCs w:val="22"/>
              </w:rPr>
            </w:pPr>
            <w:r w:rsidRPr="005F2F1F">
              <w:rPr>
                <w:rFonts w:eastAsia="Calibri"/>
                <w:bCs/>
                <w:szCs w:val="22"/>
              </w:rPr>
              <w:t>4400-6559-0621</w:t>
            </w:r>
          </w:p>
        </w:tc>
      </w:tr>
      <w:tr w:rsidR="008433E0" w:rsidRPr="004B1509" w14:paraId="43541D4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71E9F9"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9AB08" w14:textId="1FC99B1E" w:rsidR="008433E0" w:rsidRPr="004B1509" w:rsidRDefault="008433E0" w:rsidP="008433E0">
            <w:pPr>
              <w:rPr>
                <w:rFonts w:eastAsia="Calibri"/>
                <w:szCs w:val="22"/>
              </w:rPr>
            </w:pPr>
            <w:r w:rsidRPr="005F2F1F">
              <w:rPr>
                <w:rFonts w:eastAsia="Calibri"/>
                <w:szCs w:val="22"/>
              </w:rPr>
              <w:t>KUSV267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9326DF" w14:textId="73EC9E97" w:rsidR="008433E0" w:rsidRPr="004B1509" w:rsidRDefault="008433E0" w:rsidP="008433E0">
            <w:pPr>
              <w:rPr>
                <w:rFonts w:eastAsia="Calibri"/>
                <w:szCs w:val="22"/>
              </w:rPr>
            </w:pPr>
            <w:r w:rsidRPr="005F2F1F">
              <w:rPr>
                <w:rFonts w:eastAsia="Calibri"/>
                <w:szCs w:val="22"/>
              </w:rPr>
              <w:t xml:space="preserve">Pravažiuojamasis kelias nuo </w:t>
            </w:r>
            <w:proofErr w:type="spellStart"/>
            <w:r w:rsidRPr="005F2F1F">
              <w:rPr>
                <w:rFonts w:eastAsia="Calibri"/>
                <w:szCs w:val="22"/>
              </w:rPr>
              <w:t>Dejūnų</w:t>
            </w:r>
            <w:proofErr w:type="spellEnd"/>
            <w:r w:rsidRPr="005F2F1F">
              <w:rPr>
                <w:rFonts w:eastAsia="Calibri"/>
                <w:szCs w:val="22"/>
              </w:rPr>
              <w:t xml:space="preserve"> k. iki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473876" w14:textId="56663270" w:rsidR="008433E0" w:rsidRPr="004B1509" w:rsidRDefault="008433E0" w:rsidP="008433E0">
            <w:pPr>
              <w:jc w:val="right"/>
              <w:rPr>
                <w:rFonts w:eastAsia="Calibri"/>
                <w:szCs w:val="22"/>
              </w:rPr>
            </w:pPr>
            <w:r w:rsidRPr="005F2F1F">
              <w:rPr>
                <w:rFonts w:eastAsia="Calibri"/>
                <w:szCs w:val="22"/>
              </w:rPr>
              <w:t xml:space="preserve"> </w:t>
            </w:r>
            <w:r w:rsidRPr="005F2F1F">
              <w:rPr>
                <w:rFonts w:eastAsia="Calibri"/>
                <w:bCs/>
                <w:szCs w:val="22"/>
              </w:rPr>
              <w:t>1119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E05F1" w14:textId="75CF9DE8"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F128" w14:textId="79386559" w:rsidR="008433E0" w:rsidRPr="004B1509" w:rsidRDefault="008433E0" w:rsidP="008433E0">
            <w:pPr>
              <w:jc w:val="right"/>
              <w:rPr>
                <w:rFonts w:eastAsia="Calibri"/>
                <w:szCs w:val="22"/>
              </w:rPr>
            </w:pPr>
            <w:r w:rsidRPr="005F2F1F">
              <w:rPr>
                <w:rFonts w:eastAsia="Calibri"/>
                <w:bCs/>
                <w:szCs w:val="22"/>
              </w:rPr>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E2FB9" w14:textId="08BBF42C" w:rsidR="008433E0" w:rsidRPr="004B1509" w:rsidRDefault="008433E0" w:rsidP="008433E0">
            <w:pPr>
              <w:jc w:val="right"/>
              <w:rPr>
                <w:rFonts w:eastAsia="Calibri"/>
                <w:szCs w:val="22"/>
              </w:rPr>
            </w:pPr>
            <w:r w:rsidRPr="005F2F1F">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99BC9" w14:textId="774D06CE" w:rsidR="008433E0" w:rsidRPr="004B1509" w:rsidRDefault="008433E0" w:rsidP="008433E0">
            <w:pPr>
              <w:jc w:val="center"/>
              <w:rPr>
                <w:rFonts w:eastAsia="Calibri"/>
                <w:bCs/>
                <w:szCs w:val="22"/>
              </w:rPr>
            </w:pPr>
            <w:proofErr w:type="spellStart"/>
            <w:r w:rsidRPr="005F2F1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FA1DC1" w14:textId="7FF76AB0" w:rsidR="008433E0" w:rsidRPr="004B1509" w:rsidRDefault="008433E0" w:rsidP="008433E0">
            <w:pPr>
              <w:jc w:val="center"/>
              <w:rPr>
                <w:rFonts w:eastAsia="Calibri"/>
                <w:szCs w:val="22"/>
              </w:rPr>
            </w:pPr>
            <w:r w:rsidRPr="005F2F1F">
              <w:rPr>
                <w:rFonts w:eastAsia="Calibri"/>
                <w:bCs/>
                <w:szCs w:val="22"/>
              </w:rPr>
              <w:t>4400-6558-3717</w:t>
            </w:r>
          </w:p>
        </w:tc>
      </w:tr>
      <w:tr w:rsidR="008433E0" w:rsidRPr="004B1509" w14:paraId="36542FB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F3EE0F"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0070F2" w14:textId="0AED5C57" w:rsidR="008433E0" w:rsidRPr="004B1509" w:rsidRDefault="008433E0" w:rsidP="008433E0">
            <w:pPr>
              <w:rPr>
                <w:rFonts w:eastAsia="Calibri"/>
                <w:szCs w:val="22"/>
              </w:rPr>
            </w:pPr>
            <w:r w:rsidRPr="005F2F1F">
              <w:rPr>
                <w:rFonts w:eastAsia="Calibri"/>
                <w:szCs w:val="22"/>
              </w:rPr>
              <w:t>KUSV270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F9AFEE" w14:textId="3C506A53" w:rsidR="008433E0" w:rsidRPr="004B1509" w:rsidRDefault="008433E0" w:rsidP="008433E0">
            <w:pPr>
              <w:rPr>
                <w:rFonts w:eastAsia="Calibri"/>
                <w:szCs w:val="22"/>
              </w:rPr>
            </w:pPr>
            <w:r w:rsidRPr="005F2F1F">
              <w:rPr>
                <w:rFonts w:eastAsia="Calibri"/>
                <w:szCs w:val="22"/>
              </w:rPr>
              <w:t>Pravažiuojamasis kelias nuo kelio Nr. ku46 į iki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DF2A43" w14:textId="03F0FD33" w:rsidR="008433E0" w:rsidRPr="004B1509" w:rsidRDefault="008433E0" w:rsidP="008433E0">
            <w:pPr>
              <w:jc w:val="right"/>
              <w:rPr>
                <w:rFonts w:eastAsia="Calibri"/>
                <w:szCs w:val="22"/>
              </w:rPr>
            </w:pPr>
            <w:r w:rsidRPr="005F2F1F">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4F5ED" w14:textId="3BC89D50"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B57AA" w14:textId="519C3BA4"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1B68" w14:textId="790824EA" w:rsidR="008433E0" w:rsidRPr="004B1509" w:rsidRDefault="008433E0" w:rsidP="008433E0">
            <w:pPr>
              <w:jc w:val="right"/>
              <w:rPr>
                <w:rFonts w:eastAsia="Calibri"/>
                <w:szCs w:val="22"/>
              </w:rPr>
            </w:pPr>
            <w:r w:rsidRPr="005F2F1F">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B27FE" w14:textId="0465563B"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6A127E" w14:textId="1103960A" w:rsidR="008433E0" w:rsidRPr="004B1509" w:rsidRDefault="008433E0" w:rsidP="008433E0">
            <w:pPr>
              <w:jc w:val="center"/>
              <w:rPr>
                <w:rFonts w:eastAsia="Calibri"/>
                <w:szCs w:val="22"/>
              </w:rPr>
            </w:pPr>
            <w:r w:rsidRPr="005F2F1F">
              <w:rPr>
                <w:rFonts w:eastAsia="Calibri"/>
                <w:szCs w:val="22"/>
              </w:rPr>
              <w:t>-</w:t>
            </w:r>
          </w:p>
        </w:tc>
      </w:tr>
      <w:tr w:rsidR="008433E0" w:rsidRPr="004B1509" w14:paraId="7CEE59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B80F78"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65611" w14:textId="74A8445E" w:rsidR="008433E0" w:rsidRPr="004B1509" w:rsidRDefault="008433E0" w:rsidP="008433E0">
            <w:pPr>
              <w:rPr>
                <w:rFonts w:eastAsia="Calibri"/>
                <w:szCs w:val="22"/>
              </w:rPr>
            </w:pPr>
            <w:r w:rsidRPr="005F2F1F">
              <w:rPr>
                <w:rFonts w:eastAsia="Calibri"/>
                <w:szCs w:val="22"/>
              </w:rPr>
              <w:t>KUSV272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90C476" w14:textId="08BA42AF" w:rsidR="008433E0" w:rsidRPr="004B1509" w:rsidRDefault="008433E0" w:rsidP="008433E0">
            <w:pPr>
              <w:rPr>
                <w:rFonts w:eastAsia="Calibri"/>
                <w:szCs w:val="22"/>
              </w:rPr>
            </w:pPr>
            <w:r w:rsidRPr="005F2F1F">
              <w:rPr>
                <w:rFonts w:eastAsia="Calibri"/>
                <w:szCs w:val="22"/>
              </w:rPr>
              <w:t xml:space="preserve">Privažiuojamasis kelias prie dvarvietės </w:t>
            </w:r>
            <w:proofErr w:type="spellStart"/>
            <w:r w:rsidRPr="005F2F1F">
              <w:rPr>
                <w:rFonts w:eastAsia="Calibri"/>
                <w:szCs w:val="22"/>
              </w:rPr>
              <w:t>Pavirinčių</w:t>
            </w:r>
            <w:proofErr w:type="spellEnd"/>
            <w:r w:rsidRPr="005F2F1F">
              <w:rPr>
                <w:rFonts w:eastAsia="Calibri"/>
                <w:szCs w:val="22"/>
              </w:rPr>
              <w:t xml:space="preserve">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CDA721" w14:textId="5989B8B4" w:rsidR="008433E0" w:rsidRPr="004B1509" w:rsidRDefault="008433E0" w:rsidP="008433E0">
            <w:pPr>
              <w:jc w:val="right"/>
              <w:rPr>
                <w:rFonts w:eastAsia="Calibri"/>
                <w:szCs w:val="22"/>
              </w:rPr>
            </w:pPr>
            <w:r w:rsidRPr="005F2F1F">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162AC" w14:textId="280617FF"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3377A" w14:textId="25F7372F"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18BE" w14:textId="3E0007D2" w:rsidR="008433E0" w:rsidRPr="004B1509" w:rsidRDefault="008433E0" w:rsidP="008433E0">
            <w:pPr>
              <w:jc w:val="right"/>
              <w:rPr>
                <w:rFonts w:eastAsia="Calibri"/>
                <w:szCs w:val="22"/>
              </w:rPr>
            </w:pPr>
            <w:r w:rsidRPr="005F2F1F">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5E733" w14:textId="7C87B5A3"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634F85" w14:textId="074E196A" w:rsidR="008433E0" w:rsidRPr="004B1509" w:rsidRDefault="008433E0" w:rsidP="008433E0">
            <w:pPr>
              <w:jc w:val="center"/>
              <w:rPr>
                <w:rFonts w:eastAsia="Calibri"/>
                <w:szCs w:val="22"/>
              </w:rPr>
            </w:pPr>
            <w:r w:rsidRPr="005F2F1F">
              <w:rPr>
                <w:rFonts w:eastAsia="Calibri"/>
                <w:szCs w:val="22"/>
              </w:rPr>
              <w:t>-</w:t>
            </w:r>
          </w:p>
        </w:tc>
      </w:tr>
      <w:tr w:rsidR="008433E0" w:rsidRPr="004B1509" w14:paraId="0E84AAA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E9F966"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1B2DE" w14:textId="4136B7AA" w:rsidR="008433E0" w:rsidRPr="004B1509" w:rsidRDefault="008433E0" w:rsidP="008433E0">
            <w:pPr>
              <w:rPr>
                <w:rFonts w:eastAsia="Calibri"/>
                <w:szCs w:val="22"/>
              </w:rPr>
            </w:pPr>
            <w:r w:rsidRPr="005F2F1F">
              <w:rPr>
                <w:rFonts w:eastAsia="Calibri"/>
                <w:szCs w:val="22"/>
              </w:rPr>
              <w:t>KUSV276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07CF4F" w14:textId="492AE3FF" w:rsidR="008433E0" w:rsidRPr="004B1509" w:rsidRDefault="008433E0" w:rsidP="008433E0">
            <w:pPr>
              <w:rPr>
                <w:rFonts w:eastAsia="Calibri"/>
                <w:szCs w:val="22"/>
              </w:rPr>
            </w:pPr>
            <w:r w:rsidRPr="005F2F1F">
              <w:rPr>
                <w:rFonts w:eastAsia="Calibri"/>
                <w:szCs w:val="22"/>
              </w:rPr>
              <w:t>Pravažiuojamasis kelias nuo Antakalnio g. iki Tujų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A8C950" w14:textId="0BA8157A" w:rsidR="008433E0" w:rsidRPr="004B1509" w:rsidRDefault="008433E0" w:rsidP="008433E0">
            <w:pPr>
              <w:jc w:val="right"/>
              <w:rPr>
                <w:rFonts w:eastAsia="Calibri"/>
                <w:szCs w:val="22"/>
              </w:rPr>
            </w:pPr>
            <w:r w:rsidRPr="005F2F1F">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FE412" w14:textId="78B7C950"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D507F" w14:textId="153755CD"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5D655" w14:textId="5A566913" w:rsidR="008433E0" w:rsidRPr="004B1509" w:rsidRDefault="008433E0" w:rsidP="008433E0">
            <w:pPr>
              <w:jc w:val="right"/>
              <w:rPr>
                <w:rFonts w:eastAsia="Calibri"/>
                <w:szCs w:val="22"/>
              </w:rPr>
            </w:pPr>
            <w:r w:rsidRPr="005F2F1F">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2536" w14:textId="584C9BAA"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CC7A83" w14:textId="3066B436" w:rsidR="008433E0" w:rsidRPr="004B1509" w:rsidRDefault="008433E0" w:rsidP="008433E0">
            <w:pPr>
              <w:jc w:val="center"/>
              <w:rPr>
                <w:rFonts w:eastAsia="Calibri"/>
                <w:szCs w:val="22"/>
              </w:rPr>
            </w:pPr>
            <w:r w:rsidRPr="005F2F1F">
              <w:rPr>
                <w:rFonts w:eastAsia="Calibri"/>
                <w:bCs/>
                <w:szCs w:val="22"/>
              </w:rPr>
              <w:t>4400-6558-8314</w:t>
            </w:r>
          </w:p>
        </w:tc>
      </w:tr>
      <w:tr w:rsidR="008433E0" w:rsidRPr="0023035A" w14:paraId="6E59A4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9402A5"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20F9" w14:textId="2BDF287F" w:rsidR="008433E0" w:rsidRPr="0023035A" w:rsidRDefault="008433E0" w:rsidP="008433E0">
            <w:pPr>
              <w:rPr>
                <w:rFonts w:eastAsia="Calibri"/>
                <w:szCs w:val="22"/>
              </w:rPr>
            </w:pPr>
            <w:r w:rsidRPr="005F2F1F">
              <w:rPr>
                <w:rFonts w:eastAsia="Calibri"/>
                <w:szCs w:val="22"/>
              </w:rPr>
              <w:t>KUSV280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9BD0AA" w14:textId="3C3BE9DF" w:rsidR="008433E0" w:rsidRPr="0023035A" w:rsidRDefault="008433E0" w:rsidP="008433E0">
            <w:pPr>
              <w:rPr>
                <w:rFonts w:eastAsia="Calibri"/>
                <w:szCs w:val="22"/>
              </w:rPr>
            </w:pPr>
            <w:r w:rsidRPr="005F2F1F">
              <w:rPr>
                <w:rFonts w:eastAsia="Calibri"/>
                <w:szCs w:val="22"/>
              </w:rPr>
              <w:t>Pravažiuojamasis kelias nuo kelio Nr. ku115 iki kelio Nr. ku60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A0EC4B" w14:textId="36066329" w:rsidR="008433E0" w:rsidRPr="0023035A" w:rsidRDefault="008433E0" w:rsidP="008433E0">
            <w:pPr>
              <w:jc w:val="right"/>
              <w:rPr>
                <w:rFonts w:eastAsia="Calibri"/>
                <w:szCs w:val="22"/>
              </w:rPr>
            </w:pPr>
            <w:r w:rsidRPr="005F2F1F">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5A741" w14:textId="4239FAD5" w:rsidR="008433E0" w:rsidRPr="0023035A"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E3052" w14:textId="7018EEC2" w:rsidR="008433E0" w:rsidRPr="0023035A" w:rsidRDefault="008433E0" w:rsidP="008433E0">
            <w:pPr>
              <w:jc w:val="right"/>
              <w:rPr>
                <w:rFonts w:eastAsia="Calibri"/>
                <w:szCs w:val="22"/>
              </w:rPr>
            </w:pPr>
            <w:r w:rsidRPr="005F2F1F">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08D1C" w14:textId="33A3E122" w:rsidR="008433E0" w:rsidRPr="0023035A" w:rsidRDefault="008433E0" w:rsidP="008433E0">
            <w:pPr>
              <w:jc w:val="right"/>
              <w:rPr>
                <w:rFonts w:eastAsia="Calibri"/>
                <w:strike/>
                <w:szCs w:val="22"/>
              </w:rPr>
            </w:pPr>
            <w:r w:rsidRPr="005F2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36143" w14:textId="77777777" w:rsidR="008433E0" w:rsidRPr="005F2F1F" w:rsidRDefault="008433E0" w:rsidP="008433E0">
            <w:pPr>
              <w:jc w:val="center"/>
              <w:rPr>
                <w:rFonts w:eastAsia="Calibri"/>
                <w:szCs w:val="22"/>
              </w:rPr>
            </w:pPr>
            <w:proofErr w:type="spellStart"/>
            <w:r w:rsidRPr="005F2F1F">
              <w:rPr>
                <w:rFonts w:eastAsia="Calibri"/>
                <w:szCs w:val="22"/>
              </w:rPr>
              <w:t>IVv</w:t>
            </w:r>
            <w:proofErr w:type="spellEnd"/>
          </w:p>
          <w:p w14:paraId="31C2446A" w14:textId="0B16F965" w:rsidR="008433E0" w:rsidRPr="0023035A" w:rsidRDefault="008433E0" w:rsidP="008433E0">
            <w:pPr>
              <w:jc w:val="center"/>
              <w:rPr>
                <w:rFonts w:eastAsia="Calibri"/>
                <w:szCs w:val="22"/>
              </w:rPr>
            </w:pPr>
            <w:proofErr w:type="spellStart"/>
            <w:r w:rsidRPr="005F2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C1030C" w14:textId="77777777" w:rsidR="008433E0" w:rsidRPr="005F2F1F" w:rsidRDefault="008433E0" w:rsidP="008433E0">
            <w:pPr>
              <w:jc w:val="center"/>
              <w:rPr>
                <w:rFonts w:eastAsia="Calibri"/>
                <w:szCs w:val="22"/>
              </w:rPr>
            </w:pPr>
            <w:r w:rsidRPr="005F2F1F">
              <w:rPr>
                <w:rFonts w:eastAsia="Calibri"/>
                <w:szCs w:val="22"/>
              </w:rPr>
              <w:t>4400-6462-1201</w:t>
            </w:r>
          </w:p>
          <w:p w14:paraId="04C756CD" w14:textId="4C9E9224" w:rsidR="008433E0" w:rsidRPr="0023035A" w:rsidRDefault="008433E0" w:rsidP="008433E0">
            <w:pPr>
              <w:jc w:val="center"/>
              <w:rPr>
                <w:rFonts w:eastAsia="Calibri"/>
                <w:szCs w:val="22"/>
              </w:rPr>
            </w:pPr>
            <w:r w:rsidRPr="005F2F1F">
              <w:rPr>
                <w:rFonts w:eastAsia="Calibri"/>
                <w:szCs w:val="22"/>
              </w:rPr>
              <w:t>4400-6462-1156</w:t>
            </w:r>
          </w:p>
        </w:tc>
      </w:tr>
      <w:tr w:rsidR="008433E0" w:rsidRPr="0023035A" w14:paraId="2BDB3E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F96B08"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C2033" w14:textId="51655177" w:rsidR="008433E0" w:rsidRPr="0023035A" w:rsidRDefault="008433E0" w:rsidP="008433E0">
            <w:pPr>
              <w:rPr>
                <w:rFonts w:eastAsia="Calibri"/>
                <w:szCs w:val="22"/>
              </w:rPr>
            </w:pPr>
            <w:r w:rsidRPr="005F2F1F">
              <w:rPr>
                <w:rFonts w:eastAsia="Calibri"/>
                <w:szCs w:val="22"/>
              </w:rPr>
              <w:t>KUSV282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BBF59C" w14:textId="29CD5617" w:rsidR="008433E0" w:rsidRPr="0023035A" w:rsidRDefault="008433E0" w:rsidP="008433E0">
            <w:pPr>
              <w:rPr>
                <w:rFonts w:eastAsia="Calibri"/>
                <w:szCs w:val="22"/>
              </w:rPr>
            </w:pPr>
            <w:r w:rsidRPr="005F2F1F">
              <w:rPr>
                <w:rFonts w:eastAsia="Calibri"/>
                <w:szCs w:val="22"/>
              </w:rPr>
              <w:t>Pravažiuojamasis kelias nuo kelio Nr. 1201 iki kelio Nr. ku17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CA142C" w14:textId="6BE820E8" w:rsidR="008433E0" w:rsidRPr="0023035A" w:rsidRDefault="008433E0" w:rsidP="008433E0">
            <w:pPr>
              <w:jc w:val="right"/>
              <w:rPr>
                <w:rFonts w:eastAsia="Calibri"/>
                <w:szCs w:val="22"/>
              </w:rPr>
            </w:pPr>
            <w:r w:rsidRPr="005F2F1F">
              <w:rPr>
                <w:rFonts w:eastAsia="Calibri"/>
                <w:bCs/>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C628" w14:textId="0BF6F4D9" w:rsidR="008433E0" w:rsidRPr="0023035A"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E098" w14:textId="752FE53D" w:rsidR="008433E0" w:rsidRPr="0023035A"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F0EFF" w14:textId="71D3E904" w:rsidR="008433E0" w:rsidRPr="0023035A" w:rsidRDefault="008433E0" w:rsidP="008433E0">
            <w:pPr>
              <w:jc w:val="right"/>
              <w:rPr>
                <w:rFonts w:eastAsia="Calibri"/>
                <w:szCs w:val="22"/>
              </w:rPr>
            </w:pPr>
            <w:r w:rsidRPr="005F2F1F">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F1611" w14:textId="18EC5621" w:rsidR="008433E0" w:rsidRPr="0023035A" w:rsidRDefault="008433E0" w:rsidP="008433E0">
            <w:pPr>
              <w:jc w:val="center"/>
              <w:rPr>
                <w:rFonts w:eastAsia="Calibri"/>
                <w:szCs w:val="22"/>
              </w:rPr>
            </w:pPr>
            <w:proofErr w:type="spellStart"/>
            <w:r w:rsidRPr="005F2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7E6451" w14:textId="47AE2B69" w:rsidR="008433E0" w:rsidRPr="0023035A" w:rsidRDefault="008433E0" w:rsidP="008433E0">
            <w:pPr>
              <w:jc w:val="center"/>
              <w:rPr>
                <w:rFonts w:eastAsia="Calibri"/>
                <w:szCs w:val="22"/>
              </w:rPr>
            </w:pPr>
            <w:r w:rsidRPr="005F2F1F">
              <w:rPr>
                <w:rFonts w:eastAsia="Calibri"/>
                <w:bCs/>
                <w:szCs w:val="22"/>
              </w:rPr>
              <w:t>4400-6558-9755</w:t>
            </w:r>
          </w:p>
        </w:tc>
      </w:tr>
      <w:tr w:rsidR="008433E0" w:rsidRPr="0023035A" w14:paraId="53F62A7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FDAF94"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5907D" w14:textId="230C71EC" w:rsidR="008433E0" w:rsidRPr="0023035A" w:rsidRDefault="008433E0" w:rsidP="008433E0">
            <w:pPr>
              <w:rPr>
                <w:rFonts w:eastAsia="Calibri"/>
                <w:szCs w:val="22"/>
              </w:rPr>
            </w:pPr>
            <w:r w:rsidRPr="005F2F1F">
              <w:rPr>
                <w:rFonts w:eastAsia="Calibri"/>
                <w:szCs w:val="22"/>
              </w:rPr>
              <w:t>KUSV286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C4EF70" w14:textId="242E2DAB" w:rsidR="008433E0" w:rsidRPr="0023035A" w:rsidRDefault="008433E0" w:rsidP="008433E0">
            <w:pPr>
              <w:rPr>
                <w:rFonts w:eastAsia="Calibri"/>
                <w:szCs w:val="22"/>
              </w:rPr>
            </w:pPr>
            <w:r w:rsidRPr="005F2F1F">
              <w:rPr>
                <w:rFonts w:eastAsia="Calibri"/>
                <w:szCs w:val="22"/>
              </w:rPr>
              <w:t>Pravažiuojamasis kelias nuo Gegužės g. iki Šviesos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228855" w14:textId="3B327760" w:rsidR="008433E0" w:rsidRPr="0023035A" w:rsidRDefault="008433E0" w:rsidP="008433E0">
            <w:pPr>
              <w:jc w:val="right"/>
              <w:rPr>
                <w:rFonts w:eastAsia="Calibri"/>
                <w:szCs w:val="22"/>
              </w:rPr>
            </w:pPr>
            <w:r w:rsidRPr="005F2F1F">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50D68" w14:textId="031688AD" w:rsidR="008433E0" w:rsidRPr="0023035A"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0112B" w14:textId="3A47F1D8" w:rsidR="008433E0" w:rsidRPr="0023035A" w:rsidRDefault="008433E0" w:rsidP="008433E0">
            <w:pPr>
              <w:jc w:val="right"/>
              <w:rPr>
                <w:rFonts w:eastAsia="Calibri"/>
                <w:szCs w:val="22"/>
              </w:rPr>
            </w:pPr>
            <w:r w:rsidRPr="005F2F1F">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75EB" w14:textId="60AC48F2" w:rsidR="008433E0" w:rsidRPr="0023035A" w:rsidRDefault="008433E0" w:rsidP="008433E0">
            <w:pPr>
              <w:jc w:val="right"/>
              <w:rPr>
                <w:rFonts w:eastAsia="Calibri"/>
                <w:szCs w:val="22"/>
              </w:rPr>
            </w:pPr>
            <w:r w:rsidRPr="005F2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5CEF" w14:textId="18BB77C5" w:rsidR="008433E0" w:rsidRPr="0023035A" w:rsidRDefault="008433E0" w:rsidP="008433E0">
            <w:pPr>
              <w:jc w:val="center"/>
              <w:rPr>
                <w:rFonts w:eastAsia="Calibri"/>
                <w:szCs w:val="22"/>
              </w:rPr>
            </w:pPr>
            <w:proofErr w:type="spellStart"/>
            <w:r w:rsidRPr="005F2F1F">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D92F3E" w14:textId="58232476" w:rsidR="008433E0" w:rsidRPr="0023035A" w:rsidRDefault="008433E0" w:rsidP="008433E0">
            <w:pPr>
              <w:jc w:val="center"/>
              <w:rPr>
                <w:rFonts w:eastAsia="Calibri"/>
                <w:szCs w:val="22"/>
              </w:rPr>
            </w:pPr>
            <w:r w:rsidRPr="005F2F1F">
              <w:rPr>
                <w:rFonts w:eastAsia="Calibri"/>
                <w:bCs/>
                <w:szCs w:val="22"/>
              </w:rPr>
              <w:t>4400-6559-0065</w:t>
            </w:r>
          </w:p>
        </w:tc>
      </w:tr>
      <w:tr w:rsidR="008433E0" w:rsidRPr="0023035A" w14:paraId="455676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C852B4"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1988B4" w14:textId="004F89C6" w:rsidR="008433E0" w:rsidRPr="0023035A" w:rsidRDefault="008433E0" w:rsidP="008433E0">
            <w:pPr>
              <w:rPr>
                <w:rFonts w:eastAsia="Calibri"/>
                <w:szCs w:val="22"/>
              </w:rPr>
            </w:pPr>
            <w:r w:rsidRPr="005F2F1F">
              <w:rPr>
                <w:rFonts w:eastAsia="Calibri"/>
                <w:szCs w:val="22"/>
              </w:rPr>
              <w:t>KUSV287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9E158B" w14:textId="6F3E51F4" w:rsidR="008433E0" w:rsidRPr="0023035A" w:rsidRDefault="008433E0" w:rsidP="008433E0">
            <w:pPr>
              <w:rPr>
                <w:rFonts w:eastAsia="Calibri"/>
                <w:szCs w:val="22"/>
              </w:rPr>
            </w:pPr>
            <w:r w:rsidRPr="005F2F1F">
              <w:rPr>
                <w:rFonts w:eastAsia="Calibri"/>
                <w:szCs w:val="22"/>
              </w:rPr>
              <w:t>Pravažiuojamasis kelias nuo Kranto g. iki Kavarsko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AD3929" w14:textId="20990B94" w:rsidR="008433E0" w:rsidRPr="0023035A" w:rsidRDefault="008433E0" w:rsidP="008433E0">
            <w:pPr>
              <w:jc w:val="right"/>
              <w:rPr>
                <w:rFonts w:eastAsia="Calibri"/>
                <w:szCs w:val="22"/>
              </w:rPr>
            </w:pPr>
            <w:r w:rsidRPr="005F2F1F">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68E33" w14:textId="71C635C8" w:rsidR="008433E0" w:rsidRPr="0023035A" w:rsidRDefault="008433E0" w:rsidP="008433E0">
            <w:pPr>
              <w:jc w:val="right"/>
              <w:rPr>
                <w:rFonts w:eastAsia="Calibri"/>
                <w:szCs w:val="22"/>
              </w:rPr>
            </w:pPr>
            <w:r w:rsidRPr="005F2F1F">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9E5C3" w14:textId="0FD61930" w:rsidR="008433E0" w:rsidRPr="0023035A"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03C43" w14:textId="0A468967" w:rsidR="008433E0" w:rsidRPr="0023035A" w:rsidRDefault="008433E0" w:rsidP="008433E0">
            <w:pPr>
              <w:jc w:val="right"/>
              <w:rPr>
                <w:rFonts w:eastAsia="Calibri"/>
                <w:szCs w:val="22"/>
              </w:rPr>
            </w:pPr>
            <w:r w:rsidRPr="005F2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BFB1" w14:textId="7B480163" w:rsidR="008433E0" w:rsidRPr="0023035A" w:rsidRDefault="008433E0" w:rsidP="008433E0">
            <w:pPr>
              <w:jc w:val="center"/>
              <w:rPr>
                <w:rFonts w:eastAsia="Calibri"/>
                <w:szCs w:val="22"/>
              </w:rPr>
            </w:pPr>
            <w:r w:rsidRPr="005F2F1F">
              <w:rPr>
                <w:rFonts w:eastAsia="Calibri"/>
                <w:szCs w:val="22"/>
              </w:rPr>
              <w:t xml:space="preserve"> </w:t>
            </w:r>
            <w:proofErr w:type="spellStart"/>
            <w:r w:rsidRPr="005F2F1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BAAB9C" w14:textId="4A6D5C9B" w:rsidR="008433E0" w:rsidRPr="0023035A" w:rsidRDefault="008433E0" w:rsidP="008433E0">
            <w:pPr>
              <w:jc w:val="center"/>
              <w:rPr>
                <w:rFonts w:eastAsia="Calibri"/>
                <w:szCs w:val="22"/>
              </w:rPr>
            </w:pPr>
            <w:r w:rsidRPr="005F2F1F">
              <w:rPr>
                <w:rFonts w:eastAsia="Calibri"/>
                <w:bCs/>
                <w:szCs w:val="22"/>
              </w:rPr>
              <w:t>4400-6559-0043</w:t>
            </w:r>
          </w:p>
        </w:tc>
      </w:tr>
      <w:tr w:rsidR="008433E0" w:rsidRPr="0023035A" w14:paraId="099ED6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077679"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8CBA3" w14:textId="221D2CEB" w:rsidR="008433E0" w:rsidRPr="0023035A" w:rsidRDefault="008433E0" w:rsidP="008433E0">
            <w:pPr>
              <w:rPr>
                <w:rFonts w:eastAsia="Calibri"/>
                <w:szCs w:val="22"/>
              </w:rPr>
            </w:pPr>
            <w:r w:rsidRPr="0023035A">
              <w:rPr>
                <w:rFonts w:eastAsia="Calibri"/>
                <w:szCs w:val="22"/>
              </w:rPr>
              <w:t>KUSV291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88F13A" w14:textId="437A8D8A" w:rsidR="008433E0" w:rsidRPr="0023035A" w:rsidRDefault="008433E0" w:rsidP="008433E0">
            <w:pPr>
              <w:rPr>
                <w:rFonts w:eastAsia="Calibri"/>
                <w:szCs w:val="22"/>
              </w:rPr>
            </w:pPr>
            <w:r w:rsidRPr="0023035A">
              <w:rPr>
                <w:rFonts w:eastAsia="Calibri"/>
                <w:szCs w:val="22"/>
              </w:rPr>
              <w:t xml:space="preserve">Pravažiuojamasis kelias nuo kelio Nr. KUSV325 iki </w:t>
            </w:r>
            <w:proofErr w:type="spellStart"/>
            <w:r w:rsidRPr="0023035A">
              <w:rPr>
                <w:rFonts w:eastAsia="Calibri"/>
                <w:szCs w:val="22"/>
              </w:rPr>
              <w:t>Dragaudžių</w:t>
            </w:r>
            <w:proofErr w:type="spellEnd"/>
            <w:r w:rsidRPr="0023035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9AFCB6" w14:textId="1AA76C04" w:rsidR="008433E0" w:rsidRPr="0023035A" w:rsidRDefault="008433E0" w:rsidP="008433E0">
            <w:pPr>
              <w:jc w:val="right"/>
              <w:rPr>
                <w:rFonts w:eastAsia="Calibri"/>
                <w:szCs w:val="22"/>
              </w:rPr>
            </w:pPr>
            <w:r w:rsidRPr="0023035A">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A642" w14:textId="080C1B24" w:rsidR="008433E0" w:rsidRPr="0023035A" w:rsidRDefault="008433E0" w:rsidP="008433E0">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03182" w14:textId="06562888" w:rsidR="008433E0" w:rsidRPr="0023035A" w:rsidRDefault="008433E0" w:rsidP="008433E0">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801B2" w14:textId="49A95AAF" w:rsidR="008433E0" w:rsidRPr="0023035A" w:rsidRDefault="008433E0" w:rsidP="008433E0">
            <w:pPr>
              <w:jc w:val="right"/>
              <w:rPr>
                <w:rFonts w:eastAsia="Calibri"/>
                <w:szCs w:val="22"/>
              </w:rPr>
            </w:pPr>
            <w:r w:rsidRPr="0023035A">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EFB8" w14:textId="4698FB8E" w:rsidR="008433E0" w:rsidRPr="0023035A" w:rsidRDefault="008433E0" w:rsidP="008433E0">
            <w:pPr>
              <w:jc w:val="center"/>
              <w:rPr>
                <w:rFonts w:eastAsia="Calibri"/>
                <w:szCs w:val="22"/>
              </w:rPr>
            </w:pPr>
            <w:proofErr w:type="spellStart"/>
            <w:r w:rsidRPr="0023035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6A2875" w14:textId="295FBF0F" w:rsidR="008433E0" w:rsidRPr="0023035A" w:rsidRDefault="008433E0" w:rsidP="008433E0">
            <w:pPr>
              <w:jc w:val="center"/>
              <w:rPr>
                <w:rFonts w:eastAsia="Calibri"/>
                <w:szCs w:val="22"/>
              </w:rPr>
            </w:pPr>
            <w:r w:rsidRPr="0023035A">
              <w:rPr>
                <w:rFonts w:eastAsia="Calibri"/>
                <w:szCs w:val="22"/>
              </w:rPr>
              <w:t>-</w:t>
            </w:r>
          </w:p>
        </w:tc>
      </w:tr>
      <w:tr w:rsidR="008433E0" w:rsidRPr="0023035A" w14:paraId="43D762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91862C"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D51329" w14:textId="567AA298" w:rsidR="008433E0" w:rsidRPr="0023035A" w:rsidRDefault="008433E0" w:rsidP="008433E0">
            <w:pPr>
              <w:rPr>
                <w:rFonts w:eastAsia="Calibri"/>
                <w:szCs w:val="22"/>
              </w:rPr>
            </w:pPr>
            <w:r w:rsidRPr="0023035A">
              <w:rPr>
                <w:rFonts w:eastAsia="Calibri"/>
                <w:szCs w:val="22"/>
              </w:rPr>
              <w:t>KUSV295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4CE92F" w14:textId="101CF0DD" w:rsidR="008433E0" w:rsidRPr="0023035A" w:rsidRDefault="008433E0" w:rsidP="008433E0">
            <w:pPr>
              <w:rPr>
                <w:rFonts w:eastAsia="Calibri"/>
                <w:szCs w:val="22"/>
              </w:rPr>
            </w:pPr>
            <w:r w:rsidRPr="0023035A">
              <w:rPr>
                <w:rFonts w:eastAsia="Calibri"/>
                <w:szCs w:val="22"/>
              </w:rPr>
              <w:t>Privažiuojamasis kelias prie hidrografinio draustinio Plaštakos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9A6905" w14:textId="5D8952D1" w:rsidR="008433E0" w:rsidRPr="0023035A" w:rsidRDefault="008433E0" w:rsidP="008433E0">
            <w:pPr>
              <w:jc w:val="right"/>
              <w:rPr>
                <w:rFonts w:eastAsia="Calibri"/>
                <w:szCs w:val="22"/>
              </w:rPr>
            </w:pPr>
            <w:r w:rsidRPr="0023035A">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BC075" w14:textId="0D8DBCDB" w:rsidR="008433E0" w:rsidRPr="0023035A" w:rsidRDefault="008433E0" w:rsidP="008433E0">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3189A" w14:textId="48199B90" w:rsidR="008433E0" w:rsidRPr="0023035A" w:rsidRDefault="008433E0" w:rsidP="008433E0">
            <w:pPr>
              <w:jc w:val="right"/>
              <w:rPr>
                <w:rFonts w:eastAsia="Calibri"/>
                <w:szCs w:val="22"/>
              </w:rPr>
            </w:pPr>
            <w:r w:rsidRPr="0023035A">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3AC74" w14:textId="3B6C9319" w:rsidR="008433E0" w:rsidRPr="0023035A" w:rsidRDefault="008433E0" w:rsidP="008433E0">
            <w:pPr>
              <w:jc w:val="right"/>
              <w:rPr>
                <w:rFonts w:eastAsia="Calibri"/>
                <w:szCs w:val="22"/>
              </w:rPr>
            </w:pPr>
            <w:r w:rsidRPr="0023035A">
              <w:rPr>
                <w:rFonts w:eastAsia="Calibri"/>
                <w:szCs w:val="22"/>
              </w:rPr>
              <w:t> 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B62F" w14:textId="65B8C4F4" w:rsidR="008433E0" w:rsidRPr="0023035A" w:rsidRDefault="008433E0" w:rsidP="008433E0">
            <w:pPr>
              <w:jc w:val="center"/>
              <w:rPr>
                <w:rFonts w:eastAsia="Calibri"/>
                <w:szCs w:val="22"/>
              </w:rPr>
            </w:pPr>
            <w:proofErr w:type="spellStart"/>
            <w:r w:rsidRPr="0023035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E8ECF6" w14:textId="5946304C" w:rsidR="008433E0" w:rsidRPr="0023035A" w:rsidRDefault="008433E0" w:rsidP="008433E0">
            <w:pPr>
              <w:jc w:val="center"/>
              <w:rPr>
                <w:rFonts w:eastAsia="Calibri"/>
                <w:szCs w:val="22"/>
              </w:rPr>
            </w:pPr>
            <w:r w:rsidRPr="0023035A">
              <w:rPr>
                <w:rFonts w:eastAsia="Calibri"/>
                <w:szCs w:val="22"/>
              </w:rPr>
              <w:t>4400-6450-6854</w:t>
            </w:r>
          </w:p>
        </w:tc>
      </w:tr>
      <w:tr w:rsidR="008433E0" w:rsidRPr="0023035A" w14:paraId="7E4DAB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ED66A3"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74EC4" w14:textId="460460C2" w:rsidR="008433E0" w:rsidRPr="0023035A" w:rsidRDefault="008433E0" w:rsidP="008433E0">
            <w:pPr>
              <w:rPr>
                <w:rFonts w:eastAsia="Calibri"/>
                <w:szCs w:val="22"/>
              </w:rPr>
            </w:pPr>
            <w:r w:rsidRPr="0023035A">
              <w:rPr>
                <w:rFonts w:eastAsia="Calibri"/>
                <w:szCs w:val="22"/>
              </w:rPr>
              <w:t>KUSV297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E556A0" w14:textId="0831FF83" w:rsidR="008433E0" w:rsidRPr="0023035A" w:rsidRDefault="008433E0" w:rsidP="008433E0">
            <w:pPr>
              <w:rPr>
                <w:rFonts w:eastAsia="Calibri"/>
                <w:szCs w:val="22"/>
              </w:rPr>
            </w:pPr>
            <w:r w:rsidRPr="0023035A">
              <w:rPr>
                <w:rFonts w:eastAsia="Calibri"/>
                <w:szCs w:val="22"/>
              </w:rPr>
              <w:t>Pravažiuojamasis kelias nuo Gaidelių k. iki kelio Nr. ku44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38EC0C" w14:textId="5E1E1CC2" w:rsidR="008433E0" w:rsidRPr="0023035A" w:rsidRDefault="008433E0" w:rsidP="008433E0">
            <w:pPr>
              <w:jc w:val="right"/>
              <w:rPr>
                <w:rFonts w:eastAsia="Calibri"/>
                <w:szCs w:val="22"/>
              </w:rPr>
            </w:pPr>
            <w:r w:rsidRPr="0023035A">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483D7" w14:textId="37862EBC" w:rsidR="008433E0" w:rsidRPr="0023035A" w:rsidRDefault="008433E0" w:rsidP="008433E0">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B622" w14:textId="07F715DE" w:rsidR="008433E0" w:rsidRPr="0023035A" w:rsidRDefault="008433E0" w:rsidP="008433E0">
            <w:pPr>
              <w:jc w:val="right"/>
              <w:rPr>
                <w:rFonts w:eastAsia="Calibri"/>
                <w:szCs w:val="22"/>
              </w:rPr>
            </w:pPr>
            <w:r w:rsidRPr="0023035A">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206D3" w14:textId="24F28857" w:rsidR="008433E0" w:rsidRPr="0023035A" w:rsidRDefault="008433E0" w:rsidP="008433E0">
            <w:pPr>
              <w:jc w:val="right"/>
              <w:rPr>
                <w:rFonts w:eastAsia="Calibri"/>
                <w:strike/>
                <w:szCs w:val="22"/>
              </w:rPr>
            </w:pPr>
            <w:r w:rsidRPr="0023035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B58D6" w14:textId="77777777" w:rsidR="008433E0" w:rsidRPr="0023035A" w:rsidRDefault="008433E0" w:rsidP="008433E0">
            <w:pPr>
              <w:jc w:val="center"/>
              <w:rPr>
                <w:rFonts w:eastAsia="Calibri"/>
                <w:szCs w:val="22"/>
              </w:rPr>
            </w:pPr>
            <w:proofErr w:type="spellStart"/>
            <w:r w:rsidRPr="0023035A">
              <w:rPr>
                <w:rFonts w:eastAsia="Calibri"/>
                <w:szCs w:val="22"/>
              </w:rPr>
              <w:t>IVv</w:t>
            </w:r>
            <w:proofErr w:type="spellEnd"/>
          </w:p>
          <w:p w14:paraId="399CA9A4" w14:textId="7B3BF93B" w:rsidR="008433E0" w:rsidRPr="0023035A" w:rsidRDefault="008433E0" w:rsidP="008433E0">
            <w:pPr>
              <w:jc w:val="center"/>
              <w:rPr>
                <w:rFonts w:eastAsia="Calibri"/>
                <w:szCs w:val="22"/>
              </w:rPr>
            </w:pPr>
            <w:proofErr w:type="spellStart"/>
            <w:r w:rsidRPr="0023035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24BC03" w14:textId="0187C858" w:rsidR="008433E0" w:rsidRPr="0023035A" w:rsidRDefault="008433E0" w:rsidP="008433E0">
            <w:pPr>
              <w:jc w:val="center"/>
              <w:rPr>
                <w:rFonts w:eastAsia="Calibri"/>
                <w:szCs w:val="22"/>
              </w:rPr>
            </w:pPr>
            <w:r w:rsidRPr="0023035A">
              <w:rPr>
                <w:rFonts w:eastAsia="Calibri"/>
                <w:szCs w:val="22"/>
              </w:rPr>
              <w:t>4400-6458-4441 4400-6458-4463</w:t>
            </w:r>
          </w:p>
        </w:tc>
      </w:tr>
      <w:tr w:rsidR="008433E0" w:rsidRPr="0023035A" w14:paraId="4F9B8F8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AE1495" w14:textId="77777777" w:rsidR="008433E0" w:rsidRPr="0023035A"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337" w14:textId="73C399DF" w:rsidR="008433E0" w:rsidRPr="0023035A" w:rsidRDefault="008433E0" w:rsidP="008433E0">
            <w:pPr>
              <w:rPr>
                <w:rFonts w:eastAsia="Calibri"/>
                <w:szCs w:val="22"/>
              </w:rPr>
            </w:pPr>
            <w:r w:rsidRPr="0023035A">
              <w:rPr>
                <w:rFonts w:eastAsia="Calibri"/>
                <w:szCs w:val="22"/>
              </w:rPr>
              <w:t>KUSV298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175977" w14:textId="50C3E217" w:rsidR="008433E0" w:rsidRPr="0023035A" w:rsidRDefault="008433E0" w:rsidP="008433E0">
            <w:pPr>
              <w:rPr>
                <w:rFonts w:eastAsia="Calibri"/>
                <w:szCs w:val="22"/>
              </w:rPr>
            </w:pPr>
            <w:r w:rsidRPr="0023035A">
              <w:rPr>
                <w:rFonts w:eastAsia="Calibri"/>
                <w:szCs w:val="22"/>
              </w:rPr>
              <w:t xml:space="preserve">Privažiuojamasis kelias prie </w:t>
            </w:r>
            <w:proofErr w:type="spellStart"/>
            <w:r w:rsidRPr="0023035A">
              <w:rPr>
                <w:rFonts w:eastAsia="Calibri"/>
                <w:szCs w:val="22"/>
              </w:rPr>
              <w:t>Dejūnų</w:t>
            </w:r>
            <w:proofErr w:type="spellEnd"/>
            <w:r w:rsidRPr="0023035A">
              <w:rPr>
                <w:rFonts w:eastAsia="Calibri"/>
                <w:szCs w:val="22"/>
              </w:rPr>
              <w:t xml:space="preserve"> vs.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D004D3" w14:textId="035E21C7" w:rsidR="008433E0" w:rsidRPr="0023035A" w:rsidRDefault="008433E0" w:rsidP="008433E0">
            <w:pPr>
              <w:jc w:val="right"/>
              <w:rPr>
                <w:rFonts w:eastAsia="Calibri"/>
                <w:szCs w:val="22"/>
              </w:rPr>
            </w:pPr>
            <w:r w:rsidRPr="0023035A">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5B6EB" w14:textId="09C54695" w:rsidR="008433E0" w:rsidRPr="0023035A" w:rsidRDefault="008433E0" w:rsidP="008433E0">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2BEB" w14:textId="32D2FFFE" w:rsidR="008433E0" w:rsidRPr="0023035A" w:rsidRDefault="008433E0" w:rsidP="008433E0">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C81FA" w14:textId="78F771B0" w:rsidR="008433E0" w:rsidRPr="0023035A" w:rsidRDefault="008433E0" w:rsidP="008433E0">
            <w:pPr>
              <w:jc w:val="right"/>
              <w:rPr>
                <w:rFonts w:eastAsia="Calibri"/>
                <w:szCs w:val="22"/>
              </w:rPr>
            </w:pPr>
            <w:r w:rsidRPr="0023035A">
              <w:rPr>
                <w:rFonts w:eastAsia="Calibri"/>
                <w:szCs w:val="22"/>
              </w:rPr>
              <w:t> 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34916" w14:textId="48718E88" w:rsidR="008433E0" w:rsidRPr="0023035A" w:rsidRDefault="008433E0" w:rsidP="008433E0">
            <w:pPr>
              <w:jc w:val="center"/>
              <w:rPr>
                <w:rFonts w:eastAsia="Calibri"/>
                <w:szCs w:val="22"/>
              </w:rPr>
            </w:pPr>
            <w:proofErr w:type="spellStart"/>
            <w:r w:rsidRPr="0023035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278EBB" w14:textId="0E76093A" w:rsidR="008433E0" w:rsidRPr="0023035A" w:rsidRDefault="008433E0" w:rsidP="008433E0">
            <w:pPr>
              <w:jc w:val="center"/>
              <w:rPr>
                <w:rFonts w:eastAsia="Calibri"/>
                <w:szCs w:val="22"/>
              </w:rPr>
            </w:pPr>
            <w:r w:rsidRPr="0023035A">
              <w:rPr>
                <w:rFonts w:eastAsia="Calibri"/>
                <w:szCs w:val="22"/>
              </w:rPr>
              <w:t>4400-6450-6910</w:t>
            </w:r>
          </w:p>
        </w:tc>
      </w:tr>
      <w:tr w:rsidR="008433E0" w:rsidRPr="004B1509" w14:paraId="5D1C5CB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DEDDBB"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D09AE" w14:textId="537BE3C4" w:rsidR="008433E0" w:rsidRPr="004B1509" w:rsidRDefault="008433E0" w:rsidP="008433E0">
            <w:pPr>
              <w:rPr>
                <w:rFonts w:eastAsia="Calibri"/>
                <w:szCs w:val="22"/>
              </w:rPr>
            </w:pPr>
            <w:r w:rsidRPr="004B1509">
              <w:rPr>
                <w:rFonts w:eastAsia="Calibri"/>
                <w:szCs w:val="22"/>
              </w:rPr>
              <w:t>KUSV303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991B45" w14:textId="1E7DBEBF" w:rsidR="008433E0" w:rsidRPr="004B1509" w:rsidRDefault="008433E0" w:rsidP="008433E0">
            <w:pPr>
              <w:rPr>
                <w:rFonts w:eastAsia="Calibri"/>
                <w:szCs w:val="22"/>
              </w:rPr>
            </w:pPr>
            <w:r w:rsidRPr="004B1509">
              <w:rPr>
                <w:rFonts w:eastAsia="Calibri"/>
                <w:szCs w:val="22"/>
              </w:rPr>
              <w:t xml:space="preserve">Pravažiuojamasis kelias nuo </w:t>
            </w:r>
            <w:proofErr w:type="spellStart"/>
            <w:r w:rsidRPr="004B1509">
              <w:rPr>
                <w:rFonts w:eastAsia="Calibri"/>
                <w:szCs w:val="22"/>
              </w:rPr>
              <w:t>Kukiškio</w:t>
            </w:r>
            <w:proofErr w:type="spellEnd"/>
            <w:r w:rsidRPr="004B1509">
              <w:rPr>
                <w:rFonts w:eastAsia="Calibri"/>
                <w:szCs w:val="22"/>
              </w:rPr>
              <w:t xml:space="preserve"> k. iki </w:t>
            </w:r>
            <w:proofErr w:type="spellStart"/>
            <w:r w:rsidRPr="004B1509">
              <w:rPr>
                <w:rFonts w:eastAsia="Calibri"/>
                <w:szCs w:val="22"/>
              </w:rPr>
              <w:t>Antanavos</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B815B6" w14:textId="26ACE1CF" w:rsidR="008433E0" w:rsidRPr="004B1509" w:rsidRDefault="008433E0" w:rsidP="008433E0">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5B351" w14:textId="57EA0BBB" w:rsidR="008433E0" w:rsidRPr="004B1509" w:rsidRDefault="008433E0" w:rsidP="008433E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D2036" w14:textId="132C9F01" w:rsidR="008433E0" w:rsidRPr="004B1509" w:rsidRDefault="008433E0" w:rsidP="008433E0">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9A623" w14:textId="7ADAEED9" w:rsidR="008433E0" w:rsidRPr="004B1509" w:rsidRDefault="008433E0" w:rsidP="008433E0">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7638F" w14:textId="63F390FB" w:rsidR="008433E0" w:rsidRPr="004B1509" w:rsidRDefault="008433E0" w:rsidP="008433E0">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932C6E" w14:textId="37B28AAB" w:rsidR="008433E0" w:rsidRPr="004B1509" w:rsidRDefault="008433E0" w:rsidP="008433E0">
            <w:pPr>
              <w:jc w:val="center"/>
              <w:rPr>
                <w:rFonts w:eastAsia="Calibri"/>
                <w:szCs w:val="22"/>
              </w:rPr>
            </w:pPr>
            <w:r w:rsidRPr="004B1509">
              <w:rPr>
                <w:rFonts w:eastAsia="Calibri"/>
                <w:szCs w:val="22"/>
              </w:rPr>
              <w:t>-</w:t>
            </w:r>
          </w:p>
        </w:tc>
      </w:tr>
      <w:tr w:rsidR="008433E0" w:rsidRPr="004B1509" w14:paraId="66E731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1EA444"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9083DE" w14:textId="2E9F64A3" w:rsidR="008433E0" w:rsidRPr="004B1509" w:rsidRDefault="008433E0" w:rsidP="008433E0">
            <w:pPr>
              <w:rPr>
                <w:rFonts w:eastAsia="Calibri"/>
                <w:szCs w:val="22"/>
              </w:rPr>
            </w:pPr>
            <w:r w:rsidRPr="005F2F1F">
              <w:rPr>
                <w:rFonts w:eastAsia="Calibri"/>
                <w:szCs w:val="22"/>
              </w:rPr>
              <w:t>KUSV305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1FBA36" w14:textId="610C7D10" w:rsidR="008433E0" w:rsidRPr="004B1509" w:rsidRDefault="008433E0" w:rsidP="008433E0">
            <w:pPr>
              <w:rPr>
                <w:rFonts w:eastAsia="Calibri"/>
                <w:szCs w:val="22"/>
              </w:rPr>
            </w:pPr>
            <w:r w:rsidRPr="005F2F1F">
              <w:rPr>
                <w:rFonts w:eastAsia="Calibri"/>
                <w:szCs w:val="22"/>
              </w:rPr>
              <w:t>Pravažiuojamasis kelias prie gyvenamųjų namų Kunigiškių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3765F0" w14:textId="62EFAB84" w:rsidR="008433E0" w:rsidRPr="004B1509" w:rsidRDefault="008433E0" w:rsidP="008433E0">
            <w:pPr>
              <w:jc w:val="right"/>
              <w:rPr>
                <w:rFonts w:eastAsia="Calibri"/>
                <w:szCs w:val="22"/>
              </w:rPr>
            </w:pPr>
            <w:r w:rsidRPr="005F2F1F">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6421" w14:textId="06546F83"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42BD1" w14:textId="60D2CF8C" w:rsidR="008433E0" w:rsidRPr="004B1509" w:rsidRDefault="008433E0" w:rsidP="008433E0">
            <w:pPr>
              <w:jc w:val="right"/>
              <w:rPr>
                <w:rFonts w:eastAsia="Calibri"/>
                <w:szCs w:val="22"/>
              </w:rPr>
            </w:pPr>
            <w:r w:rsidRPr="005F2F1F">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C4FF" w14:textId="15862C99"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F3CD6" w14:textId="0C16BEF7" w:rsidR="008433E0" w:rsidRPr="004B1509" w:rsidRDefault="008433E0" w:rsidP="008433E0">
            <w:pPr>
              <w:jc w:val="center"/>
              <w:rPr>
                <w:rFonts w:eastAsia="Calibri"/>
                <w:bCs/>
                <w:szCs w:val="22"/>
              </w:rPr>
            </w:pPr>
            <w:proofErr w:type="spellStart"/>
            <w:r w:rsidRPr="005F2F1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6D9B2E" w14:textId="69E7CF79" w:rsidR="008433E0" w:rsidRPr="004B1509" w:rsidRDefault="008433E0" w:rsidP="008433E0">
            <w:pPr>
              <w:jc w:val="center"/>
              <w:rPr>
                <w:rFonts w:eastAsia="Calibri"/>
                <w:szCs w:val="22"/>
              </w:rPr>
            </w:pPr>
            <w:r w:rsidRPr="005F2F1F">
              <w:rPr>
                <w:rFonts w:eastAsia="Calibri"/>
                <w:bCs/>
                <w:szCs w:val="22"/>
              </w:rPr>
              <w:t>4400-6558-8258</w:t>
            </w:r>
          </w:p>
        </w:tc>
      </w:tr>
      <w:tr w:rsidR="008433E0" w:rsidRPr="004B1509" w14:paraId="7AECC4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6EED60"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55C89" w14:textId="4C8E423E" w:rsidR="008433E0" w:rsidRPr="004B1509" w:rsidRDefault="008433E0" w:rsidP="008433E0">
            <w:pPr>
              <w:rPr>
                <w:rFonts w:eastAsia="Calibri"/>
                <w:szCs w:val="22"/>
              </w:rPr>
            </w:pPr>
            <w:r w:rsidRPr="005F2F1F">
              <w:rPr>
                <w:rFonts w:eastAsia="Calibri"/>
                <w:szCs w:val="22"/>
              </w:rPr>
              <w:t>KUSV312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0BB362" w14:textId="1E6D8A7E" w:rsidR="008433E0" w:rsidRPr="004B1509" w:rsidRDefault="008433E0" w:rsidP="008433E0">
            <w:pPr>
              <w:rPr>
                <w:rFonts w:eastAsia="Calibri"/>
                <w:szCs w:val="22"/>
              </w:rPr>
            </w:pPr>
            <w:r w:rsidRPr="005F2F1F">
              <w:rPr>
                <w:rFonts w:eastAsia="Calibri"/>
                <w:szCs w:val="22"/>
              </w:rPr>
              <w:t>Privažiuojamasis kelias prie gyvenamųjų namų Taikos g., Kurklių mstl. nuo kelio Nr. 1218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ED989B" w14:textId="5E23A8D6" w:rsidR="008433E0" w:rsidRPr="004B1509" w:rsidRDefault="008433E0" w:rsidP="008433E0">
            <w:pPr>
              <w:jc w:val="right"/>
              <w:rPr>
                <w:rFonts w:eastAsia="Calibri"/>
                <w:szCs w:val="22"/>
              </w:rPr>
            </w:pPr>
            <w:r w:rsidRPr="005F2F1F">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462A0" w14:textId="3AC4E825"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878AE" w14:textId="4858ACCF" w:rsidR="008433E0" w:rsidRPr="004B1509" w:rsidRDefault="008433E0" w:rsidP="008433E0">
            <w:pPr>
              <w:jc w:val="right"/>
              <w:rPr>
                <w:rFonts w:eastAsia="Calibri"/>
                <w:szCs w:val="22"/>
              </w:rPr>
            </w:pPr>
            <w:r w:rsidRPr="005F2F1F">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A7BE8" w14:textId="17964A95" w:rsidR="008433E0" w:rsidRPr="004B1509" w:rsidRDefault="008433E0" w:rsidP="008433E0">
            <w:pPr>
              <w:jc w:val="right"/>
              <w:rPr>
                <w:rFonts w:eastAsia="Calibri"/>
                <w:szCs w:val="22"/>
              </w:rPr>
            </w:pPr>
            <w:r w:rsidRPr="005F2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0652C" w14:textId="593374DC" w:rsidR="008433E0" w:rsidRPr="004B1509" w:rsidRDefault="008433E0" w:rsidP="008433E0">
            <w:pPr>
              <w:jc w:val="center"/>
              <w:rPr>
                <w:rFonts w:eastAsia="Calibri"/>
                <w:bCs/>
                <w:szCs w:val="22"/>
              </w:rPr>
            </w:pPr>
            <w:proofErr w:type="spellStart"/>
            <w:r w:rsidRPr="005F2F1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B6266C" w14:textId="5B157D8B" w:rsidR="008433E0" w:rsidRPr="004B1509" w:rsidRDefault="008433E0" w:rsidP="008433E0">
            <w:pPr>
              <w:jc w:val="center"/>
              <w:rPr>
                <w:rFonts w:eastAsia="Calibri"/>
                <w:szCs w:val="22"/>
              </w:rPr>
            </w:pPr>
            <w:r w:rsidRPr="005F2F1F">
              <w:rPr>
                <w:rFonts w:eastAsia="Calibri"/>
                <w:bCs/>
                <w:szCs w:val="22"/>
              </w:rPr>
              <w:t>4400-6559-0102</w:t>
            </w:r>
          </w:p>
        </w:tc>
      </w:tr>
      <w:tr w:rsidR="008433E0" w:rsidRPr="004B1509" w14:paraId="3AD479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2C864B"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28CB88" w14:textId="1C8B364F" w:rsidR="008433E0" w:rsidRPr="004B1509" w:rsidRDefault="008433E0" w:rsidP="008433E0">
            <w:pPr>
              <w:rPr>
                <w:rFonts w:eastAsia="Calibri"/>
                <w:szCs w:val="22"/>
              </w:rPr>
            </w:pPr>
            <w:r w:rsidRPr="005F2F1F">
              <w:rPr>
                <w:rFonts w:eastAsia="Calibri"/>
                <w:szCs w:val="22"/>
              </w:rPr>
              <w:t>KUSV316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14E38B" w14:textId="15C6E86E" w:rsidR="008433E0" w:rsidRPr="004B1509" w:rsidRDefault="008433E0" w:rsidP="008433E0">
            <w:pPr>
              <w:rPr>
                <w:rFonts w:eastAsia="Calibri"/>
                <w:szCs w:val="22"/>
              </w:rPr>
            </w:pPr>
            <w:r w:rsidRPr="005F2F1F">
              <w:rPr>
                <w:rFonts w:eastAsia="Calibri"/>
                <w:szCs w:val="22"/>
              </w:rPr>
              <w:t>Privažiuojamasis kelias Šviesos g., Kurklių mstl.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6A1BBE" w14:textId="56C67719" w:rsidR="008433E0" w:rsidRPr="004B1509" w:rsidRDefault="008433E0" w:rsidP="008433E0">
            <w:pPr>
              <w:jc w:val="right"/>
              <w:rPr>
                <w:rFonts w:eastAsia="Calibri"/>
                <w:szCs w:val="22"/>
              </w:rPr>
            </w:pPr>
            <w:r w:rsidRPr="005F2F1F">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3679" w14:textId="569B603C" w:rsidR="008433E0" w:rsidRPr="004B1509" w:rsidRDefault="008433E0" w:rsidP="008433E0">
            <w:pPr>
              <w:jc w:val="right"/>
              <w:rPr>
                <w:rFonts w:eastAsia="Calibri"/>
                <w:szCs w:val="22"/>
              </w:rPr>
            </w:pPr>
            <w:r w:rsidRPr="005F2F1F">
              <w:rPr>
                <w:rFonts w:eastAsia="Calibri"/>
                <w:bCs/>
                <w:szCs w:val="22"/>
              </w:rPr>
              <w:t>2</w:t>
            </w:r>
            <w:r w:rsidRPr="005F2F1F">
              <w:rPr>
                <w:rStyle w:val="Puslapioinaosnuoroda"/>
                <w:rFonts w:eastAsia="Calibri"/>
                <w:bCs/>
                <w:szCs w:val="22"/>
              </w:rPr>
              <w:footnoteReference w:id="20"/>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16964" w14:textId="19485654"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50C54" w14:textId="22256E8E" w:rsidR="008433E0" w:rsidRPr="004B1509" w:rsidRDefault="008433E0" w:rsidP="008433E0">
            <w:pPr>
              <w:jc w:val="right"/>
              <w:rPr>
                <w:rFonts w:eastAsia="Calibri"/>
                <w:szCs w:val="22"/>
              </w:rPr>
            </w:pPr>
            <w:r w:rsidRPr="005F2F1F">
              <w:rPr>
                <w:rFonts w:eastAsia="Calibri"/>
                <w:szCs w:val="22"/>
              </w:rPr>
              <w:t xml:space="preserve"> </w:t>
            </w:r>
            <w:r w:rsidRPr="005F2F1F">
              <w:rPr>
                <w:rFonts w:eastAsia="Calibri"/>
                <w:bCs/>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6B4AE" w14:textId="0989F337"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5E3998" w14:textId="308FCE2B" w:rsidR="008433E0" w:rsidRPr="004B1509" w:rsidRDefault="008433E0" w:rsidP="008433E0">
            <w:pPr>
              <w:jc w:val="center"/>
              <w:rPr>
                <w:rFonts w:eastAsia="Calibri"/>
                <w:szCs w:val="22"/>
              </w:rPr>
            </w:pPr>
            <w:r w:rsidRPr="005F2F1F">
              <w:rPr>
                <w:rFonts w:eastAsia="Calibri"/>
                <w:bCs/>
                <w:szCs w:val="22"/>
              </w:rPr>
              <w:t>4400-6559-0076</w:t>
            </w:r>
          </w:p>
        </w:tc>
      </w:tr>
      <w:tr w:rsidR="008433E0" w:rsidRPr="004B1509" w14:paraId="330ED16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545162"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C2C943" w14:textId="4A4A742C" w:rsidR="008433E0" w:rsidRPr="004B1509" w:rsidRDefault="008433E0" w:rsidP="008433E0">
            <w:pPr>
              <w:rPr>
                <w:rFonts w:eastAsia="Calibri"/>
                <w:szCs w:val="22"/>
              </w:rPr>
            </w:pPr>
            <w:r w:rsidRPr="005F2F1F">
              <w:rPr>
                <w:rFonts w:eastAsia="Calibri"/>
                <w:szCs w:val="22"/>
              </w:rPr>
              <w:t>KUSV319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AFCCB5" w14:textId="2AE23F6C" w:rsidR="008433E0" w:rsidRPr="004B1509" w:rsidRDefault="008433E0" w:rsidP="008433E0">
            <w:pPr>
              <w:rPr>
                <w:rFonts w:eastAsia="Calibri"/>
                <w:szCs w:val="22"/>
              </w:rPr>
            </w:pPr>
            <w:r w:rsidRPr="005F2F1F">
              <w:rPr>
                <w:rFonts w:eastAsia="Calibri"/>
                <w:szCs w:val="22"/>
              </w:rPr>
              <w:t>Pravažiuojamasis kelias nuo kelio Nr. ku139 iki kelio Nr. ku113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4D0C87" w14:textId="775ADA9E" w:rsidR="008433E0" w:rsidRPr="004B1509" w:rsidRDefault="008433E0" w:rsidP="008433E0">
            <w:pPr>
              <w:jc w:val="right"/>
              <w:rPr>
                <w:rFonts w:eastAsia="Calibri"/>
                <w:szCs w:val="22"/>
              </w:rPr>
            </w:pPr>
            <w:r w:rsidRPr="005F2F1F">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6698A" w14:textId="565820B1"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BAC73" w14:textId="0CBEA7C0"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7F09" w14:textId="0020B3D4" w:rsidR="008433E0" w:rsidRPr="004B1509" w:rsidRDefault="008433E0" w:rsidP="008433E0">
            <w:pPr>
              <w:jc w:val="right"/>
              <w:rPr>
                <w:rFonts w:eastAsia="Calibri"/>
                <w:szCs w:val="22"/>
              </w:rPr>
            </w:pPr>
            <w:r w:rsidRPr="005F2F1F">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D4C25" w14:textId="5ED3D77B"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8EF30C" w14:textId="5E841021" w:rsidR="008433E0" w:rsidRPr="004B1509" w:rsidRDefault="008433E0" w:rsidP="008433E0">
            <w:pPr>
              <w:jc w:val="center"/>
              <w:rPr>
                <w:rFonts w:eastAsia="Calibri"/>
                <w:szCs w:val="22"/>
              </w:rPr>
            </w:pPr>
            <w:r w:rsidRPr="005F2F1F">
              <w:rPr>
                <w:rFonts w:eastAsia="Calibri"/>
                <w:szCs w:val="22"/>
              </w:rPr>
              <w:t>-</w:t>
            </w:r>
          </w:p>
        </w:tc>
      </w:tr>
      <w:tr w:rsidR="008433E0" w:rsidRPr="004B1509" w14:paraId="74C8008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841F2E"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ACFB7C" w14:textId="3B095CE5" w:rsidR="008433E0" w:rsidRPr="004B1509" w:rsidRDefault="008433E0" w:rsidP="008433E0">
            <w:pPr>
              <w:rPr>
                <w:rFonts w:eastAsia="Calibri"/>
                <w:szCs w:val="22"/>
              </w:rPr>
            </w:pPr>
            <w:r w:rsidRPr="005F2F1F">
              <w:rPr>
                <w:rFonts w:eastAsia="Calibri"/>
                <w:szCs w:val="22"/>
              </w:rPr>
              <w:t>KUSV324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387A5F" w14:textId="61063487" w:rsidR="008433E0" w:rsidRPr="004B1509" w:rsidRDefault="008433E0" w:rsidP="008433E0">
            <w:pPr>
              <w:rPr>
                <w:rFonts w:eastAsia="Calibri"/>
                <w:szCs w:val="22"/>
              </w:rPr>
            </w:pPr>
            <w:r w:rsidRPr="005F2F1F">
              <w:rPr>
                <w:rFonts w:eastAsia="Calibri"/>
                <w:szCs w:val="22"/>
              </w:rPr>
              <w:t>Privažiuojamasis kelias prie Vargulių k. kapinių nuo kelio Nr. ku50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BB5C70" w14:textId="6FACADE8" w:rsidR="008433E0" w:rsidRPr="004B1509" w:rsidRDefault="008433E0" w:rsidP="008433E0">
            <w:pPr>
              <w:jc w:val="right"/>
              <w:rPr>
                <w:rFonts w:eastAsia="Calibri"/>
                <w:szCs w:val="22"/>
              </w:rPr>
            </w:pPr>
            <w:r w:rsidRPr="005F2F1F">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60AEE" w14:textId="4D0450A4"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E28EC" w14:textId="5FF40569"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4C51F" w14:textId="6BBF45EF" w:rsidR="008433E0" w:rsidRPr="004B1509" w:rsidRDefault="008433E0" w:rsidP="008433E0">
            <w:pPr>
              <w:jc w:val="right"/>
              <w:rPr>
                <w:rFonts w:eastAsia="Calibri"/>
                <w:szCs w:val="22"/>
              </w:rPr>
            </w:pPr>
            <w:r w:rsidRPr="005F2F1F">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AF280" w14:textId="00958A45"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261A33" w14:textId="2DC0DF45" w:rsidR="008433E0" w:rsidRPr="004B1509" w:rsidRDefault="008433E0" w:rsidP="008433E0">
            <w:pPr>
              <w:jc w:val="center"/>
              <w:rPr>
                <w:rFonts w:eastAsia="Calibri"/>
                <w:szCs w:val="22"/>
              </w:rPr>
            </w:pPr>
            <w:r w:rsidRPr="005F2F1F">
              <w:rPr>
                <w:rFonts w:eastAsia="Calibri"/>
                <w:szCs w:val="22"/>
              </w:rPr>
              <w:t>-</w:t>
            </w:r>
          </w:p>
        </w:tc>
      </w:tr>
      <w:tr w:rsidR="008433E0" w:rsidRPr="004B1509" w14:paraId="21B99AA5" w14:textId="77777777" w:rsidTr="00AC0CD7">
        <w:trPr>
          <w:jc w:val="center"/>
        </w:trPr>
        <w:tc>
          <w:tcPr>
            <w:tcW w:w="960" w:type="dxa"/>
            <w:tcBorders>
              <w:top w:val="single" w:sz="4" w:space="0" w:color="auto"/>
              <w:left w:val="single" w:sz="12" w:space="0" w:color="auto"/>
              <w:bottom w:val="single" w:sz="12" w:space="0" w:color="auto"/>
              <w:right w:val="single" w:sz="4" w:space="0" w:color="auto"/>
            </w:tcBorders>
            <w:vAlign w:val="center"/>
          </w:tcPr>
          <w:p w14:paraId="37C9FBF6" w14:textId="77777777" w:rsidR="008433E0" w:rsidRPr="004B1509" w:rsidRDefault="008433E0" w:rsidP="008433E0">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5AD3E502" w14:textId="12B042D7" w:rsidR="008433E0" w:rsidRPr="004B1509" w:rsidRDefault="008433E0" w:rsidP="008433E0">
            <w:pPr>
              <w:rPr>
                <w:rFonts w:eastAsia="Calibri"/>
                <w:szCs w:val="22"/>
              </w:rPr>
            </w:pPr>
            <w:r w:rsidRPr="005F2F1F">
              <w:rPr>
                <w:rFonts w:eastAsia="Calibri"/>
                <w:szCs w:val="22"/>
              </w:rPr>
              <w:t>KUSV325</w:t>
            </w:r>
          </w:p>
        </w:tc>
        <w:tc>
          <w:tcPr>
            <w:tcW w:w="4412" w:type="dxa"/>
            <w:tcBorders>
              <w:top w:val="single" w:sz="4" w:space="0" w:color="auto"/>
              <w:left w:val="single" w:sz="4" w:space="0" w:color="auto"/>
              <w:bottom w:val="single" w:sz="12" w:space="0" w:color="auto"/>
              <w:right w:val="single" w:sz="4" w:space="0" w:color="auto"/>
            </w:tcBorders>
            <w:vAlign w:val="center"/>
            <w:hideMark/>
          </w:tcPr>
          <w:p w14:paraId="0E055300" w14:textId="2F2405EF" w:rsidR="008433E0" w:rsidRPr="004B1509" w:rsidRDefault="008433E0" w:rsidP="008433E0">
            <w:pPr>
              <w:rPr>
                <w:rFonts w:eastAsia="Calibri"/>
                <w:szCs w:val="22"/>
              </w:rPr>
            </w:pPr>
            <w:r w:rsidRPr="005F2F1F">
              <w:rPr>
                <w:rFonts w:eastAsia="Calibri"/>
                <w:szCs w:val="22"/>
              </w:rPr>
              <w:t>Pravažiuojamasis kelias nuo Armoniškių k. iki kelio Nr. ku49</w:t>
            </w:r>
          </w:p>
        </w:tc>
        <w:tc>
          <w:tcPr>
            <w:tcW w:w="1147" w:type="dxa"/>
            <w:tcBorders>
              <w:top w:val="single" w:sz="4" w:space="0" w:color="auto"/>
              <w:left w:val="single" w:sz="4" w:space="0" w:color="auto"/>
              <w:bottom w:val="single" w:sz="12" w:space="0" w:color="auto"/>
              <w:right w:val="single" w:sz="4" w:space="0" w:color="auto"/>
            </w:tcBorders>
            <w:vAlign w:val="center"/>
            <w:hideMark/>
          </w:tcPr>
          <w:p w14:paraId="7D4DCF3C" w14:textId="087C77CA" w:rsidR="008433E0" w:rsidRPr="004B1509" w:rsidRDefault="008433E0" w:rsidP="008433E0">
            <w:pPr>
              <w:jc w:val="right"/>
              <w:rPr>
                <w:rFonts w:eastAsia="Calibri"/>
                <w:szCs w:val="22"/>
              </w:rPr>
            </w:pPr>
            <w:r w:rsidRPr="005F2F1F">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D141F64" w14:textId="335357E5"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8051D0F" w14:textId="3531F5A0" w:rsidR="008433E0" w:rsidRPr="004B1509" w:rsidRDefault="008433E0" w:rsidP="008433E0">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738D191" w14:textId="609172CE" w:rsidR="008433E0" w:rsidRPr="004B1509" w:rsidRDefault="008433E0" w:rsidP="008433E0">
            <w:pPr>
              <w:jc w:val="right"/>
              <w:rPr>
                <w:rFonts w:eastAsia="Calibri"/>
                <w:szCs w:val="22"/>
              </w:rPr>
            </w:pPr>
            <w:r w:rsidRPr="005F2F1F">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119" w14:textId="3BA356C4" w:rsidR="008433E0" w:rsidRPr="004B1509" w:rsidRDefault="008433E0" w:rsidP="008433E0">
            <w:pPr>
              <w:jc w:val="center"/>
              <w:rPr>
                <w:rFonts w:eastAsia="Calibri"/>
                <w:bCs/>
                <w:szCs w:val="22"/>
              </w:rPr>
            </w:pPr>
            <w:proofErr w:type="spellStart"/>
            <w:r w:rsidRPr="005F2F1F">
              <w:rPr>
                <w:rFonts w:eastAsia="Calibri"/>
                <w:bCs/>
                <w:szCs w:val="22"/>
              </w:rPr>
              <w:t>IVv</w:t>
            </w:r>
            <w:proofErr w:type="spellEnd"/>
          </w:p>
        </w:tc>
        <w:tc>
          <w:tcPr>
            <w:tcW w:w="1983" w:type="dxa"/>
            <w:tcBorders>
              <w:top w:val="single" w:sz="4" w:space="0" w:color="auto"/>
              <w:left w:val="single" w:sz="4" w:space="0" w:color="auto"/>
              <w:bottom w:val="single" w:sz="12" w:space="0" w:color="auto"/>
              <w:right w:val="single" w:sz="12" w:space="0" w:color="auto"/>
            </w:tcBorders>
            <w:vAlign w:val="center"/>
            <w:hideMark/>
          </w:tcPr>
          <w:p w14:paraId="17E75BCE" w14:textId="514FD5E6" w:rsidR="008433E0" w:rsidRPr="004B1509" w:rsidRDefault="008433E0" w:rsidP="008433E0">
            <w:pPr>
              <w:jc w:val="center"/>
              <w:rPr>
                <w:rFonts w:eastAsia="Calibri"/>
                <w:szCs w:val="22"/>
              </w:rPr>
            </w:pPr>
            <w:r w:rsidRPr="005F2F1F">
              <w:rPr>
                <w:rFonts w:eastAsia="Calibri"/>
                <w:szCs w:val="22"/>
              </w:rPr>
              <w:t>-</w:t>
            </w:r>
          </w:p>
        </w:tc>
      </w:tr>
      <w:tr w:rsidR="001557DD" w:rsidRPr="004B1509" w14:paraId="68F5C555"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86E773E" w14:textId="77777777" w:rsidR="001557DD" w:rsidRPr="004B1509" w:rsidRDefault="001557DD" w:rsidP="001557DD">
            <w:pPr>
              <w:tabs>
                <w:tab w:val="center" w:pos="4819"/>
                <w:tab w:val="right" w:pos="9638"/>
              </w:tabs>
              <w:rPr>
                <w:rFonts w:eastAsia="Calibri"/>
                <w:i/>
                <w:iCs/>
                <w:szCs w:val="22"/>
              </w:rPr>
            </w:pPr>
            <w:r w:rsidRPr="004B1509">
              <w:rPr>
                <w:rFonts w:eastAsia="Calibri"/>
                <w:i/>
                <w:iCs/>
                <w:szCs w:val="22"/>
              </w:rPr>
              <w:t>7.</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0E1746A" w14:textId="77777777" w:rsidR="001557DD" w:rsidRPr="004B1509" w:rsidRDefault="001557DD" w:rsidP="001557DD">
            <w:pPr>
              <w:rPr>
                <w:rFonts w:eastAsia="Calibri"/>
                <w:i/>
                <w:iCs/>
                <w:szCs w:val="22"/>
              </w:rPr>
            </w:pPr>
            <w:r w:rsidRPr="004B1509">
              <w:rPr>
                <w:rFonts w:eastAsia="Calibri"/>
                <w:i/>
                <w:iCs/>
                <w:szCs w:val="22"/>
              </w:rPr>
              <w:t>SKIEMONIŲ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143C001F" w14:textId="372342A9" w:rsidR="001557DD" w:rsidRPr="007A28CA" w:rsidRDefault="001557DD" w:rsidP="001557DD">
            <w:pPr>
              <w:jc w:val="right"/>
              <w:rPr>
                <w:rFonts w:eastAsia="Calibri"/>
                <w:bCs/>
                <w:i/>
                <w:iCs/>
                <w:szCs w:val="22"/>
                <w:lang w:val="en-US"/>
              </w:rPr>
            </w:pPr>
            <w:r w:rsidRPr="005F2F1F">
              <w:rPr>
                <w:rFonts w:eastAsia="Calibri"/>
                <w:bCs/>
                <w:i/>
                <w:iCs/>
                <w:szCs w:val="22"/>
                <w:lang w:val="en-US"/>
              </w:rPr>
              <w:t>113 412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CDD513E" w14:textId="3491E8E2" w:rsidR="001557DD" w:rsidRPr="004B1509" w:rsidRDefault="001557DD" w:rsidP="001557DD">
            <w:pPr>
              <w:jc w:val="right"/>
              <w:rPr>
                <w:rFonts w:eastAsia="Calibri"/>
                <w:bCs/>
                <w:i/>
                <w:iCs/>
                <w:szCs w:val="22"/>
              </w:rPr>
            </w:pPr>
            <w:r w:rsidRPr="005F2F1F">
              <w:rPr>
                <w:rFonts w:eastAsia="Calibri"/>
                <w:bCs/>
                <w:i/>
                <w:iCs/>
                <w:szCs w:val="22"/>
              </w:rPr>
              <w:t>15 584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3182A944" w14:textId="7D987B58" w:rsidR="001557DD" w:rsidRPr="004B1509" w:rsidRDefault="001557DD" w:rsidP="001557DD">
            <w:pPr>
              <w:jc w:val="right"/>
              <w:rPr>
                <w:rFonts w:eastAsia="Calibri"/>
                <w:bCs/>
                <w:i/>
                <w:iCs/>
                <w:szCs w:val="22"/>
              </w:rPr>
            </w:pPr>
            <w:r w:rsidRPr="005F2F1F">
              <w:rPr>
                <w:rFonts w:eastAsia="Calibri"/>
                <w:bCs/>
                <w:i/>
                <w:iCs/>
                <w:szCs w:val="22"/>
              </w:rPr>
              <w:t>82 883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A46533" w14:textId="4C18E2E7" w:rsidR="001557DD" w:rsidRPr="004B1509" w:rsidRDefault="001557DD" w:rsidP="001557DD">
            <w:pPr>
              <w:jc w:val="right"/>
              <w:rPr>
                <w:rFonts w:eastAsia="Calibri"/>
                <w:bCs/>
                <w:i/>
                <w:iCs/>
                <w:szCs w:val="22"/>
              </w:rPr>
            </w:pPr>
            <w:r w:rsidRPr="005F2F1F">
              <w:rPr>
                <w:rFonts w:eastAsia="Calibri"/>
                <w:bCs/>
                <w:i/>
                <w:iCs/>
                <w:szCs w:val="22"/>
              </w:rPr>
              <w:t>14 945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9CB4B04" w14:textId="77777777" w:rsidR="001557DD" w:rsidRPr="004B1509" w:rsidRDefault="001557DD" w:rsidP="001557DD">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709AB1A" w14:textId="77777777" w:rsidR="001557DD" w:rsidRPr="004B1509" w:rsidRDefault="001557DD" w:rsidP="001557DD">
            <w:pPr>
              <w:jc w:val="center"/>
              <w:rPr>
                <w:rFonts w:eastAsia="Calibri"/>
                <w:i/>
                <w:iCs/>
                <w:szCs w:val="22"/>
              </w:rPr>
            </w:pPr>
          </w:p>
        </w:tc>
      </w:tr>
      <w:tr w:rsidR="001557DD" w:rsidRPr="00C938C5" w14:paraId="4A213C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A03342" w14:textId="77777777" w:rsidR="001557DD" w:rsidRPr="00C938C5" w:rsidRDefault="001557DD" w:rsidP="001557DD">
            <w:pPr>
              <w:numPr>
                <w:ilvl w:val="0"/>
                <w:numId w:val="17"/>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17DB3B9A" w14:textId="77777777" w:rsidR="001557DD" w:rsidRPr="00C938C5" w:rsidRDefault="001557DD" w:rsidP="001557DD">
            <w:pPr>
              <w:rPr>
                <w:rFonts w:eastAsia="Calibri"/>
                <w:i/>
                <w:iCs/>
                <w:szCs w:val="22"/>
              </w:rPr>
            </w:pPr>
            <w:r w:rsidRPr="00C938C5">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508A4781" w14:textId="437E30C3" w:rsidR="001557DD" w:rsidRPr="00C938C5" w:rsidRDefault="001557DD" w:rsidP="001557DD">
            <w:pPr>
              <w:jc w:val="right"/>
              <w:rPr>
                <w:rFonts w:eastAsia="Calibri"/>
                <w:bCs/>
                <w:i/>
                <w:iCs/>
                <w:szCs w:val="22"/>
              </w:rPr>
            </w:pPr>
            <w:r w:rsidRPr="005F2F1F">
              <w:rPr>
                <w:rFonts w:eastAsia="Calibri"/>
                <w:bCs/>
                <w:i/>
                <w:iCs/>
                <w:szCs w:val="22"/>
              </w:rPr>
              <w:t>21 898</w:t>
            </w:r>
          </w:p>
        </w:tc>
        <w:tc>
          <w:tcPr>
            <w:tcW w:w="1133" w:type="dxa"/>
            <w:tcBorders>
              <w:top w:val="single" w:sz="4" w:space="0" w:color="auto"/>
              <w:left w:val="single" w:sz="4" w:space="0" w:color="auto"/>
              <w:bottom w:val="single" w:sz="4" w:space="0" w:color="auto"/>
              <w:right w:val="single" w:sz="4" w:space="0" w:color="auto"/>
            </w:tcBorders>
            <w:vAlign w:val="center"/>
          </w:tcPr>
          <w:p w14:paraId="63E6016B" w14:textId="2DB674DF" w:rsidR="001557DD" w:rsidRPr="00C938C5" w:rsidRDefault="001557DD" w:rsidP="001557DD">
            <w:pPr>
              <w:jc w:val="right"/>
              <w:rPr>
                <w:rFonts w:eastAsia="Calibri"/>
                <w:bCs/>
                <w:i/>
                <w:iCs/>
                <w:szCs w:val="22"/>
              </w:rPr>
            </w:pPr>
            <w:r w:rsidRPr="005F2F1F">
              <w:rPr>
                <w:rFonts w:eastAsia="Calibri"/>
                <w:bCs/>
                <w:i/>
                <w:iCs/>
                <w:szCs w:val="22"/>
              </w:rPr>
              <w:t>8 749</w:t>
            </w:r>
          </w:p>
        </w:tc>
        <w:tc>
          <w:tcPr>
            <w:tcW w:w="1133" w:type="dxa"/>
            <w:tcBorders>
              <w:top w:val="single" w:sz="4" w:space="0" w:color="auto"/>
              <w:left w:val="single" w:sz="4" w:space="0" w:color="auto"/>
              <w:bottom w:val="single" w:sz="4" w:space="0" w:color="auto"/>
              <w:right w:val="single" w:sz="4" w:space="0" w:color="auto"/>
            </w:tcBorders>
            <w:vAlign w:val="center"/>
          </w:tcPr>
          <w:p w14:paraId="09D152BF" w14:textId="78A97686" w:rsidR="001557DD" w:rsidRPr="00C938C5" w:rsidRDefault="001557DD" w:rsidP="001557DD">
            <w:pPr>
              <w:jc w:val="right"/>
              <w:rPr>
                <w:rFonts w:eastAsia="Calibri"/>
                <w:bCs/>
                <w:i/>
                <w:iCs/>
                <w:szCs w:val="22"/>
              </w:rPr>
            </w:pPr>
            <w:r w:rsidRPr="005F2F1F">
              <w:rPr>
                <w:rFonts w:eastAsia="Calibri"/>
                <w:bCs/>
                <w:i/>
                <w:iCs/>
                <w:szCs w:val="22"/>
              </w:rPr>
              <w:t>9 089</w:t>
            </w:r>
          </w:p>
        </w:tc>
        <w:tc>
          <w:tcPr>
            <w:tcW w:w="1133" w:type="dxa"/>
            <w:tcBorders>
              <w:top w:val="single" w:sz="4" w:space="0" w:color="auto"/>
              <w:left w:val="single" w:sz="4" w:space="0" w:color="auto"/>
              <w:bottom w:val="single" w:sz="4" w:space="0" w:color="auto"/>
              <w:right w:val="single" w:sz="4" w:space="0" w:color="auto"/>
            </w:tcBorders>
            <w:vAlign w:val="center"/>
          </w:tcPr>
          <w:p w14:paraId="3E6019F1" w14:textId="43B54A12" w:rsidR="001557DD" w:rsidRPr="00C938C5" w:rsidRDefault="001557DD" w:rsidP="001557DD">
            <w:pPr>
              <w:jc w:val="right"/>
              <w:rPr>
                <w:rFonts w:eastAsia="Calibri"/>
                <w:i/>
                <w:iCs/>
                <w:szCs w:val="22"/>
              </w:rPr>
            </w:pPr>
            <w:r w:rsidRPr="005F2F1F">
              <w:rPr>
                <w:rFonts w:eastAsia="Calibri"/>
                <w:i/>
                <w:iCs/>
                <w:szCs w:val="22"/>
              </w:rPr>
              <w:t>4 060</w:t>
            </w:r>
          </w:p>
        </w:tc>
        <w:tc>
          <w:tcPr>
            <w:tcW w:w="1133" w:type="dxa"/>
            <w:tcBorders>
              <w:top w:val="single" w:sz="4" w:space="0" w:color="auto"/>
              <w:left w:val="single" w:sz="4" w:space="0" w:color="auto"/>
              <w:bottom w:val="single" w:sz="4" w:space="0" w:color="auto"/>
              <w:right w:val="single" w:sz="4" w:space="0" w:color="auto"/>
            </w:tcBorders>
            <w:vAlign w:val="center"/>
          </w:tcPr>
          <w:p w14:paraId="07D00101" w14:textId="77777777" w:rsidR="001557DD" w:rsidRPr="00C938C5" w:rsidRDefault="001557DD" w:rsidP="001557D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1C33DA8" w14:textId="77777777" w:rsidR="001557DD" w:rsidRPr="00C938C5" w:rsidRDefault="001557DD" w:rsidP="001557DD">
            <w:pPr>
              <w:jc w:val="center"/>
              <w:rPr>
                <w:rFonts w:eastAsia="Calibri"/>
                <w:i/>
                <w:iCs/>
                <w:szCs w:val="22"/>
              </w:rPr>
            </w:pPr>
          </w:p>
        </w:tc>
      </w:tr>
      <w:tr w:rsidR="001557DD" w:rsidRPr="004B1509" w14:paraId="33A69A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07FABB"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AC840" w14:textId="0D7EFA05" w:rsidR="001557DD" w:rsidRPr="004B1509" w:rsidRDefault="001557DD" w:rsidP="001557DD">
            <w:pPr>
              <w:rPr>
                <w:rFonts w:eastAsia="Calibri"/>
                <w:szCs w:val="22"/>
              </w:rPr>
            </w:pPr>
            <w:r w:rsidRPr="005F2F1F">
              <w:rPr>
                <w:rFonts w:eastAsia="Calibri"/>
                <w:szCs w:val="22"/>
                <w:lang w:eastAsia="lt-LT"/>
              </w:rPr>
              <w:t>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5123E1" w14:textId="4C3155D5" w:rsidR="001557DD" w:rsidRPr="004B1509" w:rsidRDefault="001557DD" w:rsidP="001557DD">
            <w:pPr>
              <w:rPr>
                <w:rFonts w:eastAsia="Calibri"/>
                <w:szCs w:val="22"/>
              </w:rPr>
            </w:pPr>
            <w:r w:rsidRPr="005F2F1F">
              <w:rPr>
                <w:rFonts w:eastAsia="Calibri"/>
                <w:szCs w:val="22"/>
              </w:rPr>
              <w:t>Ąžuolų g., Skiemon</w:t>
            </w:r>
            <w:r w:rsidRPr="005F2F1F">
              <w:rPr>
                <w:rFonts w:eastAsia="Calibri"/>
                <w:bCs/>
                <w:szCs w:val="22"/>
              </w:rPr>
              <w:t xml:space="preserve">ių </w:t>
            </w:r>
            <w:r w:rsidRPr="005F2F1F">
              <w:rPr>
                <w:rFonts w:eastAsia="Calibri"/>
                <w:szCs w:val="22"/>
              </w:rPr>
              <w:t>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DA4669" w14:textId="46D49DE1" w:rsidR="001557DD" w:rsidRPr="004B1509" w:rsidRDefault="001557DD" w:rsidP="001557DD">
            <w:pPr>
              <w:jc w:val="right"/>
              <w:rPr>
                <w:rFonts w:eastAsia="Calibri"/>
                <w:szCs w:val="22"/>
              </w:rPr>
            </w:pPr>
            <w:r w:rsidRPr="005F2F1F">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CB30" w14:textId="1F239225"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ECE3F" w14:textId="49B0B18F" w:rsidR="001557DD" w:rsidRPr="004B1509" w:rsidRDefault="001557DD" w:rsidP="001557DD">
            <w:pPr>
              <w:jc w:val="right"/>
              <w:rPr>
                <w:rFonts w:eastAsia="Calibri"/>
                <w:szCs w:val="22"/>
              </w:rPr>
            </w:pPr>
            <w:r w:rsidRPr="005F2F1F">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B309C" w14:textId="6CF7FF60"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4B5D3" w14:textId="6BAEFF03"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C041BB" w14:textId="68F06F6B" w:rsidR="001557DD" w:rsidRPr="004B1509" w:rsidRDefault="001557DD" w:rsidP="001557DD">
            <w:pPr>
              <w:jc w:val="center"/>
              <w:rPr>
                <w:rFonts w:eastAsia="Calibri"/>
                <w:szCs w:val="22"/>
              </w:rPr>
            </w:pPr>
            <w:r w:rsidRPr="005F2F1F">
              <w:rPr>
                <w:rFonts w:eastAsia="Calibri"/>
                <w:szCs w:val="22"/>
              </w:rPr>
              <w:t>4400-5445-4730</w:t>
            </w:r>
          </w:p>
        </w:tc>
      </w:tr>
      <w:tr w:rsidR="001557DD" w:rsidRPr="004B1509" w14:paraId="5AFC34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7736C7"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7D415E" w14:textId="7975D00C" w:rsidR="001557DD" w:rsidRPr="004B1509" w:rsidRDefault="001557DD" w:rsidP="001557DD">
            <w:pPr>
              <w:rPr>
                <w:rFonts w:eastAsia="Calibri"/>
                <w:szCs w:val="22"/>
              </w:rPr>
            </w:pPr>
            <w:r w:rsidRPr="005F2F1F">
              <w:rPr>
                <w:rFonts w:eastAsia="Calibri"/>
                <w:szCs w:val="22"/>
              </w:rPr>
              <w:t>2</w:t>
            </w:r>
            <w:r w:rsidRPr="005F2F1F">
              <w:rPr>
                <w:rFonts w:eastAsia="Calibri"/>
                <w:szCs w:val="22"/>
                <w:lang w:eastAsia="lt-LT"/>
              </w:rPr>
              <w:t>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417B28" w14:textId="2ABB07F9" w:rsidR="001557DD" w:rsidRPr="004B1509" w:rsidRDefault="001557DD" w:rsidP="001557DD">
            <w:pPr>
              <w:rPr>
                <w:rFonts w:eastAsia="Calibri"/>
                <w:szCs w:val="22"/>
              </w:rPr>
            </w:pPr>
            <w:r w:rsidRPr="005F2F1F">
              <w:rPr>
                <w:rFonts w:eastAsia="Calibri"/>
                <w:szCs w:val="22"/>
              </w:rPr>
              <w:t>Guobų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1E765E" w14:textId="475D641E" w:rsidR="001557DD" w:rsidRPr="004B1509" w:rsidRDefault="001557DD" w:rsidP="001557DD">
            <w:pPr>
              <w:jc w:val="right"/>
              <w:rPr>
                <w:rFonts w:eastAsia="Calibri"/>
                <w:szCs w:val="22"/>
              </w:rPr>
            </w:pPr>
            <w:r w:rsidRPr="005F2F1F">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F968B" w14:textId="1D73A064"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144A" w14:textId="6FBAA55F" w:rsidR="001557DD" w:rsidRPr="004B1509" w:rsidRDefault="001557DD" w:rsidP="001557DD">
            <w:pPr>
              <w:jc w:val="right"/>
              <w:rPr>
                <w:rFonts w:eastAsia="Calibri"/>
                <w:szCs w:val="22"/>
              </w:rPr>
            </w:pPr>
            <w:r w:rsidRPr="005F2F1F">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08D0" w14:textId="1F1819D1"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0FAAA" w14:textId="600D3E02"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BD2334" w14:textId="587C2888" w:rsidR="001557DD" w:rsidRPr="004B1509" w:rsidRDefault="001557DD" w:rsidP="001557DD">
            <w:pPr>
              <w:jc w:val="center"/>
              <w:rPr>
                <w:rFonts w:eastAsia="Calibri"/>
                <w:szCs w:val="22"/>
              </w:rPr>
            </w:pPr>
            <w:r w:rsidRPr="005F2F1F">
              <w:rPr>
                <w:rFonts w:eastAsia="Calibri"/>
                <w:szCs w:val="22"/>
              </w:rPr>
              <w:t>4400-5445-4741</w:t>
            </w:r>
          </w:p>
        </w:tc>
      </w:tr>
      <w:tr w:rsidR="001557DD" w:rsidRPr="004B1509" w14:paraId="78F1E34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72CA81"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CF791B" w14:textId="6329F450" w:rsidR="001557DD" w:rsidRPr="004B1509" w:rsidRDefault="001557DD" w:rsidP="001557DD">
            <w:pPr>
              <w:rPr>
                <w:rFonts w:eastAsia="Calibri"/>
                <w:szCs w:val="22"/>
              </w:rPr>
            </w:pPr>
            <w:r w:rsidRPr="005F2F1F">
              <w:rPr>
                <w:rFonts w:eastAsia="Calibri"/>
                <w:szCs w:val="22"/>
              </w:rPr>
              <w:t>skm47807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65A3CC" w14:textId="04587E3B" w:rsidR="001557DD" w:rsidRPr="004B1509" w:rsidRDefault="001557DD" w:rsidP="001557DD">
            <w:pPr>
              <w:rPr>
                <w:rFonts w:eastAsia="Calibri"/>
                <w:szCs w:val="22"/>
              </w:rPr>
            </w:pPr>
            <w:r w:rsidRPr="005F2F1F">
              <w:rPr>
                <w:rFonts w:eastAsia="Calibri"/>
                <w:szCs w:val="22"/>
              </w:rPr>
              <w:t>Kalno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49C2A5" w14:textId="661F3F62" w:rsidR="001557DD" w:rsidRPr="004B1509" w:rsidRDefault="001557DD" w:rsidP="001557DD">
            <w:pPr>
              <w:jc w:val="right"/>
              <w:rPr>
                <w:rFonts w:eastAsia="Calibri"/>
                <w:szCs w:val="22"/>
              </w:rPr>
            </w:pPr>
            <w:r w:rsidRPr="005F2F1F">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CFF3F" w14:textId="4CEA2C6D" w:rsidR="001557DD" w:rsidRPr="004B1509" w:rsidRDefault="001557DD" w:rsidP="001557DD">
            <w:pPr>
              <w:jc w:val="right"/>
              <w:rPr>
                <w:rFonts w:eastAsia="Calibri"/>
                <w:szCs w:val="22"/>
              </w:rPr>
            </w:pPr>
            <w:r w:rsidRPr="005F2F1F">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DC6A" w14:textId="66A51B5B"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CC81F" w14:textId="042943D5"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5F92C" w14:textId="53A20DFC"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4D165" w14:textId="039303C2" w:rsidR="001557DD" w:rsidRPr="004B1509" w:rsidRDefault="001557DD" w:rsidP="001557DD">
            <w:pPr>
              <w:jc w:val="center"/>
              <w:rPr>
                <w:rFonts w:eastAsia="Calibri"/>
                <w:szCs w:val="22"/>
              </w:rPr>
            </w:pPr>
            <w:r w:rsidRPr="005F2F1F">
              <w:rPr>
                <w:rFonts w:eastAsia="Calibri"/>
                <w:szCs w:val="22"/>
              </w:rPr>
              <w:t>4400-5445-9728</w:t>
            </w:r>
          </w:p>
        </w:tc>
      </w:tr>
      <w:tr w:rsidR="001557DD" w:rsidRPr="004B1509" w14:paraId="37DB68A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AA42CF"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D1FBCF" w14:textId="405A58A9" w:rsidR="001557DD" w:rsidRPr="004B1509" w:rsidRDefault="001557DD" w:rsidP="001557DD">
            <w:pPr>
              <w:rPr>
                <w:rFonts w:eastAsia="Calibri"/>
                <w:szCs w:val="22"/>
              </w:rPr>
            </w:pPr>
            <w:r w:rsidRPr="005F2F1F">
              <w:rPr>
                <w:rFonts w:eastAsia="Calibri"/>
                <w:szCs w:val="22"/>
              </w:rPr>
              <w:t>skm47811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B5EA5E" w14:textId="02221C26" w:rsidR="001557DD" w:rsidRPr="004B1509" w:rsidRDefault="001557DD" w:rsidP="001557DD">
            <w:pPr>
              <w:rPr>
                <w:rFonts w:eastAsia="Calibri"/>
                <w:szCs w:val="22"/>
              </w:rPr>
            </w:pPr>
            <w:r w:rsidRPr="005F2F1F">
              <w:rPr>
                <w:rFonts w:eastAsia="Calibri"/>
                <w:szCs w:val="22"/>
              </w:rPr>
              <w:t>Malūno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ED24DD" w14:textId="6B15CA61" w:rsidR="001557DD" w:rsidRPr="004B1509" w:rsidRDefault="001557DD" w:rsidP="001557DD">
            <w:pPr>
              <w:jc w:val="right"/>
              <w:rPr>
                <w:rFonts w:eastAsia="Calibri"/>
                <w:szCs w:val="22"/>
              </w:rPr>
            </w:pPr>
            <w:r w:rsidRPr="005F2F1F">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C10EC" w14:textId="69FFE7D0" w:rsidR="001557DD" w:rsidRPr="004B1509" w:rsidRDefault="001557DD" w:rsidP="001557DD">
            <w:pPr>
              <w:jc w:val="right"/>
              <w:rPr>
                <w:rFonts w:eastAsia="Calibri"/>
                <w:szCs w:val="22"/>
              </w:rPr>
            </w:pPr>
            <w:r w:rsidRPr="005F2F1F">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1F105" w14:textId="08151A21" w:rsidR="001557DD" w:rsidRPr="004B1509" w:rsidRDefault="001557DD" w:rsidP="001557DD">
            <w:pPr>
              <w:jc w:val="right"/>
              <w:rPr>
                <w:rFonts w:eastAsia="Calibri"/>
                <w:szCs w:val="22"/>
              </w:rPr>
            </w:pPr>
            <w:r w:rsidRPr="005F2F1F">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82B00" w14:textId="63B48BC9"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68534" w14:textId="26893B99"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E0EC71" w14:textId="5D95C32C" w:rsidR="001557DD" w:rsidRPr="004B1509" w:rsidRDefault="001557DD" w:rsidP="001557DD">
            <w:pPr>
              <w:jc w:val="center"/>
              <w:rPr>
                <w:rFonts w:eastAsia="Calibri"/>
                <w:szCs w:val="22"/>
              </w:rPr>
            </w:pPr>
            <w:r w:rsidRPr="005F2F1F">
              <w:rPr>
                <w:rFonts w:eastAsia="Calibri"/>
                <w:szCs w:val="22"/>
              </w:rPr>
              <w:t>4400-5445-9739</w:t>
            </w:r>
          </w:p>
        </w:tc>
      </w:tr>
      <w:tr w:rsidR="001557DD" w:rsidRPr="004B1509" w14:paraId="48A7E5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4A4141"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6471B" w14:textId="5FA334E3" w:rsidR="001557DD" w:rsidRPr="004B1509" w:rsidRDefault="001557DD" w:rsidP="001557DD">
            <w:pPr>
              <w:rPr>
                <w:rFonts w:eastAsia="Calibri"/>
                <w:szCs w:val="22"/>
              </w:rPr>
            </w:pPr>
            <w:r w:rsidRPr="005F2F1F">
              <w:rPr>
                <w:rFonts w:eastAsia="Calibri"/>
                <w:szCs w:val="22"/>
              </w:rPr>
              <w:t>skm47813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D2D79C" w14:textId="53CB5747" w:rsidR="001557DD" w:rsidRPr="004B1509" w:rsidRDefault="001557DD" w:rsidP="001557DD">
            <w:pPr>
              <w:rPr>
                <w:rFonts w:eastAsia="Calibri"/>
                <w:szCs w:val="22"/>
              </w:rPr>
            </w:pPr>
            <w:r w:rsidRPr="005F2F1F">
              <w:rPr>
                <w:rFonts w:eastAsia="Calibri"/>
                <w:szCs w:val="22"/>
              </w:rPr>
              <w:t>Pakalnės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A65ECE" w14:textId="44E0F0B6" w:rsidR="001557DD" w:rsidRPr="004B1509" w:rsidRDefault="001557DD" w:rsidP="001557DD">
            <w:pPr>
              <w:jc w:val="right"/>
              <w:rPr>
                <w:rFonts w:eastAsia="Calibri"/>
                <w:szCs w:val="22"/>
              </w:rPr>
            </w:pPr>
            <w:r w:rsidRPr="005F2F1F">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FC439" w14:textId="20A758A6" w:rsidR="001557DD" w:rsidRPr="004B1509" w:rsidRDefault="001557DD" w:rsidP="001557DD">
            <w:pPr>
              <w:jc w:val="right"/>
              <w:rPr>
                <w:rFonts w:eastAsia="Calibri"/>
                <w:szCs w:val="22"/>
              </w:rPr>
            </w:pPr>
            <w:r w:rsidRPr="005F2F1F">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7B22B" w14:textId="634A05F7" w:rsidR="001557DD" w:rsidRPr="004B1509" w:rsidRDefault="001557DD" w:rsidP="001557DD">
            <w:pPr>
              <w:jc w:val="right"/>
              <w:rPr>
                <w:rFonts w:eastAsia="Calibri"/>
                <w:szCs w:val="22"/>
              </w:rPr>
            </w:pPr>
            <w:r w:rsidRPr="005F2F1F">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B184E" w14:textId="39FC5BC7"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02567" w14:textId="0BD708BB"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7BBAE" w14:textId="0BB5ECD1" w:rsidR="001557DD" w:rsidRPr="004B1509" w:rsidRDefault="001557DD" w:rsidP="001557DD">
            <w:pPr>
              <w:jc w:val="center"/>
              <w:rPr>
                <w:rFonts w:eastAsia="Calibri"/>
                <w:szCs w:val="22"/>
              </w:rPr>
            </w:pPr>
            <w:r w:rsidRPr="005F2F1F">
              <w:rPr>
                <w:rFonts w:eastAsia="Calibri"/>
                <w:szCs w:val="22"/>
              </w:rPr>
              <w:t>4400-5446-0281</w:t>
            </w:r>
          </w:p>
        </w:tc>
      </w:tr>
      <w:tr w:rsidR="001557DD" w:rsidRPr="004B1509" w14:paraId="7E214CD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10609D"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5762BE" w14:textId="184C19B2" w:rsidR="001557DD" w:rsidRPr="004B1509" w:rsidRDefault="001557DD" w:rsidP="001557DD">
            <w:pPr>
              <w:rPr>
                <w:rFonts w:eastAsia="Calibri"/>
                <w:szCs w:val="22"/>
              </w:rPr>
            </w:pPr>
            <w:r w:rsidRPr="005F2F1F">
              <w:rPr>
                <w:rFonts w:eastAsia="Calibri"/>
                <w:szCs w:val="22"/>
              </w:rPr>
              <w:t>skm47815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73E8AA" w14:textId="3BC32182" w:rsidR="001557DD" w:rsidRPr="004B1509" w:rsidRDefault="001557DD" w:rsidP="001557DD">
            <w:pPr>
              <w:rPr>
                <w:rFonts w:eastAsia="Calibri"/>
                <w:szCs w:val="22"/>
              </w:rPr>
            </w:pPr>
            <w:r w:rsidRPr="005F2F1F">
              <w:rPr>
                <w:rFonts w:eastAsia="Calibri"/>
                <w:szCs w:val="22"/>
              </w:rPr>
              <w:t>Paupio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B1B333" w14:textId="5A2F882E" w:rsidR="001557DD" w:rsidRPr="004B1509" w:rsidRDefault="001557DD" w:rsidP="001557DD">
            <w:pPr>
              <w:jc w:val="right"/>
              <w:rPr>
                <w:rFonts w:eastAsia="Calibri"/>
                <w:szCs w:val="22"/>
              </w:rPr>
            </w:pPr>
            <w:r w:rsidRPr="005F2F1F">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85AB" w14:textId="3D55CB3E" w:rsidR="001557DD" w:rsidRPr="004B1509" w:rsidRDefault="001557DD" w:rsidP="001557DD">
            <w:pPr>
              <w:jc w:val="right"/>
              <w:rPr>
                <w:rFonts w:eastAsia="Calibri"/>
                <w:szCs w:val="22"/>
              </w:rPr>
            </w:pPr>
            <w:r w:rsidRPr="005F2F1F">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8B84F" w14:textId="2D57D3E0"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3513D" w14:textId="3B30E96E"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08740" w14:textId="3C6755F0"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16B61" w14:textId="5BBB5356" w:rsidR="001557DD" w:rsidRPr="004B1509" w:rsidRDefault="001557DD" w:rsidP="001557DD">
            <w:pPr>
              <w:jc w:val="center"/>
              <w:rPr>
                <w:rFonts w:eastAsia="Calibri"/>
                <w:szCs w:val="22"/>
              </w:rPr>
            </w:pPr>
            <w:r w:rsidRPr="005F2F1F">
              <w:rPr>
                <w:rFonts w:eastAsia="Calibri"/>
                <w:szCs w:val="22"/>
              </w:rPr>
              <w:t>4400-1995-1047</w:t>
            </w:r>
          </w:p>
        </w:tc>
      </w:tr>
      <w:tr w:rsidR="001557DD" w:rsidRPr="004B1509" w14:paraId="6F7F1D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8EB850"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41C2FC" w14:textId="06203C4E" w:rsidR="001557DD" w:rsidRPr="004B1509" w:rsidRDefault="001557DD" w:rsidP="001557DD">
            <w:pPr>
              <w:rPr>
                <w:rFonts w:eastAsia="Calibri"/>
                <w:szCs w:val="22"/>
              </w:rPr>
            </w:pPr>
            <w:r w:rsidRPr="005F2F1F">
              <w:rPr>
                <w:rFonts w:eastAsia="Calibri"/>
                <w:szCs w:val="22"/>
              </w:rPr>
              <w:t>skm47817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E202EF" w14:textId="6E9D6F87" w:rsidR="001557DD" w:rsidRPr="004B1509" w:rsidRDefault="001557DD" w:rsidP="001557DD">
            <w:pPr>
              <w:rPr>
                <w:rFonts w:eastAsia="Calibri"/>
                <w:szCs w:val="22"/>
              </w:rPr>
            </w:pPr>
            <w:r w:rsidRPr="005F2F1F">
              <w:rPr>
                <w:rFonts w:eastAsia="Calibri"/>
                <w:szCs w:val="22"/>
              </w:rPr>
              <w:t>Pušyno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9745F1" w14:textId="4A62D9AB" w:rsidR="001557DD" w:rsidRPr="004B1509" w:rsidRDefault="001557DD" w:rsidP="001557DD">
            <w:pPr>
              <w:jc w:val="right"/>
              <w:rPr>
                <w:rFonts w:eastAsia="Calibri"/>
                <w:szCs w:val="22"/>
              </w:rPr>
            </w:pPr>
            <w:r w:rsidRPr="005F2F1F">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31474" w14:textId="771E2319" w:rsidR="001557DD" w:rsidRPr="004B1509" w:rsidRDefault="001557DD" w:rsidP="001557DD">
            <w:pPr>
              <w:jc w:val="right"/>
              <w:rPr>
                <w:rFonts w:eastAsia="Calibri"/>
                <w:szCs w:val="22"/>
              </w:rPr>
            </w:pPr>
            <w:r w:rsidRPr="005F2F1F">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4812F" w14:textId="4C72A972" w:rsidR="001557DD" w:rsidRPr="004B1509" w:rsidRDefault="001557DD" w:rsidP="001557DD">
            <w:pPr>
              <w:jc w:val="right"/>
              <w:rPr>
                <w:rFonts w:eastAsia="Calibri"/>
                <w:szCs w:val="22"/>
              </w:rPr>
            </w:pPr>
            <w:r w:rsidRPr="005F2F1F">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C8FC8" w14:textId="2BB4A258"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4F632" w14:textId="5AE8B36E"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35D6D3" w14:textId="0CCAEDED" w:rsidR="001557DD" w:rsidRPr="004B1509" w:rsidRDefault="001557DD" w:rsidP="001557DD">
            <w:pPr>
              <w:jc w:val="center"/>
              <w:rPr>
                <w:rFonts w:eastAsia="Calibri"/>
                <w:szCs w:val="22"/>
              </w:rPr>
            </w:pPr>
            <w:r w:rsidRPr="005F2F1F">
              <w:rPr>
                <w:rFonts w:eastAsia="Calibri"/>
                <w:szCs w:val="22"/>
              </w:rPr>
              <w:t>4400-5446-0316</w:t>
            </w:r>
          </w:p>
        </w:tc>
      </w:tr>
      <w:tr w:rsidR="001557DD" w:rsidRPr="004B1509" w14:paraId="63362F8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975CC4"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ECA82" w14:textId="5673A2AA" w:rsidR="001557DD" w:rsidRPr="004B1509" w:rsidRDefault="001557DD" w:rsidP="001557DD">
            <w:pPr>
              <w:rPr>
                <w:rFonts w:eastAsia="Calibri"/>
                <w:szCs w:val="22"/>
              </w:rPr>
            </w:pPr>
            <w:r w:rsidRPr="005F2F1F">
              <w:rPr>
                <w:rFonts w:eastAsia="Calibri"/>
                <w:szCs w:val="22"/>
                <w:lang w:eastAsia="lt-LT"/>
              </w:rPr>
              <w:t>8SkS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3BA814" w14:textId="4641B2B1" w:rsidR="001557DD" w:rsidRPr="004B1509" w:rsidRDefault="001557DD" w:rsidP="001557DD">
            <w:pPr>
              <w:rPr>
                <w:rFonts w:eastAsia="Calibri"/>
                <w:szCs w:val="22"/>
              </w:rPr>
            </w:pPr>
            <w:r w:rsidRPr="005F2F1F">
              <w:rPr>
                <w:rFonts w:eastAsia="Calibri"/>
                <w:szCs w:val="22"/>
              </w:rPr>
              <w:t>Šilo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ABF2B6" w14:textId="4ABE204F" w:rsidR="001557DD" w:rsidRPr="004B1509" w:rsidRDefault="001557DD" w:rsidP="001557DD">
            <w:pPr>
              <w:jc w:val="right"/>
              <w:rPr>
                <w:rFonts w:eastAsia="Calibri"/>
                <w:szCs w:val="22"/>
              </w:rPr>
            </w:pPr>
            <w:r w:rsidRPr="005F2F1F">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B1C17" w14:textId="0851C4A1" w:rsidR="001557DD" w:rsidRPr="004B1509" w:rsidRDefault="001557DD" w:rsidP="001557DD">
            <w:pPr>
              <w:jc w:val="right"/>
              <w:rPr>
                <w:rFonts w:eastAsia="Calibri"/>
                <w:szCs w:val="22"/>
              </w:rPr>
            </w:pPr>
            <w:r w:rsidRPr="005F2F1F">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16E75" w14:textId="126F0D86"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738A6" w14:textId="7E361906"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51058" w14:textId="308DE117"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0EA38" w14:textId="15E4F634" w:rsidR="001557DD" w:rsidRPr="004B1509" w:rsidRDefault="001557DD" w:rsidP="001557DD">
            <w:pPr>
              <w:jc w:val="center"/>
              <w:rPr>
                <w:rFonts w:eastAsia="Calibri"/>
                <w:szCs w:val="22"/>
              </w:rPr>
            </w:pPr>
            <w:r w:rsidRPr="005F2F1F">
              <w:rPr>
                <w:rFonts w:eastAsia="Calibri"/>
                <w:szCs w:val="22"/>
              </w:rPr>
              <w:t>4400-49</w:t>
            </w:r>
            <w:r w:rsidRPr="005F2F1F">
              <w:rPr>
                <w:rFonts w:eastAsia="Calibri"/>
                <w:bCs/>
                <w:szCs w:val="22"/>
              </w:rPr>
              <w:t>61</w:t>
            </w:r>
            <w:r w:rsidRPr="005F2F1F">
              <w:rPr>
                <w:rFonts w:eastAsia="Calibri"/>
                <w:szCs w:val="22"/>
              </w:rPr>
              <w:t>-8026</w:t>
            </w:r>
          </w:p>
        </w:tc>
      </w:tr>
      <w:tr w:rsidR="001557DD" w:rsidRPr="004B1509" w14:paraId="395A8C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CAF975"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0D10C" w14:textId="44AEA543" w:rsidR="001557DD" w:rsidRPr="004B1509" w:rsidRDefault="001557DD" w:rsidP="001557DD">
            <w:pPr>
              <w:rPr>
                <w:rFonts w:eastAsia="Calibri"/>
                <w:szCs w:val="22"/>
              </w:rPr>
            </w:pPr>
            <w:r w:rsidRPr="005F2F1F">
              <w:rPr>
                <w:rFonts w:eastAsia="Calibri"/>
                <w:szCs w:val="22"/>
              </w:rPr>
              <w:t>skm47821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F0A780" w14:textId="51FEC26E" w:rsidR="001557DD" w:rsidRPr="004B1509" w:rsidRDefault="001557DD" w:rsidP="001557DD">
            <w:pPr>
              <w:rPr>
                <w:rFonts w:eastAsia="Calibri"/>
                <w:szCs w:val="22"/>
              </w:rPr>
            </w:pPr>
            <w:r w:rsidRPr="005F2F1F">
              <w:rPr>
                <w:rFonts w:eastAsia="Calibri"/>
                <w:szCs w:val="22"/>
              </w:rPr>
              <w:t>Žiogų g., Skiemon</w:t>
            </w:r>
            <w:r w:rsidRPr="005F2F1F">
              <w:rPr>
                <w:rFonts w:eastAsia="Calibri"/>
                <w:bCs/>
                <w:szCs w:val="22"/>
              </w:rPr>
              <w:t>ių</w:t>
            </w:r>
            <w:r w:rsidRPr="005F2F1F">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56DA4D" w14:textId="0710165A" w:rsidR="001557DD" w:rsidRPr="004B1509" w:rsidRDefault="001557DD" w:rsidP="001557DD">
            <w:pPr>
              <w:jc w:val="right"/>
              <w:rPr>
                <w:rFonts w:eastAsia="Calibri"/>
                <w:szCs w:val="22"/>
              </w:rPr>
            </w:pPr>
            <w:r w:rsidRPr="005F2F1F">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19F07" w14:textId="2B376F70" w:rsidR="001557DD" w:rsidRPr="004B1509" w:rsidRDefault="001557DD" w:rsidP="001557DD">
            <w:pPr>
              <w:jc w:val="right"/>
              <w:rPr>
                <w:rFonts w:eastAsia="Calibri"/>
                <w:szCs w:val="22"/>
              </w:rPr>
            </w:pPr>
            <w:r w:rsidRPr="005F2F1F">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AE53" w14:textId="023449BA" w:rsidR="001557DD" w:rsidRPr="004B1509" w:rsidRDefault="001557DD" w:rsidP="001557DD">
            <w:pPr>
              <w:jc w:val="right"/>
              <w:rPr>
                <w:rFonts w:eastAsia="Calibri"/>
                <w:szCs w:val="22"/>
              </w:rPr>
            </w:pPr>
            <w:r w:rsidRPr="005F2F1F">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29DBD" w14:textId="49992128"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A319B" w14:textId="319B9AB2" w:rsidR="001557DD" w:rsidRPr="004B1509" w:rsidRDefault="001557DD" w:rsidP="001557DD">
            <w:pPr>
              <w:jc w:val="center"/>
              <w:rPr>
                <w:rFonts w:eastAsia="Calibri"/>
                <w:bCs/>
                <w:szCs w:val="22"/>
              </w:rPr>
            </w:pPr>
            <w:r w:rsidRPr="005F2F1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2DC7E6" w14:textId="0DA5BC6A" w:rsidR="001557DD" w:rsidRPr="004B1509" w:rsidRDefault="001557DD" w:rsidP="001557DD">
            <w:pPr>
              <w:jc w:val="center"/>
              <w:rPr>
                <w:rFonts w:eastAsia="Calibri"/>
                <w:szCs w:val="22"/>
              </w:rPr>
            </w:pPr>
            <w:r w:rsidRPr="005F2F1F">
              <w:rPr>
                <w:rFonts w:eastAsia="Calibri"/>
                <w:szCs w:val="22"/>
              </w:rPr>
              <w:t>4400-5446-0327</w:t>
            </w:r>
          </w:p>
        </w:tc>
      </w:tr>
      <w:tr w:rsidR="001557DD" w:rsidRPr="004B1509" w14:paraId="128263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BBFC8E"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4BD04" w14:textId="087CFF49" w:rsidR="001557DD" w:rsidRPr="004B1509" w:rsidRDefault="001557DD" w:rsidP="001557DD">
            <w:pPr>
              <w:rPr>
                <w:rFonts w:eastAsia="Calibri"/>
                <w:szCs w:val="22"/>
              </w:rPr>
            </w:pPr>
            <w:r w:rsidRPr="005F2F1F">
              <w:rPr>
                <w:rFonts w:eastAsia="Calibri"/>
                <w:szCs w:val="22"/>
              </w:rPr>
              <w:t>sk7-1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63E55F" w14:textId="2773E10B" w:rsidR="001557DD" w:rsidRPr="004B1509" w:rsidRDefault="001557DD" w:rsidP="001557DD">
            <w:pPr>
              <w:rPr>
                <w:rFonts w:eastAsia="Calibri"/>
                <w:szCs w:val="22"/>
              </w:rPr>
            </w:pPr>
            <w:r w:rsidRPr="005F2F1F">
              <w:rPr>
                <w:rFonts w:eastAsia="Calibri"/>
                <w:szCs w:val="22"/>
              </w:rPr>
              <w:t xml:space="preserve">Ežero g., </w:t>
            </w:r>
            <w:proofErr w:type="spellStart"/>
            <w:r w:rsidRPr="005F2F1F">
              <w:rPr>
                <w:rFonts w:eastAsia="Calibri"/>
                <w:szCs w:val="22"/>
              </w:rPr>
              <w:t>Aniūnų</w:t>
            </w:r>
            <w:proofErr w:type="spellEnd"/>
            <w:r w:rsidRPr="005F2F1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6339B6" w14:textId="7BD6D5BF" w:rsidR="001557DD" w:rsidRPr="004B1509" w:rsidRDefault="001557DD" w:rsidP="001557DD">
            <w:pPr>
              <w:jc w:val="right"/>
              <w:rPr>
                <w:rFonts w:eastAsia="Calibri"/>
                <w:szCs w:val="22"/>
              </w:rPr>
            </w:pPr>
            <w:r w:rsidRPr="005F2F1F">
              <w:rPr>
                <w:rFonts w:eastAsia="Calibri"/>
                <w:szCs w:val="22"/>
              </w:rPr>
              <w:t>1890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9F0E7" w14:textId="6A3D41D8" w:rsidR="001557DD" w:rsidRPr="004B1509" w:rsidRDefault="001557DD" w:rsidP="001557DD">
            <w:pPr>
              <w:jc w:val="right"/>
              <w:rPr>
                <w:rFonts w:eastAsia="Calibri"/>
                <w:szCs w:val="22"/>
              </w:rPr>
            </w:pPr>
            <w:r w:rsidRPr="005F2F1F">
              <w:rPr>
                <w:rFonts w:eastAsia="Calibri"/>
                <w:szCs w:val="22"/>
              </w:rPr>
              <w:t>1890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BBC70" w14:textId="53AE8093"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8EB74" w14:textId="30986BEF" w:rsidR="001557DD" w:rsidRPr="004B1509" w:rsidRDefault="001557DD" w:rsidP="001557DD">
            <w:pPr>
              <w:jc w:val="right"/>
              <w:rPr>
                <w:rFonts w:eastAsia="Calibri"/>
                <w:szCs w:val="22"/>
              </w:rPr>
            </w:pPr>
            <w:r w:rsidRPr="005F2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A38C8" w14:textId="77777777" w:rsidR="001557DD" w:rsidRDefault="001557DD" w:rsidP="001557DD">
            <w:pPr>
              <w:jc w:val="center"/>
              <w:rPr>
                <w:rFonts w:eastAsia="Calibri"/>
                <w:bCs/>
                <w:szCs w:val="22"/>
              </w:rPr>
            </w:pPr>
            <w:r w:rsidRPr="005F2F1F">
              <w:rPr>
                <w:rFonts w:eastAsia="Calibri"/>
                <w:bCs/>
                <w:szCs w:val="22"/>
              </w:rPr>
              <w:t>D</w:t>
            </w:r>
          </w:p>
          <w:p w14:paraId="4EFDA804" w14:textId="15A11777" w:rsidR="001557DD" w:rsidRPr="004B1509" w:rsidRDefault="001557DD" w:rsidP="001557DD">
            <w:pPr>
              <w:jc w:val="center"/>
              <w:rPr>
                <w:rFonts w:eastAsia="Calibri"/>
                <w:bCs/>
                <w:szCs w:val="22"/>
              </w:rPr>
            </w:pPr>
            <w:r>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A29D5D" w14:textId="77777777" w:rsidR="001557DD" w:rsidRPr="005F2F1F" w:rsidRDefault="001557DD" w:rsidP="001557DD">
            <w:pPr>
              <w:jc w:val="center"/>
              <w:rPr>
                <w:rFonts w:eastAsia="Calibri"/>
                <w:szCs w:val="22"/>
              </w:rPr>
            </w:pPr>
            <w:r w:rsidRPr="005F2F1F">
              <w:rPr>
                <w:rFonts w:eastAsia="Calibri"/>
                <w:szCs w:val="22"/>
              </w:rPr>
              <w:t>4400-5340-5695</w:t>
            </w:r>
          </w:p>
          <w:p w14:paraId="74238A6D" w14:textId="607BB494" w:rsidR="001557DD" w:rsidRPr="004B1509" w:rsidRDefault="001557DD" w:rsidP="001557DD">
            <w:pPr>
              <w:jc w:val="center"/>
              <w:rPr>
                <w:rFonts w:eastAsia="Calibri"/>
                <w:szCs w:val="22"/>
              </w:rPr>
            </w:pPr>
            <w:r w:rsidRPr="005F2F1F">
              <w:rPr>
                <w:rFonts w:eastAsia="Calibri"/>
                <w:szCs w:val="22"/>
              </w:rPr>
              <w:t>4400-5341-5368</w:t>
            </w:r>
          </w:p>
        </w:tc>
      </w:tr>
      <w:tr w:rsidR="001557DD" w:rsidRPr="004B1509" w14:paraId="160830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3B47AD"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8507" w14:textId="0AA12E59" w:rsidR="001557DD" w:rsidRPr="004B1509" w:rsidRDefault="001557DD" w:rsidP="001557DD">
            <w:pPr>
              <w:rPr>
                <w:rFonts w:eastAsia="Calibri"/>
                <w:szCs w:val="22"/>
              </w:rPr>
            </w:pPr>
            <w:r w:rsidRPr="004B1509">
              <w:rPr>
                <w:rFonts w:eastAsia="Calibri"/>
                <w:szCs w:val="22"/>
              </w:rPr>
              <w:t>sk4-1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B11478" w14:textId="7938485A" w:rsidR="001557DD" w:rsidRPr="004B1509" w:rsidRDefault="001557DD" w:rsidP="001557DD">
            <w:pPr>
              <w:rPr>
                <w:rFonts w:eastAsia="Calibri"/>
                <w:szCs w:val="22"/>
              </w:rPr>
            </w:pPr>
            <w:r w:rsidRPr="004B1509">
              <w:rPr>
                <w:rFonts w:eastAsia="Calibri"/>
                <w:szCs w:val="22"/>
              </w:rPr>
              <w:t xml:space="preserve">Ateities g., </w:t>
            </w:r>
            <w:proofErr w:type="spellStart"/>
            <w:r w:rsidRPr="004B1509">
              <w:rPr>
                <w:rFonts w:eastAsia="Calibri"/>
                <w:szCs w:val="22"/>
              </w:rPr>
              <w:t>Katlėrių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6AF889" w14:textId="54AB9C02" w:rsidR="001557DD" w:rsidRPr="004B1509" w:rsidRDefault="001557DD" w:rsidP="001557DD">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DA1C5" w14:textId="74068FE1" w:rsidR="001557DD" w:rsidRPr="004B1509" w:rsidRDefault="001557DD" w:rsidP="001557DD">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3E207" w14:textId="09D94AA6" w:rsidR="001557DD" w:rsidRPr="004B1509" w:rsidRDefault="001557DD" w:rsidP="001557D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2E9C2" w14:textId="6A2ADC74"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6855" w14:textId="19ABAFB3"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4548D6" w14:textId="4F313D9B" w:rsidR="001557DD" w:rsidRPr="004B1509" w:rsidRDefault="001557DD" w:rsidP="001557DD">
            <w:pPr>
              <w:jc w:val="center"/>
              <w:rPr>
                <w:rFonts w:eastAsia="Calibri"/>
                <w:szCs w:val="22"/>
              </w:rPr>
            </w:pPr>
            <w:r w:rsidRPr="004B1509">
              <w:rPr>
                <w:rFonts w:eastAsia="Calibri"/>
                <w:szCs w:val="22"/>
              </w:rPr>
              <w:t>4400-5446-6732</w:t>
            </w:r>
          </w:p>
        </w:tc>
      </w:tr>
      <w:tr w:rsidR="001557DD" w:rsidRPr="005025FE" w14:paraId="160FB2A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30FB6B" w14:textId="77777777" w:rsidR="001557DD" w:rsidRPr="005025FE"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A19BB" w14:textId="5B287FE0" w:rsidR="001557DD" w:rsidRPr="005025FE" w:rsidRDefault="001557DD" w:rsidP="001557DD">
            <w:pPr>
              <w:rPr>
                <w:rFonts w:eastAsia="Calibri"/>
                <w:szCs w:val="22"/>
              </w:rPr>
            </w:pPr>
            <w:r w:rsidRPr="004B1509">
              <w:rPr>
                <w:rFonts w:eastAsia="Calibri"/>
                <w:szCs w:val="22"/>
              </w:rPr>
              <w:t>sk4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29D6F3" w14:textId="18F81EEE" w:rsidR="001557DD" w:rsidRPr="005025FE" w:rsidRDefault="001557DD" w:rsidP="001557DD">
            <w:pPr>
              <w:rPr>
                <w:rFonts w:eastAsia="Calibri"/>
                <w:szCs w:val="22"/>
              </w:rPr>
            </w:pPr>
            <w:r w:rsidRPr="004B1509">
              <w:rPr>
                <w:rFonts w:eastAsia="Calibri"/>
                <w:szCs w:val="22"/>
              </w:rPr>
              <w:t xml:space="preserve">Pušyno g., </w:t>
            </w:r>
            <w:proofErr w:type="spellStart"/>
            <w:r w:rsidRPr="004B1509">
              <w:rPr>
                <w:rFonts w:eastAsia="Calibri"/>
                <w:szCs w:val="22"/>
              </w:rPr>
              <w:t>Katlėrių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281514" w14:textId="56D64538" w:rsidR="001557DD" w:rsidRPr="005025FE" w:rsidRDefault="001557DD" w:rsidP="001557DD">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D49DA" w14:textId="725DB00F" w:rsidR="001557DD" w:rsidRPr="005025FE"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702C4" w14:textId="7697CD4C" w:rsidR="001557DD" w:rsidRPr="005025FE" w:rsidRDefault="001557DD" w:rsidP="001557DD">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2107E" w14:textId="3051F6A1" w:rsidR="001557DD" w:rsidRPr="005025FE"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F6BD7" w14:textId="6FD9147D" w:rsidR="001557DD" w:rsidRPr="005025FE" w:rsidRDefault="001557DD" w:rsidP="001557DD">
            <w:pPr>
              <w:jc w:val="center"/>
              <w:rPr>
                <w:rFonts w:eastAsia="Calibri"/>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90E8C" w14:textId="2BCA6568" w:rsidR="001557DD" w:rsidRPr="005025FE" w:rsidRDefault="001557DD" w:rsidP="001557DD">
            <w:pPr>
              <w:jc w:val="center"/>
              <w:rPr>
                <w:rFonts w:eastAsia="Calibri"/>
                <w:szCs w:val="22"/>
              </w:rPr>
            </w:pPr>
            <w:r w:rsidRPr="004B1509">
              <w:rPr>
                <w:rFonts w:eastAsia="Calibri"/>
                <w:szCs w:val="22"/>
              </w:rPr>
              <w:t>4400-5299-5545</w:t>
            </w:r>
          </w:p>
        </w:tc>
      </w:tr>
      <w:tr w:rsidR="001557DD" w:rsidRPr="005025FE" w14:paraId="154213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45876F" w14:textId="77777777" w:rsidR="001557DD" w:rsidRPr="005025FE"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99433" w14:textId="56B24254" w:rsidR="001557DD" w:rsidRPr="005025FE" w:rsidRDefault="001557DD" w:rsidP="001557DD">
            <w:pPr>
              <w:rPr>
                <w:rFonts w:eastAsia="Calibri"/>
                <w:szCs w:val="22"/>
              </w:rPr>
            </w:pPr>
            <w:r w:rsidRPr="005025FE">
              <w:rPr>
                <w:rFonts w:eastAsia="Calibri"/>
                <w:szCs w:val="22"/>
              </w:rPr>
              <w:t>sk4-3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675180" w14:textId="27039B93" w:rsidR="001557DD" w:rsidRPr="005025FE" w:rsidRDefault="001557DD" w:rsidP="001557DD">
            <w:pPr>
              <w:rPr>
                <w:rFonts w:eastAsia="Calibri"/>
                <w:szCs w:val="22"/>
              </w:rPr>
            </w:pPr>
            <w:r w:rsidRPr="005025FE">
              <w:rPr>
                <w:rFonts w:eastAsia="Calibri"/>
                <w:szCs w:val="22"/>
              </w:rPr>
              <w:t xml:space="preserve">Smėlio g., </w:t>
            </w:r>
            <w:proofErr w:type="spellStart"/>
            <w:r w:rsidRPr="005025FE">
              <w:rPr>
                <w:rFonts w:eastAsia="Calibri"/>
                <w:szCs w:val="22"/>
              </w:rPr>
              <w:t>Katlėrių</w:t>
            </w:r>
            <w:proofErr w:type="spellEnd"/>
            <w:r w:rsidRPr="005025F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AE87B3" w14:textId="112431F6" w:rsidR="001557DD" w:rsidRPr="005025FE" w:rsidRDefault="001557DD" w:rsidP="001557DD">
            <w:pPr>
              <w:jc w:val="right"/>
              <w:rPr>
                <w:rFonts w:eastAsia="Calibri"/>
                <w:szCs w:val="22"/>
              </w:rPr>
            </w:pPr>
            <w:r w:rsidRPr="005025F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89C97" w14:textId="1631219B" w:rsidR="001557DD" w:rsidRPr="005025FE" w:rsidRDefault="001557DD" w:rsidP="001557DD">
            <w:pPr>
              <w:jc w:val="right"/>
              <w:rPr>
                <w:rFonts w:eastAsia="Calibri"/>
                <w:szCs w:val="22"/>
              </w:rPr>
            </w:pPr>
            <w:r w:rsidRPr="005025FE">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4065" w14:textId="1FD9D5BA" w:rsidR="001557DD" w:rsidRPr="005025FE" w:rsidRDefault="001557DD" w:rsidP="001557DD">
            <w:pPr>
              <w:jc w:val="right"/>
              <w:rPr>
                <w:rFonts w:eastAsia="Calibri"/>
                <w:strike/>
                <w:szCs w:val="22"/>
              </w:rPr>
            </w:pPr>
            <w:r w:rsidRPr="005025FE">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F3FFA" w14:textId="3D7FC6B0" w:rsidR="001557DD" w:rsidRPr="005025FE" w:rsidRDefault="001557DD" w:rsidP="001557DD">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3922" w14:textId="228C2F8A" w:rsidR="001557DD" w:rsidRPr="005025FE" w:rsidRDefault="001557DD" w:rsidP="001557DD">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0A82A1" w14:textId="1E7647EB" w:rsidR="001557DD" w:rsidRPr="005025FE" w:rsidRDefault="001557DD" w:rsidP="001557DD">
            <w:pPr>
              <w:jc w:val="center"/>
              <w:rPr>
                <w:rFonts w:eastAsia="Calibri"/>
                <w:szCs w:val="22"/>
              </w:rPr>
            </w:pPr>
            <w:r w:rsidRPr="005025FE">
              <w:rPr>
                <w:rFonts w:eastAsia="Calibri"/>
                <w:szCs w:val="22"/>
              </w:rPr>
              <w:t>4400-5446-6743</w:t>
            </w:r>
          </w:p>
        </w:tc>
      </w:tr>
      <w:tr w:rsidR="001557DD" w:rsidRPr="004B1509" w14:paraId="1FAFA4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F624B4"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EAE49B" w14:textId="510CBB4F" w:rsidR="001557DD" w:rsidRPr="004B1509" w:rsidRDefault="001557DD" w:rsidP="001557DD">
            <w:pPr>
              <w:rPr>
                <w:rFonts w:eastAsia="Calibri"/>
                <w:szCs w:val="22"/>
              </w:rPr>
            </w:pPr>
            <w:r w:rsidRPr="005025FE">
              <w:rPr>
                <w:rFonts w:eastAsia="Calibri"/>
                <w:szCs w:val="22"/>
                <w:lang w:eastAsia="lt-LT"/>
              </w:rPr>
              <w:t>13SkS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50F8A1" w14:textId="2E8E9D0B" w:rsidR="001557DD" w:rsidRPr="004B1509" w:rsidRDefault="001557DD" w:rsidP="001557DD">
            <w:pPr>
              <w:rPr>
                <w:rFonts w:eastAsia="Calibri"/>
                <w:szCs w:val="22"/>
              </w:rPr>
            </w:pPr>
            <w:r w:rsidRPr="005025FE">
              <w:rPr>
                <w:rFonts w:eastAsia="Calibri"/>
                <w:szCs w:val="22"/>
              </w:rPr>
              <w:t xml:space="preserve">Taikos g., </w:t>
            </w:r>
            <w:proofErr w:type="spellStart"/>
            <w:r w:rsidRPr="005025FE">
              <w:rPr>
                <w:rFonts w:eastAsia="Calibri"/>
                <w:szCs w:val="22"/>
              </w:rPr>
              <w:t>Katlėrių</w:t>
            </w:r>
            <w:proofErr w:type="spellEnd"/>
            <w:r w:rsidRPr="005025FE">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5F2F06" w14:textId="0F05643F" w:rsidR="001557DD" w:rsidRPr="004B1509" w:rsidRDefault="001557DD" w:rsidP="001557DD">
            <w:pPr>
              <w:jc w:val="right"/>
              <w:rPr>
                <w:rFonts w:eastAsia="Calibri"/>
                <w:szCs w:val="22"/>
              </w:rPr>
            </w:pPr>
            <w:r w:rsidRPr="005025FE">
              <w:rPr>
                <w:rFonts w:eastAsia="Calibri"/>
                <w:szCs w:val="22"/>
              </w:rPr>
              <w:t> 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E0A7" w14:textId="2113F0DA" w:rsidR="001557DD" w:rsidRPr="004B1509" w:rsidRDefault="001557DD" w:rsidP="001557DD">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660F4" w14:textId="78E89D15" w:rsidR="001557DD" w:rsidRPr="004B1509" w:rsidRDefault="001557DD" w:rsidP="001557DD">
            <w:pPr>
              <w:jc w:val="right"/>
              <w:rPr>
                <w:rFonts w:eastAsia="Calibri"/>
                <w:szCs w:val="22"/>
              </w:rPr>
            </w:pPr>
            <w:r w:rsidRPr="005025FE">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234E8" w14:textId="21FABFCD" w:rsidR="001557DD" w:rsidRPr="004B1509" w:rsidRDefault="001557DD" w:rsidP="001557DD">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4799" w14:textId="3DBE43C8" w:rsidR="001557DD" w:rsidRPr="004B1509" w:rsidRDefault="001557DD" w:rsidP="001557DD">
            <w:pPr>
              <w:jc w:val="center"/>
              <w:rPr>
                <w:rFonts w:eastAsia="Calibri"/>
                <w:bCs/>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EBB5F0" w14:textId="419FF6BC" w:rsidR="001557DD" w:rsidRPr="004B1509" w:rsidRDefault="001557DD" w:rsidP="001557DD">
            <w:pPr>
              <w:jc w:val="center"/>
              <w:rPr>
                <w:rFonts w:eastAsia="Calibri"/>
                <w:szCs w:val="22"/>
              </w:rPr>
            </w:pPr>
            <w:r w:rsidRPr="005025FE">
              <w:rPr>
                <w:rFonts w:eastAsia="Calibri"/>
                <w:szCs w:val="22"/>
              </w:rPr>
              <w:t>4400-5299-7550</w:t>
            </w:r>
          </w:p>
        </w:tc>
      </w:tr>
      <w:tr w:rsidR="001557DD" w:rsidRPr="004B1509" w14:paraId="2ACD75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4AC825"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CF441" w14:textId="38474D92" w:rsidR="001557DD" w:rsidRPr="004B1509" w:rsidRDefault="001557DD" w:rsidP="001557DD">
            <w:pPr>
              <w:rPr>
                <w:rFonts w:eastAsia="Calibri"/>
                <w:szCs w:val="22"/>
              </w:rPr>
            </w:pPr>
            <w:r w:rsidRPr="004B1509">
              <w:rPr>
                <w:rFonts w:eastAsia="Calibri"/>
                <w:szCs w:val="22"/>
              </w:rPr>
              <w:t>29SkS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634007" w14:textId="630649E3" w:rsidR="001557DD" w:rsidRPr="004B1509" w:rsidRDefault="001557DD" w:rsidP="001557DD">
            <w:pPr>
              <w:rPr>
                <w:rFonts w:eastAsia="Calibri"/>
                <w:szCs w:val="22"/>
              </w:rPr>
            </w:pPr>
            <w:r w:rsidRPr="004B1509">
              <w:rPr>
                <w:rFonts w:eastAsia="Calibri"/>
                <w:szCs w:val="22"/>
              </w:rPr>
              <w:t xml:space="preserve">Dvaro g., </w:t>
            </w:r>
            <w:proofErr w:type="spellStart"/>
            <w:r w:rsidRPr="004B1509">
              <w:rPr>
                <w:rFonts w:eastAsia="Calibri"/>
                <w:szCs w:val="22"/>
              </w:rPr>
              <w:t>Kurklelių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9BFAEC" w14:textId="4BC4CF0D" w:rsidR="001557DD" w:rsidRPr="004B1509" w:rsidRDefault="001557DD" w:rsidP="001557DD">
            <w:pPr>
              <w:jc w:val="right"/>
              <w:rPr>
                <w:rFonts w:eastAsia="Calibri"/>
                <w:szCs w:val="22"/>
              </w:rPr>
            </w:pPr>
            <w:r w:rsidRPr="004B1509">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61A49" w14:textId="5B8352BD" w:rsidR="001557DD" w:rsidRPr="004B1509" w:rsidRDefault="001557DD" w:rsidP="001557DD">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B2FA0" w14:textId="13254873" w:rsidR="001557DD" w:rsidRPr="004B1509" w:rsidRDefault="001557DD" w:rsidP="001557DD">
            <w:pPr>
              <w:jc w:val="right"/>
              <w:rPr>
                <w:rFonts w:eastAsia="Calibri"/>
                <w:szCs w:val="22"/>
              </w:rPr>
            </w:pPr>
            <w:r w:rsidRPr="004B1509">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EBD13" w14:textId="2C87AE2B"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88BB1" w14:textId="3DB711CA"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440700" w14:textId="282220BB" w:rsidR="001557DD" w:rsidRPr="004B1509" w:rsidRDefault="001557DD" w:rsidP="001557DD">
            <w:pPr>
              <w:jc w:val="center"/>
              <w:rPr>
                <w:rFonts w:eastAsia="Calibri"/>
                <w:szCs w:val="22"/>
              </w:rPr>
            </w:pPr>
            <w:r w:rsidRPr="004B1509">
              <w:rPr>
                <w:rFonts w:eastAsia="Calibri"/>
                <w:szCs w:val="22"/>
              </w:rPr>
              <w:t>4400-5446-9568</w:t>
            </w:r>
          </w:p>
        </w:tc>
      </w:tr>
      <w:tr w:rsidR="001557DD" w:rsidRPr="004B1509" w14:paraId="301179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0F41EB"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60ACF1" w14:textId="1BAE8174" w:rsidR="001557DD" w:rsidRPr="004B1509" w:rsidRDefault="001557DD" w:rsidP="001557DD">
            <w:pPr>
              <w:rPr>
                <w:rFonts w:eastAsia="Calibri"/>
                <w:szCs w:val="22"/>
              </w:rPr>
            </w:pPr>
            <w:r w:rsidRPr="004B1509">
              <w:rPr>
                <w:rFonts w:eastAsia="Calibri"/>
                <w:szCs w:val="22"/>
              </w:rPr>
              <w:t>sk17-2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D7417E" w14:textId="3E02D6F7" w:rsidR="001557DD" w:rsidRPr="004B1509" w:rsidRDefault="001557DD" w:rsidP="001557DD">
            <w:pPr>
              <w:rPr>
                <w:rFonts w:eastAsia="Calibri"/>
                <w:szCs w:val="22"/>
              </w:rPr>
            </w:pPr>
            <w:r w:rsidRPr="004B1509">
              <w:rPr>
                <w:rFonts w:eastAsia="Calibri"/>
                <w:szCs w:val="22"/>
              </w:rPr>
              <w:t>Ežero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F82B21" w14:textId="54FB4513" w:rsidR="001557DD" w:rsidRPr="004B1509" w:rsidRDefault="001557DD" w:rsidP="001557DD">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7F36" w14:textId="7941302D" w:rsidR="001557DD" w:rsidRPr="004B1509" w:rsidRDefault="001557DD" w:rsidP="001557DD">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F597" w14:textId="043D67AE"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95375" w14:textId="3C6ED846"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392CA" w14:textId="58660DF9"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E2F659" w14:textId="620D035B" w:rsidR="001557DD" w:rsidRPr="004B1509" w:rsidRDefault="001557DD" w:rsidP="001557DD">
            <w:pPr>
              <w:jc w:val="center"/>
              <w:rPr>
                <w:rFonts w:eastAsia="Calibri"/>
                <w:szCs w:val="22"/>
              </w:rPr>
            </w:pPr>
            <w:r w:rsidRPr="004B1509">
              <w:rPr>
                <w:rFonts w:eastAsia="Calibri"/>
                <w:szCs w:val="22"/>
              </w:rPr>
              <w:t>-</w:t>
            </w:r>
          </w:p>
        </w:tc>
      </w:tr>
      <w:tr w:rsidR="001557DD" w:rsidRPr="004B1509" w14:paraId="3BC1052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6323DF"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3D809" w14:textId="39F4AA13" w:rsidR="001557DD" w:rsidRPr="004B1509" w:rsidRDefault="001557DD" w:rsidP="001557DD">
            <w:pPr>
              <w:rPr>
                <w:rFonts w:eastAsia="Calibri"/>
                <w:szCs w:val="22"/>
              </w:rPr>
            </w:pPr>
            <w:r w:rsidRPr="004B1509">
              <w:rPr>
                <w:rFonts w:eastAsia="Calibri"/>
                <w:szCs w:val="22"/>
              </w:rPr>
              <w:t>sk17-7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63A9B0" w14:textId="3E9C3AE9" w:rsidR="001557DD" w:rsidRPr="004B1509" w:rsidRDefault="001557DD" w:rsidP="001557DD">
            <w:pPr>
              <w:rPr>
                <w:rFonts w:eastAsia="Calibri"/>
                <w:szCs w:val="22"/>
              </w:rPr>
            </w:pPr>
            <w:r w:rsidRPr="004B1509">
              <w:rPr>
                <w:rFonts w:eastAsia="Calibri"/>
                <w:szCs w:val="22"/>
              </w:rPr>
              <w:t>Liepų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71854D" w14:textId="557DC234" w:rsidR="001557DD" w:rsidRPr="004B1509" w:rsidRDefault="001557DD" w:rsidP="001557DD">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3B5EF" w14:textId="3ABADDCB" w:rsidR="001557DD" w:rsidRPr="004B1509" w:rsidRDefault="001557DD" w:rsidP="001557DD">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77F4B" w14:textId="5875FF22"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B488C" w14:textId="6DB8071C"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F6B5" w14:textId="34CE92E8"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973B0B" w14:textId="6F8244D3" w:rsidR="001557DD" w:rsidRPr="004B1509" w:rsidRDefault="001557DD" w:rsidP="001557DD">
            <w:pPr>
              <w:jc w:val="center"/>
              <w:rPr>
                <w:rFonts w:eastAsia="Calibri"/>
                <w:szCs w:val="22"/>
              </w:rPr>
            </w:pPr>
            <w:r w:rsidRPr="004B1509">
              <w:rPr>
                <w:rFonts w:eastAsia="Calibri"/>
                <w:szCs w:val="22"/>
              </w:rPr>
              <w:t>-</w:t>
            </w:r>
          </w:p>
        </w:tc>
      </w:tr>
      <w:tr w:rsidR="001557DD" w:rsidRPr="004B1509" w14:paraId="7ADAAE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EFF2DF"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455450" w14:textId="0C3ED0BF" w:rsidR="001557DD" w:rsidRPr="004B1509" w:rsidRDefault="001557DD" w:rsidP="001557DD">
            <w:pPr>
              <w:rPr>
                <w:rFonts w:eastAsia="Calibri"/>
                <w:szCs w:val="22"/>
              </w:rPr>
            </w:pPr>
            <w:r w:rsidRPr="00471A53">
              <w:rPr>
                <w:rFonts w:eastAsia="Calibri"/>
                <w:szCs w:val="22"/>
              </w:rPr>
              <w:t>sk17-1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C07247" w14:textId="45F96415" w:rsidR="001557DD" w:rsidRPr="004B1509" w:rsidRDefault="001557DD" w:rsidP="001557DD">
            <w:pPr>
              <w:rPr>
                <w:rFonts w:eastAsia="Calibri"/>
                <w:szCs w:val="22"/>
              </w:rPr>
            </w:pPr>
            <w:r w:rsidRPr="00471A53">
              <w:rPr>
                <w:rFonts w:eastAsia="Calibri"/>
                <w:szCs w:val="22"/>
              </w:rPr>
              <w:t>Paežerių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ECF951" w14:textId="79A008F4" w:rsidR="001557DD" w:rsidRPr="004B1509" w:rsidRDefault="001557DD" w:rsidP="001557DD">
            <w:pPr>
              <w:jc w:val="right"/>
              <w:rPr>
                <w:rFonts w:eastAsia="Calibri"/>
                <w:szCs w:val="22"/>
              </w:rPr>
            </w:pPr>
            <w:r w:rsidRPr="00471A53">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6514" w14:textId="751F7C93" w:rsidR="001557DD" w:rsidRPr="004B1509" w:rsidRDefault="001557DD" w:rsidP="001557DD">
            <w:pPr>
              <w:jc w:val="right"/>
              <w:rPr>
                <w:rFonts w:eastAsia="Calibri"/>
                <w:szCs w:val="22"/>
              </w:rPr>
            </w:pPr>
            <w:r w:rsidRPr="00471A53">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38324" w14:textId="5F4EF3F5" w:rsidR="001557DD" w:rsidRPr="004B1509" w:rsidRDefault="001557DD" w:rsidP="001557DD">
            <w:pPr>
              <w:jc w:val="right"/>
              <w:rPr>
                <w:rFonts w:eastAsia="Calibri"/>
                <w:szCs w:val="22"/>
              </w:rPr>
            </w:pPr>
            <w:r w:rsidRPr="00471A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AAB82" w14:textId="4522D1EC" w:rsidR="001557DD" w:rsidRPr="004B1509" w:rsidRDefault="001557DD" w:rsidP="001557DD">
            <w:pPr>
              <w:jc w:val="right"/>
              <w:rPr>
                <w:rFonts w:eastAsia="Calibri"/>
                <w:szCs w:val="22"/>
              </w:rPr>
            </w:pPr>
            <w:r w:rsidRPr="00471A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2733D" w14:textId="0FB32A3B" w:rsidR="001557DD" w:rsidRPr="004B1509" w:rsidRDefault="001557DD" w:rsidP="001557DD">
            <w:pPr>
              <w:jc w:val="center"/>
              <w:rPr>
                <w:rFonts w:eastAsia="Calibri"/>
                <w:bCs/>
                <w:szCs w:val="22"/>
              </w:rPr>
            </w:pPr>
            <w:r w:rsidRPr="00471A5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BE344" w14:textId="17C4AEEF" w:rsidR="001557DD" w:rsidRPr="004B1509" w:rsidRDefault="001557DD" w:rsidP="001557DD">
            <w:pPr>
              <w:jc w:val="center"/>
              <w:rPr>
                <w:rFonts w:eastAsia="Calibri"/>
                <w:szCs w:val="22"/>
              </w:rPr>
            </w:pPr>
            <w:r w:rsidRPr="00471A53">
              <w:rPr>
                <w:rFonts w:eastAsia="Calibri"/>
                <w:szCs w:val="22"/>
              </w:rPr>
              <w:t>-</w:t>
            </w:r>
          </w:p>
        </w:tc>
      </w:tr>
      <w:tr w:rsidR="001557DD" w:rsidRPr="004B1509" w14:paraId="037C2C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6535A6"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7F05A" w14:textId="62B98509" w:rsidR="001557DD" w:rsidRPr="004B1509" w:rsidRDefault="001557DD" w:rsidP="001557DD">
            <w:pPr>
              <w:rPr>
                <w:rFonts w:eastAsia="Calibri"/>
                <w:szCs w:val="22"/>
              </w:rPr>
            </w:pPr>
            <w:r w:rsidRPr="004B1509">
              <w:rPr>
                <w:rFonts w:eastAsia="Calibri"/>
                <w:szCs w:val="22"/>
              </w:rPr>
              <w:t>sk17-6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5C9EBC" w14:textId="422166C6" w:rsidR="001557DD" w:rsidRPr="004B1509" w:rsidRDefault="001557DD" w:rsidP="001557DD">
            <w:pPr>
              <w:rPr>
                <w:rFonts w:eastAsia="Calibri"/>
                <w:szCs w:val="22"/>
              </w:rPr>
            </w:pPr>
            <w:r w:rsidRPr="004B1509">
              <w:rPr>
                <w:rFonts w:eastAsia="Calibri"/>
                <w:szCs w:val="22"/>
              </w:rPr>
              <w:t>Šlaito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427DD1" w14:textId="76C821EA" w:rsidR="001557DD" w:rsidRPr="004B1509" w:rsidRDefault="001557DD" w:rsidP="001557DD">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1ADDE" w14:textId="3C6B4F29" w:rsidR="001557DD" w:rsidRPr="004B1509" w:rsidRDefault="001557DD" w:rsidP="001557DD">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7E98C" w14:textId="5D4BCB7C"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A024" w14:textId="4CBC1334"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375B" w14:textId="477624D5"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537354" w14:textId="4ECD97F3" w:rsidR="001557DD" w:rsidRPr="004B1509" w:rsidRDefault="001557DD" w:rsidP="001557DD">
            <w:pPr>
              <w:jc w:val="center"/>
              <w:rPr>
                <w:rFonts w:eastAsia="Calibri"/>
                <w:szCs w:val="22"/>
              </w:rPr>
            </w:pPr>
            <w:r w:rsidRPr="004B1509">
              <w:rPr>
                <w:rFonts w:eastAsia="Calibri"/>
                <w:szCs w:val="22"/>
              </w:rPr>
              <w:t>-</w:t>
            </w:r>
          </w:p>
        </w:tc>
      </w:tr>
      <w:tr w:rsidR="001557DD" w:rsidRPr="004B1509" w14:paraId="2613393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B54321"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D26B9" w14:textId="1B68E56B" w:rsidR="001557DD" w:rsidRPr="004B1509" w:rsidRDefault="001557DD" w:rsidP="001557DD">
            <w:pPr>
              <w:rPr>
                <w:rFonts w:eastAsia="Calibri"/>
                <w:szCs w:val="22"/>
              </w:rPr>
            </w:pPr>
            <w:r w:rsidRPr="004B1509">
              <w:rPr>
                <w:rFonts w:eastAsia="Calibri"/>
                <w:szCs w:val="22"/>
              </w:rPr>
              <w:t>sk17-3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369F6" w14:textId="0E8B0B35" w:rsidR="001557DD" w:rsidRPr="004B1509" w:rsidRDefault="001557DD" w:rsidP="001557DD">
            <w:pPr>
              <w:rPr>
                <w:rFonts w:eastAsia="Calibri"/>
                <w:szCs w:val="22"/>
              </w:rPr>
            </w:pPr>
            <w:r w:rsidRPr="004B1509">
              <w:rPr>
                <w:rFonts w:eastAsia="Calibri"/>
                <w:szCs w:val="22"/>
              </w:rPr>
              <w:t>Tvenkinių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A4EBA5" w14:textId="4B05BAB0" w:rsidR="001557DD" w:rsidRPr="004B1509" w:rsidRDefault="001557DD" w:rsidP="001557DD">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0D449" w14:textId="3540C57B" w:rsidR="001557DD" w:rsidRPr="004B1509" w:rsidRDefault="001557DD" w:rsidP="001557DD">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CC8F7" w14:textId="33941CB8"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7A68" w14:textId="331F56E8"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B6FA" w14:textId="78FC5032"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0294CC" w14:textId="6F0A194F" w:rsidR="001557DD" w:rsidRPr="004B1509" w:rsidRDefault="001557DD" w:rsidP="001557DD">
            <w:pPr>
              <w:jc w:val="center"/>
              <w:rPr>
                <w:rFonts w:eastAsia="Calibri"/>
                <w:szCs w:val="22"/>
              </w:rPr>
            </w:pPr>
            <w:r w:rsidRPr="004B1509">
              <w:rPr>
                <w:rFonts w:eastAsia="Calibri"/>
                <w:szCs w:val="22"/>
              </w:rPr>
              <w:t>4400-5446-9579</w:t>
            </w:r>
          </w:p>
        </w:tc>
      </w:tr>
      <w:tr w:rsidR="001557DD" w:rsidRPr="004B1509" w14:paraId="5B2CBB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87BEEA"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3E41C" w14:textId="6D08896A" w:rsidR="001557DD" w:rsidRPr="004B1509" w:rsidRDefault="001557DD" w:rsidP="001557DD">
            <w:pPr>
              <w:rPr>
                <w:rFonts w:eastAsia="Calibri"/>
                <w:szCs w:val="22"/>
              </w:rPr>
            </w:pPr>
            <w:r w:rsidRPr="004B1509">
              <w:rPr>
                <w:rFonts w:eastAsia="Calibri"/>
                <w:szCs w:val="22"/>
              </w:rPr>
              <w:t>sk17-4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42DC7E" w14:textId="5E557F80" w:rsidR="001557DD" w:rsidRPr="004B1509" w:rsidRDefault="001557DD" w:rsidP="001557DD">
            <w:pPr>
              <w:rPr>
                <w:rFonts w:eastAsia="Calibri"/>
                <w:szCs w:val="22"/>
              </w:rPr>
            </w:pPr>
            <w:r w:rsidRPr="004B1509">
              <w:rPr>
                <w:rFonts w:eastAsia="Calibri"/>
                <w:szCs w:val="22"/>
              </w:rPr>
              <w:t>Vaisiutiškio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118AD7" w14:textId="29FE2131" w:rsidR="001557DD" w:rsidRPr="004B1509" w:rsidRDefault="001557DD" w:rsidP="001557DD">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8355F" w14:textId="21C0D3A3" w:rsidR="001557DD" w:rsidRPr="004B1509" w:rsidRDefault="001557DD" w:rsidP="001557DD">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3A21" w14:textId="484DAC66" w:rsidR="001557DD" w:rsidRPr="004B1509" w:rsidRDefault="001557DD" w:rsidP="001557D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6DBCE" w14:textId="10719FA1"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432D" w14:textId="5AE21A62"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1D1148" w14:textId="3DB63B7A" w:rsidR="001557DD" w:rsidRPr="004B1509" w:rsidRDefault="001557DD" w:rsidP="001557DD">
            <w:pPr>
              <w:jc w:val="center"/>
              <w:rPr>
                <w:rFonts w:eastAsia="Calibri"/>
                <w:szCs w:val="22"/>
              </w:rPr>
            </w:pPr>
            <w:r w:rsidRPr="004B1509">
              <w:rPr>
                <w:rFonts w:eastAsia="Calibri"/>
                <w:szCs w:val="22"/>
              </w:rPr>
              <w:t>4400-5446-9624</w:t>
            </w:r>
          </w:p>
        </w:tc>
      </w:tr>
      <w:tr w:rsidR="001557DD" w:rsidRPr="004B1509" w14:paraId="130AEE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1EBD8E"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AC794" w14:textId="14B5FEBA" w:rsidR="001557DD" w:rsidRPr="004B1509" w:rsidRDefault="001557DD" w:rsidP="001557DD">
            <w:pPr>
              <w:rPr>
                <w:rFonts w:eastAsia="Calibri"/>
                <w:szCs w:val="22"/>
              </w:rPr>
            </w:pPr>
            <w:r w:rsidRPr="004B1509">
              <w:rPr>
                <w:rFonts w:eastAsia="Calibri"/>
                <w:szCs w:val="22"/>
              </w:rPr>
              <w:t>sk17-5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A74E30" w14:textId="232D4ED2" w:rsidR="001557DD" w:rsidRPr="004B1509" w:rsidRDefault="001557DD" w:rsidP="001557DD">
            <w:pPr>
              <w:rPr>
                <w:rFonts w:eastAsia="Calibri"/>
                <w:szCs w:val="22"/>
              </w:rPr>
            </w:pPr>
            <w:r w:rsidRPr="004B1509">
              <w:rPr>
                <w:rFonts w:eastAsia="Calibri"/>
                <w:szCs w:val="22"/>
              </w:rPr>
              <w:t>Žvejų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6F3D9D" w14:textId="50FB919C" w:rsidR="001557DD" w:rsidRPr="004B1509" w:rsidRDefault="001557DD" w:rsidP="001557DD">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B7007" w14:textId="560FE2EB" w:rsidR="001557DD" w:rsidRPr="004B1509" w:rsidRDefault="001557DD" w:rsidP="001557DD">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574AA" w14:textId="078ED1DD"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97979" w14:textId="15E814A7"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5D706" w14:textId="09D146ED"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6C044" w14:textId="11566687" w:rsidR="001557DD" w:rsidRPr="004B1509" w:rsidRDefault="001557DD" w:rsidP="001557DD">
            <w:pPr>
              <w:jc w:val="center"/>
              <w:rPr>
                <w:rFonts w:eastAsia="Calibri"/>
                <w:szCs w:val="22"/>
              </w:rPr>
            </w:pPr>
            <w:r w:rsidRPr="004B1509">
              <w:rPr>
                <w:rFonts w:eastAsia="Calibri"/>
                <w:szCs w:val="22"/>
              </w:rPr>
              <w:t>-</w:t>
            </w:r>
          </w:p>
        </w:tc>
      </w:tr>
      <w:tr w:rsidR="001557DD" w:rsidRPr="004B1509" w14:paraId="7C63B05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7289E9"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1722F" w14:textId="5D2162DC" w:rsidR="001557DD" w:rsidRPr="004B1509" w:rsidRDefault="001557DD" w:rsidP="001557DD">
            <w:pPr>
              <w:rPr>
                <w:rFonts w:eastAsia="Calibri"/>
                <w:szCs w:val="22"/>
              </w:rPr>
            </w:pPr>
            <w:r w:rsidRPr="004B1509">
              <w:rPr>
                <w:rFonts w:eastAsia="Calibri"/>
                <w:szCs w:val="22"/>
                <w:lang w:eastAsia="lt-LT"/>
              </w:rPr>
              <w:t>21SkS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2633F1" w14:textId="2F27B2AE" w:rsidR="001557DD" w:rsidRPr="004B1509" w:rsidRDefault="001557DD" w:rsidP="001557DD">
            <w:pPr>
              <w:rPr>
                <w:rFonts w:eastAsia="Calibri"/>
                <w:szCs w:val="22"/>
              </w:rPr>
            </w:pPr>
            <w:r w:rsidRPr="004B1509">
              <w:rPr>
                <w:rFonts w:eastAsia="Calibri"/>
                <w:szCs w:val="22"/>
              </w:rPr>
              <w:t>Nagurkiškių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A3673D" w14:textId="5EBF8461" w:rsidR="001557DD" w:rsidRPr="004B1509" w:rsidRDefault="001557DD" w:rsidP="001557D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5BF6" w14:textId="4D9DBCDD"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0CD2D" w14:textId="75985889" w:rsidR="001557DD" w:rsidRPr="004B1509" w:rsidRDefault="001557DD" w:rsidP="001557D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C04E7" w14:textId="660504F1"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4C551" w14:textId="0FF42DA2"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2A57F" w14:textId="5599F7E8" w:rsidR="001557DD" w:rsidRPr="004B1509" w:rsidRDefault="001557DD" w:rsidP="001557DD">
            <w:pPr>
              <w:jc w:val="center"/>
              <w:rPr>
                <w:rFonts w:eastAsia="Calibri"/>
                <w:szCs w:val="22"/>
              </w:rPr>
            </w:pPr>
            <w:r w:rsidRPr="004B1509">
              <w:rPr>
                <w:rFonts w:eastAsia="Calibri"/>
                <w:szCs w:val="22"/>
              </w:rPr>
              <w:t>-</w:t>
            </w:r>
          </w:p>
        </w:tc>
      </w:tr>
      <w:tr w:rsidR="001557DD" w:rsidRPr="004B1509" w14:paraId="54C9E0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718E3E"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AABAC" w14:textId="3ACFE0BD" w:rsidR="001557DD" w:rsidRPr="004B1509" w:rsidRDefault="001557DD" w:rsidP="001557DD">
            <w:pPr>
              <w:rPr>
                <w:rFonts w:eastAsia="Calibri"/>
                <w:szCs w:val="22"/>
              </w:rPr>
            </w:pPr>
            <w:r w:rsidRPr="004B1509">
              <w:rPr>
                <w:rFonts w:eastAsia="Calibri"/>
                <w:szCs w:val="22"/>
                <w:lang w:eastAsia="lt-LT"/>
              </w:rPr>
              <w:t>22SkS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48ECCD" w14:textId="5BD4D4EE" w:rsidR="001557DD" w:rsidRPr="004B1509" w:rsidRDefault="001557DD" w:rsidP="001557DD">
            <w:pPr>
              <w:rPr>
                <w:rFonts w:eastAsia="Calibri"/>
                <w:szCs w:val="22"/>
              </w:rPr>
            </w:pPr>
            <w:proofErr w:type="spellStart"/>
            <w:r w:rsidRPr="004B1509">
              <w:rPr>
                <w:rFonts w:eastAsia="Calibri"/>
                <w:szCs w:val="22"/>
              </w:rPr>
              <w:t>Nevėžos</w:t>
            </w:r>
            <w:proofErr w:type="spellEnd"/>
            <w:r w:rsidRPr="004B1509">
              <w:rPr>
                <w:rFonts w:eastAsia="Calibri"/>
                <w:szCs w:val="22"/>
              </w:rPr>
              <w:t xml:space="preserve">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B1767A" w14:textId="15C68575" w:rsidR="001557DD" w:rsidRPr="004B1509" w:rsidRDefault="001557DD" w:rsidP="001557DD">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ADF6B" w14:textId="58D3AA44"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9CF14" w14:textId="363BC758"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A2FD8" w14:textId="7CB54A33" w:rsidR="001557DD" w:rsidRPr="004B1509" w:rsidRDefault="001557DD" w:rsidP="001557DD">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A5BCB" w14:textId="7BB9F181"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804B00" w14:textId="79F63EEC" w:rsidR="001557DD" w:rsidRPr="004B1509" w:rsidRDefault="001557DD" w:rsidP="001557DD">
            <w:pPr>
              <w:jc w:val="center"/>
              <w:rPr>
                <w:rFonts w:eastAsia="Calibri"/>
                <w:szCs w:val="22"/>
              </w:rPr>
            </w:pPr>
            <w:r w:rsidRPr="004B1509">
              <w:rPr>
                <w:rFonts w:eastAsia="Calibri"/>
                <w:szCs w:val="22"/>
              </w:rPr>
              <w:t>-</w:t>
            </w:r>
          </w:p>
        </w:tc>
      </w:tr>
      <w:tr w:rsidR="001557DD" w:rsidRPr="004B1509" w14:paraId="480D7D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BEC2A4"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3E040A" w14:textId="77DE74D4" w:rsidR="001557DD" w:rsidRPr="004B1509" w:rsidRDefault="001557DD" w:rsidP="001557DD">
            <w:pPr>
              <w:rPr>
                <w:rFonts w:eastAsia="Calibri"/>
                <w:bCs/>
                <w:szCs w:val="22"/>
                <w:lang w:eastAsia="lt-LT"/>
              </w:rPr>
            </w:pPr>
            <w:r w:rsidRPr="004B1509">
              <w:rPr>
                <w:rFonts w:eastAsia="Calibri"/>
                <w:szCs w:val="22"/>
                <w:lang w:eastAsia="lt-LT"/>
              </w:rPr>
              <w:t>23SkS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2DD424" w14:textId="02DE7260" w:rsidR="001557DD" w:rsidRPr="004B1509" w:rsidRDefault="001557DD" w:rsidP="001557DD">
            <w:pPr>
              <w:rPr>
                <w:rFonts w:eastAsia="Calibri"/>
                <w:bCs/>
                <w:szCs w:val="22"/>
              </w:rPr>
            </w:pPr>
            <w:r w:rsidRPr="004B1509">
              <w:rPr>
                <w:rFonts w:eastAsia="Calibri"/>
                <w:szCs w:val="22"/>
              </w:rPr>
              <w:t>Sintautų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30411E" w14:textId="7F2F8F16" w:rsidR="001557DD" w:rsidRPr="004B1509" w:rsidRDefault="001557DD" w:rsidP="001557DD">
            <w:pPr>
              <w:jc w:val="right"/>
              <w:rPr>
                <w:rFonts w:eastAsia="Calibri"/>
                <w:bCs/>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F0625" w14:textId="03D9426F" w:rsidR="001557DD" w:rsidRPr="004B1509" w:rsidRDefault="001557DD" w:rsidP="001557DD">
            <w:pPr>
              <w:jc w:val="right"/>
              <w:rPr>
                <w:rFonts w:eastAsia="Calibri"/>
                <w:bCs/>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BA903" w14:textId="79195922" w:rsidR="001557DD" w:rsidRPr="004B1509" w:rsidRDefault="001557DD" w:rsidP="001557DD">
            <w:pPr>
              <w:jc w:val="right"/>
              <w:rPr>
                <w:rFonts w:eastAsia="Calibri"/>
                <w:bCs/>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F9D53" w14:textId="50E9A8E4" w:rsidR="001557DD" w:rsidRPr="004B1509" w:rsidRDefault="001557DD" w:rsidP="001557DD">
            <w:pPr>
              <w:jc w:val="right"/>
              <w:rPr>
                <w:rFonts w:eastAsia="Calibri"/>
                <w:bCs/>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4CB3" w14:textId="55167BE3"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5236D0" w14:textId="208AECD7" w:rsidR="001557DD" w:rsidRPr="004B1509" w:rsidRDefault="001557DD" w:rsidP="001557DD">
            <w:pPr>
              <w:jc w:val="center"/>
              <w:rPr>
                <w:rFonts w:eastAsia="Calibri"/>
                <w:bCs/>
                <w:szCs w:val="22"/>
              </w:rPr>
            </w:pPr>
            <w:r w:rsidRPr="004B1509">
              <w:rPr>
                <w:rFonts w:eastAsia="Calibri"/>
                <w:szCs w:val="22"/>
              </w:rPr>
              <w:t>-</w:t>
            </w:r>
          </w:p>
        </w:tc>
      </w:tr>
      <w:tr w:rsidR="001557DD" w:rsidRPr="004B1509" w14:paraId="7D29A8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93F987"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89711" w14:textId="5A51C683" w:rsidR="001557DD" w:rsidRPr="004B1509" w:rsidRDefault="001557DD" w:rsidP="001557DD">
            <w:pPr>
              <w:rPr>
                <w:rFonts w:eastAsia="Calibri"/>
                <w:szCs w:val="22"/>
              </w:rPr>
            </w:pPr>
            <w:r w:rsidRPr="004B1509">
              <w:rPr>
                <w:rFonts w:eastAsia="Calibri"/>
                <w:bCs/>
                <w:szCs w:val="22"/>
                <w:lang w:eastAsia="lt-LT"/>
              </w:rPr>
              <w:t>sk39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285E03" w14:textId="4AC25BD1" w:rsidR="001557DD" w:rsidRPr="004B1509" w:rsidRDefault="001557DD" w:rsidP="001557DD">
            <w:pPr>
              <w:rPr>
                <w:rFonts w:eastAsia="Calibri"/>
                <w:szCs w:val="22"/>
              </w:rPr>
            </w:pPr>
            <w:r w:rsidRPr="004B1509">
              <w:rPr>
                <w:rFonts w:eastAsia="Calibri"/>
                <w:bCs/>
                <w:szCs w:val="22"/>
              </w:rPr>
              <w:t>Pušyno g., Palionių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AB763A" w14:textId="1B29FC5B" w:rsidR="001557DD" w:rsidRPr="004B1509" w:rsidRDefault="001557DD" w:rsidP="001557DD">
            <w:pPr>
              <w:jc w:val="right"/>
              <w:rPr>
                <w:rFonts w:eastAsia="Calibri"/>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6072" w14:textId="3456C97C" w:rsidR="001557DD" w:rsidRPr="004B1509" w:rsidRDefault="001557DD" w:rsidP="001557DD">
            <w:pPr>
              <w:jc w:val="right"/>
              <w:rPr>
                <w:rFonts w:eastAsia="Calibri"/>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B2EE" w14:textId="3FD5CFE4" w:rsidR="001557DD" w:rsidRPr="004B1509" w:rsidRDefault="001557DD" w:rsidP="001557DD">
            <w:pPr>
              <w:jc w:val="right"/>
              <w:rPr>
                <w:rFonts w:eastAsia="Calibri"/>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332B" w14:textId="5D047518" w:rsidR="001557DD" w:rsidRPr="004B1509" w:rsidRDefault="001557DD" w:rsidP="001557DD">
            <w:pPr>
              <w:jc w:val="right"/>
              <w:rPr>
                <w:rFonts w:eastAsia="Calibri"/>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E93C" w14:textId="03215600"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D3A33A" w14:textId="0AA881A4" w:rsidR="001557DD" w:rsidRPr="004B1509" w:rsidRDefault="001557DD" w:rsidP="001557DD">
            <w:pPr>
              <w:jc w:val="center"/>
              <w:rPr>
                <w:rFonts w:eastAsia="Calibri"/>
                <w:szCs w:val="22"/>
              </w:rPr>
            </w:pPr>
            <w:r w:rsidRPr="004B1509">
              <w:rPr>
                <w:rFonts w:eastAsia="Calibri"/>
                <w:bCs/>
                <w:szCs w:val="22"/>
              </w:rPr>
              <w:t>4400-5494-8699</w:t>
            </w:r>
          </w:p>
        </w:tc>
      </w:tr>
      <w:tr w:rsidR="001557DD" w:rsidRPr="004B1509" w14:paraId="27B393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2F854A"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92F24" w14:textId="030D3184" w:rsidR="001557DD" w:rsidRPr="004B1509" w:rsidRDefault="001557DD" w:rsidP="001557DD">
            <w:pPr>
              <w:rPr>
                <w:rFonts w:eastAsia="Calibri"/>
                <w:szCs w:val="22"/>
              </w:rPr>
            </w:pPr>
            <w:r w:rsidRPr="004B1509">
              <w:rPr>
                <w:rFonts w:eastAsia="Calibri"/>
                <w:szCs w:val="22"/>
                <w:lang w:eastAsia="lt-LT"/>
              </w:rPr>
              <w:t>24SkS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3247F4" w14:textId="77365258" w:rsidR="001557DD" w:rsidRPr="004B1509" w:rsidRDefault="001557DD" w:rsidP="001557DD">
            <w:pPr>
              <w:rPr>
                <w:rFonts w:eastAsia="Calibri"/>
                <w:szCs w:val="22"/>
              </w:rPr>
            </w:pPr>
            <w:proofErr w:type="spellStart"/>
            <w:r w:rsidRPr="004B1509">
              <w:rPr>
                <w:rFonts w:eastAsia="Calibri"/>
                <w:szCs w:val="22"/>
              </w:rPr>
              <w:t>Girnakalnio</w:t>
            </w:r>
            <w:proofErr w:type="spellEnd"/>
            <w:r w:rsidRPr="004B1509">
              <w:rPr>
                <w:rFonts w:eastAsia="Calibri"/>
                <w:szCs w:val="22"/>
              </w:rPr>
              <w:t xml:space="preserve">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FF273F" w14:textId="35A8812F" w:rsidR="001557DD" w:rsidRPr="004B1509" w:rsidRDefault="001557DD" w:rsidP="001557DD">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59EE" w14:textId="2956A784"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3C239" w14:textId="4FED56B8"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ED87B" w14:textId="1C2AD375" w:rsidR="001557DD" w:rsidRPr="004B1509" w:rsidRDefault="001557DD" w:rsidP="001557DD">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39D02" w14:textId="1B2B3F4A"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9B23A7" w14:textId="3E6BF182" w:rsidR="001557DD" w:rsidRPr="004B1509" w:rsidRDefault="001557DD" w:rsidP="001557DD">
            <w:pPr>
              <w:jc w:val="center"/>
              <w:rPr>
                <w:rFonts w:eastAsia="Calibri"/>
                <w:szCs w:val="22"/>
              </w:rPr>
            </w:pPr>
            <w:r w:rsidRPr="004B1509">
              <w:rPr>
                <w:rFonts w:eastAsia="Calibri"/>
                <w:szCs w:val="22"/>
              </w:rPr>
              <w:t>-</w:t>
            </w:r>
          </w:p>
        </w:tc>
      </w:tr>
      <w:tr w:rsidR="001557DD" w:rsidRPr="004B1509" w14:paraId="383A23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3E2E1B"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7BA130" w14:textId="442DC274" w:rsidR="001557DD" w:rsidRPr="004B1509" w:rsidRDefault="001557DD" w:rsidP="001557DD">
            <w:pPr>
              <w:rPr>
                <w:rFonts w:eastAsia="Calibri"/>
                <w:szCs w:val="22"/>
              </w:rPr>
            </w:pPr>
            <w:r w:rsidRPr="004B1509">
              <w:rPr>
                <w:rFonts w:eastAsia="Calibri"/>
                <w:szCs w:val="22"/>
                <w:lang w:eastAsia="lt-LT"/>
              </w:rPr>
              <w:t>30SkS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E3B768" w14:textId="7EEC3D4D" w:rsidR="001557DD" w:rsidRPr="004B1509" w:rsidRDefault="001557DD" w:rsidP="001557DD">
            <w:pPr>
              <w:rPr>
                <w:rFonts w:eastAsia="Calibri"/>
                <w:szCs w:val="22"/>
              </w:rPr>
            </w:pPr>
            <w:r w:rsidRPr="004B1509">
              <w:rPr>
                <w:rFonts w:eastAsia="Calibri"/>
                <w:szCs w:val="22"/>
              </w:rPr>
              <w:t>Luknos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FFEC1E" w14:textId="2BEA4C7E" w:rsidR="001557DD" w:rsidRPr="004B1509" w:rsidRDefault="001557DD" w:rsidP="001557DD">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24D8" w14:textId="50D2FDFF"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C6CAE" w14:textId="0F27275D"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20C95" w14:textId="523BE6F2" w:rsidR="001557DD" w:rsidRPr="004B1509" w:rsidRDefault="001557DD" w:rsidP="001557DD">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95A8A" w14:textId="2B66CE4D"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8332A2" w14:textId="3D487514" w:rsidR="001557DD" w:rsidRPr="004B1509" w:rsidRDefault="001557DD" w:rsidP="001557DD">
            <w:pPr>
              <w:jc w:val="center"/>
              <w:rPr>
                <w:rFonts w:eastAsia="Calibri"/>
                <w:szCs w:val="22"/>
              </w:rPr>
            </w:pPr>
            <w:r w:rsidRPr="004B1509">
              <w:rPr>
                <w:rFonts w:eastAsia="Calibri"/>
                <w:szCs w:val="22"/>
              </w:rPr>
              <w:t>-</w:t>
            </w:r>
          </w:p>
        </w:tc>
      </w:tr>
      <w:tr w:rsidR="001557DD" w:rsidRPr="004B1509" w14:paraId="28707E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7C5D18"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C3198" w14:textId="3352F834" w:rsidR="001557DD" w:rsidRPr="004B1509" w:rsidRDefault="001557DD" w:rsidP="001557DD">
            <w:pPr>
              <w:rPr>
                <w:rFonts w:eastAsia="Calibri"/>
                <w:szCs w:val="22"/>
              </w:rPr>
            </w:pPr>
            <w:r w:rsidRPr="004B1509">
              <w:rPr>
                <w:rFonts w:eastAsia="Calibri"/>
                <w:szCs w:val="22"/>
                <w:lang w:eastAsia="lt-LT"/>
              </w:rPr>
              <w:t>25SkS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D75FD3" w14:textId="153D7AA1" w:rsidR="001557DD" w:rsidRPr="004B1509" w:rsidRDefault="001557DD" w:rsidP="001557DD">
            <w:pPr>
              <w:rPr>
                <w:rFonts w:eastAsia="Calibri"/>
                <w:szCs w:val="22"/>
              </w:rPr>
            </w:pPr>
            <w:r w:rsidRPr="004B1509">
              <w:rPr>
                <w:rFonts w:eastAsia="Calibri"/>
                <w:szCs w:val="22"/>
              </w:rPr>
              <w:t>Miško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83DFB1" w14:textId="05DC3F2A" w:rsidR="001557DD" w:rsidRPr="004B1509" w:rsidRDefault="001557DD" w:rsidP="001557DD">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9726D" w14:textId="78113C84"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7935E" w14:textId="181D81A8" w:rsidR="001557DD" w:rsidRPr="004B1509" w:rsidRDefault="001557DD" w:rsidP="001557DD">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D59D5" w14:textId="1191E779"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34AA" w14:textId="6777F7EE"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AD5A5D" w14:textId="4AC1B1C5" w:rsidR="001557DD" w:rsidRPr="004B1509" w:rsidRDefault="001557DD" w:rsidP="001557DD">
            <w:pPr>
              <w:jc w:val="center"/>
              <w:rPr>
                <w:rFonts w:eastAsia="Calibri"/>
                <w:szCs w:val="22"/>
              </w:rPr>
            </w:pPr>
            <w:r w:rsidRPr="004B1509">
              <w:rPr>
                <w:rFonts w:eastAsia="Calibri"/>
                <w:szCs w:val="22"/>
              </w:rPr>
              <w:t>-</w:t>
            </w:r>
          </w:p>
        </w:tc>
      </w:tr>
      <w:tr w:rsidR="001557DD" w:rsidRPr="004B1509" w14:paraId="2508A4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AAF623"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B1A18F" w14:textId="02B561EF" w:rsidR="001557DD" w:rsidRPr="004B1509" w:rsidRDefault="001557DD" w:rsidP="001557DD">
            <w:pPr>
              <w:rPr>
                <w:rFonts w:eastAsia="Calibri"/>
                <w:szCs w:val="22"/>
              </w:rPr>
            </w:pPr>
            <w:r w:rsidRPr="004B1509">
              <w:rPr>
                <w:rFonts w:eastAsia="Calibri"/>
                <w:szCs w:val="22"/>
                <w:lang w:eastAsia="lt-LT"/>
              </w:rPr>
              <w:t>26SkS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8FED19" w14:textId="14DE151A" w:rsidR="001557DD" w:rsidRPr="004B1509" w:rsidRDefault="001557DD" w:rsidP="001557DD">
            <w:pPr>
              <w:rPr>
                <w:rFonts w:eastAsia="Calibri"/>
                <w:szCs w:val="22"/>
              </w:rPr>
            </w:pPr>
            <w:r w:rsidRPr="004B1509">
              <w:rPr>
                <w:rFonts w:eastAsia="Calibri"/>
                <w:szCs w:val="22"/>
              </w:rPr>
              <w:t>Paluknių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87C58E" w14:textId="6AEB59D1" w:rsidR="001557DD" w:rsidRPr="004B1509" w:rsidRDefault="001557DD" w:rsidP="001557DD">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29A86" w14:textId="254D6773" w:rsidR="001557DD" w:rsidRPr="004B1509" w:rsidRDefault="001557DD" w:rsidP="001557DD">
            <w:pPr>
              <w:jc w:val="right"/>
              <w:rPr>
                <w:rFonts w:eastAsia="Calibri"/>
                <w:bCs/>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DDEDA85" w14:textId="2E835E50" w:rsidR="001557DD" w:rsidRPr="004B1509" w:rsidRDefault="001557DD" w:rsidP="001557DD">
            <w:pPr>
              <w:jc w:val="right"/>
              <w:rPr>
                <w:rFonts w:eastAsia="Calibri"/>
                <w:b/>
                <w:bCs/>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2A55" w14:textId="43BDFB89" w:rsidR="001557DD" w:rsidRPr="004B1509" w:rsidRDefault="001557DD" w:rsidP="001557DD">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EEF32" w14:textId="1F634D7F"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BB35B8" w14:textId="13CD763E" w:rsidR="001557DD" w:rsidRPr="004B1509" w:rsidRDefault="001557DD" w:rsidP="001557DD">
            <w:pPr>
              <w:jc w:val="center"/>
              <w:rPr>
                <w:rFonts w:eastAsia="Calibri"/>
                <w:szCs w:val="22"/>
              </w:rPr>
            </w:pPr>
            <w:r w:rsidRPr="004B1509">
              <w:rPr>
                <w:rFonts w:eastAsia="Calibri"/>
                <w:szCs w:val="22"/>
              </w:rPr>
              <w:t>-</w:t>
            </w:r>
          </w:p>
        </w:tc>
      </w:tr>
      <w:tr w:rsidR="001557DD" w:rsidRPr="004B1509" w14:paraId="3C94832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9D3406"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1A79E" w14:textId="7FBA14CD" w:rsidR="001557DD" w:rsidRPr="004B1509" w:rsidRDefault="001557DD" w:rsidP="001557DD">
            <w:pPr>
              <w:rPr>
                <w:rFonts w:eastAsia="Calibri"/>
                <w:szCs w:val="22"/>
              </w:rPr>
            </w:pPr>
            <w:r w:rsidRPr="004B1509">
              <w:rPr>
                <w:rFonts w:eastAsia="Calibri"/>
                <w:szCs w:val="22"/>
                <w:lang w:eastAsia="lt-LT"/>
              </w:rPr>
              <w:t>27SkS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E81F48" w14:textId="0D7587C1" w:rsidR="001557DD" w:rsidRPr="004B1509" w:rsidRDefault="001557DD" w:rsidP="001557DD">
            <w:pPr>
              <w:rPr>
                <w:rFonts w:eastAsia="Calibri"/>
                <w:szCs w:val="22"/>
              </w:rPr>
            </w:pPr>
            <w:proofErr w:type="spellStart"/>
            <w:r w:rsidRPr="004B1509">
              <w:rPr>
                <w:rFonts w:eastAsia="Calibri"/>
                <w:szCs w:val="22"/>
              </w:rPr>
              <w:t>Pūstalaukių</w:t>
            </w:r>
            <w:proofErr w:type="spellEnd"/>
            <w:r w:rsidRPr="004B1509">
              <w:rPr>
                <w:rFonts w:eastAsia="Calibri"/>
                <w:szCs w:val="22"/>
              </w:rPr>
              <w:t xml:space="preserve"> g., </w:t>
            </w:r>
            <w:proofErr w:type="spellStart"/>
            <w:r w:rsidRPr="004B1509">
              <w:rPr>
                <w:rFonts w:eastAsia="Calibri"/>
                <w:szCs w:val="22"/>
              </w:rPr>
              <w:t>Pūstalaukių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04E08E" w14:textId="34B1A155" w:rsidR="001557DD" w:rsidRPr="004B1509" w:rsidRDefault="001557DD" w:rsidP="001557DD">
            <w:pPr>
              <w:jc w:val="right"/>
              <w:rPr>
                <w:rFonts w:eastAsia="Calibri"/>
                <w:szCs w:val="22"/>
              </w:rPr>
            </w:pPr>
            <w:r w:rsidRPr="004B1509">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7616F" w14:textId="5FE46458" w:rsidR="001557DD" w:rsidRPr="004B1509" w:rsidRDefault="001557DD" w:rsidP="001557DD">
            <w:pPr>
              <w:jc w:val="right"/>
              <w:rPr>
                <w:rFonts w:eastAsia="Calibri"/>
                <w:szCs w:val="22"/>
              </w:rPr>
            </w:pPr>
            <w:r w:rsidRPr="004B1509">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19B7D" w14:textId="58A43743" w:rsidR="001557DD" w:rsidRPr="004B1509" w:rsidRDefault="001557DD" w:rsidP="001557DD">
            <w:pPr>
              <w:jc w:val="right"/>
              <w:rPr>
                <w:rFonts w:eastAsia="Calibri"/>
                <w:szCs w:val="22"/>
              </w:rPr>
            </w:pPr>
            <w:r>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70525" w14:textId="38422850"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D2F9E" w14:textId="7D58E243"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86558" w14:textId="02D6DA52" w:rsidR="001557DD" w:rsidRPr="004B1509" w:rsidRDefault="001557DD" w:rsidP="001557DD">
            <w:pPr>
              <w:jc w:val="center"/>
              <w:rPr>
                <w:rFonts w:eastAsia="Calibri"/>
                <w:szCs w:val="22"/>
              </w:rPr>
            </w:pPr>
            <w:r w:rsidRPr="004B1509">
              <w:rPr>
                <w:rFonts w:eastAsia="Calibri"/>
                <w:szCs w:val="22"/>
              </w:rPr>
              <w:t>4400-5041-8723</w:t>
            </w:r>
          </w:p>
        </w:tc>
      </w:tr>
      <w:tr w:rsidR="001557DD" w:rsidRPr="004B1509" w14:paraId="75B4BD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77B475"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2C5D2" w14:textId="274541EC" w:rsidR="001557DD" w:rsidRPr="004B1509" w:rsidRDefault="001557DD" w:rsidP="001557DD">
            <w:pPr>
              <w:rPr>
                <w:rFonts w:eastAsia="Calibri"/>
                <w:szCs w:val="22"/>
                <w:lang w:eastAsia="lt-LT"/>
              </w:rPr>
            </w:pPr>
            <w:r w:rsidRPr="004B1509">
              <w:rPr>
                <w:rFonts w:eastAsia="Calibri"/>
                <w:szCs w:val="22"/>
                <w:lang w:eastAsia="lt-LT"/>
              </w:rPr>
              <w:t>28SkS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7BD08B" w14:textId="19390096" w:rsidR="001557DD" w:rsidRPr="004B1509" w:rsidRDefault="001557DD" w:rsidP="001557DD">
            <w:pPr>
              <w:rPr>
                <w:rFonts w:eastAsia="Calibri"/>
                <w:szCs w:val="22"/>
              </w:rPr>
            </w:pPr>
            <w:r w:rsidRPr="004B1509">
              <w:rPr>
                <w:rFonts w:eastAsia="Calibri"/>
                <w:szCs w:val="22"/>
              </w:rPr>
              <w:t xml:space="preserve">Liepų g., </w:t>
            </w:r>
            <w:proofErr w:type="spellStart"/>
            <w:r w:rsidRPr="004B1509">
              <w:rPr>
                <w:rFonts w:eastAsia="Calibri"/>
                <w:szCs w:val="22"/>
              </w:rPr>
              <w:t>Pūstalaukių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FC5ABB" w14:textId="12F3BE7F" w:rsidR="001557DD" w:rsidRPr="004B1509" w:rsidRDefault="001557DD" w:rsidP="001557DD">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1A9E6" w14:textId="43AE8337"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FC0F6" w14:textId="48D678A9"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A6021" w14:textId="3486DEF9" w:rsidR="001557DD" w:rsidRPr="004B1509" w:rsidRDefault="001557DD" w:rsidP="001557DD">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1E02A" w14:textId="614C1A49"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12D652" w14:textId="799B4E51" w:rsidR="001557DD" w:rsidRPr="004B1509" w:rsidRDefault="001557DD" w:rsidP="001557DD">
            <w:pPr>
              <w:jc w:val="center"/>
              <w:rPr>
                <w:rFonts w:eastAsia="Calibri"/>
                <w:szCs w:val="22"/>
              </w:rPr>
            </w:pPr>
            <w:r w:rsidRPr="004B1509">
              <w:rPr>
                <w:rFonts w:eastAsia="Calibri"/>
                <w:szCs w:val="22"/>
              </w:rPr>
              <w:t>-</w:t>
            </w:r>
          </w:p>
        </w:tc>
      </w:tr>
      <w:tr w:rsidR="001557DD" w:rsidRPr="004B1509" w14:paraId="7247B6B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E58CDA"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594383" w14:textId="0304D26A" w:rsidR="001557DD" w:rsidRPr="004B1509" w:rsidRDefault="001557DD" w:rsidP="001557DD">
            <w:pPr>
              <w:rPr>
                <w:rFonts w:eastAsia="Calibri"/>
                <w:szCs w:val="22"/>
              </w:rPr>
            </w:pPr>
            <w:r w:rsidRPr="004B1509">
              <w:rPr>
                <w:rFonts w:eastAsia="Calibri"/>
                <w:szCs w:val="22"/>
                <w:lang w:eastAsia="lt-LT"/>
              </w:rPr>
              <w:t>1-1SkS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7FDAE5" w14:textId="5071221B" w:rsidR="001557DD" w:rsidRPr="004B1509" w:rsidRDefault="001557DD" w:rsidP="001557DD">
            <w:pPr>
              <w:rPr>
                <w:rFonts w:eastAsia="Calibri"/>
                <w:szCs w:val="22"/>
              </w:rPr>
            </w:pPr>
            <w:r w:rsidRPr="004B1509">
              <w:rPr>
                <w:rFonts w:eastAsia="Calibri"/>
                <w:szCs w:val="22"/>
              </w:rPr>
              <w:t>Ąžuolų g., Skiemon</w:t>
            </w:r>
            <w:r>
              <w:rPr>
                <w:rFonts w:eastAsia="Calibri"/>
                <w:szCs w:val="22"/>
              </w:rPr>
              <w:t>ių</w:t>
            </w:r>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FD6905" w14:textId="0076867F" w:rsidR="001557DD" w:rsidRPr="004B1509" w:rsidRDefault="001557DD" w:rsidP="001557DD">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2B8E4" w14:textId="032B408F"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AEA9" w14:textId="309BDB6C" w:rsidR="001557DD" w:rsidRPr="004B1509" w:rsidRDefault="001557DD" w:rsidP="001557DD">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86D33" w14:textId="62F1AEBB"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398E8" w14:textId="77777777" w:rsidR="001557DD" w:rsidRPr="004B1509" w:rsidRDefault="001557DD" w:rsidP="001557DD">
            <w:pPr>
              <w:jc w:val="center"/>
              <w:rPr>
                <w:rFonts w:eastAsia="Calibri"/>
                <w:bCs/>
                <w:szCs w:val="22"/>
              </w:rPr>
            </w:pPr>
            <w:r w:rsidRPr="004B1509">
              <w:rPr>
                <w:rFonts w:eastAsia="Calibri"/>
                <w:bCs/>
                <w:szCs w:val="22"/>
              </w:rPr>
              <w:t>D</w:t>
            </w:r>
          </w:p>
          <w:p w14:paraId="19221545" w14:textId="459E06AC"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36773D" w14:textId="77777777" w:rsidR="001557DD" w:rsidRPr="004B1509" w:rsidRDefault="001557DD" w:rsidP="001557DD">
            <w:pPr>
              <w:jc w:val="center"/>
              <w:rPr>
                <w:rFonts w:eastAsia="Calibri"/>
                <w:szCs w:val="22"/>
              </w:rPr>
            </w:pPr>
            <w:r w:rsidRPr="004B1509">
              <w:rPr>
                <w:rFonts w:eastAsia="Calibri"/>
                <w:szCs w:val="22"/>
              </w:rPr>
              <w:t>4400-5466-1548</w:t>
            </w:r>
          </w:p>
          <w:p w14:paraId="4B96C671" w14:textId="38890F7D" w:rsidR="001557DD" w:rsidRPr="004B1509" w:rsidRDefault="001557DD" w:rsidP="001557DD">
            <w:pPr>
              <w:jc w:val="center"/>
              <w:rPr>
                <w:rFonts w:eastAsia="Calibri"/>
                <w:szCs w:val="22"/>
              </w:rPr>
            </w:pPr>
            <w:r w:rsidRPr="004B1509">
              <w:rPr>
                <w:rFonts w:eastAsia="Calibri"/>
                <w:szCs w:val="22"/>
              </w:rPr>
              <w:t>4400-5466-1537</w:t>
            </w:r>
          </w:p>
        </w:tc>
      </w:tr>
      <w:tr w:rsidR="001557DD" w:rsidRPr="004B1509" w14:paraId="5C074B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3A5AC2"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8A61D" w14:textId="6B462672" w:rsidR="001557DD" w:rsidRPr="004B1509" w:rsidRDefault="001557DD" w:rsidP="001557DD">
            <w:pPr>
              <w:rPr>
                <w:rFonts w:eastAsia="Calibri"/>
                <w:szCs w:val="22"/>
              </w:rPr>
            </w:pPr>
            <w:r w:rsidRPr="00471A53">
              <w:rPr>
                <w:rFonts w:eastAsia="Calibri"/>
                <w:szCs w:val="22"/>
                <w:lang w:eastAsia="lt-LT"/>
              </w:rPr>
              <w:t>31SkS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C94DA5" w14:textId="463BA538" w:rsidR="001557DD" w:rsidRPr="004B1509" w:rsidRDefault="001557DD" w:rsidP="001557DD">
            <w:pPr>
              <w:rPr>
                <w:rFonts w:eastAsia="Calibri"/>
                <w:szCs w:val="22"/>
              </w:rPr>
            </w:pPr>
            <w:proofErr w:type="spellStart"/>
            <w:r w:rsidRPr="00471A53">
              <w:rPr>
                <w:rFonts w:eastAsia="Calibri"/>
                <w:szCs w:val="22"/>
              </w:rPr>
              <w:t>Baltušavos</w:t>
            </w:r>
            <w:proofErr w:type="spellEnd"/>
            <w:r w:rsidRPr="00471A53">
              <w:rPr>
                <w:rFonts w:eastAsia="Calibri"/>
                <w:szCs w:val="22"/>
              </w:rPr>
              <w:t xml:space="preserve"> g., </w:t>
            </w:r>
            <w:proofErr w:type="spellStart"/>
            <w:r w:rsidRPr="00471A53">
              <w:rPr>
                <w:rFonts w:eastAsia="Calibri"/>
                <w:szCs w:val="22"/>
              </w:rPr>
              <w:t>Voversių</w:t>
            </w:r>
            <w:proofErr w:type="spellEnd"/>
            <w:r w:rsidRPr="00471A5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B4AC19" w14:textId="63375DA3" w:rsidR="001557DD" w:rsidRPr="004B1509" w:rsidRDefault="001557DD" w:rsidP="001557DD">
            <w:pPr>
              <w:jc w:val="right"/>
              <w:rPr>
                <w:rFonts w:eastAsia="Calibri"/>
                <w:szCs w:val="22"/>
              </w:rPr>
            </w:pPr>
            <w:r w:rsidRPr="00471A53">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B3058" w14:textId="2EBF7BA6" w:rsidR="001557DD" w:rsidRPr="004B1509" w:rsidRDefault="001557DD" w:rsidP="001557DD">
            <w:pPr>
              <w:jc w:val="right"/>
              <w:rPr>
                <w:rFonts w:eastAsia="Calibri"/>
                <w:szCs w:val="22"/>
              </w:rPr>
            </w:pPr>
            <w:r w:rsidRPr="00471A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8412" w14:textId="660B5ED2" w:rsidR="001557DD" w:rsidRPr="004B1509" w:rsidRDefault="001557DD" w:rsidP="001557DD">
            <w:pPr>
              <w:jc w:val="right"/>
              <w:rPr>
                <w:rFonts w:eastAsia="Calibri"/>
                <w:szCs w:val="22"/>
              </w:rPr>
            </w:pPr>
            <w:r w:rsidRPr="00471A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99A28" w14:textId="3878BB50" w:rsidR="001557DD" w:rsidRPr="004B1509" w:rsidRDefault="001557DD" w:rsidP="001557DD">
            <w:pPr>
              <w:jc w:val="right"/>
              <w:rPr>
                <w:rFonts w:eastAsia="Calibri"/>
                <w:szCs w:val="22"/>
              </w:rPr>
            </w:pPr>
            <w:r w:rsidRPr="00471A53">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BAE6C" w14:textId="1F886F77" w:rsidR="001557DD" w:rsidRPr="004B1509" w:rsidRDefault="001557DD" w:rsidP="001557DD">
            <w:pPr>
              <w:jc w:val="center"/>
              <w:rPr>
                <w:rFonts w:eastAsia="Calibri"/>
                <w:bCs/>
                <w:szCs w:val="22"/>
              </w:rPr>
            </w:pPr>
            <w:r w:rsidRPr="00471A5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F406D" w14:textId="4C7889CB" w:rsidR="001557DD" w:rsidRPr="004B1509" w:rsidRDefault="001557DD" w:rsidP="001557DD">
            <w:pPr>
              <w:jc w:val="center"/>
              <w:rPr>
                <w:rFonts w:eastAsia="Calibri"/>
                <w:szCs w:val="22"/>
              </w:rPr>
            </w:pPr>
            <w:r w:rsidRPr="00471A53">
              <w:rPr>
                <w:rFonts w:eastAsia="Calibri"/>
                <w:szCs w:val="22"/>
              </w:rPr>
              <w:t>-</w:t>
            </w:r>
          </w:p>
        </w:tc>
      </w:tr>
      <w:tr w:rsidR="001557DD" w:rsidRPr="004B1509" w14:paraId="5099A1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BB6CD9" w14:textId="77777777" w:rsidR="001557DD" w:rsidRPr="004B1509" w:rsidRDefault="001557DD" w:rsidP="001557D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A4BA5D6" w14:textId="474B11DA" w:rsidR="001557DD" w:rsidRPr="004B1509" w:rsidRDefault="001557DD" w:rsidP="001557DD">
            <w:pPr>
              <w:rPr>
                <w:rFonts w:eastAsia="Calibri"/>
                <w:szCs w:val="22"/>
                <w:lang w:eastAsia="lt-LT"/>
              </w:rPr>
            </w:pPr>
            <w:r w:rsidRPr="004B1509">
              <w:rPr>
                <w:rFonts w:eastAsia="Calibri"/>
                <w:szCs w:val="22"/>
                <w:lang w:eastAsia="lt-LT"/>
              </w:rPr>
              <w:t>32SkS</w:t>
            </w:r>
          </w:p>
        </w:tc>
        <w:tc>
          <w:tcPr>
            <w:tcW w:w="4412" w:type="dxa"/>
            <w:tcBorders>
              <w:top w:val="single" w:sz="4" w:space="0" w:color="auto"/>
              <w:left w:val="single" w:sz="4" w:space="0" w:color="auto"/>
              <w:bottom w:val="single" w:sz="4" w:space="0" w:color="auto"/>
              <w:right w:val="single" w:sz="4" w:space="0" w:color="auto"/>
            </w:tcBorders>
            <w:vAlign w:val="center"/>
          </w:tcPr>
          <w:p w14:paraId="2325D6E4" w14:textId="25F8C19F" w:rsidR="001557DD" w:rsidRPr="004B1509" w:rsidRDefault="001557DD" w:rsidP="001557DD">
            <w:pPr>
              <w:rPr>
                <w:rFonts w:eastAsia="Calibri"/>
                <w:szCs w:val="22"/>
              </w:rPr>
            </w:pPr>
            <w:proofErr w:type="spellStart"/>
            <w:r w:rsidRPr="004B1509">
              <w:rPr>
                <w:rFonts w:eastAsia="Calibri"/>
                <w:szCs w:val="22"/>
              </w:rPr>
              <w:t>Voversių</w:t>
            </w:r>
            <w:proofErr w:type="spellEnd"/>
            <w:r w:rsidRPr="004B1509">
              <w:rPr>
                <w:rFonts w:eastAsia="Calibri"/>
                <w:szCs w:val="22"/>
              </w:rPr>
              <w:t xml:space="preserve"> g., </w:t>
            </w:r>
            <w:proofErr w:type="spellStart"/>
            <w:r w:rsidRPr="004B1509">
              <w:rPr>
                <w:rFonts w:eastAsia="Calibri"/>
                <w:szCs w:val="22"/>
              </w:rPr>
              <w:t>Voversių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tcPr>
          <w:p w14:paraId="7DB19BA0" w14:textId="5328BA0A" w:rsidR="001557DD" w:rsidRPr="004B1509" w:rsidRDefault="001557DD" w:rsidP="001557DD">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tcPr>
          <w:p w14:paraId="21AC4F2D" w14:textId="5C760432"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A66232C" w14:textId="368BE7F4" w:rsidR="001557DD" w:rsidRPr="004B1509" w:rsidRDefault="001557DD" w:rsidP="001557DD">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tcPr>
          <w:p w14:paraId="6B60472B" w14:textId="304E43CC" w:rsidR="001557DD" w:rsidRPr="004B1509" w:rsidRDefault="001557DD" w:rsidP="001557D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79723F2" w14:textId="458BBFE0" w:rsidR="001557DD" w:rsidRPr="004B1509" w:rsidRDefault="001557DD" w:rsidP="001557D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tcPr>
          <w:p w14:paraId="2C4AE756" w14:textId="1D4CDB41" w:rsidR="001557DD" w:rsidRPr="004B1509" w:rsidRDefault="001557DD" w:rsidP="001557DD">
            <w:pPr>
              <w:jc w:val="center"/>
              <w:rPr>
                <w:rFonts w:eastAsia="Calibri"/>
                <w:szCs w:val="22"/>
              </w:rPr>
            </w:pPr>
            <w:r w:rsidRPr="004B1509">
              <w:rPr>
                <w:rFonts w:eastAsia="Calibri"/>
                <w:szCs w:val="22"/>
              </w:rPr>
              <w:t>4400-5494-3936</w:t>
            </w:r>
          </w:p>
        </w:tc>
      </w:tr>
      <w:tr w:rsidR="002C6098" w:rsidRPr="004B1509" w14:paraId="2E0774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1EDE8BD3" w14:textId="77777777" w:rsidR="002C6098" w:rsidRPr="004B1509" w:rsidRDefault="002C6098" w:rsidP="002C6098">
            <w:pPr>
              <w:tabs>
                <w:tab w:val="center" w:pos="4819"/>
                <w:tab w:val="right" w:pos="9638"/>
              </w:tabs>
              <w:rPr>
                <w:rFonts w:eastAsia="Calibri"/>
                <w:i/>
                <w:iCs/>
                <w:szCs w:val="22"/>
              </w:rPr>
            </w:pPr>
            <w:r w:rsidRPr="004B1509">
              <w:rPr>
                <w:rFonts w:eastAsia="Calibri"/>
                <w:i/>
                <w:iCs/>
                <w:szCs w:val="22"/>
              </w:rPr>
              <w:t>7.2.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5AA6F29F" w14:textId="77777777" w:rsidR="002C6098" w:rsidRPr="004B1509" w:rsidRDefault="002C6098" w:rsidP="002C6098">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51B696DA" w14:textId="4AB1A711" w:rsidR="002C6098" w:rsidRPr="004B1509" w:rsidRDefault="002C6098" w:rsidP="002C6098">
            <w:pPr>
              <w:jc w:val="right"/>
              <w:rPr>
                <w:rFonts w:eastAsia="Calibri"/>
                <w:bCs/>
                <w:i/>
                <w:iCs/>
                <w:szCs w:val="22"/>
              </w:rPr>
            </w:pPr>
            <w:r w:rsidRPr="00471A53">
              <w:rPr>
                <w:rFonts w:eastAsia="Calibri"/>
                <w:bCs/>
                <w:i/>
                <w:iCs/>
                <w:szCs w:val="22"/>
              </w:rPr>
              <w:t>91 514</w:t>
            </w:r>
          </w:p>
        </w:tc>
        <w:tc>
          <w:tcPr>
            <w:tcW w:w="1133" w:type="dxa"/>
            <w:tcBorders>
              <w:top w:val="single" w:sz="4" w:space="0" w:color="auto"/>
              <w:left w:val="single" w:sz="4" w:space="0" w:color="auto"/>
              <w:bottom w:val="single" w:sz="4" w:space="0" w:color="auto"/>
              <w:right w:val="single" w:sz="4" w:space="0" w:color="auto"/>
            </w:tcBorders>
            <w:vAlign w:val="center"/>
          </w:tcPr>
          <w:p w14:paraId="64C601E9" w14:textId="1DF86A7E" w:rsidR="002C6098" w:rsidRPr="004B1509" w:rsidRDefault="002C6098" w:rsidP="002C6098">
            <w:pPr>
              <w:jc w:val="right"/>
              <w:rPr>
                <w:rFonts w:eastAsia="Calibri"/>
                <w:bCs/>
                <w:i/>
                <w:iCs/>
                <w:szCs w:val="22"/>
              </w:rPr>
            </w:pPr>
            <w:r w:rsidRPr="00471A53">
              <w:rPr>
                <w:rFonts w:eastAsia="Calibri"/>
                <w:bCs/>
                <w:i/>
                <w:iCs/>
                <w:szCs w:val="22"/>
              </w:rPr>
              <w:t>6 835</w:t>
            </w:r>
          </w:p>
        </w:tc>
        <w:tc>
          <w:tcPr>
            <w:tcW w:w="1133" w:type="dxa"/>
            <w:tcBorders>
              <w:top w:val="single" w:sz="4" w:space="0" w:color="auto"/>
              <w:left w:val="single" w:sz="4" w:space="0" w:color="auto"/>
              <w:bottom w:val="single" w:sz="4" w:space="0" w:color="auto"/>
              <w:right w:val="single" w:sz="4" w:space="0" w:color="auto"/>
            </w:tcBorders>
            <w:vAlign w:val="center"/>
          </w:tcPr>
          <w:p w14:paraId="1B4423E2" w14:textId="2B5F33E3" w:rsidR="002C6098" w:rsidRPr="004B1509" w:rsidRDefault="002C6098" w:rsidP="002C6098">
            <w:pPr>
              <w:jc w:val="right"/>
              <w:rPr>
                <w:rFonts w:eastAsia="Calibri"/>
                <w:bCs/>
                <w:i/>
                <w:iCs/>
                <w:szCs w:val="22"/>
              </w:rPr>
            </w:pPr>
            <w:r w:rsidRPr="00471A53">
              <w:rPr>
                <w:rFonts w:eastAsia="Calibri"/>
                <w:bCs/>
                <w:i/>
                <w:iCs/>
                <w:szCs w:val="22"/>
              </w:rPr>
              <w:t>73 794</w:t>
            </w:r>
          </w:p>
        </w:tc>
        <w:tc>
          <w:tcPr>
            <w:tcW w:w="1133" w:type="dxa"/>
            <w:tcBorders>
              <w:top w:val="single" w:sz="4" w:space="0" w:color="auto"/>
              <w:left w:val="single" w:sz="4" w:space="0" w:color="auto"/>
              <w:bottom w:val="single" w:sz="4" w:space="0" w:color="auto"/>
              <w:right w:val="single" w:sz="4" w:space="0" w:color="auto"/>
            </w:tcBorders>
            <w:vAlign w:val="center"/>
          </w:tcPr>
          <w:p w14:paraId="20215F95" w14:textId="519088FE" w:rsidR="002C6098" w:rsidRPr="004B1509" w:rsidRDefault="002C6098" w:rsidP="002C6098">
            <w:pPr>
              <w:jc w:val="right"/>
              <w:rPr>
                <w:rFonts w:eastAsia="Calibri"/>
                <w:bCs/>
                <w:i/>
                <w:iCs/>
                <w:szCs w:val="22"/>
              </w:rPr>
            </w:pPr>
            <w:r w:rsidRPr="00471A53">
              <w:rPr>
                <w:rFonts w:eastAsia="Calibri"/>
                <w:bCs/>
                <w:i/>
                <w:iCs/>
                <w:szCs w:val="22"/>
              </w:rPr>
              <w:t>10 885</w:t>
            </w:r>
          </w:p>
        </w:tc>
        <w:tc>
          <w:tcPr>
            <w:tcW w:w="1133" w:type="dxa"/>
            <w:tcBorders>
              <w:top w:val="single" w:sz="4" w:space="0" w:color="auto"/>
              <w:left w:val="single" w:sz="4" w:space="0" w:color="auto"/>
              <w:bottom w:val="single" w:sz="4" w:space="0" w:color="auto"/>
              <w:right w:val="single" w:sz="4" w:space="0" w:color="auto"/>
            </w:tcBorders>
            <w:vAlign w:val="center"/>
          </w:tcPr>
          <w:p w14:paraId="3B5C9FBC" w14:textId="77777777" w:rsidR="002C6098" w:rsidRPr="004B1509" w:rsidRDefault="002C6098" w:rsidP="002C6098">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B68C982" w14:textId="77777777" w:rsidR="002C6098" w:rsidRPr="004B1509" w:rsidRDefault="002C6098" w:rsidP="002C6098">
            <w:pPr>
              <w:jc w:val="center"/>
              <w:rPr>
                <w:rFonts w:eastAsia="Calibri"/>
                <w:i/>
                <w:iCs/>
                <w:szCs w:val="22"/>
              </w:rPr>
            </w:pPr>
          </w:p>
        </w:tc>
      </w:tr>
      <w:tr w:rsidR="00FF5982" w:rsidRPr="004B1509" w14:paraId="04E6B5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1661E1"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5F22B" w14:textId="46E669EC" w:rsidR="00FF5982" w:rsidRPr="004B1509" w:rsidRDefault="00FF5982" w:rsidP="00FF5982">
            <w:pPr>
              <w:rPr>
                <w:rFonts w:eastAsia="Calibri"/>
                <w:szCs w:val="22"/>
              </w:rPr>
            </w:pPr>
            <w:r w:rsidRPr="004B1509">
              <w:rPr>
                <w:rFonts w:eastAsia="Calibri"/>
                <w:szCs w:val="22"/>
              </w:rPr>
              <w:t>sk1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83829" w14:textId="3FD13580" w:rsidR="00FF5982" w:rsidRPr="004B1509" w:rsidRDefault="00FF5982" w:rsidP="00FF5982">
            <w:pPr>
              <w:rPr>
                <w:rFonts w:eastAsia="Calibri"/>
                <w:szCs w:val="22"/>
              </w:rPr>
            </w:pPr>
            <w:proofErr w:type="spellStart"/>
            <w:r w:rsidRPr="004B1509">
              <w:rPr>
                <w:rFonts w:eastAsia="Calibri"/>
                <w:szCs w:val="22"/>
              </w:rPr>
              <w:t>Trumbatiškis</w:t>
            </w:r>
            <w:proofErr w:type="spellEnd"/>
            <w:r w:rsidRPr="004B1509">
              <w:rPr>
                <w:rFonts w:eastAsia="Calibri"/>
                <w:szCs w:val="22"/>
              </w:rPr>
              <w:t>–Pilviškiai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2F3CE2" w14:textId="4F3118B8" w:rsidR="00FF5982" w:rsidRPr="004B1509" w:rsidRDefault="00FF5982" w:rsidP="00FF5982">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F8895" w14:textId="4ECE6BFA"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7BE34" w14:textId="0E44593C" w:rsidR="00FF5982" w:rsidRPr="004B1509" w:rsidRDefault="00FF5982" w:rsidP="00FF5982">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8B752" w14:textId="3A5B6014"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D83F4" w14:textId="2E8DB62D" w:rsidR="00FF5982" w:rsidRPr="004B1509" w:rsidRDefault="00FF5982" w:rsidP="00FF5982">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DC0634" w14:textId="4E4D792A" w:rsidR="00FF5982" w:rsidRPr="004B1509" w:rsidRDefault="00FF5982" w:rsidP="00FF5982">
            <w:pPr>
              <w:jc w:val="center"/>
              <w:rPr>
                <w:rFonts w:eastAsia="Calibri"/>
                <w:szCs w:val="22"/>
              </w:rPr>
            </w:pPr>
            <w:r w:rsidRPr="004B1509">
              <w:rPr>
                <w:rFonts w:eastAsia="Calibri"/>
                <w:szCs w:val="22"/>
              </w:rPr>
              <w:t>4400-5494-8577</w:t>
            </w:r>
          </w:p>
        </w:tc>
      </w:tr>
      <w:tr w:rsidR="00FF5982" w:rsidRPr="004B1509" w14:paraId="70583E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C2949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CA17C7" w14:textId="3C7E04D3" w:rsidR="00FF5982" w:rsidRPr="004B1509" w:rsidRDefault="00FF5982" w:rsidP="00FF5982">
            <w:pPr>
              <w:rPr>
                <w:rFonts w:eastAsia="Calibri"/>
                <w:szCs w:val="22"/>
              </w:rPr>
            </w:pPr>
            <w:r w:rsidRPr="004B1509">
              <w:rPr>
                <w:rFonts w:eastAsia="Calibri"/>
                <w:szCs w:val="22"/>
              </w:rPr>
              <w:t>sk10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FF015D" w14:textId="164D42D9" w:rsidR="00FF5982" w:rsidRPr="004B1509" w:rsidRDefault="00FF5982" w:rsidP="00FF5982">
            <w:pPr>
              <w:rPr>
                <w:rFonts w:eastAsia="Calibri"/>
                <w:szCs w:val="22"/>
              </w:rPr>
            </w:pPr>
            <w:r w:rsidRPr="004B1509">
              <w:rPr>
                <w:rFonts w:eastAsia="Calibri"/>
                <w:szCs w:val="22"/>
              </w:rPr>
              <w:t>Privažiuojamasis kelias prie Skiemonių seniūnijos pastato  nuo Luknos g., Skiemonių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E41EFC" w14:textId="7BCE4BA5" w:rsidR="00FF5982" w:rsidRPr="004B1509" w:rsidRDefault="00FF5982" w:rsidP="00FF5982">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566FD" w14:textId="054B39C4" w:rsidR="00FF5982" w:rsidRPr="004B1509" w:rsidRDefault="00FF5982" w:rsidP="00FF5982">
            <w:pPr>
              <w:jc w:val="right"/>
              <w:rPr>
                <w:rFonts w:eastAsia="Calibri"/>
                <w:szCs w:val="22"/>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CFA7" w14:textId="707C8D2A" w:rsidR="00FF5982" w:rsidRPr="004B1509" w:rsidRDefault="00FF5982" w:rsidP="00FF5982">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7080B" w14:textId="459CA668"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C67B0" w14:textId="55E6C9C7" w:rsidR="00FF5982" w:rsidRPr="004B1509" w:rsidRDefault="00FF5982" w:rsidP="00FF5982">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F28EAD" w14:textId="1B656F02" w:rsidR="00FF5982" w:rsidRPr="004B1509" w:rsidRDefault="00FF5982" w:rsidP="00FF5982">
            <w:pPr>
              <w:jc w:val="center"/>
              <w:rPr>
                <w:rFonts w:eastAsia="Calibri"/>
                <w:szCs w:val="22"/>
              </w:rPr>
            </w:pPr>
            <w:r w:rsidRPr="004B1509">
              <w:rPr>
                <w:rFonts w:eastAsia="Calibri"/>
                <w:szCs w:val="22"/>
              </w:rPr>
              <w:t>4400-5447-2794</w:t>
            </w:r>
          </w:p>
        </w:tc>
      </w:tr>
      <w:tr w:rsidR="00FF5982" w:rsidRPr="004B1509" w14:paraId="28A693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53D261"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7FD3" w14:textId="1547ADD7" w:rsidR="00FF5982" w:rsidRPr="004B1509" w:rsidRDefault="00FF5982" w:rsidP="00FF5982">
            <w:pPr>
              <w:rPr>
                <w:rFonts w:eastAsia="Calibri"/>
                <w:szCs w:val="22"/>
              </w:rPr>
            </w:pPr>
            <w:r w:rsidRPr="006F480B">
              <w:rPr>
                <w:rFonts w:eastAsia="Calibri"/>
                <w:szCs w:val="22"/>
              </w:rPr>
              <w:t>sk10-1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6780C" w14:textId="58001DAE" w:rsidR="00FF5982" w:rsidRPr="004B1509" w:rsidRDefault="00FF5982" w:rsidP="00FF5982">
            <w:pPr>
              <w:rPr>
                <w:rFonts w:eastAsia="Calibri"/>
                <w:szCs w:val="22"/>
              </w:rPr>
            </w:pPr>
            <w:proofErr w:type="spellStart"/>
            <w:r w:rsidRPr="006F480B">
              <w:rPr>
                <w:rFonts w:eastAsia="Calibri"/>
                <w:szCs w:val="22"/>
              </w:rPr>
              <w:t>Gikonys</w:t>
            </w:r>
            <w:proofErr w:type="spellEnd"/>
            <w:r w:rsidRPr="006F480B">
              <w:rPr>
                <w:rFonts w:eastAsia="Calibri"/>
                <w:szCs w:val="22"/>
              </w:rPr>
              <w:t>–Smulkis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85F9E" w14:textId="1117146E" w:rsidR="00FF5982" w:rsidRPr="004B1509" w:rsidRDefault="00FF5982" w:rsidP="00FF5982">
            <w:pPr>
              <w:jc w:val="right"/>
              <w:rPr>
                <w:rFonts w:eastAsia="Calibri"/>
                <w:szCs w:val="22"/>
              </w:rPr>
            </w:pPr>
            <w:r w:rsidRPr="006F480B">
              <w:rPr>
                <w:rFonts w:eastAsia="Calibri"/>
                <w:bCs/>
                <w:szCs w:val="22"/>
              </w:rPr>
              <w:t>1159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90299" w14:textId="2CCD87C1"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56506" w14:textId="16CC8D68" w:rsidR="00FF5982" w:rsidRPr="004B1509" w:rsidRDefault="00FF5982" w:rsidP="00FF5982">
            <w:pPr>
              <w:jc w:val="right"/>
              <w:rPr>
                <w:rFonts w:eastAsia="Calibri"/>
                <w:szCs w:val="22"/>
              </w:rPr>
            </w:pPr>
            <w:r w:rsidRPr="006F480B">
              <w:rPr>
                <w:rFonts w:eastAsia="Calibri"/>
                <w:bCs/>
                <w:szCs w:val="22"/>
              </w:rPr>
              <w:t>1159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16EEC" w14:textId="62EFD32A"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9221C" w14:textId="777BF45D" w:rsidR="00FF5982" w:rsidRPr="004B1509" w:rsidRDefault="00FF5982" w:rsidP="00FF5982">
            <w:pPr>
              <w:jc w:val="center"/>
              <w:rPr>
                <w:rFonts w:eastAsia="Calibri"/>
                <w:bCs/>
                <w:szCs w:val="22"/>
              </w:rPr>
            </w:pP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4E65DD" w14:textId="53CC5892" w:rsidR="00FF5982" w:rsidRPr="004B1509" w:rsidRDefault="00FF5982" w:rsidP="00FF5982">
            <w:pPr>
              <w:jc w:val="center"/>
              <w:rPr>
                <w:rFonts w:eastAsia="Calibri"/>
                <w:szCs w:val="22"/>
              </w:rPr>
            </w:pPr>
            <w:r w:rsidRPr="006F480B">
              <w:rPr>
                <w:rFonts w:eastAsia="Calibri"/>
                <w:bCs/>
                <w:szCs w:val="22"/>
              </w:rPr>
              <w:t>4400-6580-2535</w:t>
            </w:r>
          </w:p>
        </w:tc>
      </w:tr>
      <w:tr w:rsidR="00FF5982" w:rsidRPr="004B1509" w14:paraId="60FD4F8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630873"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47F142" w14:textId="6D9DA13F" w:rsidR="00FF5982" w:rsidRPr="004B1509" w:rsidRDefault="00FF5982" w:rsidP="00FF5982">
            <w:pPr>
              <w:rPr>
                <w:rFonts w:eastAsia="Calibri"/>
                <w:szCs w:val="22"/>
              </w:rPr>
            </w:pPr>
            <w:r w:rsidRPr="006F480B">
              <w:rPr>
                <w:rFonts w:eastAsia="Calibri"/>
                <w:szCs w:val="22"/>
              </w:rPr>
              <w:t>sk10-2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FF1D68" w14:textId="53A3FC73" w:rsidR="00FF5982" w:rsidRPr="004B1509" w:rsidRDefault="00FF5982" w:rsidP="00FF5982">
            <w:pPr>
              <w:rPr>
                <w:rFonts w:eastAsia="Calibri"/>
                <w:szCs w:val="22"/>
              </w:rPr>
            </w:pPr>
            <w:r w:rsidRPr="006F480B">
              <w:rPr>
                <w:rFonts w:eastAsia="Calibri"/>
                <w:szCs w:val="22"/>
              </w:rPr>
              <w:t>Pravažiuojamasis nuo kelio Nr. A6 iki Smulkio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1813F7" w14:textId="2BF1A819" w:rsidR="00FF5982" w:rsidRPr="004B1509" w:rsidRDefault="00FF5982" w:rsidP="00FF5982">
            <w:pPr>
              <w:jc w:val="right"/>
              <w:rPr>
                <w:rFonts w:eastAsia="Calibri"/>
                <w:szCs w:val="22"/>
              </w:rPr>
            </w:pPr>
            <w:r w:rsidRPr="006F480B">
              <w:rPr>
                <w:rFonts w:eastAsia="Calibri"/>
                <w:szCs w:val="22"/>
              </w:rPr>
              <w:t xml:space="preserve"> </w:t>
            </w:r>
            <w:r w:rsidRPr="006F480B">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2EE3C" w14:textId="286CB0D5"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A1EE2" w14:textId="661A2DD9" w:rsidR="00FF5982" w:rsidRPr="004B1509" w:rsidRDefault="00FF5982" w:rsidP="00FF5982">
            <w:pPr>
              <w:jc w:val="right"/>
              <w:rPr>
                <w:rFonts w:eastAsia="Calibri"/>
                <w:szCs w:val="22"/>
              </w:rPr>
            </w:pPr>
            <w:r w:rsidRPr="006F480B">
              <w:rPr>
                <w:rFonts w:eastAsia="Calibri"/>
                <w:bCs/>
                <w:szCs w:val="22"/>
              </w:rPr>
              <w:t>656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F8896" w14:textId="4A756F76" w:rsidR="00FF5982" w:rsidRPr="004B1509" w:rsidRDefault="00FF5982" w:rsidP="00FF5982">
            <w:pPr>
              <w:jc w:val="right"/>
              <w:rPr>
                <w:rFonts w:eastAsia="Calibri"/>
                <w:szCs w:val="22"/>
              </w:rPr>
            </w:pPr>
            <w:r w:rsidRPr="006F480B">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7BD15" w14:textId="798AA9EB" w:rsidR="00FF5982" w:rsidRPr="004B1509"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4D9941" w14:textId="0929717F" w:rsidR="00FF5982" w:rsidRPr="004B1509" w:rsidRDefault="00FF5982" w:rsidP="00FF5982">
            <w:pPr>
              <w:jc w:val="center"/>
              <w:rPr>
                <w:rFonts w:eastAsia="Calibri"/>
                <w:szCs w:val="22"/>
              </w:rPr>
            </w:pPr>
            <w:r w:rsidRPr="006F480B">
              <w:rPr>
                <w:rFonts w:eastAsia="Calibri"/>
                <w:bCs/>
                <w:szCs w:val="22"/>
              </w:rPr>
              <w:t>4400-6580-2446</w:t>
            </w:r>
          </w:p>
        </w:tc>
      </w:tr>
      <w:tr w:rsidR="00FF5982" w:rsidRPr="004B1509" w14:paraId="368FD4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E0734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B3ACC8" w14:textId="437B2B2F" w:rsidR="00FF5982" w:rsidRPr="004B1509" w:rsidRDefault="00FF5982" w:rsidP="00FF5982">
            <w:pPr>
              <w:rPr>
                <w:rFonts w:eastAsia="Calibri"/>
                <w:szCs w:val="22"/>
              </w:rPr>
            </w:pPr>
            <w:r w:rsidRPr="006F480B">
              <w:rPr>
                <w:rFonts w:eastAsia="Calibri"/>
                <w:szCs w:val="22"/>
              </w:rPr>
              <w:t>sk10-3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F858D6" w14:textId="62EC6E3E" w:rsidR="00FF5982" w:rsidRPr="004B1509" w:rsidRDefault="00FF5982" w:rsidP="00FF5982">
            <w:pPr>
              <w:rPr>
                <w:rFonts w:eastAsia="Calibri"/>
                <w:szCs w:val="22"/>
              </w:rPr>
            </w:pPr>
            <w:r w:rsidRPr="006F480B">
              <w:rPr>
                <w:rFonts w:eastAsia="Calibri"/>
                <w:szCs w:val="22"/>
              </w:rPr>
              <w:t xml:space="preserve">Privažiuojamasis kelias prie </w:t>
            </w:r>
            <w:proofErr w:type="spellStart"/>
            <w:r w:rsidRPr="006F480B">
              <w:rPr>
                <w:rFonts w:eastAsia="Calibri"/>
                <w:szCs w:val="22"/>
              </w:rPr>
              <w:t>Naujaūlyčio</w:t>
            </w:r>
            <w:proofErr w:type="spellEnd"/>
            <w:r w:rsidRPr="006F480B">
              <w:rPr>
                <w:rFonts w:eastAsia="Calibri"/>
                <w:szCs w:val="22"/>
              </w:rPr>
              <w:t xml:space="preserve"> k. nuo kelio Nr. sk10-2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74DE09" w14:textId="06BACEEF" w:rsidR="00FF5982" w:rsidRPr="004B1509" w:rsidRDefault="00FF5982" w:rsidP="00FF5982">
            <w:pPr>
              <w:jc w:val="right"/>
              <w:rPr>
                <w:rFonts w:eastAsia="Calibri"/>
                <w:szCs w:val="22"/>
              </w:rPr>
            </w:pPr>
            <w:r w:rsidRPr="006F480B">
              <w:rPr>
                <w:rFonts w:eastAsia="Calibri"/>
                <w:bCs/>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6E660" w14:textId="15625E84"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0A1F4" w14:textId="5637CED4" w:rsidR="00FF5982" w:rsidRPr="004B1509" w:rsidRDefault="00FF5982" w:rsidP="00FF5982">
            <w:pPr>
              <w:jc w:val="right"/>
              <w:rPr>
                <w:rFonts w:eastAsia="Calibri"/>
                <w:szCs w:val="22"/>
              </w:rPr>
            </w:pPr>
            <w:r w:rsidRPr="006F480B">
              <w:rPr>
                <w:rFonts w:eastAsia="Calibri"/>
                <w:bCs/>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1E683" w14:textId="30228E37"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0B0ED" w14:textId="77777777" w:rsidR="00FF5982"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IVv</w:t>
            </w:r>
            <w:proofErr w:type="spellEnd"/>
          </w:p>
          <w:p w14:paraId="63F4CD09" w14:textId="7F906490" w:rsidR="00FF5982" w:rsidRPr="004B1509" w:rsidRDefault="00FF5982" w:rsidP="00FF5982">
            <w:pPr>
              <w:jc w:val="center"/>
              <w:rPr>
                <w:rFonts w:eastAsia="Calibri"/>
                <w:bCs/>
                <w:szCs w:val="22"/>
              </w:rPr>
            </w:pPr>
            <w:r>
              <w:rPr>
                <w:rFonts w:eastAsia="Calibri"/>
                <w:bCs/>
                <w:szCs w:val="22"/>
              </w:rPr>
              <w:t xml:space="preserve"> </w:t>
            </w: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6ABADF" w14:textId="74CCD94A" w:rsidR="00FF5982" w:rsidRPr="004B1509" w:rsidRDefault="00FF5982" w:rsidP="00FF5982">
            <w:pPr>
              <w:jc w:val="center"/>
              <w:rPr>
                <w:rFonts w:eastAsia="Calibri"/>
                <w:szCs w:val="22"/>
              </w:rPr>
            </w:pPr>
            <w:r w:rsidRPr="006F480B">
              <w:rPr>
                <w:rFonts w:eastAsia="Calibri"/>
                <w:bCs/>
                <w:szCs w:val="22"/>
              </w:rPr>
              <w:t>4400-6580-2568 4400-6580-2557</w:t>
            </w:r>
          </w:p>
        </w:tc>
      </w:tr>
      <w:tr w:rsidR="00FF5982" w:rsidRPr="004B1509" w14:paraId="5896CD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CD9F6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68B5DD" w14:textId="5C3D9138" w:rsidR="00FF5982" w:rsidRPr="004B1509" w:rsidRDefault="00FF5982" w:rsidP="00FF5982">
            <w:pPr>
              <w:rPr>
                <w:rFonts w:eastAsia="Calibri"/>
                <w:szCs w:val="22"/>
              </w:rPr>
            </w:pPr>
            <w:r w:rsidRPr="006F480B">
              <w:rPr>
                <w:rFonts w:eastAsia="Calibri"/>
                <w:szCs w:val="22"/>
              </w:rPr>
              <w:t>sk100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15C6C3" w14:textId="2CF806FC" w:rsidR="00FF5982" w:rsidRPr="004B1509" w:rsidRDefault="00FF5982" w:rsidP="00FF5982">
            <w:pPr>
              <w:rPr>
                <w:rFonts w:eastAsia="Calibri"/>
                <w:szCs w:val="22"/>
              </w:rPr>
            </w:pPr>
            <w:r w:rsidRPr="006F480B">
              <w:rPr>
                <w:rFonts w:eastAsia="Calibri"/>
                <w:szCs w:val="22"/>
              </w:rPr>
              <w:t xml:space="preserve">Privažiuojamasis kelias prie gyvenamųjų namų </w:t>
            </w:r>
            <w:proofErr w:type="spellStart"/>
            <w:r w:rsidRPr="006F480B">
              <w:rPr>
                <w:rFonts w:eastAsia="Calibri"/>
                <w:szCs w:val="22"/>
              </w:rPr>
              <w:t>Kurklelių</w:t>
            </w:r>
            <w:proofErr w:type="spellEnd"/>
            <w:r w:rsidRPr="006F480B">
              <w:rPr>
                <w:rFonts w:eastAsia="Calibri"/>
                <w:szCs w:val="22"/>
              </w:rPr>
              <w:t xml:space="preserve"> k. nuo kelio Nr. Nr.119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76FAC2" w14:textId="60235E3F" w:rsidR="00FF5982" w:rsidRPr="004B1509" w:rsidRDefault="00FF5982" w:rsidP="00FF5982">
            <w:pPr>
              <w:jc w:val="right"/>
              <w:rPr>
                <w:rFonts w:eastAsia="Calibri"/>
                <w:szCs w:val="22"/>
              </w:rPr>
            </w:pPr>
            <w:r w:rsidRPr="006F480B">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ECF19" w14:textId="7C70D557"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BDE20" w14:textId="3E6A91F6"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56F21" w14:textId="3D265E7C" w:rsidR="00FF5982" w:rsidRPr="004B1509" w:rsidRDefault="00FF5982" w:rsidP="00FF5982">
            <w:pPr>
              <w:jc w:val="right"/>
              <w:rPr>
                <w:rFonts w:eastAsia="Calibri"/>
                <w:szCs w:val="22"/>
              </w:rPr>
            </w:pPr>
            <w:r w:rsidRPr="006F480B">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52857" w14:textId="16A4CEF6" w:rsidR="00FF5982" w:rsidRPr="004B1509" w:rsidRDefault="00FF5982" w:rsidP="00FF5982">
            <w:pPr>
              <w:jc w:val="center"/>
              <w:rPr>
                <w:rFonts w:eastAsia="Calibri"/>
                <w:bCs/>
                <w:szCs w:val="22"/>
              </w:rPr>
            </w:pPr>
            <w:proofErr w:type="spellStart"/>
            <w:r w:rsidRPr="006F480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498C44" w14:textId="7EAB0B63" w:rsidR="00FF5982" w:rsidRPr="004B1509" w:rsidRDefault="00FF5982" w:rsidP="00FF5982">
            <w:pPr>
              <w:jc w:val="center"/>
              <w:rPr>
                <w:rFonts w:eastAsia="Calibri"/>
                <w:szCs w:val="22"/>
              </w:rPr>
            </w:pPr>
            <w:r w:rsidRPr="006F480B">
              <w:rPr>
                <w:rFonts w:eastAsia="Calibri"/>
                <w:szCs w:val="22"/>
              </w:rPr>
              <w:t>-</w:t>
            </w:r>
          </w:p>
        </w:tc>
      </w:tr>
      <w:tr w:rsidR="00FF5982" w:rsidRPr="004B1509" w14:paraId="6952B1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543F7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49DA4" w14:textId="02FD6B60" w:rsidR="00FF5982" w:rsidRPr="004B1509" w:rsidRDefault="00FF5982" w:rsidP="00FF5982">
            <w:pPr>
              <w:rPr>
                <w:rFonts w:eastAsia="Calibri"/>
                <w:szCs w:val="22"/>
              </w:rPr>
            </w:pPr>
            <w:r w:rsidRPr="006F480B">
              <w:rPr>
                <w:rFonts w:eastAsia="Calibri"/>
                <w:szCs w:val="22"/>
              </w:rPr>
              <w:t>sk101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F06064" w14:textId="3D5E9B30" w:rsidR="00FF5982" w:rsidRPr="004B1509" w:rsidRDefault="00FF5982" w:rsidP="00FF5982">
            <w:pPr>
              <w:rPr>
                <w:rFonts w:eastAsia="Calibri"/>
                <w:szCs w:val="22"/>
              </w:rPr>
            </w:pPr>
            <w:r w:rsidRPr="006F480B">
              <w:rPr>
                <w:rFonts w:eastAsia="Calibri"/>
                <w:szCs w:val="22"/>
              </w:rPr>
              <w:t xml:space="preserve">Pravažiuojamasis kelias nuo kelio Nr. 1219 iki </w:t>
            </w:r>
            <w:proofErr w:type="spellStart"/>
            <w:r w:rsidRPr="006F480B">
              <w:rPr>
                <w:rFonts w:eastAsia="Calibri"/>
                <w:szCs w:val="22"/>
              </w:rPr>
              <w:t>Gečionių</w:t>
            </w:r>
            <w:proofErr w:type="spellEnd"/>
            <w:r w:rsidRPr="006F480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AE9E91" w14:textId="16D7F18E" w:rsidR="00FF5982" w:rsidRPr="004B1509" w:rsidRDefault="00FF5982" w:rsidP="00FF5982">
            <w:pPr>
              <w:jc w:val="right"/>
              <w:rPr>
                <w:rFonts w:eastAsia="Calibri"/>
                <w:szCs w:val="22"/>
              </w:rPr>
            </w:pPr>
            <w:r w:rsidRPr="006F480B">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EA07" w14:textId="2F3F072C"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0813" w14:textId="2C7F09C7" w:rsidR="00FF5982" w:rsidRPr="004B1509" w:rsidRDefault="00FF5982" w:rsidP="00FF5982">
            <w:pPr>
              <w:jc w:val="right"/>
              <w:rPr>
                <w:rFonts w:eastAsia="Calibri"/>
                <w:szCs w:val="22"/>
              </w:rPr>
            </w:pPr>
            <w:r w:rsidRPr="006F480B">
              <w:rPr>
                <w:rFonts w:eastAsia="Calibri"/>
                <w:bCs/>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2B2B7" w14:textId="3AA96EA2" w:rsidR="00FF5982" w:rsidRPr="004B1509" w:rsidRDefault="00FF5982" w:rsidP="00FF5982">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F1350" w14:textId="32A9CA13" w:rsidR="00FF5982" w:rsidRPr="004B1509"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D4AF37" w14:textId="1C55C7B7" w:rsidR="00FF5982" w:rsidRPr="004B1509" w:rsidRDefault="00FF5982" w:rsidP="00FF5982">
            <w:pPr>
              <w:jc w:val="center"/>
              <w:rPr>
                <w:rFonts w:eastAsia="Calibri"/>
                <w:szCs w:val="22"/>
              </w:rPr>
            </w:pPr>
            <w:r w:rsidRPr="006F480B">
              <w:rPr>
                <w:rFonts w:eastAsia="Calibri"/>
                <w:bCs/>
                <w:szCs w:val="22"/>
              </w:rPr>
              <w:t>4400-6630-3850</w:t>
            </w:r>
          </w:p>
        </w:tc>
      </w:tr>
      <w:tr w:rsidR="00FF5982" w:rsidRPr="004B1509" w14:paraId="1E6EB8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811FAD"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0160" w14:textId="7AB6FE42" w:rsidR="00FF5982" w:rsidRPr="004B1509" w:rsidRDefault="00FF5982" w:rsidP="00FF5982">
            <w:pPr>
              <w:rPr>
                <w:rFonts w:eastAsia="Calibri"/>
                <w:szCs w:val="22"/>
              </w:rPr>
            </w:pPr>
            <w:r w:rsidRPr="006F480B">
              <w:rPr>
                <w:rFonts w:eastAsia="Calibri"/>
                <w:szCs w:val="22"/>
              </w:rPr>
              <w:t>sk102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A664F7" w14:textId="4B92CDED" w:rsidR="00FF5982" w:rsidRPr="004B1509" w:rsidRDefault="00FF5982" w:rsidP="00FF5982">
            <w:pPr>
              <w:rPr>
                <w:rFonts w:eastAsia="Calibri"/>
                <w:szCs w:val="22"/>
              </w:rPr>
            </w:pPr>
            <w:r w:rsidRPr="006F480B">
              <w:rPr>
                <w:rFonts w:eastAsia="Calibri"/>
                <w:szCs w:val="22"/>
              </w:rPr>
              <w:t xml:space="preserve">Privažiuojamasis kelias prie gyvenamųjų namų </w:t>
            </w:r>
            <w:proofErr w:type="spellStart"/>
            <w:r w:rsidRPr="006F480B">
              <w:rPr>
                <w:rFonts w:eastAsia="Calibri"/>
                <w:szCs w:val="22"/>
              </w:rPr>
              <w:t>Kurklelių</w:t>
            </w:r>
            <w:proofErr w:type="spellEnd"/>
            <w:r w:rsidRPr="006F480B">
              <w:rPr>
                <w:rFonts w:eastAsia="Calibri"/>
                <w:szCs w:val="22"/>
              </w:rPr>
              <w:t xml:space="preserve"> k. nuo kelio Nr. sk37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7C2E33" w14:textId="542F66BB" w:rsidR="00FF5982" w:rsidRPr="004B1509" w:rsidRDefault="00FF5982" w:rsidP="00FF5982">
            <w:pPr>
              <w:jc w:val="right"/>
              <w:rPr>
                <w:rFonts w:eastAsia="Calibri"/>
                <w:szCs w:val="22"/>
              </w:rPr>
            </w:pPr>
            <w:r w:rsidRPr="006F480B">
              <w:rPr>
                <w:rFonts w:eastAsia="Calibri"/>
                <w:bCs/>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52587" w14:textId="3AF33E7E"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DA56D" w14:textId="488B7419" w:rsidR="00FF5982" w:rsidRPr="004B1509" w:rsidRDefault="00FF5982" w:rsidP="00FF5982">
            <w:pPr>
              <w:jc w:val="right"/>
              <w:rPr>
                <w:rFonts w:eastAsia="Calibri"/>
                <w:szCs w:val="22"/>
              </w:rPr>
            </w:pPr>
            <w:r w:rsidRPr="006F480B">
              <w:rPr>
                <w:rFonts w:eastAsia="Calibri"/>
                <w:bCs/>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02A53" w14:textId="5E3F8C04"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A94A" w14:textId="4D7B9457" w:rsidR="00FF5982" w:rsidRPr="004B1509" w:rsidRDefault="00FF5982" w:rsidP="00FF5982">
            <w:pPr>
              <w:jc w:val="center"/>
              <w:rPr>
                <w:rFonts w:eastAsia="Calibri"/>
                <w:bCs/>
                <w:szCs w:val="22"/>
              </w:rPr>
            </w:pP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FF4E61" w14:textId="47D6455B" w:rsidR="00FF5982" w:rsidRPr="004B1509" w:rsidRDefault="00FF5982" w:rsidP="00FF5982">
            <w:pPr>
              <w:jc w:val="center"/>
              <w:rPr>
                <w:rFonts w:eastAsia="Calibri"/>
                <w:szCs w:val="22"/>
              </w:rPr>
            </w:pPr>
            <w:r w:rsidRPr="006F480B">
              <w:rPr>
                <w:rFonts w:eastAsia="Calibri"/>
                <w:bCs/>
                <w:szCs w:val="22"/>
              </w:rPr>
              <w:t>4400-6632-8372</w:t>
            </w:r>
          </w:p>
        </w:tc>
      </w:tr>
      <w:tr w:rsidR="00FF5982" w:rsidRPr="004B1509" w14:paraId="0A4881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AAE6D8"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6BC57" w14:textId="755AE29D" w:rsidR="00FF5982" w:rsidRPr="004B1509" w:rsidRDefault="00FF5982" w:rsidP="00FF5982">
            <w:pPr>
              <w:rPr>
                <w:rFonts w:eastAsia="Calibri"/>
                <w:szCs w:val="22"/>
              </w:rPr>
            </w:pPr>
            <w:r w:rsidRPr="006F480B">
              <w:rPr>
                <w:rFonts w:eastAsia="Calibri"/>
                <w:szCs w:val="22"/>
              </w:rPr>
              <w:t>sk103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544792" w14:textId="3AA3D790" w:rsidR="00FF5982" w:rsidRPr="004B1509" w:rsidRDefault="00FF5982" w:rsidP="00FF5982">
            <w:pPr>
              <w:rPr>
                <w:rFonts w:eastAsia="Calibri"/>
                <w:szCs w:val="22"/>
              </w:rPr>
            </w:pPr>
            <w:r w:rsidRPr="006F480B">
              <w:rPr>
                <w:rFonts w:eastAsia="Calibri"/>
                <w:szCs w:val="22"/>
              </w:rPr>
              <w:t xml:space="preserve">Privažiuojamasis kelias prie </w:t>
            </w:r>
            <w:proofErr w:type="spellStart"/>
            <w:r w:rsidRPr="006F480B">
              <w:rPr>
                <w:rFonts w:eastAsia="Calibri"/>
                <w:szCs w:val="22"/>
              </w:rPr>
              <w:t>Nevėžos</w:t>
            </w:r>
            <w:proofErr w:type="spellEnd"/>
            <w:r w:rsidRPr="006F480B">
              <w:rPr>
                <w:rFonts w:eastAsia="Calibri"/>
                <w:szCs w:val="22"/>
              </w:rPr>
              <w:t xml:space="preserve"> ežero nuo kelio Nr. sk29-1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4A9084" w14:textId="7B6FD889" w:rsidR="00FF5982" w:rsidRPr="004B1509" w:rsidRDefault="00FF5982" w:rsidP="00FF5982">
            <w:pPr>
              <w:jc w:val="right"/>
              <w:rPr>
                <w:rFonts w:eastAsia="Calibri"/>
                <w:szCs w:val="22"/>
              </w:rPr>
            </w:pPr>
            <w:r w:rsidRPr="006F480B">
              <w:rPr>
                <w:rFonts w:eastAsia="Calibri"/>
                <w:bCs/>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7080C" w14:textId="15F4E24F"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C8402" w14:textId="3CE9CBE9"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11DCA" w14:textId="28DB60BB" w:rsidR="00FF5982" w:rsidRPr="004B1509" w:rsidRDefault="00FF5982" w:rsidP="00FF5982">
            <w:pPr>
              <w:jc w:val="right"/>
              <w:rPr>
                <w:rFonts w:eastAsia="Calibri"/>
                <w:szCs w:val="22"/>
              </w:rPr>
            </w:pPr>
            <w:r w:rsidRPr="006F480B">
              <w:rPr>
                <w:rFonts w:eastAsia="Calibri"/>
                <w:bCs/>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098CA" w14:textId="199B5DA7" w:rsidR="00FF5982" w:rsidRPr="004B1509"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523F05" w14:textId="44BA0096" w:rsidR="00FF5982" w:rsidRPr="004B1509" w:rsidRDefault="00FF5982" w:rsidP="00FF5982">
            <w:pPr>
              <w:jc w:val="center"/>
              <w:rPr>
                <w:rFonts w:eastAsia="Calibri"/>
                <w:szCs w:val="22"/>
              </w:rPr>
            </w:pPr>
            <w:r w:rsidRPr="006F480B">
              <w:rPr>
                <w:rFonts w:eastAsia="Calibri"/>
                <w:bCs/>
                <w:szCs w:val="22"/>
              </w:rPr>
              <w:t>4400-6584-0759</w:t>
            </w:r>
          </w:p>
        </w:tc>
      </w:tr>
      <w:tr w:rsidR="00FF5982" w:rsidRPr="00FB5F51" w14:paraId="31C710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8F82F2" w14:textId="77777777" w:rsidR="00FF5982" w:rsidRPr="00FB5F51"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F4639" w14:textId="7C1DE1CF" w:rsidR="00FF5982" w:rsidRPr="00FB5F51" w:rsidRDefault="00FF5982" w:rsidP="00FF5982">
            <w:pPr>
              <w:rPr>
                <w:rFonts w:eastAsia="Calibri"/>
                <w:szCs w:val="22"/>
              </w:rPr>
            </w:pPr>
            <w:r w:rsidRPr="006F480B">
              <w:rPr>
                <w:rFonts w:eastAsia="Calibri"/>
                <w:szCs w:val="22"/>
              </w:rPr>
              <w:t>sk104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55B70D" w14:textId="627C5168" w:rsidR="00FF5982" w:rsidRPr="00FB5F51" w:rsidRDefault="00FF5982" w:rsidP="00FF5982">
            <w:pPr>
              <w:rPr>
                <w:rFonts w:eastAsia="Calibri"/>
                <w:szCs w:val="22"/>
              </w:rPr>
            </w:pPr>
            <w:proofErr w:type="spellStart"/>
            <w:r w:rsidRPr="006F480B">
              <w:rPr>
                <w:rFonts w:eastAsia="Calibri"/>
                <w:szCs w:val="22"/>
              </w:rPr>
              <w:t>Sarickai</w:t>
            </w:r>
            <w:proofErr w:type="spellEnd"/>
            <w:r w:rsidRPr="006F480B">
              <w:rPr>
                <w:rFonts w:eastAsia="Calibri"/>
                <w:szCs w:val="22"/>
              </w:rPr>
              <w:t>–</w:t>
            </w:r>
            <w:proofErr w:type="spellStart"/>
            <w:r w:rsidRPr="006F480B">
              <w:rPr>
                <w:rFonts w:eastAsia="Calibri"/>
                <w:szCs w:val="22"/>
              </w:rPr>
              <w:t>Miškiniškiai</w:t>
            </w:r>
            <w:proofErr w:type="spellEnd"/>
            <w:r w:rsidRPr="006F480B">
              <w:rPr>
                <w:rFonts w:eastAsia="Calibri"/>
                <w:szCs w:val="22"/>
              </w:rPr>
              <w:t xml:space="preserve">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C25FE" w14:textId="3B1306A1" w:rsidR="00FF5982" w:rsidRPr="00FB5F51" w:rsidRDefault="00FF5982" w:rsidP="00FF5982">
            <w:pPr>
              <w:jc w:val="right"/>
              <w:rPr>
                <w:rFonts w:eastAsia="Calibri"/>
                <w:szCs w:val="22"/>
              </w:rPr>
            </w:pPr>
            <w:r w:rsidRPr="006F480B">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A6AEB" w14:textId="58BD75D2" w:rsidR="00FF5982" w:rsidRPr="00FB5F51" w:rsidRDefault="00FF5982" w:rsidP="00FF5982">
            <w:pPr>
              <w:jc w:val="right"/>
              <w:rPr>
                <w:rFonts w:eastAsia="Calibri"/>
                <w:szCs w:val="22"/>
              </w:rPr>
            </w:pPr>
            <w:r w:rsidRPr="006F480B">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BDEC" w14:textId="66E67A3C" w:rsidR="00FF5982" w:rsidRPr="00FB5F51"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6C6A5" w14:textId="2B05CCDE" w:rsidR="00FF5982" w:rsidRPr="00FB5F51"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FA5D1" w14:textId="15BA27E1" w:rsidR="00FF5982" w:rsidRPr="00FB5F51" w:rsidRDefault="00FF5982" w:rsidP="00FF5982">
            <w:pPr>
              <w:jc w:val="center"/>
              <w:rPr>
                <w:rFonts w:eastAsia="Calibri"/>
                <w:szCs w:val="22"/>
              </w:rPr>
            </w:pPr>
            <w:proofErr w:type="spellStart"/>
            <w:r w:rsidRPr="006F480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89491F" w14:textId="7776BA40" w:rsidR="00FF5982" w:rsidRPr="00FB5F51" w:rsidRDefault="00FF5982" w:rsidP="00FF5982">
            <w:pPr>
              <w:jc w:val="center"/>
              <w:rPr>
                <w:rFonts w:eastAsia="Calibri"/>
                <w:szCs w:val="22"/>
              </w:rPr>
            </w:pPr>
            <w:r w:rsidRPr="006F480B">
              <w:rPr>
                <w:rFonts w:eastAsia="Calibri"/>
                <w:szCs w:val="22"/>
              </w:rPr>
              <w:t>4400-2198-4400</w:t>
            </w:r>
          </w:p>
        </w:tc>
      </w:tr>
      <w:tr w:rsidR="00FF5982" w:rsidRPr="004B1509" w14:paraId="0D94F7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CC95E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9FCD5C" w14:textId="058F212B" w:rsidR="00FF5982" w:rsidRPr="004B1509" w:rsidRDefault="00FF5982" w:rsidP="00FF5982">
            <w:pPr>
              <w:rPr>
                <w:rFonts w:eastAsia="Calibri"/>
                <w:szCs w:val="22"/>
              </w:rPr>
            </w:pPr>
            <w:r w:rsidRPr="006F480B">
              <w:rPr>
                <w:rFonts w:eastAsia="Calibri"/>
                <w:szCs w:val="22"/>
              </w:rPr>
              <w:t>sk105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96015E" w14:textId="708307C7" w:rsidR="00FF5982" w:rsidRPr="004B1509" w:rsidRDefault="00FF5982" w:rsidP="00FF5982">
            <w:pPr>
              <w:rPr>
                <w:rFonts w:eastAsia="Calibri"/>
                <w:szCs w:val="22"/>
              </w:rPr>
            </w:pPr>
            <w:r w:rsidRPr="006F480B">
              <w:rPr>
                <w:rFonts w:eastAsia="Calibri"/>
                <w:szCs w:val="22"/>
              </w:rPr>
              <w:t xml:space="preserve">Privažiuojamasis kelias prie gyvenamųjų namų </w:t>
            </w:r>
            <w:proofErr w:type="spellStart"/>
            <w:r w:rsidRPr="006F480B">
              <w:rPr>
                <w:rFonts w:eastAsia="Calibri"/>
                <w:szCs w:val="22"/>
              </w:rPr>
              <w:t>Miškiniškių</w:t>
            </w:r>
            <w:proofErr w:type="spellEnd"/>
            <w:r w:rsidRPr="006F480B">
              <w:rPr>
                <w:rFonts w:eastAsia="Calibri"/>
                <w:szCs w:val="22"/>
              </w:rPr>
              <w:t xml:space="preserve">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BF1671" w14:textId="1E1FA2C1" w:rsidR="00FF5982" w:rsidRPr="004B1509" w:rsidRDefault="00FF5982" w:rsidP="00FF5982">
            <w:pPr>
              <w:jc w:val="right"/>
              <w:rPr>
                <w:rFonts w:eastAsia="Calibri"/>
                <w:szCs w:val="22"/>
              </w:rPr>
            </w:pPr>
            <w:r w:rsidRPr="006F480B">
              <w:rPr>
                <w:rFonts w:eastAsia="Calibri"/>
                <w:bCs/>
                <w:szCs w:val="22"/>
              </w:rPr>
              <w:t>145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CB5BB" w14:textId="094EC4DF"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4B39D" w14:textId="060589E5"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B8D1E" w14:textId="7D7E74B8" w:rsidR="00FF5982" w:rsidRPr="004B1509" w:rsidRDefault="00FF5982" w:rsidP="00FF5982">
            <w:pPr>
              <w:jc w:val="right"/>
              <w:rPr>
                <w:rFonts w:eastAsia="Calibri"/>
                <w:szCs w:val="22"/>
              </w:rPr>
            </w:pPr>
            <w:r w:rsidRPr="006F480B">
              <w:rPr>
                <w:rFonts w:eastAsia="Calibri"/>
                <w:bCs/>
                <w:szCs w:val="22"/>
              </w:rPr>
              <w:t>145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16DC5" w14:textId="7017C742" w:rsidR="00FF5982" w:rsidRPr="004B1509"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8D0F69" w14:textId="5E12B4A7" w:rsidR="00FF5982" w:rsidRPr="004B1509" w:rsidRDefault="00FF5982" w:rsidP="00FF5982">
            <w:pPr>
              <w:jc w:val="center"/>
              <w:rPr>
                <w:rFonts w:eastAsia="Calibri"/>
                <w:szCs w:val="22"/>
              </w:rPr>
            </w:pPr>
            <w:r w:rsidRPr="006F480B">
              <w:rPr>
                <w:rFonts w:eastAsia="Calibri"/>
                <w:bCs/>
                <w:szCs w:val="22"/>
              </w:rPr>
              <w:t>4400-6626-8484</w:t>
            </w:r>
          </w:p>
        </w:tc>
      </w:tr>
      <w:tr w:rsidR="00FF5982" w:rsidRPr="004B1509" w14:paraId="67C582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F71AB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C857A9" w14:textId="0EFDDDAB" w:rsidR="00FF5982" w:rsidRPr="004B1509" w:rsidRDefault="00FF5982" w:rsidP="00FF5982">
            <w:pPr>
              <w:rPr>
                <w:rFonts w:eastAsia="Calibri"/>
                <w:szCs w:val="22"/>
              </w:rPr>
            </w:pPr>
            <w:r w:rsidRPr="006F480B">
              <w:rPr>
                <w:rFonts w:eastAsia="Calibri"/>
                <w:szCs w:val="22"/>
              </w:rPr>
              <w:t>sk106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D7DA4A" w14:textId="3E9AF735" w:rsidR="00FF5982" w:rsidRPr="004B1509" w:rsidRDefault="00FF5982" w:rsidP="00FF5982">
            <w:pPr>
              <w:rPr>
                <w:rFonts w:eastAsia="Calibri"/>
                <w:szCs w:val="22"/>
              </w:rPr>
            </w:pPr>
            <w:r w:rsidRPr="006F480B">
              <w:rPr>
                <w:rFonts w:eastAsia="Calibri"/>
                <w:szCs w:val="22"/>
              </w:rPr>
              <w:t xml:space="preserve">Pravažiuojamasis kelias prie gyvenamųjų namų </w:t>
            </w:r>
            <w:proofErr w:type="spellStart"/>
            <w:r w:rsidRPr="006F480B">
              <w:rPr>
                <w:rFonts w:eastAsia="Calibri"/>
                <w:szCs w:val="22"/>
              </w:rPr>
              <w:t>Miškiniškių</w:t>
            </w:r>
            <w:proofErr w:type="spellEnd"/>
            <w:r w:rsidRPr="006F480B">
              <w:rPr>
                <w:rFonts w:eastAsia="Calibri"/>
                <w:szCs w:val="22"/>
              </w:rPr>
              <w:t xml:space="preserve"> I k. nuo kelio Nr. sk20-1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DE384E" w14:textId="62B86204" w:rsidR="00FF5982" w:rsidRPr="004B1509" w:rsidRDefault="00FF5982" w:rsidP="00FF5982">
            <w:pPr>
              <w:jc w:val="right"/>
              <w:rPr>
                <w:rFonts w:eastAsia="Calibri"/>
                <w:szCs w:val="22"/>
              </w:rPr>
            </w:pPr>
            <w:r w:rsidRPr="006F480B">
              <w:rPr>
                <w:rFonts w:eastAsia="Calibri"/>
                <w:bCs/>
                <w:szCs w:val="22"/>
              </w:rPr>
              <w:t>574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2BFA1" w14:textId="317ECD26" w:rsidR="00FF5982" w:rsidRPr="004B1509" w:rsidRDefault="00FF5982" w:rsidP="00FF5982">
            <w:pPr>
              <w:jc w:val="right"/>
              <w:rPr>
                <w:rFonts w:eastAsia="Calibri"/>
                <w:szCs w:val="22"/>
              </w:rPr>
            </w:pPr>
            <w:r w:rsidRPr="006F480B">
              <w:rPr>
                <w:rFonts w:eastAsia="Calibri"/>
                <w:bCs/>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E85A3" w14:textId="1CFEF00A"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9ABAF" w14:textId="19C67113" w:rsidR="00FF5982" w:rsidRPr="004B1509" w:rsidRDefault="00FF5982" w:rsidP="00FF5982">
            <w:pPr>
              <w:jc w:val="right"/>
              <w:rPr>
                <w:rFonts w:eastAsia="Calibri"/>
                <w:szCs w:val="22"/>
              </w:rPr>
            </w:pPr>
            <w:r w:rsidRPr="006F480B">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C40F3" w14:textId="4D741C83" w:rsidR="00FF5982" w:rsidRPr="004B1509"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94852B" w14:textId="344A00E9" w:rsidR="00FF5982" w:rsidRPr="004B1509" w:rsidRDefault="00FF5982" w:rsidP="00FF5982">
            <w:pPr>
              <w:jc w:val="center"/>
              <w:rPr>
                <w:rFonts w:eastAsia="Calibri"/>
                <w:szCs w:val="22"/>
              </w:rPr>
            </w:pPr>
            <w:r w:rsidRPr="006F480B">
              <w:rPr>
                <w:rFonts w:eastAsia="Calibri"/>
                <w:bCs/>
                <w:szCs w:val="22"/>
              </w:rPr>
              <w:t>4400-6626-8462</w:t>
            </w:r>
          </w:p>
        </w:tc>
      </w:tr>
      <w:tr w:rsidR="00FF5982" w:rsidRPr="004B1509" w14:paraId="358CF8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3638E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31A305" w14:textId="41E82383" w:rsidR="00FF5982" w:rsidRPr="004B1509" w:rsidRDefault="00FF5982" w:rsidP="00FF5982">
            <w:pPr>
              <w:rPr>
                <w:rFonts w:eastAsia="Calibri"/>
                <w:szCs w:val="22"/>
              </w:rPr>
            </w:pPr>
            <w:r w:rsidRPr="006F480B">
              <w:rPr>
                <w:rFonts w:eastAsia="Calibri"/>
                <w:szCs w:val="22"/>
              </w:rPr>
              <w:t>sk107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48045B" w14:textId="07F5A43D" w:rsidR="00FF5982" w:rsidRPr="004B1509" w:rsidRDefault="00FF5982" w:rsidP="00FF5982">
            <w:pPr>
              <w:rPr>
                <w:rFonts w:eastAsia="Calibri"/>
                <w:szCs w:val="22"/>
              </w:rPr>
            </w:pPr>
            <w:r w:rsidRPr="006F480B">
              <w:rPr>
                <w:rFonts w:eastAsia="Calibri"/>
                <w:szCs w:val="22"/>
              </w:rPr>
              <w:t>Privažiuojamasis kelias prie gyvenamųjų namų Paluknių k.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DBF58B" w14:textId="253831AB" w:rsidR="00FF5982" w:rsidRPr="004B1509" w:rsidRDefault="00FF5982" w:rsidP="00FF5982">
            <w:pPr>
              <w:jc w:val="right"/>
              <w:rPr>
                <w:rFonts w:eastAsia="Calibri"/>
                <w:szCs w:val="22"/>
              </w:rPr>
            </w:pPr>
            <w:r w:rsidRPr="006F480B">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7B135" w14:textId="6E178EF5"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624AF" w14:textId="207DE037"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0CA9" w14:textId="2021D6C1" w:rsidR="00FF5982" w:rsidRPr="004B1509" w:rsidRDefault="00FF5982" w:rsidP="00FF5982">
            <w:pPr>
              <w:jc w:val="right"/>
              <w:rPr>
                <w:rFonts w:eastAsia="Calibri"/>
                <w:szCs w:val="22"/>
              </w:rPr>
            </w:pPr>
            <w:r w:rsidRPr="006F480B">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84AD58" w14:textId="086804A4" w:rsidR="00FF5982" w:rsidRPr="004B1509" w:rsidRDefault="00FF5982" w:rsidP="00FF5982">
            <w:pPr>
              <w:jc w:val="center"/>
              <w:rPr>
                <w:rFonts w:eastAsia="Calibri"/>
                <w:bCs/>
                <w:szCs w:val="22"/>
              </w:rPr>
            </w:pP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FB1622" w14:textId="609D7B70" w:rsidR="00FF5982" w:rsidRPr="004B1509" w:rsidRDefault="00FF5982" w:rsidP="00FF5982">
            <w:pPr>
              <w:jc w:val="center"/>
              <w:rPr>
                <w:rFonts w:eastAsia="Calibri"/>
                <w:szCs w:val="22"/>
              </w:rPr>
            </w:pPr>
            <w:r w:rsidRPr="006F480B">
              <w:rPr>
                <w:rFonts w:eastAsia="Calibri"/>
                <w:bCs/>
                <w:szCs w:val="22"/>
              </w:rPr>
              <w:t>4400-6626-8419</w:t>
            </w:r>
          </w:p>
        </w:tc>
      </w:tr>
      <w:tr w:rsidR="00FF5982" w:rsidRPr="004B1509" w14:paraId="14418B8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1DCB81"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4FC8A" w14:textId="419BC03D" w:rsidR="00FF5982" w:rsidRPr="004B1509" w:rsidRDefault="00FF5982" w:rsidP="00FF5982">
            <w:pPr>
              <w:rPr>
                <w:rFonts w:eastAsia="Calibri"/>
                <w:szCs w:val="22"/>
              </w:rPr>
            </w:pPr>
            <w:r w:rsidRPr="006F480B">
              <w:rPr>
                <w:rFonts w:eastAsia="Calibri"/>
                <w:szCs w:val="22"/>
              </w:rPr>
              <w:t>sk108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290A88" w14:textId="74C8032E" w:rsidR="00FF5982" w:rsidRPr="004B1509" w:rsidRDefault="00FF5982" w:rsidP="00FF5982">
            <w:pPr>
              <w:rPr>
                <w:rFonts w:eastAsia="Calibri"/>
                <w:szCs w:val="22"/>
              </w:rPr>
            </w:pPr>
            <w:r w:rsidRPr="006F480B">
              <w:rPr>
                <w:rFonts w:eastAsia="Calibri"/>
                <w:szCs w:val="22"/>
              </w:rPr>
              <w:t xml:space="preserve">Privažiuojamasis kelias prie gyvenamųjų namų nuo </w:t>
            </w:r>
            <w:proofErr w:type="spellStart"/>
            <w:r w:rsidRPr="006F480B">
              <w:rPr>
                <w:rFonts w:eastAsia="Calibri"/>
                <w:szCs w:val="22"/>
              </w:rPr>
              <w:t>Nagurkiškio</w:t>
            </w:r>
            <w:proofErr w:type="spellEnd"/>
            <w:r w:rsidRPr="006F480B">
              <w:rPr>
                <w:rFonts w:eastAsia="Calibri"/>
                <w:szCs w:val="22"/>
              </w:rPr>
              <w:t xml:space="preserve"> g., </w:t>
            </w:r>
            <w:proofErr w:type="spellStart"/>
            <w:r w:rsidRPr="006F480B">
              <w:rPr>
                <w:rFonts w:eastAsia="Calibri"/>
                <w:szCs w:val="22"/>
              </w:rPr>
              <w:t>Nagurkiškio</w:t>
            </w:r>
            <w:proofErr w:type="spellEnd"/>
            <w:r w:rsidRPr="006F480B">
              <w:rPr>
                <w:rFonts w:eastAsia="Calibri"/>
                <w:szCs w:val="22"/>
              </w:rPr>
              <w:t xml:space="preserve"> k.,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85D96D" w14:textId="7AEB0F8D" w:rsidR="00FF5982" w:rsidRPr="004B1509" w:rsidRDefault="00FF5982" w:rsidP="00FF5982">
            <w:pPr>
              <w:jc w:val="right"/>
              <w:rPr>
                <w:rFonts w:eastAsia="Calibri"/>
                <w:szCs w:val="22"/>
              </w:rPr>
            </w:pPr>
            <w:r w:rsidRPr="006F480B">
              <w:rPr>
                <w:rFonts w:eastAsia="Calibri"/>
                <w:szCs w:val="22"/>
              </w:rPr>
              <w:t xml:space="preserve"> </w:t>
            </w:r>
            <w:r w:rsidRPr="006F480B">
              <w:rPr>
                <w:rFonts w:eastAsia="Calibri"/>
                <w:bCs/>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2F228" w14:textId="43E8987B"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0ADEB" w14:textId="0D2D7909" w:rsidR="00FF5982" w:rsidRPr="004B1509" w:rsidRDefault="00FF5982" w:rsidP="00FF5982">
            <w:pPr>
              <w:jc w:val="right"/>
              <w:rPr>
                <w:rFonts w:eastAsia="Calibri"/>
                <w:szCs w:val="22"/>
              </w:rPr>
            </w:pPr>
            <w:r w:rsidRPr="006F480B">
              <w:rPr>
                <w:rFonts w:eastAsia="Calibri"/>
                <w:bCs/>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CCB7D" w14:textId="36A4B31A" w:rsidR="00FF5982" w:rsidRPr="004B1509" w:rsidRDefault="00FF5982" w:rsidP="00FF5982">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76051" w14:textId="7A04446B" w:rsidR="00FF5982" w:rsidRPr="004B1509" w:rsidRDefault="00FF5982" w:rsidP="00FF5982">
            <w:pPr>
              <w:jc w:val="center"/>
              <w:rPr>
                <w:rFonts w:eastAsia="Calibri"/>
                <w:bCs/>
                <w:szCs w:val="22"/>
              </w:rPr>
            </w:pPr>
            <w:r w:rsidRPr="006F480B">
              <w:rPr>
                <w:rFonts w:eastAsia="Calibri"/>
                <w:bCs/>
                <w:szCs w:val="22"/>
              </w:rPr>
              <w:t xml:space="preserve"> </w:t>
            </w:r>
            <w:proofErr w:type="spellStart"/>
            <w:r w:rsidRPr="006F480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36B819" w14:textId="74B8A57A" w:rsidR="00FF5982" w:rsidRPr="004B1509" w:rsidRDefault="00FF5982" w:rsidP="00FF5982">
            <w:pPr>
              <w:jc w:val="center"/>
              <w:rPr>
                <w:rFonts w:eastAsia="Calibri"/>
                <w:szCs w:val="22"/>
              </w:rPr>
            </w:pPr>
            <w:r w:rsidRPr="006F480B">
              <w:rPr>
                <w:rFonts w:eastAsia="Calibri"/>
                <w:bCs/>
                <w:szCs w:val="22"/>
              </w:rPr>
              <w:t>4400-6584-0791</w:t>
            </w:r>
          </w:p>
        </w:tc>
      </w:tr>
      <w:tr w:rsidR="00FF5982" w:rsidRPr="004B1509" w14:paraId="2DB6A5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9251A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0919" w14:textId="27D3EB39" w:rsidR="00FF5982" w:rsidRPr="004B1509" w:rsidRDefault="00FF5982" w:rsidP="00FF5982">
            <w:pPr>
              <w:rPr>
                <w:rFonts w:eastAsia="Calibri"/>
                <w:szCs w:val="22"/>
              </w:rPr>
            </w:pPr>
            <w:r w:rsidRPr="006F480B">
              <w:rPr>
                <w:rFonts w:eastAsia="Calibri"/>
                <w:szCs w:val="22"/>
              </w:rPr>
              <w:t>sk109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90DBF8" w14:textId="2D93442E" w:rsidR="00FF5982" w:rsidRPr="004B1509" w:rsidRDefault="00FF5982" w:rsidP="00FF5982">
            <w:pPr>
              <w:rPr>
                <w:rFonts w:eastAsia="Calibri"/>
                <w:szCs w:val="22"/>
              </w:rPr>
            </w:pPr>
            <w:r w:rsidRPr="006F480B">
              <w:rPr>
                <w:rFonts w:eastAsia="Calibri"/>
                <w:szCs w:val="22"/>
              </w:rPr>
              <w:t>Privažiuojamasis kelias prie medžiotojų pastato nuo Luknos g., Skiemonių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53BBC4" w14:textId="1A9BDC53" w:rsidR="00FF5982" w:rsidRPr="004B1509" w:rsidRDefault="00FF5982" w:rsidP="00FF5982">
            <w:pPr>
              <w:jc w:val="right"/>
              <w:rPr>
                <w:rFonts w:eastAsia="Calibri"/>
                <w:szCs w:val="22"/>
              </w:rPr>
            </w:pPr>
            <w:r w:rsidRPr="006F480B">
              <w:rPr>
                <w:rFonts w:eastAsia="Calibri"/>
                <w:bCs/>
                <w:szCs w:val="22"/>
              </w:rPr>
              <w:t>522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4603" w14:textId="48CB7F15"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5CBF0" w14:textId="74F90B46" w:rsidR="00FF5982" w:rsidRPr="004B1509" w:rsidRDefault="00FF5982" w:rsidP="00FF5982">
            <w:pPr>
              <w:jc w:val="right"/>
              <w:rPr>
                <w:rFonts w:eastAsia="Calibri"/>
                <w:szCs w:val="22"/>
              </w:rPr>
            </w:pPr>
            <w:r w:rsidRPr="006F480B">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D90C8" w14:textId="54F8F1CF" w:rsidR="00FF5982" w:rsidRPr="004B1509" w:rsidRDefault="00FF5982" w:rsidP="00FF5982">
            <w:pPr>
              <w:jc w:val="right"/>
              <w:rPr>
                <w:rFonts w:eastAsia="Calibri"/>
                <w:szCs w:val="22"/>
              </w:rPr>
            </w:pPr>
            <w:r w:rsidRPr="006F480B">
              <w:rPr>
                <w:rFonts w:eastAsia="Calibri"/>
                <w:bCs/>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7ECED" w14:textId="4C91B7C8" w:rsidR="00FF5982" w:rsidRPr="004B1509" w:rsidRDefault="00FF5982" w:rsidP="00FF5982">
            <w:pPr>
              <w:jc w:val="center"/>
              <w:rPr>
                <w:rFonts w:eastAsia="Calibri"/>
                <w:bCs/>
                <w:szCs w:val="22"/>
              </w:rPr>
            </w:pPr>
            <w:proofErr w:type="spellStart"/>
            <w:r w:rsidRPr="006F480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C8F046" w14:textId="0E97A73F" w:rsidR="00FF5982" w:rsidRPr="004B1509" w:rsidRDefault="00FF5982" w:rsidP="00FF5982">
            <w:pPr>
              <w:jc w:val="center"/>
              <w:rPr>
                <w:rFonts w:eastAsia="Calibri"/>
                <w:szCs w:val="22"/>
              </w:rPr>
            </w:pPr>
            <w:r w:rsidRPr="006F480B">
              <w:rPr>
                <w:rFonts w:eastAsia="Calibri"/>
                <w:bCs/>
                <w:szCs w:val="22"/>
              </w:rPr>
              <w:t>4400-6633-5566</w:t>
            </w:r>
          </w:p>
        </w:tc>
      </w:tr>
      <w:tr w:rsidR="00FF5982" w:rsidRPr="004B1509" w14:paraId="00670A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021F4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5CC4B" w14:textId="3FA1770B" w:rsidR="00FF5982" w:rsidRPr="004B1509" w:rsidRDefault="00FF5982" w:rsidP="00FF5982">
            <w:pPr>
              <w:rPr>
                <w:rFonts w:eastAsia="Calibri"/>
                <w:szCs w:val="22"/>
              </w:rPr>
            </w:pPr>
            <w:r w:rsidRPr="006F480B">
              <w:rPr>
                <w:rFonts w:eastAsia="Calibri"/>
                <w:szCs w:val="22"/>
              </w:rPr>
              <w:t>sk11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2B1E42" w14:textId="0ABB6C1B" w:rsidR="00FF5982" w:rsidRPr="004B1509" w:rsidRDefault="00FF5982" w:rsidP="00FF5982">
            <w:pPr>
              <w:rPr>
                <w:rFonts w:eastAsia="Calibri"/>
                <w:szCs w:val="22"/>
              </w:rPr>
            </w:pPr>
            <w:proofErr w:type="spellStart"/>
            <w:r w:rsidRPr="006F480B">
              <w:rPr>
                <w:rFonts w:eastAsia="Calibri"/>
                <w:szCs w:val="22"/>
              </w:rPr>
              <w:t>Kelpiškis</w:t>
            </w:r>
            <w:proofErr w:type="spellEnd"/>
            <w:r w:rsidRPr="006F480B">
              <w:rPr>
                <w:rFonts w:eastAsia="Calibri"/>
                <w:szCs w:val="22"/>
              </w:rPr>
              <w:t>–</w:t>
            </w:r>
            <w:proofErr w:type="spellStart"/>
            <w:r w:rsidRPr="006F480B">
              <w:rPr>
                <w:rFonts w:eastAsia="Calibri"/>
                <w:szCs w:val="22"/>
              </w:rPr>
              <w:t>Balteniškiai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34889D" w14:textId="4DE0A061" w:rsidR="00FF5982" w:rsidRPr="004B1509" w:rsidRDefault="00FF5982" w:rsidP="00FF5982">
            <w:pPr>
              <w:jc w:val="right"/>
              <w:rPr>
                <w:rFonts w:eastAsia="Calibri"/>
                <w:szCs w:val="22"/>
              </w:rPr>
            </w:pPr>
            <w:r w:rsidRPr="006F480B">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9E98B" w14:textId="6054E662"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152BC" w14:textId="78F02D6C" w:rsidR="00FF5982" w:rsidRPr="004B1509" w:rsidRDefault="00FF5982" w:rsidP="00FF5982">
            <w:pPr>
              <w:jc w:val="right"/>
              <w:rPr>
                <w:rFonts w:eastAsia="Calibri"/>
                <w:szCs w:val="22"/>
              </w:rPr>
            </w:pPr>
            <w:r w:rsidRPr="006F480B">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DCF2" w14:textId="1FCC217A" w:rsidR="00FF5982" w:rsidRPr="004B1509" w:rsidRDefault="00FF5982" w:rsidP="00FF5982">
            <w:pPr>
              <w:jc w:val="right"/>
              <w:rPr>
                <w:rFonts w:eastAsia="Calibri"/>
                <w:szCs w:val="22"/>
              </w:rPr>
            </w:pPr>
            <w:r w:rsidRPr="006F480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C2A6C" w14:textId="59099F03" w:rsidR="00FF5982" w:rsidRPr="004B1509" w:rsidRDefault="00FF5982" w:rsidP="00FF5982">
            <w:pPr>
              <w:jc w:val="center"/>
              <w:rPr>
                <w:rFonts w:eastAsia="Calibri"/>
                <w:bCs/>
                <w:szCs w:val="22"/>
              </w:rPr>
            </w:pPr>
            <w:proofErr w:type="spellStart"/>
            <w:r w:rsidRPr="006F480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C44A66" w14:textId="10208264" w:rsidR="00FF5982" w:rsidRPr="004B1509" w:rsidRDefault="00FF5982" w:rsidP="00FF5982">
            <w:pPr>
              <w:jc w:val="center"/>
              <w:rPr>
                <w:rFonts w:eastAsia="Calibri"/>
                <w:szCs w:val="22"/>
              </w:rPr>
            </w:pPr>
            <w:r w:rsidRPr="006F480B">
              <w:rPr>
                <w:rFonts w:eastAsia="Calibri"/>
                <w:szCs w:val="22"/>
              </w:rPr>
              <w:t>4400-5494-8599</w:t>
            </w:r>
          </w:p>
        </w:tc>
      </w:tr>
      <w:tr w:rsidR="00FF5982" w:rsidRPr="004B1509" w14:paraId="44C9EC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13CCC8"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3B925" w14:textId="36ABE168" w:rsidR="00FF5982" w:rsidRPr="004B1509" w:rsidRDefault="00FF5982" w:rsidP="00FF5982">
            <w:pPr>
              <w:rPr>
                <w:rFonts w:eastAsia="Calibri"/>
                <w:szCs w:val="22"/>
              </w:rPr>
            </w:pPr>
            <w:r w:rsidRPr="004B1509">
              <w:rPr>
                <w:rFonts w:eastAsia="Calibri"/>
                <w:szCs w:val="22"/>
              </w:rPr>
              <w:t>sk110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02BA45" w14:textId="5D45E9F8" w:rsidR="00FF5982" w:rsidRPr="004B1509" w:rsidRDefault="00FF5982" w:rsidP="00FF5982">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Topoliškių</w:t>
            </w:r>
            <w:proofErr w:type="spellEnd"/>
            <w:r w:rsidRPr="004B1509">
              <w:rPr>
                <w:rFonts w:eastAsia="Calibri"/>
                <w:szCs w:val="22"/>
              </w:rPr>
              <w:t xml:space="preserve"> k. nuo kelio Nr. sk37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B09ABE" w14:textId="1929A553" w:rsidR="00FF5982" w:rsidRPr="004B1509" w:rsidRDefault="00FF5982" w:rsidP="00FF5982">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D5546" w14:textId="4DF5C861"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D27C9" w14:textId="671D5286"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C1D30" w14:textId="23C3CEF0" w:rsidR="00FF5982" w:rsidRPr="004B1509" w:rsidRDefault="00FF5982" w:rsidP="00FF5982">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AC1A" w14:textId="0D94AC65" w:rsidR="00FF5982" w:rsidRPr="004B1509" w:rsidRDefault="00FF5982" w:rsidP="00FF5982">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4F5056" w14:textId="57DBBF95" w:rsidR="00FF5982" w:rsidRPr="004B1509" w:rsidRDefault="00FF5982" w:rsidP="00FF5982">
            <w:pPr>
              <w:jc w:val="center"/>
              <w:rPr>
                <w:rFonts w:eastAsia="Calibri"/>
                <w:szCs w:val="22"/>
              </w:rPr>
            </w:pPr>
            <w:r w:rsidRPr="004B1509">
              <w:rPr>
                <w:rFonts w:eastAsia="Calibri"/>
                <w:szCs w:val="22"/>
              </w:rPr>
              <w:t>-</w:t>
            </w:r>
          </w:p>
        </w:tc>
      </w:tr>
      <w:tr w:rsidR="00FF5982" w:rsidRPr="004B1509" w14:paraId="79728E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90398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FC54DF" w14:textId="6BA8A3EE" w:rsidR="00FF5982" w:rsidRPr="004B1509" w:rsidRDefault="00FF5982" w:rsidP="00FF5982">
            <w:pPr>
              <w:rPr>
                <w:rFonts w:eastAsia="Calibri"/>
                <w:szCs w:val="22"/>
              </w:rPr>
            </w:pPr>
            <w:r w:rsidRPr="004B1509">
              <w:rPr>
                <w:rFonts w:eastAsia="Calibri"/>
                <w:szCs w:val="22"/>
              </w:rPr>
              <w:t>sk12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50E4E0" w14:textId="593F4EF8" w:rsidR="00FF5982" w:rsidRPr="004B1509" w:rsidRDefault="00FF5982" w:rsidP="00FF5982">
            <w:pPr>
              <w:rPr>
                <w:rFonts w:eastAsia="Calibri"/>
                <w:szCs w:val="22"/>
              </w:rPr>
            </w:pPr>
            <w:proofErr w:type="spellStart"/>
            <w:r w:rsidRPr="004B1509">
              <w:rPr>
                <w:rFonts w:eastAsia="Calibri"/>
                <w:szCs w:val="22"/>
              </w:rPr>
              <w:t>Velykūnai</w:t>
            </w:r>
            <w:proofErr w:type="spellEnd"/>
            <w:r w:rsidRPr="004B1509">
              <w:rPr>
                <w:rFonts w:eastAsia="Calibri"/>
                <w:szCs w:val="22"/>
              </w:rPr>
              <w:t>–Pilviškiai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693480" w14:textId="6D3433AC" w:rsidR="00FF5982" w:rsidRPr="004B1509" w:rsidRDefault="00FF5982" w:rsidP="00FF5982">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FE525" w14:textId="09DD5D62"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A3B1" w14:textId="15C6DA72" w:rsidR="00FF5982" w:rsidRPr="004B1509" w:rsidRDefault="00FF5982" w:rsidP="00FF5982">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2A2AD" w14:textId="725E84FC"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BDD5" w14:textId="125ED34B" w:rsidR="00FF5982" w:rsidRPr="004B1509" w:rsidRDefault="00FF5982" w:rsidP="00FF5982">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7A7F4D" w14:textId="5EC062D4" w:rsidR="00FF5982" w:rsidRPr="004B1509" w:rsidRDefault="00FF5982" w:rsidP="00FF5982">
            <w:pPr>
              <w:jc w:val="center"/>
              <w:rPr>
                <w:rFonts w:eastAsia="Calibri"/>
                <w:szCs w:val="22"/>
              </w:rPr>
            </w:pPr>
            <w:r w:rsidRPr="004B1509">
              <w:rPr>
                <w:rFonts w:eastAsia="Calibri"/>
                <w:szCs w:val="22"/>
              </w:rPr>
              <w:t>4400-5494-8611</w:t>
            </w:r>
          </w:p>
        </w:tc>
      </w:tr>
      <w:tr w:rsidR="00FF5982" w:rsidRPr="004B1509" w14:paraId="1839AE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D59DC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12FAF7" w14:textId="2A48A12A" w:rsidR="00FF5982" w:rsidRPr="004B1509" w:rsidRDefault="00FF5982" w:rsidP="00FF5982">
            <w:pPr>
              <w:rPr>
                <w:rFonts w:eastAsia="Calibri"/>
                <w:szCs w:val="22"/>
              </w:rPr>
            </w:pPr>
            <w:r w:rsidRPr="009A5160">
              <w:rPr>
                <w:rFonts w:eastAsia="Calibri"/>
                <w:szCs w:val="22"/>
              </w:rPr>
              <w:t>sk13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32B27D" w14:textId="37FF1AEC" w:rsidR="00FF5982" w:rsidRPr="004B1509" w:rsidRDefault="00FF5982" w:rsidP="00FF5982">
            <w:pPr>
              <w:rPr>
                <w:rFonts w:eastAsia="Calibri"/>
                <w:szCs w:val="22"/>
              </w:rPr>
            </w:pPr>
            <w:proofErr w:type="spellStart"/>
            <w:r w:rsidRPr="009A5160">
              <w:rPr>
                <w:rFonts w:eastAsia="Calibri"/>
                <w:szCs w:val="22"/>
              </w:rPr>
              <w:t>Velykūnai</w:t>
            </w:r>
            <w:proofErr w:type="spellEnd"/>
            <w:r w:rsidRPr="009A5160">
              <w:rPr>
                <w:rFonts w:eastAsia="Calibri"/>
                <w:szCs w:val="22"/>
              </w:rPr>
              <w:t>–</w:t>
            </w:r>
            <w:proofErr w:type="spellStart"/>
            <w:r w:rsidRPr="009A5160">
              <w:rPr>
                <w:rFonts w:eastAsia="Calibri"/>
                <w:szCs w:val="22"/>
              </w:rPr>
              <w:t>Balteniai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AF660AB" w14:textId="53F2C4BE" w:rsidR="00FF5982" w:rsidRPr="004B1509" w:rsidRDefault="00FF5982" w:rsidP="00FF5982">
            <w:pPr>
              <w:jc w:val="right"/>
              <w:rPr>
                <w:rFonts w:eastAsia="Calibri"/>
                <w:szCs w:val="22"/>
              </w:rPr>
            </w:pPr>
            <w:r w:rsidRPr="009A5160">
              <w:rPr>
                <w:rFonts w:eastAsia="Calibri"/>
                <w:szCs w:val="22"/>
              </w:rPr>
              <w:t xml:space="preserve"> 2585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523E" w14:textId="7C4AB6D7"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AF15B" w14:textId="3A52C112" w:rsidR="00FF5982" w:rsidRPr="004B1509" w:rsidRDefault="00FF5982" w:rsidP="00FF5982">
            <w:pPr>
              <w:jc w:val="right"/>
              <w:rPr>
                <w:rFonts w:eastAsia="Calibri"/>
                <w:szCs w:val="22"/>
              </w:rPr>
            </w:pPr>
            <w:r w:rsidRPr="009A5160">
              <w:rPr>
                <w:rFonts w:eastAsia="Calibri"/>
                <w:szCs w:val="22"/>
              </w:rPr>
              <w:t xml:space="preserve"> 2585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A3248" w14:textId="1E9B7B75"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7E8AB" w14:textId="0DD1974F" w:rsidR="00FF5982" w:rsidRPr="004B1509" w:rsidRDefault="00FF5982" w:rsidP="00FF5982">
            <w:pPr>
              <w:jc w:val="center"/>
              <w:rPr>
                <w:rFonts w:eastAsia="Calibri"/>
                <w:bCs/>
                <w:szCs w:val="22"/>
              </w:rPr>
            </w:pPr>
            <w:r w:rsidRPr="009A5160">
              <w:rPr>
                <w:rFonts w:eastAsia="Calibri"/>
                <w:bCs/>
                <w:szCs w:val="22"/>
              </w:rPr>
              <w:t xml:space="preserve"> </w:t>
            </w:r>
            <w:proofErr w:type="spellStart"/>
            <w:r w:rsidRPr="009A5160">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75D358" w14:textId="579554BC" w:rsidR="00FF5982" w:rsidRPr="004B1509" w:rsidRDefault="00FF5982" w:rsidP="00FF5982">
            <w:pPr>
              <w:jc w:val="center"/>
              <w:rPr>
                <w:rFonts w:eastAsia="Calibri"/>
                <w:szCs w:val="22"/>
              </w:rPr>
            </w:pPr>
            <w:r w:rsidRPr="009A5160">
              <w:rPr>
                <w:rFonts w:eastAsia="Calibri"/>
                <w:szCs w:val="22"/>
              </w:rPr>
              <w:t>4400-6804-9110</w:t>
            </w:r>
          </w:p>
        </w:tc>
      </w:tr>
      <w:tr w:rsidR="00FF5982" w:rsidRPr="004B1509" w14:paraId="56FE7FD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D66BA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ECE472" w14:textId="3DE120BE" w:rsidR="00FF5982" w:rsidRPr="004B1509" w:rsidRDefault="00FF5982" w:rsidP="00FF5982">
            <w:pPr>
              <w:rPr>
                <w:rFonts w:eastAsia="Calibri"/>
                <w:szCs w:val="22"/>
              </w:rPr>
            </w:pPr>
            <w:r w:rsidRPr="009A5160">
              <w:rPr>
                <w:rFonts w:eastAsia="Calibri"/>
                <w:szCs w:val="22"/>
              </w:rPr>
              <w:t>sk14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04D024" w14:textId="453D7FC7" w:rsidR="00FF5982" w:rsidRPr="004B1509" w:rsidRDefault="00FF5982" w:rsidP="00FF5982">
            <w:pPr>
              <w:rPr>
                <w:rFonts w:eastAsia="Calibri"/>
                <w:szCs w:val="22"/>
              </w:rPr>
            </w:pPr>
            <w:proofErr w:type="spellStart"/>
            <w:r w:rsidRPr="009A5160">
              <w:rPr>
                <w:rFonts w:eastAsia="Calibri"/>
                <w:szCs w:val="22"/>
              </w:rPr>
              <w:t>Gečionys</w:t>
            </w:r>
            <w:proofErr w:type="spellEnd"/>
            <w:r w:rsidRPr="009A5160">
              <w:rPr>
                <w:rFonts w:eastAsia="Calibri"/>
                <w:szCs w:val="22"/>
              </w:rPr>
              <w:t>–</w:t>
            </w:r>
            <w:proofErr w:type="spellStart"/>
            <w:r w:rsidRPr="009A5160">
              <w:rPr>
                <w:rFonts w:eastAsia="Calibri"/>
                <w:szCs w:val="22"/>
              </w:rPr>
              <w:t>Trumbatiškis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1B1D01F" w14:textId="53209441" w:rsidR="00FF5982" w:rsidRPr="004B1509" w:rsidRDefault="00FF5982" w:rsidP="00FF5982">
            <w:pPr>
              <w:jc w:val="right"/>
              <w:rPr>
                <w:rFonts w:eastAsia="Calibri"/>
                <w:szCs w:val="22"/>
              </w:rPr>
            </w:pPr>
            <w:r w:rsidRPr="009A5160">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DCF9" w14:textId="0DC59E16" w:rsidR="00FF5982" w:rsidRPr="004B1509" w:rsidRDefault="00FF5982" w:rsidP="00FF5982">
            <w:pPr>
              <w:jc w:val="right"/>
              <w:rPr>
                <w:rFonts w:eastAsia="Calibri"/>
                <w:szCs w:val="22"/>
              </w:rPr>
            </w:pPr>
            <w:r w:rsidRPr="009A5160">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F20A2" w14:textId="6A5A9E73" w:rsidR="00FF5982" w:rsidRPr="004B1509" w:rsidRDefault="00FF5982" w:rsidP="00FF5982">
            <w:pPr>
              <w:jc w:val="right"/>
              <w:rPr>
                <w:rFonts w:eastAsia="Calibri"/>
                <w:szCs w:val="22"/>
              </w:rPr>
            </w:pPr>
            <w:r w:rsidRPr="009A5160">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3E182" w14:textId="393808D3"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F1F53" w14:textId="57485015" w:rsidR="00FF5982" w:rsidRPr="004B1509" w:rsidRDefault="00FF5982" w:rsidP="00FF5982">
            <w:pPr>
              <w:jc w:val="center"/>
              <w:rPr>
                <w:rFonts w:eastAsia="Calibri"/>
                <w:bCs/>
                <w:szCs w:val="22"/>
              </w:rPr>
            </w:pPr>
            <w:proofErr w:type="spellStart"/>
            <w:r w:rsidRPr="009A5160">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51B0F6" w14:textId="6BBEB355" w:rsidR="00FF5982" w:rsidRPr="004B1509" w:rsidRDefault="00FF5982" w:rsidP="00FF5982">
            <w:pPr>
              <w:jc w:val="center"/>
              <w:rPr>
                <w:rFonts w:eastAsia="Calibri"/>
                <w:szCs w:val="22"/>
              </w:rPr>
            </w:pPr>
            <w:r w:rsidRPr="009A5160">
              <w:rPr>
                <w:rFonts w:eastAsia="Calibri"/>
                <w:szCs w:val="22"/>
              </w:rPr>
              <w:t>4400-5494-8622</w:t>
            </w:r>
          </w:p>
        </w:tc>
      </w:tr>
      <w:tr w:rsidR="00FF5982" w:rsidRPr="004B1509" w14:paraId="10987DB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7C51D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5BCDE4" w14:textId="31039D4C" w:rsidR="00FF5982" w:rsidRPr="004B1509" w:rsidRDefault="00FF5982" w:rsidP="00FF5982">
            <w:pPr>
              <w:rPr>
                <w:rFonts w:eastAsia="Calibri"/>
                <w:szCs w:val="22"/>
              </w:rPr>
            </w:pPr>
            <w:r w:rsidRPr="009A5160">
              <w:rPr>
                <w:rFonts w:eastAsia="Calibri"/>
                <w:szCs w:val="22"/>
              </w:rPr>
              <w:t>sk15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F66D30" w14:textId="539FF3A2" w:rsidR="00FF5982" w:rsidRPr="004B1509" w:rsidRDefault="00FF5982" w:rsidP="00FF5982">
            <w:pPr>
              <w:rPr>
                <w:rFonts w:eastAsia="Calibri"/>
                <w:szCs w:val="22"/>
              </w:rPr>
            </w:pPr>
            <w:proofErr w:type="spellStart"/>
            <w:r w:rsidRPr="009A5160">
              <w:rPr>
                <w:rFonts w:eastAsia="Calibri"/>
                <w:szCs w:val="22"/>
              </w:rPr>
              <w:t>Trumbatiškis</w:t>
            </w:r>
            <w:proofErr w:type="spellEnd"/>
            <w:r w:rsidRPr="009A5160">
              <w:rPr>
                <w:rFonts w:eastAsia="Calibri"/>
                <w:szCs w:val="22"/>
              </w:rPr>
              <w:t>–</w:t>
            </w:r>
            <w:proofErr w:type="spellStart"/>
            <w:r w:rsidRPr="009A5160">
              <w:rPr>
                <w:rFonts w:eastAsia="Calibri"/>
                <w:szCs w:val="22"/>
              </w:rPr>
              <w:t>Kilėviškiai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CC7773E" w14:textId="06D3BDCE" w:rsidR="00FF5982" w:rsidRPr="004B1509" w:rsidRDefault="00FF5982" w:rsidP="00FF5982">
            <w:pPr>
              <w:jc w:val="right"/>
              <w:rPr>
                <w:rFonts w:eastAsia="Calibri"/>
                <w:szCs w:val="22"/>
              </w:rPr>
            </w:pPr>
            <w:r w:rsidRPr="009A5160">
              <w:rPr>
                <w:rFonts w:eastAsia="Calibri"/>
                <w:szCs w:val="22"/>
              </w:rPr>
              <w:t xml:space="preserve"> 1845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7731" w14:textId="219B122C"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75B68" w14:textId="1B146421" w:rsidR="00FF5982" w:rsidRPr="004B1509" w:rsidRDefault="00FF5982" w:rsidP="00FF5982">
            <w:pPr>
              <w:jc w:val="right"/>
              <w:rPr>
                <w:rFonts w:eastAsia="Calibri"/>
                <w:szCs w:val="22"/>
              </w:rPr>
            </w:pPr>
            <w:r w:rsidRPr="009A5160">
              <w:rPr>
                <w:rFonts w:eastAsia="Calibri"/>
                <w:szCs w:val="22"/>
              </w:rPr>
              <w:t xml:space="preserve"> 1845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A7EFF" w14:textId="7CA552D9"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CACA" w14:textId="529F0131" w:rsidR="00FF5982" w:rsidRPr="004B1509" w:rsidRDefault="00FF5982" w:rsidP="00FF5982">
            <w:pPr>
              <w:jc w:val="center"/>
              <w:rPr>
                <w:rFonts w:eastAsia="Calibri"/>
                <w:bCs/>
                <w:szCs w:val="22"/>
              </w:rPr>
            </w:pPr>
            <w:r w:rsidRPr="009A5160">
              <w:rPr>
                <w:rFonts w:eastAsia="Calibri"/>
                <w:bCs/>
                <w:szCs w:val="22"/>
              </w:rPr>
              <w:t xml:space="preserve"> </w:t>
            </w:r>
            <w:proofErr w:type="spellStart"/>
            <w:r w:rsidRPr="009A5160">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4E6C2B" w14:textId="7494E162" w:rsidR="00FF5982" w:rsidRPr="004B1509" w:rsidRDefault="00FF5982" w:rsidP="00FF5982">
            <w:pPr>
              <w:jc w:val="center"/>
              <w:rPr>
                <w:rFonts w:eastAsia="Calibri"/>
                <w:szCs w:val="22"/>
              </w:rPr>
            </w:pPr>
            <w:r w:rsidRPr="009A5160">
              <w:rPr>
                <w:rFonts w:eastAsia="Calibri"/>
                <w:szCs w:val="22"/>
              </w:rPr>
              <w:t>4400-6804-9121</w:t>
            </w:r>
          </w:p>
        </w:tc>
      </w:tr>
      <w:tr w:rsidR="00FF5982" w:rsidRPr="004B1509" w14:paraId="1235A5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1BDC5A"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140BC" w14:textId="5F5BCD6E" w:rsidR="00FF5982" w:rsidRPr="004B1509" w:rsidRDefault="00FF5982" w:rsidP="00FF5982">
            <w:pPr>
              <w:rPr>
                <w:rFonts w:eastAsia="Calibri"/>
                <w:szCs w:val="22"/>
              </w:rPr>
            </w:pPr>
            <w:r w:rsidRPr="009A5160">
              <w:rPr>
                <w:rFonts w:eastAsia="Calibri"/>
                <w:szCs w:val="22"/>
              </w:rPr>
              <w:t>sk16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7D568B" w14:textId="6A7C2202" w:rsidR="00FF5982" w:rsidRPr="004B1509" w:rsidRDefault="00FF5982" w:rsidP="00FF5982">
            <w:pPr>
              <w:rPr>
                <w:rFonts w:eastAsia="Calibri"/>
                <w:szCs w:val="22"/>
              </w:rPr>
            </w:pPr>
            <w:proofErr w:type="spellStart"/>
            <w:r w:rsidRPr="009A5160">
              <w:rPr>
                <w:rFonts w:eastAsia="Calibri"/>
                <w:szCs w:val="22"/>
              </w:rPr>
              <w:t>Plepiškiai</w:t>
            </w:r>
            <w:proofErr w:type="spellEnd"/>
            <w:r w:rsidRPr="009A5160">
              <w:rPr>
                <w:rFonts w:eastAsia="Calibri"/>
                <w:szCs w:val="22"/>
              </w:rPr>
              <w:t>–</w:t>
            </w:r>
            <w:proofErr w:type="spellStart"/>
            <w:r w:rsidRPr="009A5160">
              <w:rPr>
                <w:rFonts w:eastAsia="Calibri"/>
                <w:szCs w:val="22"/>
              </w:rPr>
              <w:t>Gudiškiai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76E0210" w14:textId="06A16CDA" w:rsidR="00FF5982" w:rsidRPr="004B1509" w:rsidRDefault="00FF5982" w:rsidP="00FF5982">
            <w:pPr>
              <w:jc w:val="right"/>
              <w:rPr>
                <w:rFonts w:eastAsia="Calibri"/>
                <w:szCs w:val="22"/>
              </w:rPr>
            </w:pPr>
            <w:r w:rsidRPr="009A5160">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20B6A" w14:textId="2D76D9FE"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8EB1" w14:textId="604DAA2D" w:rsidR="00FF5982" w:rsidRPr="004B1509" w:rsidRDefault="00FF5982" w:rsidP="00FF5982">
            <w:pPr>
              <w:jc w:val="right"/>
              <w:rPr>
                <w:rFonts w:eastAsia="Calibri"/>
                <w:szCs w:val="22"/>
              </w:rPr>
            </w:pPr>
            <w:r w:rsidRPr="009A5160">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AE416" w14:textId="238971C0"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CEAEC" w14:textId="5092A3CF" w:rsidR="00FF5982" w:rsidRPr="004B1509" w:rsidRDefault="00FF5982" w:rsidP="00FF5982">
            <w:pPr>
              <w:jc w:val="center"/>
              <w:rPr>
                <w:rFonts w:eastAsia="Calibri"/>
                <w:bCs/>
                <w:szCs w:val="22"/>
              </w:rPr>
            </w:pP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6D2BC9" w14:textId="21013EC1" w:rsidR="00FF5982" w:rsidRPr="004B1509" w:rsidRDefault="00FF5982" w:rsidP="00FF5982">
            <w:pPr>
              <w:jc w:val="center"/>
              <w:rPr>
                <w:rFonts w:eastAsia="Calibri"/>
                <w:szCs w:val="22"/>
              </w:rPr>
            </w:pPr>
            <w:r w:rsidRPr="009A5160">
              <w:rPr>
                <w:rFonts w:eastAsia="Calibri"/>
                <w:szCs w:val="22"/>
              </w:rPr>
              <w:t>-</w:t>
            </w:r>
          </w:p>
        </w:tc>
      </w:tr>
      <w:tr w:rsidR="00FF5982" w:rsidRPr="004B1509" w14:paraId="5C53C96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292C6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98E29" w14:textId="3EFA93C0" w:rsidR="00FF5982" w:rsidRPr="004B1509" w:rsidRDefault="00FF5982" w:rsidP="00FF5982">
            <w:pPr>
              <w:rPr>
                <w:rFonts w:eastAsia="Calibri"/>
                <w:szCs w:val="22"/>
              </w:rPr>
            </w:pPr>
            <w:r w:rsidRPr="009A5160">
              <w:rPr>
                <w:rFonts w:eastAsia="Calibri"/>
                <w:szCs w:val="22"/>
              </w:rPr>
              <w:t>sk17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EFA8D0" w14:textId="44742849" w:rsidR="00FF5982" w:rsidRPr="004B1509" w:rsidRDefault="00FF5982" w:rsidP="00FF5982">
            <w:pPr>
              <w:rPr>
                <w:rFonts w:eastAsia="Calibri"/>
                <w:szCs w:val="22"/>
              </w:rPr>
            </w:pPr>
            <w:r w:rsidRPr="009A5160">
              <w:rPr>
                <w:rFonts w:eastAsia="Calibri"/>
                <w:szCs w:val="22"/>
              </w:rPr>
              <w:t xml:space="preserve">Privažiuojamasis kelias prie gyvenamųjų namų nuo </w:t>
            </w:r>
            <w:proofErr w:type="spellStart"/>
            <w:r w:rsidRPr="009A5160">
              <w:rPr>
                <w:rFonts w:eastAsia="Calibri"/>
                <w:szCs w:val="22"/>
              </w:rPr>
              <w:t>Pūstalaukių</w:t>
            </w:r>
            <w:proofErr w:type="spellEnd"/>
            <w:r w:rsidRPr="009A5160">
              <w:rPr>
                <w:rFonts w:eastAsia="Calibri"/>
                <w:szCs w:val="22"/>
              </w:rPr>
              <w:t xml:space="preserve"> g., </w:t>
            </w:r>
            <w:proofErr w:type="spellStart"/>
            <w:r w:rsidRPr="009A5160">
              <w:rPr>
                <w:rFonts w:eastAsia="Calibri"/>
                <w:szCs w:val="22"/>
              </w:rPr>
              <w:t>Pūstalaukių</w:t>
            </w:r>
            <w:proofErr w:type="spellEnd"/>
            <w:r w:rsidRPr="009A516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C1F4F" w14:textId="55F48862" w:rsidR="00FF5982" w:rsidRPr="004B1509" w:rsidRDefault="00FF5982" w:rsidP="00FF5982">
            <w:pPr>
              <w:jc w:val="right"/>
              <w:rPr>
                <w:rFonts w:eastAsia="Calibri"/>
                <w:szCs w:val="22"/>
              </w:rPr>
            </w:pPr>
            <w:r w:rsidRPr="009A5160">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B56" w14:textId="08AA446A"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BB96F" w14:textId="720BC967"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58ABA" w14:textId="62BB47F4" w:rsidR="00FF5982" w:rsidRPr="004B1509" w:rsidRDefault="00FF5982" w:rsidP="00FF5982">
            <w:pPr>
              <w:jc w:val="right"/>
              <w:rPr>
                <w:rFonts w:eastAsia="Calibri"/>
                <w:szCs w:val="22"/>
              </w:rPr>
            </w:pPr>
            <w:r w:rsidRPr="009A5160">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7CC46" w14:textId="1854E708" w:rsidR="00FF5982" w:rsidRPr="004B1509" w:rsidRDefault="00FF5982" w:rsidP="00FF5982">
            <w:pPr>
              <w:jc w:val="center"/>
              <w:rPr>
                <w:rFonts w:eastAsia="Calibri"/>
                <w:bCs/>
                <w:szCs w:val="22"/>
              </w:rPr>
            </w:pPr>
            <w:r w:rsidRPr="009A5160">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0476F2" w14:textId="249CAA74" w:rsidR="00FF5982" w:rsidRPr="004B1509" w:rsidRDefault="00FF5982" w:rsidP="00FF5982">
            <w:pPr>
              <w:jc w:val="center"/>
              <w:rPr>
                <w:rFonts w:eastAsia="Calibri"/>
                <w:szCs w:val="22"/>
              </w:rPr>
            </w:pPr>
            <w:r w:rsidRPr="009A5160">
              <w:rPr>
                <w:rFonts w:eastAsia="Calibri"/>
                <w:szCs w:val="22"/>
              </w:rPr>
              <w:t>4400-6805-3978</w:t>
            </w:r>
          </w:p>
        </w:tc>
      </w:tr>
      <w:tr w:rsidR="00FF5982" w:rsidRPr="004B1509" w14:paraId="7DDC1BD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6243B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BBDE1" w14:textId="2C09AAAF" w:rsidR="00FF5982" w:rsidRPr="004B1509" w:rsidRDefault="00FF5982" w:rsidP="00FF5982">
            <w:pPr>
              <w:rPr>
                <w:rFonts w:eastAsia="Calibri"/>
                <w:szCs w:val="22"/>
              </w:rPr>
            </w:pPr>
            <w:r w:rsidRPr="009A5160">
              <w:rPr>
                <w:rFonts w:eastAsia="Calibri"/>
                <w:szCs w:val="22"/>
              </w:rPr>
              <w:t>sk17-4-1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40661D" w14:textId="4CA729D1" w:rsidR="00FF5982" w:rsidRPr="004B1509" w:rsidRDefault="00FF5982" w:rsidP="00FF5982">
            <w:pPr>
              <w:rPr>
                <w:rFonts w:eastAsia="Calibri"/>
                <w:szCs w:val="22"/>
              </w:rPr>
            </w:pPr>
            <w:r w:rsidRPr="009A5160">
              <w:rPr>
                <w:rFonts w:eastAsia="Calibri"/>
                <w:szCs w:val="22"/>
              </w:rPr>
              <w:t xml:space="preserve">Pravažiuojamasis kelias nuo Vaisiutiškio g., Mačionių k. iki kelio Nr. 1219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9A264C" w14:textId="366FB425" w:rsidR="00FF5982" w:rsidRPr="004B1509" w:rsidRDefault="00FF5982" w:rsidP="00FF5982">
            <w:pPr>
              <w:jc w:val="right"/>
              <w:rPr>
                <w:rFonts w:eastAsia="Calibri"/>
                <w:szCs w:val="22"/>
              </w:rPr>
            </w:pPr>
            <w:r w:rsidRPr="009A5160">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218E" w14:textId="2D540138"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0064C" w14:textId="6FBD5944" w:rsidR="00FF5982" w:rsidRPr="004B1509" w:rsidRDefault="00FF5982" w:rsidP="00FF5982">
            <w:pPr>
              <w:jc w:val="right"/>
              <w:rPr>
                <w:rFonts w:eastAsia="Calibri"/>
                <w:szCs w:val="22"/>
              </w:rPr>
            </w:pPr>
            <w:r w:rsidRPr="009A5160">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E76EA" w14:textId="4FF6B438"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4B8A9" w14:textId="51518E57" w:rsidR="00FF5982" w:rsidRPr="004B1509" w:rsidRDefault="00FF5982" w:rsidP="00FF5982">
            <w:pPr>
              <w:jc w:val="center"/>
              <w:rPr>
                <w:rFonts w:eastAsia="Calibri"/>
                <w:bCs/>
                <w:szCs w:val="22"/>
              </w:rPr>
            </w:pP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AD1A71" w14:textId="4C1E7BB3" w:rsidR="00FF5982" w:rsidRPr="004B1509" w:rsidRDefault="00FF5982" w:rsidP="00FF5982">
            <w:pPr>
              <w:jc w:val="center"/>
              <w:rPr>
                <w:rFonts w:eastAsia="Calibri"/>
                <w:szCs w:val="22"/>
              </w:rPr>
            </w:pPr>
            <w:r w:rsidRPr="009A5160">
              <w:rPr>
                <w:rFonts w:eastAsia="Calibri"/>
                <w:szCs w:val="22"/>
              </w:rPr>
              <w:t>-</w:t>
            </w:r>
          </w:p>
        </w:tc>
      </w:tr>
      <w:tr w:rsidR="00FF5982" w:rsidRPr="004B1509" w14:paraId="69105BA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26040C"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5DF28" w14:textId="63F19B6F" w:rsidR="00FF5982" w:rsidRPr="004B1509" w:rsidRDefault="00FF5982" w:rsidP="00FF5982">
            <w:pPr>
              <w:rPr>
                <w:rFonts w:eastAsia="Calibri"/>
                <w:szCs w:val="22"/>
              </w:rPr>
            </w:pPr>
            <w:r w:rsidRPr="009A5160">
              <w:rPr>
                <w:rFonts w:eastAsia="Calibri"/>
                <w:szCs w:val="22"/>
              </w:rPr>
              <w:t>sk18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FECE1C" w14:textId="5460E443" w:rsidR="00FF5982" w:rsidRPr="004B1509" w:rsidRDefault="00FF5982" w:rsidP="00FF5982">
            <w:pPr>
              <w:rPr>
                <w:rFonts w:eastAsia="Calibri"/>
                <w:szCs w:val="22"/>
              </w:rPr>
            </w:pPr>
            <w:r w:rsidRPr="009A5160">
              <w:rPr>
                <w:rFonts w:eastAsia="Calibri"/>
                <w:szCs w:val="22"/>
              </w:rPr>
              <w:t xml:space="preserve">Privažiuojamasis kelias prie gyvenamųjų namų </w:t>
            </w:r>
            <w:proofErr w:type="spellStart"/>
            <w:r w:rsidRPr="009A5160">
              <w:rPr>
                <w:rFonts w:eastAsia="Calibri"/>
                <w:szCs w:val="22"/>
              </w:rPr>
              <w:t>Sarickų</w:t>
            </w:r>
            <w:proofErr w:type="spellEnd"/>
            <w:r w:rsidRPr="009A5160">
              <w:rPr>
                <w:rFonts w:eastAsia="Calibri"/>
                <w:szCs w:val="22"/>
              </w:rPr>
              <w:t xml:space="preserve"> k. nuo kelio Nr. sk18-1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35E275" w14:textId="3E895887" w:rsidR="00FF5982" w:rsidRPr="004B1509" w:rsidRDefault="00FF5982" w:rsidP="00FF5982">
            <w:pPr>
              <w:jc w:val="right"/>
              <w:rPr>
                <w:rFonts w:eastAsia="Calibri"/>
                <w:szCs w:val="22"/>
              </w:rPr>
            </w:pPr>
            <w:r w:rsidRPr="009A5160">
              <w:rPr>
                <w:rFonts w:eastAsia="Calibri"/>
                <w:bCs/>
                <w:szCs w:val="22"/>
              </w:rPr>
              <w:t>855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D9DFC" w14:textId="0604B6C5"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2B392" w14:textId="3C9B6AC8" w:rsidR="00FF5982" w:rsidRPr="004B1509" w:rsidRDefault="00FF5982" w:rsidP="00FF5982">
            <w:pPr>
              <w:jc w:val="right"/>
              <w:rPr>
                <w:rFonts w:eastAsia="Calibri"/>
                <w:szCs w:val="22"/>
              </w:rPr>
            </w:pPr>
            <w:r w:rsidRPr="009A5160">
              <w:rPr>
                <w:rFonts w:eastAsia="Calibri"/>
                <w:bCs/>
                <w:szCs w:val="22"/>
              </w:rPr>
              <w:t>855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FDEF4" w14:textId="3AE6830E" w:rsidR="00FF5982" w:rsidRPr="004B1509" w:rsidRDefault="00FF5982" w:rsidP="00FF5982">
            <w:pPr>
              <w:jc w:val="right"/>
              <w:rPr>
                <w:rFonts w:eastAsia="Calibri"/>
                <w:szCs w:val="22"/>
              </w:rPr>
            </w:pPr>
            <w:r w:rsidRPr="009A516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8F43C" w14:textId="51D0DFAF" w:rsidR="00FF5982" w:rsidRPr="004B1509" w:rsidRDefault="00FF5982" w:rsidP="00FF5982">
            <w:pPr>
              <w:jc w:val="center"/>
              <w:rPr>
                <w:rFonts w:eastAsia="Calibri"/>
                <w:bCs/>
                <w:szCs w:val="22"/>
              </w:rPr>
            </w:pP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EE611D" w14:textId="182A2D87" w:rsidR="00FF5982" w:rsidRPr="004B1509" w:rsidRDefault="00FF5982" w:rsidP="00FF5982">
            <w:pPr>
              <w:jc w:val="center"/>
              <w:rPr>
                <w:rFonts w:eastAsia="Calibri"/>
                <w:szCs w:val="22"/>
              </w:rPr>
            </w:pPr>
            <w:r w:rsidRPr="009A5160">
              <w:rPr>
                <w:rFonts w:eastAsia="Calibri"/>
                <w:bCs/>
                <w:szCs w:val="22"/>
              </w:rPr>
              <w:t>4400-6626-8508</w:t>
            </w:r>
          </w:p>
        </w:tc>
      </w:tr>
      <w:tr w:rsidR="00FF5982" w:rsidRPr="004B1509" w14:paraId="0958A8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99899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F1602" w14:textId="0973C2F9" w:rsidR="00FF5982" w:rsidRPr="004B1509" w:rsidRDefault="00FF5982" w:rsidP="00FF5982">
            <w:pPr>
              <w:rPr>
                <w:rFonts w:eastAsia="Calibri"/>
                <w:szCs w:val="22"/>
              </w:rPr>
            </w:pPr>
            <w:r w:rsidRPr="009A5160">
              <w:rPr>
                <w:rFonts w:eastAsia="Calibri"/>
                <w:szCs w:val="22"/>
              </w:rPr>
              <w:t>sk18-1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3C0326" w14:textId="0ACDF5C6" w:rsidR="00FF5982" w:rsidRPr="004B1509" w:rsidRDefault="00FF5982" w:rsidP="00FF5982">
            <w:pPr>
              <w:rPr>
                <w:rFonts w:eastAsia="Calibri"/>
                <w:szCs w:val="22"/>
              </w:rPr>
            </w:pPr>
            <w:r w:rsidRPr="009A5160">
              <w:rPr>
                <w:rFonts w:eastAsia="Calibri"/>
                <w:szCs w:val="22"/>
              </w:rPr>
              <w:t>Pravažiuojamasis kelias nuo kelio Nr.A6 iki kelio Nr. sk18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519A07" w14:textId="17DB0B56" w:rsidR="00FF5982" w:rsidRPr="004B1509" w:rsidRDefault="00FF5982" w:rsidP="00FF5982">
            <w:pPr>
              <w:jc w:val="right"/>
              <w:rPr>
                <w:rFonts w:eastAsia="Calibri"/>
                <w:szCs w:val="22"/>
              </w:rPr>
            </w:pPr>
            <w:r w:rsidRPr="009A5160">
              <w:rPr>
                <w:rFonts w:eastAsia="Calibri"/>
                <w:szCs w:val="22"/>
              </w:rPr>
              <w:t xml:space="preserve"> </w:t>
            </w:r>
            <w:r w:rsidRPr="009A5160">
              <w:rPr>
                <w:rFonts w:eastAsia="Calibri"/>
                <w:bCs/>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ED47C" w14:textId="6808F78C" w:rsidR="00FF5982" w:rsidRPr="004B1509" w:rsidRDefault="00FF5982" w:rsidP="00FF5982">
            <w:pPr>
              <w:jc w:val="right"/>
              <w:rPr>
                <w:rFonts w:eastAsia="Calibri"/>
                <w:szCs w:val="22"/>
              </w:rPr>
            </w:pPr>
            <w:r w:rsidRPr="009A5160">
              <w:rPr>
                <w:rFonts w:eastAsia="Calibri"/>
                <w:bCs/>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A8000" w14:textId="1487BE18" w:rsidR="00FF5982" w:rsidRPr="004B1509" w:rsidRDefault="00FF5982" w:rsidP="00FF5982">
            <w:pPr>
              <w:jc w:val="right"/>
              <w:rPr>
                <w:rFonts w:eastAsia="Calibri"/>
                <w:szCs w:val="22"/>
              </w:rPr>
            </w:pPr>
            <w:r w:rsidRPr="009A5160">
              <w:rPr>
                <w:rFonts w:eastAsia="Calibri"/>
                <w:szCs w:val="22"/>
              </w:rPr>
              <w:t xml:space="preserve"> </w:t>
            </w:r>
            <w:r w:rsidRPr="009A5160">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D4980" w14:textId="7743EA3E"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BAF9" w14:textId="1C333146" w:rsidR="00FF5982" w:rsidRPr="004B1509" w:rsidRDefault="00FF5982" w:rsidP="00FF5982">
            <w:pPr>
              <w:jc w:val="center"/>
              <w:rPr>
                <w:rFonts w:eastAsia="Calibri"/>
                <w:bCs/>
                <w:szCs w:val="22"/>
              </w:rPr>
            </w:pPr>
            <w:proofErr w:type="spellStart"/>
            <w:r w:rsidRPr="009A5160">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96A585" w14:textId="624B5CC1" w:rsidR="00FF5982" w:rsidRPr="004B1509" w:rsidRDefault="00FF5982" w:rsidP="00FF5982">
            <w:pPr>
              <w:jc w:val="center"/>
              <w:rPr>
                <w:rFonts w:eastAsia="Calibri"/>
                <w:szCs w:val="22"/>
              </w:rPr>
            </w:pPr>
            <w:r w:rsidRPr="009A5160">
              <w:rPr>
                <w:rFonts w:eastAsia="Calibri"/>
                <w:bCs/>
                <w:szCs w:val="22"/>
              </w:rPr>
              <w:t>4400-6626-8519</w:t>
            </w:r>
          </w:p>
        </w:tc>
      </w:tr>
      <w:tr w:rsidR="00FF5982" w:rsidRPr="004B1509" w14:paraId="19474D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48C1C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F0B71" w14:textId="21A4A474" w:rsidR="00FF5982" w:rsidRPr="004B1509" w:rsidRDefault="00FF5982" w:rsidP="00FF5982">
            <w:pPr>
              <w:rPr>
                <w:rFonts w:eastAsia="Calibri"/>
                <w:szCs w:val="22"/>
              </w:rPr>
            </w:pPr>
            <w:r w:rsidRPr="009A5160">
              <w:rPr>
                <w:rFonts w:eastAsia="Calibri"/>
                <w:szCs w:val="22"/>
              </w:rPr>
              <w:t>sk19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A6DC91" w14:textId="3F5534C9" w:rsidR="00FF5982" w:rsidRPr="004B1509" w:rsidRDefault="00FF5982" w:rsidP="00FF5982">
            <w:pPr>
              <w:rPr>
                <w:rFonts w:eastAsia="Calibri"/>
                <w:szCs w:val="22"/>
              </w:rPr>
            </w:pPr>
            <w:proofErr w:type="spellStart"/>
            <w:r w:rsidRPr="009A5160">
              <w:rPr>
                <w:rFonts w:eastAsia="Calibri"/>
                <w:szCs w:val="22"/>
              </w:rPr>
              <w:t>Sarickai</w:t>
            </w:r>
            <w:proofErr w:type="spellEnd"/>
            <w:r w:rsidRPr="009A5160">
              <w:rPr>
                <w:rFonts w:eastAsia="Calibri"/>
                <w:szCs w:val="22"/>
              </w:rPr>
              <w:softHyphen/>
              <w:t>–</w:t>
            </w:r>
            <w:proofErr w:type="spellStart"/>
            <w:r w:rsidRPr="009A5160">
              <w:rPr>
                <w:rFonts w:eastAsia="Calibri"/>
                <w:szCs w:val="22"/>
              </w:rPr>
              <w:t>Užunvėžis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468A3CF" w14:textId="46B8C30B" w:rsidR="00FF5982" w:rsidRPr="004B1509" w:rsidRDefault="00FF5982" w:rsidP="00FF5982">
            <w:pPr>
              <w:jc w:val="right"/>
              <w:rPr>
                <w:rFonts w:eastAsia="Calibri"/>
                <w:szCs w:val="22"/>
              </w:rPr>
            </w:pPr>
            <w:r w:rsidRPr="009A5160">
              <w:rPr>
                <w:rFonts w:eastAsia="Calibri"/>
                <w:szCs w:val="22"/>
              </w:rPr>
              <w:t xml:space="preserve"> 1585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0FCDD" w14:textId="033ED6D0" w:rsidR="00FF5982" w:rsidRPr="004B1509" w:rsidRDefault="00FF5982" w:rsidP="00FF5982">
            <w:pPr>
              <w:jc w:val="right"/>
              <w:rPr>
                <w:rFonts w:eastAsia="Calibri"/>
                <w:szCs w:val="22"/>
              </w:rPr>
            </w:pPr>
            <w:r w:rsidRPr="009A5160">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17AC1" w14:textId="1874CE69" w:rsidR="00FF5982" w:rsidRPr="004B1509" w:rsidRDefault="00FF5982" w:rsidP="00FF5982">
            <w:pPr>
              <w:jc w:val="right"/>
              <w:rPr>
                <w:rFonts w:eastAsia="Calibri"/>
                <w:szCs w:val="22"/>
              </w:rPr>
            </w:pPr>
            <w:r w:rsidRPr="009A5160">
              <w:rPr>
                <w:rFonts w:eastAsia="Calibri"/>
                <w:szCs w:val="22"/>
              </w:rPr>
              <w:t>1577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4177" w14:textId="52CC67BF"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F35BD" w14:textId="65D7E8E7" w:rsidR="00FF5982" w:rsidRPr="004B1509" w:rsidRDefault="00FF5982" w:rsidP="00FF5982">
            <w:pPr>
              <w:jc w:val="center"/>
              <w:rPr>
                <w:rFonts w:eastAsia="Calibri"/>
                <w:bCs/>
                <w:szCs w:val="22"/>
              </w:rPr>
            </w:pP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9D86C0" w14:textId="7EB6866D" w:rsidR="00FF5982" w:rsidRPr="004B1509" w:rsidRDefault="00FF5982" w:rsidP="00FF5982">
            <w:pPr>
              <w:jc w:val="center"/>
              <w:rPr>
                <w:rFonts w:eastAsia="Calibri"/>
                <w:szCs w:val="22"/>
              </w:rPr>
            </w:pPr>
            <w:r w:rsidRPr="009A5160">
              <w:rPr>
                <w:rFonts w:eastAsia="Calibri"/>
                <w:szCs w:val="22"/>
              </w:rPr>
              <w:t>4400-6804-9176</w:t>
            </w:r>
          </w:p>
        </w:tc>
      </w:tr>
      <w:tr w:rsidR="00FF5982" w:rsidRPr="004B1509" w14:paraId="6C3072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786B8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C1F36F" w14:textId="0697CDD8" w:rsidR="00FF5982" w:rsidRPr="004B1509" w:rsidRDefault="00FF5982" w:rsidP="00FF5982">
            <w:pPr>
              <w:rPr>
                <w:rFonts w:eastAsia="Calibri"/>
                <w:szCs w:val="22"/>
              </w:rPr>
            </w:pPr>
            <w:r w:rsidRPr="009A5160">
              <w:rPr>
                <w:rFonts w:eastAsia="Calibri"/>
                <w:szCs w:val="22"/>
              </w:rPr>
              <w:t>sk19-1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A4B78D" w14:textId="5C4EE6B7" w:rsidR="00FF5982" w:rsidRPr="004B1509" w:rsidRDefault="00FF5982" w:rsidP="00FF5982">
            <w:pPr>
              <w:rPr>
                <w:rFonts w:eastAsia="Calibri"/>
                <w:szCs w:val="22"/>
              </w:rPr>
            </w:pPr>
            <w:proofErr w:type="spellStart"/>
            <w:r w:rsidRPr="009A5160">
              <w:rPr>
                <w:rFonts w:eastAsia="Calibri"/>
                <w:szCs w:val="22"/>
              </w:rPr>
              <w:t>Linksmavietė</w:t>
            </w:r>
            <w:proofErr w:type="spellEnd"/>
            <w:r w:rsidRPr="009A5160">
              <w:rPr>
                <w:rFonts w:eastAsia="Calibri"/>
                <w:szCs w:val="22"/>
              </w:rPr>
              <w:t>–</w:t>
            </w:r>
            <w:proofErr w:type="spellStart"/>
            <w:r w:rsidRPr="009A5160">
              <w:rPr>
                <w:rFonts w:eastAsia="Calibri"/>
                <w:szCs w:val="22"/>
              </w:rPr>
              <w:t>Dalinka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A2267FA" w14:textId="4A125A9A" w:rsidR="00FF5982" w:rsidRPr="004B1509" w:rsidRDefault="00FF5982" w:rsidP="00FF5982">
            <w:pPr>
              <w:jc w:val="right"/>
              <w:rPr>
                <w:rFonts w:eastAsia="Calibri"/>
                <w:szCs w:val="22"/>
              </w:rPr>
            </w:pPr>
            <w:r w:rsidRPr="009A5160">
              <w:rPr>
                <w:rFonts w:eastAsia="Calibri"/>
                <w:szCs w:val="22"/>
              </w:rPr>
              <w:t xml:space="preserve"> 1291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BADCC" w14:textId="2965BAFE"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4BFE" w14:textId="69723941" w:rsidR="00FF5982" w:rsidRPr="004B1509" w:rsidRDefault="00FF5982" w:rsidP="00FF5982">
            <w:pPr>
              <w:jc w:val="right"/>
              <w:rPr>
                <w:rFonts w:eastAsia="Calibri"/>
                <w:szCs w:val="22"/>
              </w:rPr>
            </w:pPr>
            <w:r w:rsidRPr="009A5160">
              <w:rPr>
                <w:rFonts w:eastAsia="Calibri"/>
                <w:szCs w:val="22"/>
              </w:rPr>
              <w:t>1291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B23CA" w14:textId="5E0B5046" w:rsidR="00FF5982" w:rsidRPr="004B1509" w:rsidRDefault="00FF5982" w:rsidP="00FF5982">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FD8F864" w14:textId="4AB85060" w:rsidR="00FF5982" w:rsidRPr="004B1509" w:rsidRDefault="00FF5982" w:rsidP="00FF5982">
            <w:pPr>
              <w:jc w:val="center"/>
              <w:rPr>
                <w:rFonts w:eastAsia="Calibri"/>
                <w:bCs/>
                <w:szCs w:val="22"/>
              </w:rPr>
            </w:pPr>
            <w:proofErr w:type="spellStart"/>
            <w:r w:rsidRPr="009A5160">
              <w:rPr>
                <w:rFonts w:eastAsia="Calibri"/>
                <w:bCs/>
                <w:szCs w:val="22"/>
              </w:rPr>
              <w:t>IIIv</w:t>
            </w:r>
            <w:proofErr w:type="spellEnd"/>
            <w:r w:rsidRPr="009A5160">
              <w:rPr>
                <w:rFonts w:eastAsia="Calibri"/>
                <w:bCs/>
                <w:szCs w:val="22"/>
              </w:rPr>
              <w:t xml:space="preserve"> </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BDDF69" w14:textId="6DDB4D38" w:rsidR="00FF5982" w:rsidRPr="004B1509" w:rsidRDefault="00FF5982" w:rsidP="00FF5982">
            <w:pPr>
              <w:jc w:val="center"/>
              <w:rPr>
                <w:rFonts w:eastAsia="Calibri"/>
                <w:szCs w:val="22"/>
              </w:rPr>
            </w:pPr>
            <w:r w:rsidRPr="009A5160">
              <w:rPr>
                <w:rFonts w:eastAsia="Calibri"/>
                <w:szCs w:val="22"/>
              </w:rPr>
              <w:t>4400-6808-8975</w:t>
            </w:r>
          </w:p>
        </w:tc>
      </w:tr>
      <w:tr w:rsidR="00FF5982" w:rsidRPr="004B1509" w14:paraId="0EE266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AFCF2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BD994" w14:textId="36720787" w:rsidR="00FF5982" w:rsidRPr="004B1509" w:rsidRDefault="00FF5982" w:rsidP="00FF5982">
            <w:pPr>
              <w:rPr>
                <w:rFonts w:eastAsia="Calibri"/>
                <w:szCs w:val="22"/>
              </w:rPr>
            </w:pPr>
            <w:r w:rsidRPr="009A5160">
              <w:rPr>
                <w:rFonts w:eastAsia="Calibri"/>
                <w:szCs w:val="22"/>
              </w:rPr>
              <w:t>sk2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C6A947" w14:textId="04C3EAF6" w:rsidR="00FF5982" w:rsidRPr="004B1509" w:rsidRDefault="00FF5982" w:rsidP="00FF5982">
            <w:pPr>
              <w:rPr>
                <w:rFonts w:eastAsia="Calibri"/>
                <w:szCs w:val="22"/>
              </w:rPr>
            </w:pPr>
            <w:proofErr w:type="spellStart"/>
            <w:r w:rsidRPr="009A5160">
              <w:rPr>
                <w:rFonts w:eastAsia="Calibri"/>
                <w:szCs w:val="22"/>
              </w:rPr>
              <w:t>Sirvydiškis</w:t>
            </w:r>
            <w:proofErr w:type="spellEnd"/>
            <w:r w:rsidRPr="009A5160">
              <w:rPr>
                <w:rFonts w:eastAsia="Calibri"/>
                <w:szCs w:val="22"/>
              </w:rPr>
              <w:t xml:space="preserve">–Remeikiai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58F092" w14:textId="4F935519" w:rsidR="00FF5982" w:rsidRPr="004B1509" w:rsidRDefault="00FF5982" w:rsidP="00FF5982">
            <w:pPr>
              <w:jc w:val="right"/>
              <w:rPr>
                <w:rFonts w:eastAsia="Calibri"/>
                <w:szCs w:val="22"/>
              </w:rPr>
            </w:pPr>
            <w:r w:rsidRPr="009A5160">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1DA77" w14:textId="1110F19A"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707BB" w14:textId="7D900886" w:rsidR="00FF5982" w:rsidRPr="004B1509" w:rsidRDefault="00FF5982" w:rsidP="00FF5982">
            <w:pPr>
              <w:jc w:val="right"/>
              <w:rPr>
                <w:rFonts w:eastAsia="Calibri"/>
                <w:szCs w:val="22"/>
              </w:rPr>
            </w:pPr>
            <w:r w:rsidRPr="009A5160">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07E7B" w14:textId="43237C1B"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0FD97" w14:textId="61E5857F" w:rsidR="00FF5982" w:rsidRPr="004B1509" w:rsidRDefault="00FF5982" w:rsidP="00FF5982">
            <w:pPr>
              <w:jc w:val="center"/>
              <w:rPr>
                <w:rFonts w:eastAsia="Calibri"/>
                <w:bCs/>
                <w:szCs w:val="22"/>
              </w:rPr>
            </w:pPr>
            <w:proofErr w:type="spellStart"/>
            <w:r w:rsidRPr="009A5160">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7D5995" w14:textId="41535BCA" w:rsidR="00FF5982" w:rsidRPr="004B1509" w:rsidRDefault="00FF5982" w:rsidP="00FF5982">
            <w:pPr>
              <w:jc w:val="center"/>
              <w:rPr>
                <w:rFonts w:eastAsia="Calibri"/>
                <w:szCs w:val="22"/>
              </w:rPr>
            </w:pPr>
            <w:r w:rsidRPr="009A5160">
              <w:rPr>
                <w:rFonts w:eastAsia="Calibri"/>
                <w:szCs w:val="22"/>
              </w:rPr>
              <w:t>-</w:t>
            </w:r>
          </w:p>
        </w:tc>
      </w:tr>
      <w:tr w:rsidR="00FF5982" w:rsidRPr="004B1509" w14:paraId="71B490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8E666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FAF2B4" w14:textId="17631042" w:rsidR="00FF5982" w:rsidRPr="004B1509" w:rsidRDefault="00FF5982" w:rsidP="00FF5982">
            <w:pPr>
              <w:rPr>
                <w:rFonts w:eastAsia="Calibri"/>
                <w:szCs w:val="22"/>
              </w:rPr>
            </w:pPr>
            <w:r w:rsidRPr="009A5160">
              <w:rPr>
                <w:rFonts w:eastAsia="Calibri"/>
                <w:szCs w:val="22"/>
              </w:rPr>
              <w:t>sk20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3DBE34" w14:textId="3B324BE0" w:rsidR="00FF5982" w:rsidRPr="004B1509" w:rsidRDefault="00FF5982" w:rsidP="00FF5982">
            <w:pPr>
              <w:rPr>
                <w:rFonts w:eastAsia="Calibri"/>
                <w:szCs w:val="22"/>
              </w:rPr>
            </w:pPr>
            <w:r w:rsidRPr="009A5160">
              <w:rPr>
                <w:rFonts w:eastAsia="Calibri"/>
                <w:szCs w:val="22"/>
              </w:rPr>
              <w:t xml:space="preserve">Pravažiuojamasis kelias nuo </w:t>
            </w:r>
            <w:proofErr w:type="spellStart"/>
            <w:r w:rsidRPr="009A5160">
              <w:rPr>
                <w:rFonts w:eastAsia="Calibri"/>
                <w:szCs w:val="22"/>
              </w:rPr>
              <w:t>Voversių</w:t>
            </w:r>
            <w:proofErr w:type="spellEnd"/>
            <w:r w:rsidRPr="009A5160">
              <w:rPr>
                <w:rFonts w:eastAsia="Calibri"/>
                <w:szCs w:val="22"/>
              </w:rPr>
              <w:t xml:space="preserve"> g., </w:t>
            </w:r>
            <w:proofErr w:type="spellStart"/>
            <w:r w:rsidRPr="009A5160">
              <w:rPr>
                <w:rFonts w:eastAsia="Calibri"/>
                <w:szCs w:val="22"/>
              </w:rPr>
              <w:t>Voversių</w:t>
            </w:r>
            <w:proofErr w:type="spellEnd"/>
            <w:r w:rsidRPr="009A5160">
              <w:rPr>
                <w:rFonts w:eastAsia="Calibri"/>
                <w:szCs w:val="22"/>
              </w:rPr>
              <w:t xml:space="preserve"> k. iki  </w:t>
            </w:r>
            <w:proofErr w:type="spellStart"/>
            <w:r w:rsidRPr="009A5160">
              <w:rPr>
                <w:rFonts w:eastAsia="Calibri"/>
                <w:szCs w:val="22"/>
              </w:rPr>
              <w:t>Žibėčių</w:t>
            </w:r>
            <w:proofErr w:type="spellEnd"/>
            <w:r w:rsidRPr="009A5160">
              <w:rPr>
                <w:rFonts w:eastAsia="Calibri"/>
                <w:szCs w:val="22"/>
              </w:rPr>
              <w:t xml:space="preserve"> k., Molėtų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B6B06D" w14:textId="6EC13C62" w:rsidR="00FF5982" w:rsidRPr="004B1509" w:rsidRDefault="00FF5982" w:rsidP="00FF5982">
            <w:pPr>
              <w:jc w:val="right"/>
              <w:rPr>
                <w:rFonts w:eastAsia="Calibri"/>
                <w:szCs w:val="22"/>
              </w:rPr>
            </w:pPr>
            <w:r w:rsidRPr="009A5160">
              <w:rPr>
                <w:rFonts w:eastAsia="Calibri"/>
                <w:bCs/>
                <w:szCs w:val="22"/>
              </w:rPr>
              <w:t>732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B0FC7" w14:textId="72AB85FE"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91864" w14:textId="73B2109E" w:rsidR="00FF5982" w:rsidRPr="004B1509" w:rsidRDefault="00FF5982" w:rsidP="00FF5982">
            <w:pPr>
              <w:jc w:val="right"/>
              <w:rPr>
                <w:rFonts w:eastAsia="Calibri"/>
                <w:szCs w:val="22"/>
              </w:rPr>
            </w:pPr>
            <w:r w:rsidRPr="009A5160">
              <w:rPr>
                <w:rFonts w:eastAsia="Calibri"/>
                <w:bCs/>
                <w:szCs w:val="22"/>
              </w:rPr>
              <w:t>732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978A9" w14:textId="22F78EF9"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6DE69" w14:textId="1394D0E7" w:rsidR="00FF5982" w:rsidRPr="004B1509" w:rsidRDefault="00FF5982" w:rsidP="00FF5982">
            <w:pPr>
              <w:jc w:val="center"/>
              <w:rPr>
                <w:rFonts w:eastAsia="Calibri"/>
                <w:bCs/>
                <w:szCs w:val="22"/>
              </w:rPr>
            </w:pPr>
            <w:proofErr w:type="spellStart"/>
            <w:r w:rsidRPr="009A5160">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4F3517" w14:textId="71A7EF9B" w:rsidR="00FF5982" w:rsidRPr="004B1509" w:rsidRDefault="00FF5982" w:rsidP="00FF5982">
            <w:pPr>
              <w:jc w:val="center"/>
              <w:rPr>
                <w:rFonts w:eastAsia="Calibri"/>
                <w:szCs w:val="22"/>
              </w:rPr>
            </w:pPr>
            <w:r w:rsidRPr="009A5160">
              <w:rPr>
                <w:rFonts w:eastAsia="Calibri"/>
                <w:bCs/>
                <w:szCs w:val="22"/>
              </w:rPr>
              <w:t>4400-6630-3760</w:t>
            </w:r>
          </w:p>
        </w:tc>
      </w:tr>
      <w:tr w:rsidR="00FF5982" w:rsidRPr="004B1509" w14:paraId="056B885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09A3C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DD74F2" w14:textId="60EB4FA5" w:rsidR="00FF5982" w:rsidRPr="004B1509" w:rsidRDefault="00FF5982" w:rsidP="00FF5982">
            <w:pPr>
              <w:rPr>
                <w:rFonts w:eastAsia="Calibri"/>
                <w:szCs w:val="22"/>
              </w:rPr>
            </w:pPr>
            <w:r w:rsidRPr="009A5160">
              <w:rPr>
                <w:rFonts w:eastAsia="Calibri"/>
                <w:szCs w:val="22"/>
              </w:rPr>
              <w:t>sk20-1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DC255B" w14:textId="4EEDD5DF" w:rsidR="00FF5982" w:rsidRPr="004B1509" w:rsidRDefault="00FF5982" w:rsidP="00FF5982">
            <w:pPr>
              <w:rPr>
                <w:rFonts w:eastAsia="Calibri"/>
                <w:szCs w:val="22"/>
              </w:rPr>
            </w:pPr>
            <w:r w:rsidRPr="009A5160">
              <w:rPr>
                <w:rFonts w:eastAsia="Calibri"/>
                <w:szCs w:val="22"/>
              </w:rPr>
              <w:t xml:space="preserve">Privažiuojamasis kelias prie gyvenamųjų namų </w:t>
            </w:r>
            <w:proofErr w:type="spellStart"/>
            <w:r w:rsidRPr="009A5160">
              <w:rPr>
                <w:rFonts w:eastAsia="Calibri"/>
                <w:szCs w:val="22"/>
              </w:rPr>
              <w:t>Miškiniškių</w:t>
            </w:r>
            <w:proofErr w:type="spellEnd"/>
            <w:r w:rsidRPr="009A5160">
              <w:rPr>
                <w:rFonts w:eastAsia="Calibri"/>
                <w:szCs w:val="22"/>
              </w:rPr>
              <w:t xml:space="preserve">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91EBCC" w14:textId="52C3D15C" w:rsidR="00FF5982" w:rsidRPr="004B1509" w:rsidRDefault="00FF5982" w:rsidP="00FF5982">
            <w:pPr>
              <w:jc w:val="right"/>
              <w:rPr>
                <w:rFonts w:eastAsia="Calibri"/>
                <w:bCs/>
                <w:szCs w:val="22"/>
              </w:rPr>
            </w:pPr>
            <w:r w:rsidRPr="009A5160">
              <w:rPr>
                <w:rFonts w:eastAsia="Calibri"/>
                <w:szCs w:val="22"/>
              </w:rPr>
              <w:t xml:space="preserve"> </w:t>
            </w:r>
            <w:r w:rsidRPr="009A5160">
              <w:rPr>
                <w:rFonts w:eastAsia="Calibri"/>
                <w:bCs/>
                <w:szCs w:val="22"/>
              </w:rPr>
              <w:t>873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FE5D8" w14:textId="635E5362" w:rsidR="00FF5982" w:rsidRPr="004B1509" w:rsidRDefault="00FF5982" w:rsidP="00FF5982">
            <w:pPr>
              <w:jc w:val="right"/>
              <w:rPr>
                <w:rFonts w:eastAsia="Calibri"/>
                <w:szCs w:val="22"/>
              </w:rPr>
            </w:pPr>
            <w:r w:rsidRPr="009A5160">
              <w:rPr>
                <w:rFonts w:eastAsia="Calibri"/>
                <w:szCs w:val="22"/>
              </w:rPr>
              <w:t xml:space="preserve"> </w:t>
            </w:r>
            <w:r w:rsidRPr="009A5160">
              <w:rPr>
                <w:rFonts w:eastAsia="Calibri"/>
                <w:bCs/>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8FAB" w14:textId="206E895A" w:rsidR="00FF5982" w:rsidRPr="004B1509" w:rsidRDefault="00FF5982" w:rsidP="00FF5982">
            <w:pPr>
              <w:jc w:val="right"/>
              <w:rPr>
                <w:rFonts w:eastAsia="Calibri"/>
                <w:szCs w:val="22"/>
              </w:rPr>
            </w:pPr>
            <w:r w:rsidRPr="009A5160">
              <w:rPr>
                <w:rFonts w:eastAsia="Calibri"/>
                <w:bCs/>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18B3B" w14:textId="249ED15E" w:rsidR="00FF5982" w:rsidRPr="004B1509" w:rsidRDefault="00FF5982" w:rsidP="00FF5982">
            <w:pPr>
              <w:jc w:val="right"/>
              <w:rPr>
                <w:rFonts w:eastAsia="Calibri"/>
                <w:bCs/>
                <w:szCs w:val="22"/>
              </w:rPr>
            </w:pPr>
            <w:r w:rsidRPr="009A516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736DD" w14:textId="60022F49" w:rsidR="00FF5982" w:rsidRPr="004B1509" w:rsidRDefault="00FF5982" w:rsidP="00FF5982">
            <w:pPr>
              <w:jc w:val="center"/>
              <w:rPr>
                <w:rFonts w:eastAsia="Calibri"/>
                <w:bCs/>
                <w:szCs w:val="22"/>
              </w:rPr>
            </w:pPr>
            <w:r w:rsidRPr="009A5160">
              <w:rPr>
                <w:rFonts w:eastAsia="Calibri"/>
                <w:bCs/>
                <w:szCs w:val="22"/>
              </w:rPr>
              <w:t xml:space="preserve"> </w:t>
            </w: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30B3B9" w14:textId="09F6E62B" w:rsidR="00FF5982" w:rsidRPr="004B1509" w:rsidRDefault="00FF5982" w:rsidP="00FF5982">
            <w:pPr>
              <w:jc w:val="center"/>
              <w:rPr>
                <w:rFonts w:eastAsia="Calibri"/>
                <w:szCs w:val="22"/>
              </w:rPr>
            </w:pPr>
            <w:r w:rsidRPr="009A5160">
              <w:rPr>
                <w:rFonts w:eastAsia="Calibri"/>
                <w:bCs/>
                <w:szCs w:val="22"/>
              </w:rPr>
              <w:t>4400-6626-8473</w:t>
            </w:r>
          </w:p>
        </w:tc>
      </w:tr>
      <w:tr w:rsidR="00FF5982" w:rsidRPr="004B1509" w14:paraId="692F133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5B2E8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15BE1A" w14:textId="7B7C6B26" w:rsidR="00FF5982" w:rsidRPr="004B1509" w:rsidRDefault="00FF5982" w:rsidP="00FF5982">
            <w:pPr>
              <w:rPr>
                <w:rFonts w:eastAsia="Calibri"/>
                <w:szCs w:val="22"/>
              </w:rPr>
            </w:pPr>
            <w:r w:rsidRPr="009A5160">
              <w:rPr>
                <w:rFonts w:eastAsia="Calibri"/>
                <w:szCs w:val="22"/>
              </w:rPr>
              <w:t>sk23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2AADFA" w14:textId="5C8844BF" w:rsidR="00FF5982" w:rsidRPr="004B1509" w:rsidRDefault="00FF5982" w:rsidP="00FF5982">
            <w:pPr>
              <w:rPr>
                <w:rFonts w:eastAsia="Calibri"/>
                <w:szCs w:val="22"/>
              </w:rPr>
            </w:pPr>
            <w:r w:rsidRPr="009A5160">
              <w:rPr>
                <w:rFonts w:eastAsia="Calibri"/>
                <w:szCs w:val="22"/>
              </w:rPr>
              <w:t xml:space="preserve">Privažiuojamasis kelias prie gyvenamųjų namų </w:t>
            </w:r>
            <w:proofErr w:type="spellStart"/>
            <w:r w:rsidRPr="009A5160">
              <w:rPr>
                <w:rFonts w:eastAsia="Calibri"/>
                <w:szCs w:val="22"/>
              </w:rPr>
              <w:t>Ožionių</w:t>
            </w:r>
            <w:proofErr w:type="spellEnd"/>
            <w:r w:rsidRPr="009A5160">
              <w:rPr>
                <w:rFonts w:eastAsia="Calibri"/>
                <w:szCs w:val="22"/>
              </w:rPr>
              <w:t xml:space="preserve"> k.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615B6A" w14:textId="21AC34F2" w:rsidR="00FF5982" w:rsidRPr="004B1509" w:rsidRDefault="00FF5982" w:rsidP="00FF5982">
            <w:pPr>
              <w:jc w:val="right"/>
              <w:rPr>
                <w:rFonts w:eastAsia="Calibri"/>
                <w:szCs w:val="22"/>
              </w:rPr>
            </w:pPr>
            <w:r w:rsidRPr="009A5160">
              <w:rPr>
                <w:rFonts w:eastAsia="Calibri"/>
                <w:bCs/>
                <w:szCs w:val="22"/>
              </w:rPr>
              <w:t xml:space="preserve">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CB444" w14:textId="238F2A4E"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8ED6" w14:textId="0A31740B" w:rsidR="00FF5982" w:rsidRPr="004B1509" w:rsidRDefault="00FF5982" w:rsidP="00FF5982">
            <w:pPr>
              <w:jc w:val="right"/>
              <w:rPr>
                <w:rFonts w:eastAsia="Calibri"/>
                <w:szCs w:val="22"/>
              </w:rPr>
            </w:pPr>
            <w:r w:rsidRPr="009A5160">
              <w:rPr>
                <w:rFonts w:eastAsia="Calibri"/>
                <w:bCs/>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0846E" w14:textId="1DFDF3E9" w:rsidR="00FF5982" w:rsidRPr="004B1509" w:rsidRDefault="00FF5982" w:rsidP="00FF5982">
            <w:pPr>
              <w:jc w:val="right"/>
              <w:rPr>
                <w:rFonts w:eastAsia="Calibri"/>
                <w:szCs w:val="22"/>
              </w:rPr>
            </w:pPr>
            <w:r w:rsidRPr="009A5160">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53DE3" w14:textId="6479D277" w:rsidR="00FF5982" w:rsidRPr="004B1509" w:rsidRDefault="00FF5982" w:rsidP="00FF5982">
            <w:pPr>
              <w:jc w:val="center"/>
              <w:rPr>
                <w:rFonts w:eastAsia="Calibri"/>
                <w:bCs/>
                <w:szCs w:val="22"/>
              </w:rPr>
            </w:pPr>
            <w:proofErr w:type="spellStart"/>
            <w:r w:rsidRPr="009A5160">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A403B6" w14:textId="05C4EEDE" w:rsidR="00FF5982" w:rsidRPr="004B1509" w:rsidRDefault="00FF5982" w:rsidP="00FF5982">
            <w:pPr>
              <w:jc w:val="center"/>
              <w:rPr>
                <w:rFonts w:eastAsia="Calibri"/>
                <w:szCs w:val="22"/>
              </w:rPr>
            </w:pPr>
            <w:r w:rsidRPr="009A5160">
              <w:rPr>
                <w:rFonts w:eastAsia="Calibri"/>
                <w:bCs/>
                <w:szCs w:val="22"/>
              </w:rPr>
              <w:t>4400-6630-3806</w:t>
            </w:r>
          </w:p>
        </w:tc>
      </w:tr>
      <w:tr w:rsidR="00FF5982" w:rsidRPr="004B1509" w14:paraId="0BC463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01045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15D66" w14:textId="4D2E392C" w:rsidR="00FF5982" w:rsidRPr="004B1509" w:rsidRDefault="00FF5982" w:rsidP="00FF5982">
            <w:pPr>
              <w:rPr>
                <w:rFonts w:eastAsia="Calibri"/>
                <w:szCs w:val="22"/>
              </w:rPr>
            </w:pPr>
            <w:r w:rsidRPr="009A5160">
              <w:rPr>
                <w:rFonts w:eastAsia="Calibri"/>
                <w:szCs w:val="22"/>
              </w:rPr>
              <w:t>sk24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38BDF6" w14:textId="160BAB30" w:rsidR="00FF5982" w:rsidRPr="004B1509" w:rsidRDefault="00FF5982" w:rsidP="00FF5982">
            <w:pPr>
              <w:rPr>
                <w:rFonts w:eastAsia="Calibri"/>
                <w:szCs w:val="22"/>
              </w:rPr>
            </w:pPr>
            <w:r w:rsidRPr="009A5160">
              <w:rPr>
                <w:rFonts w:eastAsia="Calibri"/>
                <w:szCs w:val="22"/>
              </w:rPr>
              <w:t>Pašiliai–Geležinė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DC7124" w14:textId="672E3F3B" w:rsidR="00FF5982" w:rsidRPr="004B1509" w:rsidRDefault="00FF5982" w:rsidP="00FF5982">
            <w:pPr>
              <w:jc w:val="right"/>
              <w:rPr>
                <w:rFonts w:eastAsia="Calibri"/>
                <w:szCs w:val="22"/>
              </w:rPr>
            </w:pPr>
            <w:r w:rsidRPr="009A5160">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D45C7" w14:textId="558696C7"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A92A6" w14:textId="3F304D3F" w:rsidR="00FF5982" w:rsidRPr="004B1509" w:rsidRDefault="00FF5982" w:rsidP="00FF5982">
            <w:pPr>
              <w:jc w:val="right"/>
              <w:rPr>
                <w:rFonts w:eastAsia="Calibri"/>
                <w:szCs w:val="22"/>
              </w:rPr>
            </w:pPr>
            <w:r w:rsidRPr="009A5160">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8BC5A" w14:textId="76B02E85"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E9E90" w14:textId="6C792249" w:rsidR="00FF5982" w:rsidRPr="004B1509" w:rsidRDefault="00FF5982" w:rsidP="00FF5982">
            <w:pPr>
              <w:jc w:val="center"/>
              <w:rPr>
                <w:rFonts w:eastAsia="Calibri"/>
                <w:bCs/>
                <w:szCs w:val="22"/>
              </w:rPr>
            </w:pPr>
            <w:proofErr w:type="spellStart"/>
            <w:r w:rsidRPr="009A5160">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F5DA4B" w14:textId="779C4DC8" w:rsidR="00FF5982" w:rsidRPr="004B1509" w:rsidRDefault="00FF5982" w:rsidP="00FF5982">
            <w:pPr>
              <w:jc w:val="center"/>
              <w:rPr>
                <w:rFonts w:eastAsia="Calibri"/>
                <w:szCs w:val="22"/>
              </w:rPr>
            </w:pPr>
            <w:r w:rsidRPr="009A5160">
              <w:rPr>
                <w:rFonts w:eastAsia="Calibri"/>
                <w:szCs w:val="22"/>
              </w:rPr>
              <w:t>-</w:t>
            </w:r>
          </w:p>
        </w:tc>
      </w:tr>
      <w:tr w:rsidR="00FF5982" w:rsidRPr="004B1509" w14:paraId="1836556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1FD588"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4F88FD" w14:textId="1AAFE7BE" w:rsidR="00FF5982" w:rsidRPr="004B1509" w:rsidRDefault="00FF5982" w:rsidP="00FF5982">
            <w:pPr>
              <w:rPr>
                <w:rFonts w:eastAsia="Calibri"/>
                <w:szCs w:val="22"/>
              </w:rPr>
            </w:pPr>
            <w:r w:rsidRPr="009A5160">
              <w:rPr>
                <w:rFonts w:eastAsia="Calibri"/>
                <w:szCs w:val="22"/>
              </w:rPr>
              <w:t>sk24-1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472FCC" w14:textId="4246E406" w:rsidR="00FF5982" w:rsidRPr="004B1509" w:rsidRDefault="00FF5982" w:rsidP="00FF5982">
            <w:pPr>
              <w:rPr>
                <w:rFonts w:eastAsia="Calibri"/>
                <w:szCs w:val="22"/>
              </w:rPr>
            </w:pPr>
            <w:r w:rsidRPr="009A5160">
              <w:rPr>
                <w:rFonts w:eastAsia="Calibri"/>
                <w:szCs w:val="22"/>
              </w:rPr>
              <w:t>Privažiuojamasis kelias prie gyvenamųjų namų Paežerių I k. nuo Pašilių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016F6F" w14:textId="7427C564" w:rsidR="00FF5982" w:rsidRPr="004B1509" w:rsidRDefault="00FF5982" w:rsidP="00FF5982">
            <w:pPr>
              <w:jc w:val="right"/>
              <w:rPr>
                <w:rFonts w:eastAsia="Calibri"/>
                <w:szCs w:val="22"/>
              </w:rPr>
            </w:pPr>
            <w:r w:rsidRPr="009A5160">
              <w:rPr>
                <w:rFonts w:eastAsia="Calibri"/>
                <w:szCs w:val="22"/>
              </w:rPr>
              <w:t xml:space="preserve"> </w:t>
            </w:r>
            <w:r w:rsidRPr="009A5160">
              <w:rPr>
                <w:rFonts w:eastAsia="Calibri"/>
                <w:bCs/>
                <w:szCs w:val="22"/>
              </w:rPr>
              <w:t>709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FCB8" w14:textId="27867EE9"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180161" w14:textId="641757EC" w:rsidR="00FF5982" w:rsidRPr="004B1509" w:rsidRDefault="00FF5982" w:rsidP="00FF5982">
            <w:pPr>
              <w:jc w:val="right"/>
              <w:rPr>
                <w:rFonts w:eastAsia="Calibri"/>
                <w:szCs w:val="22"/>
              </w:rPr>
            </w:pPr>
            <w:r w:rsidRPr="009A5160">
              <w:rPr>
                <w:rFonts w:eastAsia="Calibri"/>
                <w:bCs/>
                <w:szCs w:val="22"/>
              </w:rPr>
              <w:t>709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9943E" w14:textId="5F8455E2"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C98" w14:textId="07292528" w:rsidR="00FF5982" w:rsidRPr="004B1509" w:rsidRDefault="00FF5982" w:rsidP="00FF5982">
            <w:pPr>
              <w:jc w:val="center"/>
              <w:rPr>
                <w:rFonts w:eastAsia="Calibri"/>
                <w:bCs/>
                <w:szCs w:val="22"/>
              </w:rPr>
            </w:pPr>
            <w:r w:rsidRPr="009A5160">
              <w:rPr>
                <w:rFonts w:eastAsia="Calibri"/>
                <w:bCs/>
                <w:strike/>
                <w:szCs w:val="22"/>
              </w:rPr>
              <w:t xml:space="preserve"> </w:t>
            </w: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BF268A" w14:textId="5375434B" w:rsidR="00FF5982" w:rsidRPr="004B1509" w:rsidRDefault="00FF5982" w:rsidP="00FF5982">
            <w:pPr>
              <w:jc w:val="center"/>
              <w:rPr>
                <w:rFonts w:eastAsia="Calibri"/>
                <w:szCs w:val="22"/>
              </w:rPr>
            </w:pPr>
            <w:r w:rsidRPr="009A5160">
              <w:rPr>
                <w:rFonts w:eastAsia="Calibri"/>
                <w:bCs/>
                <w:szCs w:val="22"/>
              </w:rPr>
              <w:t>4400-6626-8436</w:t>
            </w:r>
          </w:p>
        </w:tc>
      </w:tr>
      <w:tr w:rsidR="00FF5982" w:rsidRPr="004B1509" w14:paraId="3945CA4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76042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8A9342" w14:textId="1C785707" w:rsidR="00FF5982" w:rsidRPr="004B1509" w:rsidRDefault="00FF5982" w:rsidP="00FF5982">
            <w:pPr>
              <w:rPr>
                <w:rFonts w:eastAsia="Calibri"/>
                <w:szCs w:val="22"/>
              </w:rPr>
            </w:pPr>
            <w:r w:rsidRPr="009A5160">
              <w:rPr>
                <w:rFonts w:eastAsia="Calibri"/>
                <w:szCs w:val="22"/>
              </w:rPr>
              <w:t>sk25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3FEFEB" w14:textId="19C16CC3" w:rsidR="00FF5982" w:rsidRPr="004B1509" w:rsidRDefault="00FF5982" w:rsidP="00FF5982">
            <w:pPr>
              <w:spacing w:line="276" w:lineRule="auto"/>
              <w:rPr>
                <w:rFonts w:eastAsia="Calibri"/>
                <w:szCs w:val="22"/>
              </w:rPr>
            </w:pPr>
            <w:r w:rsidRPr="009A5160">
              <w:rPr>
                <w:rFonts w:eastAsia="Calibri"/>
                <w:szCs w:val="22"/>
              </w:rPr>
              <w:t>Privažiuojamasis kelias prie Paluknių g., Pašilių k. nuo Paluknių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E3D2E7" w14:textId="4C123BCE" w:rsidR="00FF5982" w:rsidRPr="004B1509" w:rsidRDefault="00FF5982" w:rsidP="00FF5982">
            <w:pPr>
              <w:jc w:val="right"/>
              <w:rPr>
                <w:rFonts w:eastAsia="Calibri"/>
                <w:szCs w:val="22"/>
              </w:rPr>
            </w:pPr>
            <w:r w:rsidRPr="009A5160">
              <w:rPr>
                <w:rFonts w:eastAsia="Calibri"/>
                <w:bCs/>
                <w:szCs w:val="22"/>
              </w:rPr>
              <w:t>696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EBB2B" w14:textId="2BB96F36"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F0C87" w14:textId="186D20CD" w:rsidR="00FF5982" w:rsidRPr="004B1509" w:rsidRDefault="00FF5982" w:rsidP="00FF5982">
            <w:pPr>
              <w:jc w:val="right"/>
              <w:rPr>
                <w:rFonts w:eastAsia="Calibri"/>
                <w:szCs w:val="22"/>
              </w:rPr>
            </w:pPr>
            <w:r w:rsidRPr="009A5160">
              <w:rPr>
                <w:rFonts w:eastAsia="Calibri"/>
                <w:bCs/>
                <w:szCs w:val="22"/>
              </w:rPr>
              <w:t>696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081D2" w14:textId="0CC7DCB1" w:rsidR="00FF5982" w:rsidRPr="004B1509" w:rsidRDefault="00FF5982" w:rsidP="00FF5982">
            <w:pPr>
              <w:jc w:val="right"/>
              <w:rPr>
                <w:rFonts w:eastAsia="Calibri"/>
                <w:szCs w:val="22"/>
              </w:rPr>
            </w:pPr>
            <w:r w:rsidRPr="009A516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1198D" w14:textId="045D9ECC" w:rsidR="00FF5982" w:rsidRPr="004B1509" w:rsidRDefault="00FF5982" w:rsidP="00FF5982">
            <w:pPr>
              <w:jc w:val="center"/>
              <w:rPr>
                <w:rFonts w:eastAsia="Calibri"/>
                <w:bCs/>
                <w:szCs w:val="22"/>
              </w:rPr>
            </w:pPr>
            <w:proofErr w:type="spellStart"/>
            <w:r w:rsidRPr="009A5160">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CDFBE8" w14:textId="5420A113" w:rsidR="00FF5982" w:rsidRPr="004B1509" w:rsidRDefault="00FF5982" w:rsidP="00FF5982">
            <w:pPr>
              <w:jc w:val="center"/>
              <w:rPr>
                <w:rFonts w:eastAsia="Calibri"/>
                <w:szCs w:val="22"/>
              </w:rPr>
            </w:pPr>
            <w:r w:rsidRPr="009A5160">
              <w:rPr>
                <w:rFonts w:eastAsia="Calibri"/>
                <w:bCs/>
                <w:szCs w:val="22"/>
              </w:rPr>
              <w:t>4400-6633-5522</w:t>
            </w:r>
          </w:p>
        </w:tc>
      </w:tr>
      <w:tr w:rsidR="00FF5982" w:rsidRPr="004B1509" w14:paraId="1A5156F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6DB4D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FC55F" w14:textId="0B453559" w:rsidR="00FF5982" w:rsidRPr="004B1509" w:rsidRDefault="00FF5982" w:rsidP="00FF5982">
            <w:pPr>
              <w:rPr>
                <w:rFonts w:eastAsia="Calibri"/>
                <w:szCs w:val="22"/>
              </w:rPr>
            </w:pPr>
            <w:r w:rsidRPr="009A5160">
              <w:rPr>
                <w:rFonts w:eastAsia="Calibri"/>
                <w:szCs w:val="22"/>
              </w:rPr>
              <w:t>sk26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038D81" w14:textId="50267091" w:rsidR="00FF5982" w:rsidRPr="004B1509" w:rsidRDefault="00FF5982" w:rsidP="00FF5982">
            <w:pPr>
              <w:rPr>
                <w:rFonts w:eastAsia="Calibri"/>
                <w:szCs w:val="22"/>
              </w:rPr>
            </w:pPr>
            <w:r w:rsidRPr="009A5160">
              <w:rPr>
                <w:rFonts w:eastAsia="Calibri"/>
                <w:szCs w:val="22"/>
              </w:rPr>
              <w:t>Pravažiuojamasis kelias nuo Miško g., Pašilių k. iki kelio Nr. sk38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5845FD" w14:textId="799735D3" w:rsidR="00FF5982" w:rsidRPr="004B1509" w:rsidRDefault="00FF5982" w:rsidP="00FF5982">
            <w:pPr>
              <w:jc w:val="right"/>
              <w:rPr>
                <w:rFonts w:eastAsia="Calibri"/>
                <w:szCs w:val="22"/>
              </w:rPr>
            </w:pPr>
            <w:r w:rsidRPr="009A5160">
              <w:rPr>
                <w:rFonts w:eastAsia="Calibri"/>
                <w:bCs/>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B043" w14:textId="3FFE174E"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3BA66" w14:textId="1448744B" w:rsidR="00FF5982" w:rsidRPr="004B1509" w:rsidRDefault="00FF5982" w:rsidP="00FF5982">
            <w:pPr>
              <w:jc w:val="right"/>
              <w:rPr>
                <w:rFonts w:eastAsia="Calibri"/>
                <w:szCs w:val="22"/>
              </w:rPr>
            </w:pPr>
            <w:r w:rsidRPr="009A5160">
              <w:rPr>
                <w:rFonts w:eastAsia="Calibri"/>
                <w:szCs w:val="22"/>
              </w:rPr>
              <w:t xml:space="preserve"> </w:t>
            </w:r>
            <w:r w:rsidRPr="009A5160">
              <w:rPr>
                <w:rFonts w:eastAsia="Calibri"/>
                <w:bCs/>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6DE" w14:textId="76F92F44"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FD0C1" w14:textId="521E3AC1" w:rsidR="00FF5982" w:rsidRPr="004B1509" w:rsidRDefault="00FF5982" w:rsidP="00FF5982">
            <w:pPr>
              <w:jc w:val="center"/>
              <w:rPr>
                <w:rFonts w:eastAsia="Calibri"/>
                <w:bCs/>
                <w:szCs w:val="22"/>
              </w:rPr>
            </w:pPr>
            <w:proofErr w:type="spellStart"/>
            <w:r w:rsidRPr="009A5160">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F84A90" w14:textId="3EB90B56" w:rsidR="00FF5982" w:rsidRPr="004B1509" w:rsidRDefault="00FF5982" w:rsidP="00FF5982">
            <w:pPr>
              <w:jc w:val="center"/>
              <w:rPr>
                <w:rFonts w:eastAsia="Calibri"/>
                <w:szCs w:val="22"/>
              </w:rPr>
            </w:pPr>
            <w:r w:rsidRPr="009A5160">
              <w:rPr>
                <w:rFonts w:eastAsia="Calibri"/>
                <w:bCs/>
                <w:szCs w:val="22"/>
              </w:rPr>
              <w:t>4400-6633-5533</w:t>
            </w:r>
          </w:p>
        </w:tc>
      </w:tr>
      <w:tr w:rsidR="00FF5982" w:rsidRPr="004B1509" w14:paraId="55EB10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824E1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9EA8C" w14:textId="57367F6B" w:rsidR="00FF5982" w:rsidRPr="004B1509" w:rsidRDefault="00FF5982" w:rsidP="00FF5982">
            <w:pPr>
              <w:rPr>
                <w:rFonts w:eastAsia="Calibri"/>
                <w:szCs w:val="22"/>
              </w:rPr>
            </w:pPr>
            <w:r w:rsidRPr="009A5160">
              <w:rPr>
                <w:rFonts w:eastAsia="Calibri"/>
                <w:szCs w:val="22"/>
              </w:rPr>
              <w:t>sk27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A7C6D0" w14:textId="3925B618" w:rsidR="00FF5982" w:rsidRPr="004B1509" w:rsidRDefault="00FF5982" w:rsidP="00FF5982">
            <w:pPr>
              <w:rPr>
                <w:rFonts w:eastAsia="Calibri"/>
                <w:szCs w:val="22"/>
              </w:rPr>
            </w:pPr>
            <w:r w:rsidRPr="009A5160">
              <w:rPr>
                <w:rFonts w:eastAsia="Calibri"/>
                <w:szCs w:val="22"/>
              </w:rPr>
              <w:t>Pečiuliai–Kiškeliai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82FE1D" w14:textId="604F57A3" w:rsidR="00FF5982" w:rsidRPr="004B1509" w:rsidRDefault="00FF5982" w:rsidP="00FF5982">
            <w:pPr>
              <w:jc w:val="right"/>
              <w:rPr>
                <w:rFonts w:eastAsia="Calibri"/>
                <w:szCs w:val="22"/>
              </w:rPr>
            </w:pPr>
            <w:r w:rsidRPr="009A5160">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B95C0" w14:textId="1E6459D3"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C99ED" w14:textId="69B39931" w:rsidR="00FF5982" w:rsidRPr="004B1509" w:rsidRDefault="00FF5982" w:rsidP="00FF5982">
            <w:pPr>
              <w:jc w:val="right"/>
              <w:rPr>
                <w:rFonts w:eastAsia="Calibri"/>
                <w:szCs w:val="22"/>
              </w:rPr>
            </w:pPr>
            <w:r w:rsidRPr="009A5160">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9F542" w14:textId="2E9F48E8"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CEDA" w14:textId="748E4D06" w:rsidR="00FF5982" w:rsidRPr="004B1509" w:rsidRDefault="00FF5982" w:rsidP="00FF5982">
            <w:pPr>
              <w:jc w:val="center"/>
              <w:rPr>
                <w:rFonts w:eastAsia="Calibri"/>
                <w:bCs/>
                <w:szCs w:val="22"/>
              </w:rPr>
            </w:pPr>
            <w:proofErr w:type="spellStart"/>
            <w:r w:rsidRPr="009A5160">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064DFF" w14:textId="00C9336D" w:rsidR="00FF5982" w:rsidRPr="004B1509" w:rsidRDefault="00FF5982" w:rsidP="00FF5982">
            <w:pPr>
              <w:jc w:val="center"/>
              <w:rPr>
                <w:rFonts w:eastAsia="Calibri"/>
                <w:szCs w:val="22"/>
              </w:rPr>
            </w:pPr>
            <w:r w:rsidRPr="009A5160">
              <w:rPr>
                <w:rFonts w:eastAsia="Calibri"/>
                <w:szCs w:val="22"/>
              </w:rPr>
              <w:t>-</w:t>
            </w:r>
          </w:p>
        </w:tc>
      </w:tr>
      <w:tr w:rsidR="00FF5982" w:rsidRPr="004B1509" w14:paraId="482051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E2B2F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8877E" w14:textId="7B218899" w:rsidR="00FF5982" w:rsidRPr="004B1509" w:rsidRDefault="00FF5982" w:rsidP="00FF5982">
            <w:pPr>
              <w:rPr>
                <w:rFonts w:eastAsia="Calibri"/>
                <w:szCs w:val="22"/>
              </w:rPr>
            </w:pPr>
            <w:r w:rsidRPr="009A5160">
              <w:rPr>
                <w:rFonts w:eastAsia="Calibri"/>
                <w:szCs w:val="22"/>
              </w:rPr>
              <w:t>sk28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72DDD7" w14:textId="2F6D3C72" w:rsidR="00FF5982" w:rsidRPr="004B1509" w:rsidRDefault="00FF5982" w:rsidP="00FF5982">
            <w:pPr>
              <w:rPr>
                <w:rFonts w:eastAsia="Calibri"/>
                <w:szCs w:val="22"/>
              </w:rPr>
            </w:pPr>
            <w:r w:rsidRPr="009A5160">
              <w:rPr>
                <w:rFonts w:eastAsia="Calibri"/>
                <w:szCs w:val="22"/>
              </w:rPr>
              <w:t>Pravažiuojamasis kelias nuo Žilvičių k., Anykščių sen. iki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B55E9E" w14:textId="0A4FF782" w:rsidR="00FF5982" w:rsidRPr="004B1509" w:rsidRDefault="00FF5982" w:rsidP="00FF5982">
            <w:pPr>
              <w:jc w:val="right"/>
              <w:rPr>
                <w:rFonts w:eastAsia="Calibri"/>
                <w:szCs w:val="22"/>
              </w:rPr>
            </w:pPr>
            <w:r w:rsidRPr="009A5160">
              <w:rPr>
                <w:rFonts w:eastAsia="Calibri"/>
                <w:bCs/>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BA140" w14:textId="27719455" w:rsidR="00FF5982" w:rsidRPr="004B1509" w:rsidRDefault="00FF5982" w:rsidP="00FF5982">
            <w:pPr>
              <w:jc w:val="right"/>
              <w:rPr>
                <w:rFonts w:eastAsia="Calibri"/>
                <w:szCs w:val="22"/>
              </w:rPr>
            </w:pPr>
            <w:r w:rsidRPr="009A5160">
              <w:rPr>
                <w:rFonts w:eastAsia="Calibri"/>
                <w:bCs/>
                <w:szCs w:val="22"/>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5E386" w14:textId="7B7A156C" w:rsidR="00FF5982" w:rsidRPr="004B1509" w:rsidRDefault="00FF5982" w:rsidP="00FF5982">
            <w:pPr>
              <w:jc w:val="right"/>
              <w:rPr>
                <w:rFonts w:eastAsia="Calibri"/>
                <w:szCs w:val="22"/>
              </w:rPr>
            </w:pPr>
            <w:r w:rsidRPr="009A5160">
              <w:rPr>
                <w:rFonts w:eastAsia="Calibri"/>
                <w:bCs/>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6C42" w14:textId="071BE0E3"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4255A" w14:textId="33376E7E" w:rsidR="00FF5982" w:rsidRPr="004B1509" w:rsidRDefault="00FF5982" w:rsidP="00FF5982">
            <w:pPr>
              <w:jc w:val="center"/>
              <w:rPr>
                <w:rFonts w:eastAsia="Calibri"/>
                <w:bCs/>
                <w:szCs w:val="22"/>
              </w:rPr>
            </w:pPr>
            <w:proofErr w:type="spellStart"/>
            <w:r w:rsidRPr="009A5160">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19AD75" w14:textId="5D79A49D" w:rsidR="00FF5982" w:rsidRPr="004B1509" w:rsidRDefault="00FF5982" w:rsidP="00FF5982">
            <w:pPr>
              <w:jc w:val="center"/>
              <w:rPr>
                <w:rFonts w:eastAsia="Calibri"/>
                <w:szCs w:val="22"/>
              </w:rPr>
            </w:pPr>
            <w:r w:rsidRPr="009A5160">
              <w:rPr>
                <w:rFonts w:eastAsia="Calibri"/>
                <w:bCs/>
                <w:szCs w:val="22"/>
              </w:rPr>
              <w:t>4400-6626-8451</w:t>
            </w:r>
          </w:p>
        </w:tc>
      </w:tr>
      <w:tr w:rsidR="00FF5982" w:rsidRPr="004B1509" w14:paraId="613F71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E16A7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22B6" w14:textId="700C5B13" w:rsidR="00FF5982" w:rsidRPr="004B1509" w:rsidRDefault="00FF5982" w:rsidP="00FF5982">
            <w:pPr>
              <w:rPr>
                <w:rFonts w:eastAsia="Calibri"/>
                <w:szCs w:val="22"/>
              </w:rPr>
            </w:pPr>
            <w:r w:rsidRPr="009A5160">
              <w:rPr>
                <w:rFonts w:eastAsia="Calibri"/>
                <w:szCs w:val="22"/>
              </w:rPr>
              <w:t>sk29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A39023" w14:textId="44D788FE" w:rsidR="00FF5982" w:rsidRPr="004B1509" w:rsidRDefault="00FF5982" w:rsidP="00FF5982">
            <w:pPr>
              <w:rPr>
                <w:rFonts w:eastAsia="Calibri"/>
                <w:szCs w:val="22"/>
              </w:rPr>
            </w:pPr>
            <w:proofErr w:type="spellStart"/>
            <w:r w:rsidRPr="009A5160">
              <w:rPr>
                <w:rFonts w:eastAsia="Calibri"/>
                <w:szCs w:val="22"/>
              </w:rPr>
              <w:t>Katlėriai</w:t>
            </w:r>
            <w:proofErr w:type="spellEnd"/>
            <w:r w:rsidRPr="009A5160">
              <w:rPr>
                <w:rFonts w:eastAsia="Calibri"/>
                <w:szCs w:val="22"/>
              </w:rPr>
              <w:t>–</w:t>
            </w:r>
            <w:proofErr w:type="spellStart"/>
            <w:r w:rsidRPr="009A5160">
              <w:rPr>
                <w:rFonts w:eastAsia="Calibri"/>
                <w:szCs w:val="22"/>
              </w:rPr>
              <w:t>Vaišviliškiai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4DD5764" w14:textId="2DA66E76" w:rsidR="00FF5982" w:rsidRPr="004B1509" w:rsidRDefault="00FF5982" w:rsidP="00FF5982">
            <w:pPr>
              <w:jc w:val="right"/>
              <w:rPr>
                <w:rFonts w:eastAsia="Calibri"/>
                <w:szCs w:val="22"/>
              </w:rPr>
            </w:pPr>
            <w:r w:rsidRPr="009A5160">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E9EDF" w14:textId="4523E501"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1C17B" w14:textId="029737D9" w:rsidR="00FF5982" w:rsidRPr="004B1509" w:rsidRDefault="00FF5982" w:rsidP="00FF5982">
            <w:pPr>
              <w:jc w:val="right"/>
              <w:rPr>
                <w:rFonts w:eastAsia="Calibri"/>
                <w:szCs w:val="22"/>
              </w:rPr>
            </w:pPr>
            <w:r w:rsidRPr="009A5160">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857CF" w14:textId="67BABD65" w:rsidR="00FF5982" w:rsidRPr="004B1509" w:rsidRDefault="00FF5982" w:rsidP="00FF5982">
            <w:pPr>
              <w:jc w:val="right"/>
              <w:rPr>
                <w:rFonts w:eastAsia="Calibri"/>
                <w:szCs w:val="22"/>
              </w:rPr>
            </w:pPr>
            <w:r w:rsidRPr="009A516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4D8F05" w14:textId="71A0F89F" w:rsidR="00FF5982" w:rsidRPr="004B1509" w:rsidRDefault="00FF5982" w:rsidP="00FF5982">
            <w:pPr>
              <w:jc w:val="center"/>
              <w:rPr>
                <w:rFonts w:eastAsia="Calibri"/>
                <w:bCs/>
                <w:szCs w:val="22"/>
              </w:rPr>
            </w:pPr>
            <w:proofErr w:type="spellStart"/>
            <w:r w:rsidRPr="009A5160">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747F2C" w14:textId="04C41265" w:rsidR="00FF5982" w:rsidRPr="004B1509" w:rsidRDefault="00FF5982" w:rsidP="00FF5982">
            <w:pPr>
              <w:jc w:val="center"/>
              <w:rPr>
                <w:rFonts w:eastAsia="Calibri"/>
                <w:szCs w:val="22"/>
              </w:rPr>
            </w:pPr>
            <w:r w:rsidRPr="009A5160">
              <w:rPr>
                <w:rFonts w:eastAsia="Calibri"/>
                <w:szCs w:val="22"/>
              </w:rPr>
              <w:t>4400-6804-9143</w:t>
            </w:r>
          </w:p>
        </w:tc>
      </w:tr>
      <w:tr w:rsidR="00FF5982" w:rsidRPr="004B1509" w14:paraId="5B79F5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04907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6D661" w14:textId="009DE0EA" w:rsidR="00FF5982" w:rsidRPr="004B1509" w:rsidRDefault="00FF5982" w:rsidP="00FF5982">
            <w:pPr>
              <w:rPr>
                <w:rFonts w:eastAsia="Calibri"/>
                <w:szCs w:val="22"/>
              </w:rPr>
            </w:pPr>
            <w:r w:rsidRPr="004B1509">
              <w:rPr>
                <w:rFonts w:eastAsia="Calibri"/>
                <w:szCs w:val="22"/>
              </w:rPr>
              <w:t>sk29-1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FB4D6F" w14:textId="3A8AD5E1" w:rsidR="00FF5982" w:rsidRPr="004B1509" w:rsidRDefault="00FF5982" w:rsidP="00FF5982">
            <w:pPr>
              <w:rPr>
                <w:rFonts w:eastAsia="Calibri"/>
                <w:szCs w:val="22"/>
              </w:rPr>
            </w:pPr>
            <w:proofErr w:type="spellStart"/>
            <w:r w:rsidRPr="004B1509">
              <w:rPr>
                <w:rFonts w:eastAsia="Calibri"/>
                <w:szCs w:val="22"/>
              </w:rPr>
              <w:t>Vaiveriškiai</w:t>
            </w:r>
            <w:proofErr w:type="spellEnd"/>
            <w:r w:rsidRPr="004B1509">
              <w:rPr>
                <w:rFonts w:eastAsia="Calibri"/>
                <w:szCs w:val="22"/>
              </w:rPr>
              <w:t>–Storiai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D68173" w14:textId="44F2D3A7" w:rsidR="00FF5982" w:rsidRPr="004B1509" w:rsidRDefault="00FF5982" w:rsidP="00FF5982">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08CB" w14:textId="6F4EB857"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B42CB" w14:textId="1A55E2B1" w:rsidR="00FF5982" w:rsidRPr="004B1509" w:rsidRDefault="00FF5982" w:rsidP="00FF5982">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E2091" w14:textId="008D0F6C"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424B4" w14:textId="02A6F18D" w:rsidR="00FF5982" w:rsidRPr="004B1509" w:rsidRDefault="00FF5982" w:rsidP="00FF5982">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A0F8EA" w14:textId="21796FBA" w:rsidR="00FF5982" w:rsidRPr="004B1509" w:rsidRDefault="00FF5982" w:rsidP="00FF5982">
            <w:pPr>
              <w:jc w:val="center"/>
              <w:rPr>
                <w:rFonts w:eastAsia="Calibri"/>
                <w:szCs w:val="22"/>
              </w:rPr>
            </w:pPr>
            <w:r w:rsidRPr="004B1509">
              <w:rPr>
                <w:rFonts w:eastAsia="Calibri"/>
                <w:szCs w:val="22"/>
              </w:rPr>
              <w:t>4400-5494-4033</w:t>
            </w:r>
          </w:p>
        </w:tc>
      </w:tr>
      <w:tr w:rsidR="00FF5982" w:rsidRPr="004B1509" w14:paraId="6E5ABE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CF4764"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2C79B" w14:textId="42AF0094" w:rsidR="00FF5982" w:rsidRPr="004B1509" w:rsidRDefault="00FF5982" w:rsidP="00FF5982">
            <w:pPr>
              <w:rPr>
                <w:rFonts w:eastAsia="Calibri"/>
                <w:szCs w:val="22"/>
              </w:rPr>
            </w:pPr>
            <w:r w:rsidRPr="004B1509">
              <w:rPr>
                <w:rFonts w:eastAsia="Calibri"/>
                <w:szCs w:val="22"/>
              </w:rPr>
              <w:t>sk3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E05DF3" w14:textId="37B35DF7" w:rsidR="00FF5982" w:rsidRPr="004B1509" w:rsidRDefault="00FF5982" w:rsidP="00FF5982">
            <w:pPr>
              <w:rPr>
                <w:rFonts w:eastAsia="Calibri"/>
                <w:szCs w:val="22"/>
              </w:rPr>
            </w:pPr>
            <w:r w:rsidRPr="004B1509">
              <w:rPr>
                <w:rFonts w:eastAsia="Calibri"/>
                <w:szCs w:val="22"/>
              </w:rPr>
              <w:t>Skiemonys–</w:t>
            </w:r>
            <w:proofErr w:type="spellStart"/>
            <w:r w:rsidRPr="004B1509">
              <w:rPr>
                <w:rFonts w:eastAsia="Calibri"/>
                <w:szCs w:val="22"/>
              </w:rPr>
              <w:t>Pūstalaukiai</w:t>
            </w:r>
            <w:proofErr w:type="spellEnd"/>
            <w:r w:rsidRPr="004B1509">
              <w:rPr>
                <w:rFonts w:eastAsia="Calibri"/>
                <w:szCs w:val="22"/>
              </w:rPr>
              <w:t xml:space="preserve"> per </w:t>
            </w:r>
            <w:proofErr w:type="spellStart"/>
            <w:r w:rsidRPr="004B1509">
              <w:rPr>
                <w:rFonts w:eastAsia="Calibri"/>
                <w:szCs w:val="22"/>
              </w:rPr>
              <w:t>Želtiškių</w:t>
            </w:r>
            <w:proofErr w:type="spellEnd"/>
            <w:r w:rsidRPr="004B1509">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1088B" w14:textId="6C548EAD" w:rsidR="00FF5982" w:rsidRPr="004B1509" w:rsidRDefault="00FF5982" w:rsidP="00FF5982">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1B176" w14:textId="2A44765F"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C42D" w14:textId="3B484993" w:rsidR="00FF5982" w:rsidRPr="004B1509" w:rsidRDefault="00FF5982" w:rsidP="00FF5982">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FB0B0" w14:textId="01EE4B4F"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A2E92" w14:textId="7B0076E7" w:rsidR="00FF5982" w:rsidRPr="004B1509" w:rsidRDefault="00FF5982" w:rsidP="00FF5982">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C980B1" w14:textId="7FC2B4CC" w:rsidR="00FF5982" w:rsidRPr="004B1509" w:rsidRDefault="00FF5982" w:rsidP="00FF5982">
            <w:pPr>
              <w:jc w:val="center"/>
              <w:rPr>
                <w:rFonts w:eastAsia="Calibri"/>
                <w:szCs w:val="22"/>
              </w:rPr>
            </w:pPr>
            <w:r w:rsidRPr="004B1509">
              <w:rPr>
                <w:rFonts w:eastAsia="Calibri"/>
                <w:szCs w:val="22"/>
              </w:rPr>
              <w:t>4400-5494-8566</w:t>
            </w:r>
          </w:p>
        </w:tc>
      </w:tr>
      <w:tr w:rsidR="00FF5982" w:rsidRPr="004B1509" w14:paraId="341FF8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3C917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552C7" w14:textId="4CC0C85B" w:rsidR="00FF5982" w:rsidRPr="004B1509" w:rsidRDefault="00FF5982" w:rsidP="00FF5982">
            <w:pPr>
              <w:rPr>
                <w:rFonts w:eastAsia="Calibri"/>
                <w:szCs w:val="22"/>
              </w:rPr>
            </w:pPr>
            <w:r w:rsidRPr="004B1509">
              <w:rPr>
                <w:rFonts w:eastAsia="Calibri"/>
                <w:szCs w:val="22"/>
              </w:rPr>
              <w:t>sk30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58040" w14:textId="34A535EA" w:rsidR="00FF5982" w:rsidRPr="004B1509" w:rsidRDefault="00FF5982" w:rsidP="00FF5982">
            <w:pPr>
              <w:rPr>
                <w:rFonts w:eastAsia="Calibri"/>
                <w:szCs w:val="22"/>
              </w:rPr>
            </w:pPr>
            <w:r w:rsidRPr="004B1509">
              <w:rPr>
                <w:rFonts w:eastAsia="Calibri"/>
                <w:szCs w:val="22"/>
              </w:rPr>
              <w:t>Privažiuojamasis kelias nuo kelio Nr. 119 iki kelio Nr. sk45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F5D6B6" w14:textId="6D51E1BB" w:rsidR="00FF5982" w:rsidRPr="004B1509" w:rsidRDefault="00FF5982" w:rsidP="00FF5982">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AFE8C" w14:textId="35B17991"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43993" w14:textId="0F8BD0A9" w:rsidR="00FF5982" w:rsidRPr="004B1509" w:rsidRDefault="00FF5982" w:rsidP="00FF5982">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616B" w14:textId="3C77A0D2"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155E" w14:textId="368A2583" w:rsidR="00FF5982" w:rsidRPr="004B1509" w:rsidRDefault="00FF5982" w:rsidP="00FF5982">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B7B823" w14:textId="332AA72D" w:rsidR="00FF5982" w:rsidRPr="004B1509" w:rsidRDefault="00FF5982" w:rsidP="00FF5982">
            <w:pPr>
              <w:jc w:val="center"/>
              <w:rPr>
                <w:rFonts w:eastAsia="Calibri"/>
                <w:szCs w:val="22"/>
              </w:rPr>
            </w:pPr>
            <w:r w:rsidRPr="004B1509">
              <w:rPr>
                <w:rFonts w:eastAsia="Calibri"/>
                <w:szCs w:val="22"/>
              </w:rPr>
              <w:t>4400-5447-2807</w:t>
            </w:r>
          </w:p>
        </w:tc>
      </w:tr>
      <w:tr w:rsidR="00FF5982" w:rsidRPr="00901BE7" w14:paraId="156E25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71DA23" w14:textId="77777777" w:rsidR="00FF5982" w:rsidRPr="00901BE7"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CA1EA6" w14:textId="1C3F9D79" w:rsidR="00FF5982" w:rsidRPr="00901BE7" w:rsidRDefault="00FF5982" w:rsidP="00FF5982">
            <w:pPr>
              <w:rPr>
                <w:rFonts w:eastAsia="Calibri"/>
                <w:szCs w:val="22"/>
              </w:rPr>
            </w:pPr>
            <w:r w:rsidRPr="001470E9">
              <w:rPr>
                <w:rFonts w:eastAsia="Calibri"/>
                <w:szCs w:val="22"/>
              </w:rPr>
              <w:t>sk30-1</w:t>
            </w:r>
          </w:p>
        </w:tc>
        <w:tc>
          <w:tcPr>
            <w:tcW w:w="4412" w:type="dxa"/>
            <w:tcBorders>
              <w:top w:val="single" w:sz="4" w:space="0" w:color="auto"/>
              <w:left w:val="single" w:sz="4" w:space="0" w:color="auto"/>
              <w:bottom w:val="single" w:sz="4" w:space="0" w:color="auto"/>
              <w:right w:val="single" w:sz="4" w:space="0" w:color="auto"/>
            </w:tcBorders>
            <w:vAlign w:val="center"/>
          </w:tcPr>
          <w:p w14:paraId="7006870B" w14:textId="5547E644" w:rsidR="00FF5982" w:rsidRPr="00901BE7" w:rsidRDefault="00FF5982" w:rsidP="00FF5982">
            <w:pPr>
              <w:rPr>
                <w:rFonts w:eastAsia="Calibri"/>
                <w:szCs w:val="22"/>
              </w:rPr>
            </w:pPr>
            <w:r w:rsidRPr="001470E9">
              <w:rPr>
                <w:rFonts w:eastAsia="Calibri"/>
                <w:szCs w:val="22"/>
              </w:rPr>
              <w:t xml:space="preserve">Privažiuojamasis kelias prie gyvenamųjų namų </w:t>
            </w:r>
            <w:proofErr w:type="spellStart"/>
            <w:r w:rsidRPr="001470E9">
              <w:rPr>
                <w:rFonts w:eastAsia="Calibri"/>
                <w:szCs w:val="22"/>
              </w:rPr>
              <w:t>Antežerio</w:t>
            </w:r>
            <w:proofErr w:type="spellEnd"/>
            <w:r w:rsidRPr="001470E9">
              <w:rPr>
                <w:rFonts w:eastAsia="Calibri"/>
                <w:szCs w:val="22"/>
              </w:rPr>
              <w:t xml:space="preserve"> k. nuo </w:t>
            </w:r>
            <w:proofErr w:type="spellStart"/>
            <w:r w:rsidRPr="001470E9">
              <w:rPr>
                <w:rFonts w:eastAsia="Calibri"/>
                <w:szCs w:val="22"/>
              </w:rPr>
              <w:t>Nevėžos</w:t>
            </w:r>
            <w:proofErr w:type="spellEnd"/>
            <w:r w:rsidRPr="001470E9">
              <w:rPr>
                <w:rFonts w:eastAsia="Calibri"/>
                <w:szCs w:val="22"/>
              </w:rPr>
              <w:t xml:space="preserve"> g., </w:t>
            </w:r>
            <w:proofErr w:type="spellStart"/>
            <w:r w:rsidRPr="001470E9">
              <w:rPr>
                <w:rFonts w:eastAsia="Calibri"/>
                <w:szCs w:val="22"/>
              </w:rPr>
              <w:t>Nagurkiškio</w:t>
            </w:r>
            <w:proofErr w:type="spellEnd"/>
            <w:r w:rsidRPr="001470E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tcPr>
          <w:p w14:paraId="457793F0" w14:textId="025A9CE1" w:rsidR="00FF5982" w:rsidRPr="00901BE7" w:rsidRDefault="00FF5982" w:rsidP="00FF5982">
            <w:pPr>
              <w:jc w:val="right"/>
              <w:rPr>
                <w:rFonts w:eastAsia="Calibri"/>
                <w:szCs w:val="22"/>
              </w:rPr>
            </w:pPr>
            <w:r w:rsidRPr="001470E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tcPr>
          <w:p w14:paraId="177345D1" w14:textId="00A5F059" w:rsidR="00FF5982" w:rsidRPr="00901BE7"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4A1E6B" w14:textId="673F570C" w:rsidR="00FF5982" w:rsidRPr="00901BE7" w:rsidRDefault="00FF5982" w:rsidP="00FF5982">
            <w:pPr>
              <w:jc w:val="right"/>
              <w:rPr>
                <w:rFonts w:eastAsia="Calibri"/>
                <w:szCs w:val="22"/>
              </w:rPr>
            </w:pPr>
            <w:r w:rsidRPr="001470E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tcPr>
          <w:p w14:paraId="027DD142" w14:textId="5EBB113E" w:rsidR="00FF5982" w:rsidRPr="00901BE7" w:rsidRDefault="00FF5982" w:rsidP="00FF5982">
            <w:pPr>
              <w:jc w:val="right"/>
              <w:rPr>
                <w:rFonts w:eastAsia="Calibri"/>
                <w:szCs w:val="22"/>
              </w:rPr>
            </w:pPr>
            <w:r w:rsidRPr="001470E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FD1710C" w14:textId="49915928" w:rsidR="00FF5982" w:rsidRPr="00901BE7" w:rsidRDefault="00FF5982" w:rsidP="00FF5982">
            <w:pPr>
              <w:jc w:val="center"/>
              <w:rPr>
                <w:rFonts w:eastAsia="Calibri"/>
                <w:szCs w:val="22"/>
              </w:rPr>
            </w:pPr>
            <w:proofErr w:type="spellStart"/>
            <w:r w:rsidRPr="001470E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0EAA950" w14:textId="33FD1C86" w:rsidR="00FF5982" w:rsidRPr="00901BE7" w:rsidRDefault="00FF5982" w:rsidP="00FF5982">
            <w:pPr>
              <w:jc w:val="center"/>
              <w:rPr>
                <w:rFonts w:eastAsia="Calibri"/>
                <w:szCs w:val="22"/>
              </w:rPr>
            </w:pPr>
            <w:r w:rsidRPr="001470E9">
              <w:rPr>
                <w:rFonts w:eastAsia="Calibri"/>
                <w:bCs/>
                <w:szCs w:val="22"/>
              </w:rPr>
              <w:t>4400-6632-8407</w:t>
            </w:r>
          </w:p>
        </w:tc>
      </w:tr>
      <w:tr w:rsidR="00FF5982" w:rsidRPr="004B1509" w14:paraId="357283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7BBC53"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F49F6F" w14:textId="6B2BA4FF" w:rsidR="00FF5982" w:rsidRPr="004B1509" w:rsidRDefault="00FF5982" w:rsidP="00FF5982">
            <w:pPr>
              <w:rPr>
                <w:rFonts w:eastAsia="Calibri"/>
                <w:szCs w:val="22"/>
              </w:rPr>
            </w:pPr>
            <w:r w:rsidRPr="001470E9">
              <w:rPr>
                <w:rFonts w:eastAsia="Calibri"/>
                <w:szCs w:val="22"/>
              </w:rPr>
              <w:t>sk30-2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9532A7" w14:textId="4EDE9A8A" w:rsidR="00FF5982" w:rsidRPr="004B1509" w:rsidRDefault="00FF5982" w:rsidP="00FF5982">
            <w:pPr>
              <w:rPr>
                <w:rFonts w:eastAsia="Calibri"/>
                <w:szCs w:val="22"/>
              </w:rPr>
            </w:pPr>
            <w:r w:rsidRPr="001470E9">
              <w:rPr>
                <w:rFonts w:eastAsia="Calibri"/>
                <w:szCs w:val="22"/>
              </w:rPr>
              <w:t xml:space="preserve">Privažiuojamasis kelias prie valčių nuleidimo vietos (slipo) </w:t>
            </w:r>
            <w:proofErr w:type="spellStart"/>
            <w:r w:rsidRPr="001470E9">
              <w:rPr>
                <w:rFonts w:eastAsia="Calibri"/>
                <w:szCs w:val="22"/>
              </w:rPr>
              <w:t>Nevėžos</w:t>
            </w:r>
            <w:proofErr w:type="spellEnd"/>
            <w:r w:rsidRPr="001470E9">
              <w:rPr>
                <w:rFonts w:eastAsia="Calibri"/>
                <w:szCs w:val="22"/>
              </w:rPr>
              <w:t xml:space="preserve"> ežere, Palionių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C4F587" w14:textId="1DB496AC" w:rsidR="00FF5982" w:rsidRPr="004B1509" w:rsidRDefault="00FF5982" w:rsidP="00FF5982">
            <w:pPr>
              <w:jc w:val="right"/>
              <w:rPr>
                <w:rFonts w:eastAsia="Calibri"/>
                <w:szCs w:val="22"/>
              </w:rPr>
            </w:pPr>
            <w:r w:rsidRPr="001470E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C131B" w14:textId="3DCEC85C"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5F58E" w14:textId="4EA0560A" w:rsidR="00FF5982" w:rsidRPr="004B1509" w:rsidRDefault="00FF5982" w:rsidP="00FF5982">
            <w:pPr>
              <w:jc w:val="right"/>
              <w:rPr>
                <w:rFonts w:eastAsia="Calibri"/>
                <w:szCs w:val="22"/>
              </w:rPr>
            </w:pPr>
            <w:r w:rsidRPr="001470E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A475D" w14:textId="58739188"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C1675" w14:textId="77777777" w:rsidR="00FF5982" w:rsidRPr="001470E9" w:rsidRDefault="00FF5982" w:rsidP="00FF5982">
            <w:pPr>
              <w:jc w:val="center"/>
              <w:rPr>
                <w:rFonts w:eastAsia="Calibri"/>
                <w:szCs w:val="22"/>
              </w:rPr>
            </w:pPr>
          </w:p>
          <w:p w14:paraId="7FE65B65" w14:textId="77777777" w:rsidR="00FF5982" w:rsidRPr="001470E9" w:rsidRDefault="00FF5982" w:rsidP="00FF5982">
            <w:pPr>
              <w:jc w:val="center"/>
              <w:rPr>
                <w:rFonts w:eastAsia="Calibri"/>
                <w:szCs w:val="22"/>
              </w:rPr>
            </w:pPr>
            <w:proofErr w:type="spellStart"/>
            <w:r w:rsidRPr="001470E9">
              <w:rPr>
                <w:rFonts w:eastAsia="Calibri"/>
                <w:szCs w:val="22"/>
              </w:rPr>
              <w:t>IVv</w:t>
            </w:r>
            <w:proofErr w:type="spellEnd"/>
          </w:p>
          <w:p w14:paraId="00C0A184" w14:textId="64A2E15A" w:rsidR="00FF5982" w:rsidRPr="004B1509" w:rsidRDefault="00FF5982" w:rsidP="00FF5982">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7900F98D" w14:textId="0257DD30" w:rsidR="00FF5982" w:rsidRPr="004B1509" w:rsidRDefault="00FF5982" w:rsidP="00FF5982">
            <w:pPr>
              <w:jc w:val="center"/>
              <w:rPr>
                <w:rFonts w:eastAsia="Calibri"/>
                <w:szCs w:val="22"/>
              </w:rPr>
            </w:pPr>
            <w:r w:rsidRPr="001470E9">
              <w:rPr>
                <w:rFonts w:eastAsia="Calibri"/>
                <w:szCs w:val="22"/>
              </w:rPr>
              <w:t>4400-6205-1629 4400-6205-1630</w:t>
            </w:r>
          </w:p>
        </w:tc>
      </w:tr>
      <w:tr w:rsidR="00FF5982" w:rsidRPr="004B1509" w14:paraId="371456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331138"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844BF" w14:textId="7DB4D830" w:rsidR="00FF5982" w:rsidRPr="004B1509" w:rsidRDefault="00FF5982" w:rsidP="00FF5982">
            <w:pPr>
              <w:rPr>
                <w:rFonts w:eastAsia="Calibri"/>
                <w:szCs w:val="22"/>
              </w:rPr>
            </w:pPr>
            <w:r w:rsidRPr="001470E9">
              <w:rPr>
                <w:rFonts w:eastAsia="Calibri"/>
                <w:szCs w:val="22"/>
              </w:rPr>
              <w:t>sk31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E21E18" w14:textId="4D6ADF04" w:rsidR="00FF5982" w:rsidRPr="004B1509" w:rsidRDefault="00FF5982" w:rsidP="00FF5982">
            <w:pPr>
              <w:rPr>
                <w:rFonts w:eastAsia="Calibri"/>
                <w:szCs w:val="22"/>
              </w:rPr>
            </w:pPr>
            <w:r w:rsidRPr="001470E9">
              <w:rPr>
                <w:rFonts w:eastAsia="Calibri"/>
                <w:szCs w:val="22"/>
              </w:rPr>
              <w:t>Pravažiuojamasis kelias nuo kelio Nr. 119 iki kelio Nr. sk27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A935DE" w14:textId="00A6F541" w:rsidR="00FF5982" w:rsidRPr="004B1509" w:rsidRDefault="00FF5982" w:rsidP="00FF5982">
            <w:pPr>
              <w:jc w:val="right"/>
              <w:rPr>
                <w:rFonts w:eastAsia="Calibri"/>
                <w:szCs w:val="22"/>
              </w:rPr>
            </w:pPr>
            <w:r w:rsidRPr="001470E9">
              <w:rPr>
                <w:rFonts w:eastAsia="Calibri"/>
                <w:bCs/>
                <w:szCs w:val="22"/>
              </w:rPr>
              <w:t>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45380" w14:textId="59DA782C" w:rsidR="00FF5982" w:rsidRPr="004B1509" w:rsidRDefault="00FF5982" w:rsidP="00FF5982">
            <w:pPr>
              <w:jc w:val="right"/>
              <w:rPr>
                <w:rFonts w:eastAsia="Calibri"/>
                <w:szCs w:val="22"/>
              </w:rPr>
            </w:pPr>
            <w:r w:rsidRPr="001470E9">
              <w:rPr>
                <w:rFonts w:eastAsia="Calibri"/>
                <w:bCs/>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424C7" w14:textId="33E79C6E" w:rsidR="00FF5982" w:rsidRPr="004B1509" w:rsidRDefault="00FF5982" w:rsidP="00FF5982">
            <w:pPr>
              <w:jc w:val="right"/>
              <w:rPr>
                <w:rFonts w:eastAsia="Calibri"/>
                <w:szCs w:val="22"/>
              </w:rPr>
            </w:pPr>
            <w:r w:rsidRPr="001470E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3A082" w14:textId="6FD085AA" w:rsidR="00FF5982" w:rsidRPr="004B1509" w:rsidRDefault="00FF5982" w:rsidP="00FF5982">
            <w:pPr>
              <w:jc w:val="right"/>
              <w:rPr>
                <w:rFonts w:eastAsia="Calibri"/>
                <w:szCs w:val="22"/>
              </w:rPr>
            </w:pPr>
            <w:r w:rsidRPr="001470E9">
              <w:rPr>
                <w:rFonts w:eastAsia="Calibri"/>
                <w:bCs/>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A099" w14:textId="223F7CD4" w:rsidR="00FF5982" w:rsidRPr="004B1509" w:rsidRDefault="00FF5982" w:rsidP="00FF5982">
            <w:pPr>
              <w:jc w:val="center"/>
              <w:rPr>
                <w:rFonts w:eastAsia="Calibri"/>
                <w:bCs/>
                <w:szCs w:val="22"/>
              </w:rPr>
            </w:pPr>
            <w:proofErr w:type="spellStart"/>
            <w:r w:rsidRPr="001470E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6AF3B6" w14:textId="5D3BE7C2" w:rsidR="00FF5982" w:rsidRPr="004B1509" w:rsidRDefault="00FF5982" w:rsidP="00FF5982">
            <w:pPr>
              <w:jc w:val="center"/>
              <w:rPr>
                <w:rFonts w:eastAsia="Calibri"/>
                <w:szCs w:val="22"/>
              </w:rPr>
            </w:pPr>
            <w:r w:rsidRPr="001470E9">
              <w:rPr>
                <w:rFonts w:eastAsia="Calibri"/>
                <w:bCs/>
                <w:szCs w:val="22"/>
              </w:rPr>
              <w:t>4400-6632-8330</w:t>
            </w:r>
          </w:p>
        </w:tc>
      </w:tr>
      <w:tr w:rsidR="00FF5982" w:rsidRPr="004B1509" w14:paraId="54E9C8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4ED2B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F781F7" w14:textId="7CCBE39B" w:rsidR="00FF5982" w:rsidRPr="004B1509" w:rsidRDefault="00FF5982" w:rsidP="00FF5982">
            <w:pPr>
              <w:rPr>
                <w:rFonts w:eastAsia="Calibri"/>
                <w:szCs w:val="22"/>
              </w:rPr>
            </w:pPr>
            <w:r w:rsidRPr="001470E9">
              <w:rPr>
                <w:rFonts w:eastAsia="Calibri"/>
                <w:szCs w:val="22"/>
              </w:rPr>
              <w:t>sk32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41AA62" w14:textId="37C57E02" w:rsidR="00FF5982" w:rsidRPr="004B1509" w:rsidRDefault="00FF5982" w:rsidP="00FF5982">
            <w:pPr>
              <w:rPr>
                <w:rFonts w:eastAsia="Calibri"/>
                <w:szCs w:val="22"/>
              </w:rPr>
            </w:pPr>
            <w:r w:rsidRPr="001470E9">
              <w:rPr>
                <w:rFonts w:eastAsia="Calibri"/>
                <w:szCs w:val="22"/>
              </w:rPr>
              <w:t>Skiemonys –Žiogai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3260A6" w14:textId="7DFF18B2" w:rsidR="00FF5982" w:rsidRPr="004B1509" w:rsidRDefault="00FF5982" w:rsidP="00FF5982">
            <w:pPr>
              <w:jc w:val="right"/>
              <w:rPr>
                <w:rFonts w:eastAsia="Calibri"/>
                <w:szCs w:val="22"/>
              </w:rPr>
            </w:pPr>
            <w:r w:rsidRPr="001470E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27B20" w14:textId="06130B1F"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A44A9" w14:textId="0BF4E6B5" w:rsidR="00FF5982" w:rsidRPr="004B1509" w:rsidRDefault="00FF5982" w:rsidP="00FF5982">
            <w:pPr>
              <w:jc w:val="right"/>
              <w:rPr>
                <w:rFonts w:eastAsia="Calibri"/>
                <w:szCs w:val="22"/>
              </w:rPr>
            </w:pPr>
            <w:r w:rsidRPr="001470E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8B494" w14:textId="2D99BEBC"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4598D" w14:textId="20131550" w:rsidR="00FF5982" w:rsidRPr="004B1509" w:rsidRDefault="00FF5982" w:rsidP="00FF5982">
            <w:pPr>
              <w:jc w:val="center"/>
              <w:rPr>
                <w:rFonts w:eastAsia="Calibri"/>
                <w:bCs/>
                <w:szCs w:val="22"/>
              </w:rPr>
            </w:pPr>
            <w:proofErr w:type="spellStart"/>
            <w:r w:rsidRPr="001470E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0FC2A26" w14:textId="172560FA" w:rsidR="00FF5982" w:rsidRPr="004B1509" w:rsidRDefault="00FF5982" w:rsidP="00FF5982">
            <w:pPr>
              <w:jc w:val="center"/>
              <w:rPr>
                <w:rFonts w:eastAsia="Calibri"/>
                <w:szCs w:val="22"/>
              </w:rPr>
            </w:pPr>
            <w:r w:rsidRPr="001470E9">
              <w:rPr>
                <w:rFonts w:eastAsia="Calibri"/>
                <w:szCs w:val="22"/>
              </w:rPr>
              <w:t>4400-5494-8677</w:t>
            </w:r>
          </w:p>
        </w:tc>
      </w:tr>
      <w:tr w:rsidR="00FF5982" w:rsidRPr="004B1509" w14:paraId="7457C50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CDECC3"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00C551" w14:textId="53F3A9B3" w:rsidR="00FF5982" w:rsidRPr="004B1509" w:rsidRDefault="00FF5982" w:rsidP="00FF5982">
            <w:pPr>
              <w:rPr>
                <w:rFonts w:eastAsia="Calibri"/>
                <w:szCs w:val="22"/>
              </w:rPr>
            </w:pPr>
            <w:r w:rsidRPr="001470E9">
              <w:rPr>
                <w:rFonts w:eastAsia="Calibri"/>
                <w:szCs w:val="22"/>
              </w:rPr>
              <w:t>sk32-1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9E6B0D" w14:textId="4547B460" w:rsidR="00FF5982" w:rsidRPr="004B1509" w:rsidRDefault="00FF5982" w:rsidP="00FF5982">
            <w:pPr>
              <w:rPr>
                <w:rFonts w:eastAsia="Calibri"/>
                <w:szCs w:val="22"/>
              </w:rPr>
            </w:pPr>
            <w:r w:rsidRPr="001470E9">
              <w:rPr>
                <w:rFonts w:eastAsia="Calibri"/>
                <w:szCs w:val="22"/>
              </w:rPr>
              <w:t>Žiogai–Pagrįžai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7D9528" w14:textId="201CBE8B" w:rsidR="00FF5982" w:rsidRPr="004B1509" w:rsidRDefault="00FF5982" w:rsidP="00FF5982">
            <w:pPr>
              <w:jc w:val="right"/>
              <w:rPr>
                <w:rFonts w:eastAsia="Calibri"/>
                <w:szCs w:val="22"/>
              </w:rPr>
            </w:pPr>
            <w:r w:rsidRPr="001470E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0BA8" w14:textId="230D4670"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BE3A0" w14:textId="65E5A9E7"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68C9" w14:textId="3298118E" w:rsidR="00FF5982" w:rsidRPr="004B1509" w:rsidRDefault="00FF5982" w:rsidP="00FF5982">
            <w:pPr>
              <w:jc w:val="right"/>
              <w:rPr>
                <w:rFonts w:eastAsia="Calibri"/>
                <w:szCs w:val="22"/>
              </w:rPr>
            </w:pPr>
            <w:r w:rsidRPr="001470E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8C402" w14:textId="3455BD87" w:rsidR="00FF5982" w:rsidRPr="004B1509" w:rsidRDefault="00FF5982" w:rsidP="00FF5982">
            <w:pPr>
              <w:jc w:val="center"/>
              <w:rPr>
                <w:rFonts w:eastAsia="Calibri"/>
                <w:bCs/>
                <w:szCs w:val="22"/>
              </w:rPr>
            </w:pPr>
            <w:proofErr w:type="spellStart"/>
            <w:r w:rsidRPr="001470E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244429" w14:textId="5854C5AC" w:rsidR="00FF5982" w:rsidRPr="004B1509" w:rsidRDefault="00FF5982" w:rsidP="00FF5982">
            <w:pPr>
              <w:jc w:val="center"/>
              <w:rPr>
                <w:rFonts w:eastAsia="Calibri"/>
                <w:szCs w:val="22"/>
              </w:rPr>
            </w:pPr>
          </w:p>
        </w:tc>
      </w:tr>
      <w:tr w:rsidR="00FF5982" w:rsidRPr="004B1509" w14:paraId="700D95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2E087C"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087BC1" w14:textId="22C681F3" w:rsidR="00FF5982" w:rsidRPr="004B1509" w:rsidRDefault="00FF5982" w:rsidP="00FF5982">
            <w:pPr>
              <w:rPr>
                <w:rFonts w:eastAsia="Calibri"/>
                <w:szCs w:val="22"/>
              </w:rPr>
            </w:pPr>
            <w:r w:rsidRPr="001470E9">
              <w:rPr>
                <w:rFonts w:eastAsia="Calibri"/>
                <w:szCs w:val="22"/>
              </w:rPr>
              <w:t>sk33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805482" w14:textId="6480C094" w:rsidR="00FF5982" w:rsidRPr="004B1509" w:rsidRDefault="00FF5982" w:rsidP="00FF5982">
            <w:pPr>
              <w:rPr>
                <w:rFonts w:eastAsia="Calibri"/>
                <w:szCs w:val="22"/>
              </w:rPr>
            </w:pPr>
            <w:r w:rsidRPr="001470E9">
              <w:rPr>
                <w:rFonts w:eastAsia="Calibri"/>
                <w:szCs w:val="22"/>
              </w:rPr>
              <w:t xml:space="preserve">Privažiuojamasis kelias prie Nagurkiškių g. nuo </w:t>
            </w:r>
            <w:proofErr w:type="spellStart"/>
            <w:r w:rsidRPr="001470E9">
              <w:rPr>
                <w:rFonts w:eastAsia="Calibri"/>
                <w:szCs w:val="22"/>
              </w:rPr>
              <w:t>Nevėžos</w:t>
            </w:r>
            <w:proofErr w:type="spellEnd"/>
            <w:r w:rsidRPr="001470E9">
              <w:rPr>
                <w:rFonts w:eastAsia="Calibri"/>
                <w:szCs w:val="22"/>
              </w:rPr>
              <w:t xml:space="preserve">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36DE4F" w14:textId="65394361" w:rsidR="00FF5982" w:rsidRPr="004B1509" w:rsidRDefault="00FF5982" w:rsidP="00FF5982">
            <w:pPr>
              <w:jc w:val="right"/>
              <w:rPr>
                <w:rFonts w:eastAsia="Calibri"/>
                <w:szCs w:val="22"/>
              </w:rPr>
            </w:pPr>
            <w:r w:rsidRPr="001470E9">
              <w:rPr>
                <w:rFonts w:eastAsia="Calibri"/>
                <w:bCs/>
                <w:szCs w:val="22"/>
              </w:rPr>
              <w:t>807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B69CC" w14:textId="42DC3A88"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67C92" w14:textId="40AEDB2C" w:rsidR="00FF5982" w:rsidRPr="004B1509" w:rsidRDefault="00FF5982" w:rsidP="00FF5982">
            <w:pPr>
              <w:jc w:val="right"/>
              <w:rPr>
                <w:rFonts w:eastAsia="Calibri"/>
                <w:szCs w:val="22"/>
              </w:rPr>
            </w:pPr>
            <w:r w:rsidRPr="001470E9">
              <w:rPr>
                <w:rFonts w:eastAsia="Calibri"/>
                <w:szCs w:val="22"/>
              </w:rPr>
              <w:t xml:space="preserve"> </w:t>
            </w:r>
            <w:r w:rsidRPr="001470E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5AF20" w14:textId="180FE671" w:rsidR="00FF5982" w:rsidRPr="004B1509" w:rsidRDefault="00FF5982" w:rsidP="00FF5982">
            <w:pPr>
              <w:jc w:val="right"/>
              <w:rPr>
                <w:rFonts w:eastAsia="Calibri"/>
                <w:szCs w:val="22"/>
              </w:rPr>
            </w:pPr>
            <w:r w:rsidRPr="001470E9">
              <w:rPr>
                <w:rFonts w:eastAsia="Calibri"/>
                <w:bCs/>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C4067" w14:textId="1848850D" w:rsidR="00FF5982" w:rsidRPr="004B1509" w:rsidRDefault="00FF5982" w:rsidP="00FF5982">
            <w:pPr>
              <w:jc w:val="center"/>
              <w:rPr>
                <w:rFonts w:eastAsia="Calibri"/>
                <w:bCs/>
                <w:szCs w:val="22"/>
              </w:rPr>
            </w:pPr>
            <w:proofErr w:type="spellStart"/>
            <w:r w:rsidRPr="001470E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0FB132" w14:textId="7411FB57" w:rsidR="00FF5982" w:rsidRPr="004B1509" w:rsidRDefault="00FF5982" w:rsidP="00FF5982">
            <w:pPr>
              <w:jc w:val="center"/>
              <w:rPr>
                <w:rFonts w:eastAsia="Calibri"/>
                <w:szCs w:val="22"/>
              </w:rPr>
            </w:pPr>
            <w:r w:rsidRPr="001470E9">
              <w:rPr>
                <w:rFonts w:eastAsia="Calibri"/>
                <w:bCs/>
                <w:szCs w:val="22"/>
              </w:rPr>
              <w:t>4400-6633-5511</w:t>
            </w:r>
          </w:p>
        </w:tc>
      </w:tr>
      <w:tr w:rsidR="00FF5982" w:rsidRPr="004B1509" w14:paraId="6942C9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35836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F761E" w14:textId="7D6FDA03" w:rsidR="00FF5982" w:rsidRPr="004B1509" w:rsidRDefault="00FF5982" w:rsidP="00FF5982">
            <w:pPr>
              <w:rPr>
                <w:rFonts w:eastAsia="Calibri"/>
                <w:szCs w:val="22"/>
              </w:rPr>
            </w:pPr>
            <w:r w:rsidRPr="001470E9">
              <w:rPr>
                <w:rFonts w:eastAsia="Calibri"/>
                <w:szCs w:val="22"/>
              </w:rPr>
              <w:t>sk33-1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631300" w14:textId="21DA2223" w:rsidR="00FF5982" w:rsidRPr="004B1509" w:rsidRDefault="00FF5982" w:rsidP="00FF5982">
            <w:pPr>
              <w:rPr>
                <w:rFonts w:eastAsia="Calibri"/>
                <w:szCs w:val="22"/>
              </w:rPr>
            </w:pPr>
            <w:r w:rsidRPr="001470E9">
              <w:rPr>
                <w:rFonts w:eastAsia="Calibri"/>
                <w:szCs w:val="22"/>
              </w:rPr>
              <w:t xml:space="preserve">Pravažiuojamasis kelias nuo </w:t>
            </w:r>
            <w:proofErr w:type="spellStart"/>
            <w:r w:rsidRPr="001470E9">
              <w:rPr>
                <w:rFonts w:eastAsia="Calibri"/>
                <w:szCs w:val="22"/>
              </w:rPr>
              <w:t>Nagurkiškio</w:t>
            </w:r>
            <w:proofErr w:type="spellEnd"/>
            <w:r w:rsidRPr="001470E9">
              <w:rPr>
                <w:rFonts w:eastAsia="Calibri"/>
                <w:szCs w:val="22"/>
              </w:rPr>
              <w:t xml:space="preserve"> g., </w:t>
            </w:r>
            <w:proofErr w:type="spellStart"/>
            <w:r w:rsidRPr="001470E9">
              <w:rPr>
                <w:rFonts w:eastAsia="Calibri"/>
                <w:szCs w:val="22"/>
              </w:rPr>
              <w:t>Nagurkiškio</w:t>
            </w:r>
            <w:proofErr w:type="spellEnd"/>
            <w:r w:rsidRPr="001470E9">
              <w:rPr>
                <w:rFonts w:eastAsia="Calibri"/>
                <w:szCs w:val="22"/>
              </w:rPr>
              <w:t xml:space="preserve"> k. iki kelio Nr. sk5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CA005" w14:textId="1AEEC26E" w:rsidR="00FF5982" w:rsidRPr="004B1509" w:rsidRDefault="00FF5982" w:rsidP="00FF5982">
            <w:pPr>
              <w:jc w:val="right"/>
              <w:rPr>
                <w:rFonts w:eastAsia="Calibri"/>
                <w:szCs w:val="22"/>
              </w:rPr>
            </w:pPr>
            <w:r w:rsidRPr="001470E9">
              <w:rPr>
                <w:rFonts w:eastAsia="Calibri"/>
                <w:bCs/>
                <w:szCs w:val="22"/>
              </w:rPr>
              <w:t>758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3C26C" w14:textId="71ACE781"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68493" w14:textId="01514E2B" w:rsidR="00FF5982" w:rsidRPr="004B1509" w:rsidRDefault="00FF5982" w:rsidP="00FF5982">
            <w:pPr>
              <w:jc w:val="right"/>
              <w:rPr>
                <w:rFonts w:eastAsia="Calibri"/>
                <w:szCs w:val="22"/>
              </w:rPr>
            </w:pPr>
            <w:r w:rsidRPr="001470E9">
              <w:rPr>
                <w:rFonts w:eastAsia="Calibri"/>
                <w:bCs/>
                <w:szCs w:val="22"/>
              </w:rPr>
              <w:t>758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8BEFD" w14:textId="08AA6E5F"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3C39A" w14:textId="28F00053"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83E708" w14:textId="08C0D5DA" w:rsidR="00FF5982" w:rsidRPr="004B1509" w:rsidRDefault="00FF5982" w:rsidP="00FF5982">
            <w:pPr>
              <w:jc w:val="center"/>
              <w:rPr>
                <w:rFonts w:eastAsia="Calibri"/>
                <w:szCs w:val="22"/>
              </w:rPr>
            </w:pPr>
            <w:r w:rsidRPr="001470E9">
              <w:rPr>
                <w:rFonts w:eastAsia="Calibri"/>
                <w:bCs/>
                <w:szCs w:val="22"/>
              </w:rPr>
              <w:t>4400-6626-1405</w:t>
            </w:r>
          </w:p>
        </w:tc>
      </w:tr>
      <w:tr w:rsidR="00FF5982" w:rsidRPr="004B1509" w14:paraId="31854C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3C7BB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634831" w14:textId="5BCCC749" w:rsidR="00FF5982" w:rsidRPr="004B1509" w:rsidRDefault="00FF5982" w:rsidP="00FF5982">
            <w:pPr>
              <w:rPr>
                <w:rFonts w:eastAsia="Calibri"/>
                <w:szCs w:val="22"/>
              </w:rPr>
            </w:pPr>
            <w:r w:rsidRPr="001470E9">
              <w:rPr>
                <w:rFonts w:eastAsia="Calibri"/>
                <w:szCs w:val="22"/>
              </w:rPr>
              <w:t>sk34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D54D6D" w14:textId="3596A5CB" w:rsidR="00FF5982" w:rsidRPr="004B1509" w:rsidRDefault="00FF5982" w:rsidP="00FF5982">
            <w:pPr>
              <w:rPr>
                <w:rFonts w:eastAsia="Calibri"/>
                <w:szCs w:val="22"/>
              </w:rPr>
            </w:pPr>
            <w:r w:rsidRPr="001470E9">
              <w:rPr>
                <w:rFonts w:eastAsia="Calibri"/>
                <w:szCs w:val="22"/>
              </w:rPr>
              <w:t>Skiemonys–</w:t>
            </w:r>
            <w:proofErr w:type="spellStart"/>
            <w:r w:rsidRPr="001470E9">
              <w:rPr>
                <w:rFonts w:eastAsia="Calibri"/>
                <w:szCs w:val="22"/>
              </w:rPr>
              <w:t>Melėnai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E082F54" w14:textId="4C740730" w:rsidR="00FF5982" w:rsidRPr="004B1509" w:rsidRDefault="00FF5982" w:rsidP="00FF5982">
            <w:pPr>
              <w:jc w:val="right"/>
              <w:rPr>
                <w:rFonts w:eastAsia="Calibri"/>
                <w:szCs w:val="22"/>
              </w:rPr>
            </w:pPr>
            <w:r w:rsidRPr="001470E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C968A" w14:textId="57429110"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EAA0" w14:textId="0CBBF8ED" w:rsidR="00FF5982" w:rsidRPr="004B1509" w:rsidRDefault="00FF5982" w:rsidP="00FF5982">
            <w:pPr>
              <w:jc w:val="right"/>
              <w:rPr>
                <w:rFonts w:eastAsia="Calibri"/>
                <w:szCs w:val="22"/>
              </w:rPr>
            </w:pPr>
            <w:r w:rsidRPr="001470E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0C255" w14:textId="72BABDD8"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C1849" w14:textId="2CBA17DA" w:rsidR="00FF5982" w:rsidRPr="004B1509" w:rsidRDefault="00FF5982" w:rsidP="00FF5982">
            <w:pPr>
              <w:jc w:val="center"/>
              <w:rPr>
                <w:rFonts w:eastAsia="Calibri"/>
                <w:bCs/>
                <w:szCs w:val="22"/>
              </w:rPr>
            </w:pPr>
            <w:proofErr w:type="spellStart"/>
            <w:r w:rsidRPr="001470E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1C8775" w14:textId="64CBC931" w:rsidR="00FF5982" w:rsidRPr="004B1509" w:rsidRDefault="00FF5982" w:rsidP="00FF5982">
            <w:pPr>
              <w:jc w:val="center"/>
              <w:rPr>
                <w:rFonts w:eastAsia="Calibri"/>
                <w:szCs w:val="22"/>
              </w:rPr>
            </w:pPr>
            <w:r w:rsidRPr="001470E9">
              <w:rPr>
                <w:rFonts w:eastAsia="Calibri"/>
                <w:szCs w:val="22"/>
              </w:rPr>
              <w:t>-</w:t>
            </w:r>
          </w:p>
        </w:tc>
      </w:tr>
      <w:tr w:rsidR="00FF5982" w:rsidRPr="004B1509" w14:paraId="1FF358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CCF3AC"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ACF530" w14:textId="049C0467" w:rsidR="00FF5982" w:rsidRPr="004B1509" w:rsidRDefault="00FF5982" w:rsidP="00FF5982">
            <w:pPr>
              <w:rPr>
                <w:rFonts w:eastAsia="Calibri"/>
                <w:szCs w:val="22"/>
              </w:rPr>
            </w:pPr>
            <w:r w:rsidRPr="001470E9">
              <w:rPr>
                <w:rFonts w:eastAsia="Calibri"/>
                <w:szCs w:val="22"/>
              </w:rPr>
              <w:t>sk35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46F4E7" w14:textId="69A4AF58" w:rsidR="00FF5982" w:rsidRPr="004B1509" w:rsidRDefault="00FF5982" w:rsidP="00FF5982">
            <w:pPr>
              <w:rPr>
                <w:rFonts w:eastAsia="Calibri"/>
                <w:szCs w:val="22"/>
              </w:rPr>
            </w:pPr>
            <w:r w:rsidRPr="001470E9">
              <w:rPr>
                <w:rFonts w:eastAsia="Calibri"/>
                <w:szCs w:val="22"/>
              </w:rPr>
              <w:t xml:space="preserve">Privažiuojamasis kelias prie gyvenamųjų namų </w:t>
            </w:r>
            <w:proofErr w:type="spellStart"/>
            <w:r w:rsidRPr="001470E9">
              <w:rPr>
                <w:rFonts w:eastAsia="Calibri"/>
                <w:szCs w:val="22"/>
              </w:rPr>
              <w:t>Gečionių</w:t>
            </w:r>
            <w:proofErr w:type="spellEnd"/>
            <w:r w:rsidRPr="001470E9">
              <w:rPr>
                <w:rFonts w:eastAsia="Calibri"/>
                <w:szCs w:val="22"/>
              </w:rPr>
              <w:t xml:space="preserve"> k. nuo kelio Nr.1219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2DF9D0" w14:textId="6F59BF1A" w:rsidR="00FF5982" w:rsidRPr="004B1509" w:rsidRDefault="00FF5982" w:rsidP="00FF5982">
            <w:pPr>
              <w:jc w:val="right"/>
              <w:rPr>
                <w:rFonts w:eastAsia="Calibri"/>
                <w:szCs w:val="22"/>
              </w:rPr>
            </w:pPr>
            <w:r w:rsidRPr="001470E9">
              <w:rPr>
                <w:rFonts w:eastAsia="Calibri"/>
                <w:bCs/>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58DBC" w14:textId="210BEDB6"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B31B9" w14:textId="7DD221E9" w:rsidR="00FF5982" w:rsidRPr="004B1509" w:rsidRDefault="00FF5982" w:rsidP="00FF5982">
            <w:pPr>
              <w:jc w:val="right"/>
              <w:rPr>
                <w:rFonts w:eastAsia="Calibri"/>
                <w:szCs w:val="22"/>
              </w:rPr>
            </w:pPr>
            <w:r w:rsidRPr="001470E9">
              <w:rPr>
                <w:rFonts w:eastAsia="Calibri"/>
                <w:bCs/>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6A8A" w14:textId="21573C47" w:rsidR="00FF5982" w:rsidRPr="004B1509" w:rsidRDefault="00FF5982" w:rsidP="00FF5982">
            <w:pPr>
              <w:jc w:val="right"/>
              <w:rPr>
                <w:rFonts w:eastAsia="Calibri"/>
                <w:szCs w:val="22"/>
              </w:rPr>
            </w:pPr>
            <w:r w:rsidRPr="001470E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6EBED" w14:textId="43907C5E" w:rsidR="00FF5982" w:rsidRPr="004B1509" w:rsidRDefault="00FF5982" w:rsidP="00FF5982">
            <w:pPr>
              <w:jc w:val="center"/>
              <w:rPr>
                <w:rFonts w:eastAsia="Calibri"/>
                <w:bCs/>
                <w:szCs w:val="22"/>
              </w:rPr>
            </w:pPr>
            <w:proofErr w:type="spellStart"/>
            <w:r w:rsidRPr="001470E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55BAFE" w14:textId="2F8B5972" w:rsidR="00FF5982" w:rsidRPr="004B1509" w:rsidRDefault="00FF5982" w:rsidP="00FF5982">
            <w:pPr>
              <w:jc w:val="center"/>
              <w:rPr>
                <w:rFonts w:eastAsia="Calibri"/>
                <w:szCs w:val="22"/>
              </w:rPr>
            </w:pPr>
            <w:r w:rsidRPr="001470E9">
              <w:rPr>
                <w:rFonts w:eastAsia="Calibri"/>
                <w:bCs/>
                <w:szCs w:val="22"/>
              </w:rPr>
              <w:t>4400-6630-3848</w:t>
            </w:r>
          </w:p>
        </w:tc>
      </w:tr>
      <w:tr w:rsidR="00FF5982" w:rsidRPr="004B1509" w14:paraId="67E62C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8C542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54705" w14:textId="02774453" w:rsidR="00FF5982" w:rsidRPr="004B1509" w:rsidRDefault="00FF5982" w:rsidP="00FF5982">
            <w:pPr>
              <w:rPr>
                <w:rFonts w:eastAsia="Calibri"/>
                <w:szCs w:val="22"/>
              </w:rPr>
            </w:pPr>
            <w:r w:rsidRPr="001470E9">
              <w:rPr>
                <w:rFonts w:eastAsia="Calibri"/>
                <w:szCs w:val="22"/>
              </w:rPr>
              <w:t>sk36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023F0B" w14:textId="6670D73F" w:rsidR="00FF5982" w:rsidRPr="004B1509" w:rsidRDefault="00FF5982" w:rsidP="00FF5982">
            <w:pPr>
              <w:rPr>
                <w:rFonts w:eastAsia="Calibri"/>
                <w:strike/>
                <w:szCs w:val="22"/>
              </w:rPr>
            </w:pPr>
            <w:r w:rsidRPr="001470E9">
              <w:rPr>
                <w:rFonts w:eastAsia="Calibri"/>
                <w:szCs w:val="22"/>
              </w:rPr>
              <w:t xml:space="preserve">Privažiuojamasis kelias prie gyvenamųjų namų </w:t>
            </w:r>
            <w:proofErr w:type="spellStart"/>
            <w:r w:rsidRPr="001470E9">
              <w:rPr>
                <w:rFonts w:eastAsia="Calibri"/>
                <w:szCs w:val="22"/>
              </w:rPr>
              <w:t>Ustronės</w:t>
            </w:r>
            <w:proofErr w:type="spellEnd"/>
            <w:r w:rsidRPr="001470E9">
              <w:rPr>
                <w:rFonts w:eastAsia="Calibri"/>
                <w:szCs w:val="22"/>
              </w:rPr>
              <w:t xml:space="preserve"> II vs.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3953A1" w14:textId="6D204239" w:rsidR="00FF5982" w:rsidRPr="004B1509" w:rsidRDefault="00FF5982" w:rsidP="00FF5982">
            <w:pPr>
              <w:jc w:val="right"/>
              <w:rPr>
                <w:rFonts w:eastAsia="Calibri"/>
                <w:bCs/>
                <w:szCs w:val="22"/>
              </w:rPr>
            </w:pPr>
            <w:r w:rsidRPr="001470E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9F7AC" w14:textId="607B9C9A"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F2D17" w14:textId="34BC18E4" w:rsidR="00FF5982" w:rsidRPr="004B1509" w:rsidRDefault="00FF5982" w:rsidP="00FF5982">
            <w:pPr>
              <w:jc w:val="right"/>
              <w:rPr>
                <w:rFonts w:eastAsia="Calibri"/>
                <w:bCs/>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C09E" w14:textId="1F82541B" w:rsidR="00FF5982" w:rsidRPr="004B1509" w:rsidRDefault="00FF5982" w:rsidP="00FF5982">
            <w:pPr>
              <w:jc w:val="right"/>
              <w:rPr>
                <w:rFonts w:eastAsia="Calibri"/>
                <w:szCs w:val="22"/>
              </w:rPr>
            </w:pPr>
            <w:r w:rsidRPr="001470E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76882" w14:textId="0D734E0B"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E1076A" w14:textId="75A3445B" w:rsidR="00FF5982" w:rsidRPr="004B1509" w:rsidRDefault="00FF5982" w:rsidP="00FF5982">
            <w:pPr>
              <w:jc w:val="center"/>
              <w:rPr>
                <w:rFonts w:eastAsia="Calibri"/>
                <w:szCs w:val="22"/>
              </w:rPr>
            </w:pPr>
            <w:r w:rsidRPr="001470E9">
              <w:rPr>
                <w:rFonts w:eastAsia="Calibri"/>
                <w:szCs w:val="22"/>
              </w:rPr>
              <w:t>-</w:t>
            </w:r>
          </w:p>
        </w:tc>
      </w:tr>
      <w:tr w:rsidR="00FF5982" w:rsidRPr="004B1509" w14:paraId="1335AD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3B61D3"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48A54" w14:textId="079A36DA" w:rsidR="00FF5982" w:rsidRPr="004B1509" w:rsidRDefault="00FF5982" w:rsidP="00FF5982">
            <w:pPr>
              <w:rPr>
                <w:rFonts w:eastAsia="Calibri"/>
                <w:szCs w:val="22"/>
              </w:rPr>
            </w:pPr>
            <w:r w:rsidRPr="001470E9">
              <w:rPr>
                <w:rFonts w:eastAsia="Calibri"/>
                <w:szCs w:val="22"/>
              </w:rPr>
              <w:t>sk37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DBBEF1" w14:textId="50A25A03" w:rsidR="00FF5982" w:rsidRPr="004B1509" w:rsidRDefault="00FF5982" w:rsidP="00FF5982">
            <w:pPr>
              <w:rPr>
                <w:rFonts w:eastAsia="Calibri"/>
                <w:szCs w:val="22"/>
              </w:rPr>
            </w:pPr>
            <w:r w:rsidRPr="001470E9">
              <w:rPr>
                <w:rFonts w:eastAsia="Calibri"/>
                <w:bCs/>
                <w:szCs w:val="22"/>
              </w:rPr>
              <w:t xml:space="preserve">Pravažiuojamasis kelias nuo Dvaro g., </w:t>
            </w:r>
            <w:proofErr w:type="spellStart"/>
            <w:r w:rsidRPr="001470E9">
              <w:rPr>
                <w:rFonts w:eastAsia="Calibri"/>
                <w:bCs/>
                <w:szCs w:val="22"/>
              </w:rPr>
              <w:t>Kurklelių</w:t>
            </w:r>
            <w:proofErr w:type="spellEnd"/>
            <w:r w:rsidRPr="001470E9">
              <w:rPr>
                <w:rFonts w:eastAsia="Calibri"/>
                <w:bCs/>
                <w:szCs w:val="22"/>
              </w:rPr>
              <w:t xml:space="preserve"> k. iki kelio Nr. sk27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38D1EF" w14:textId="3B0998B1" w:rsidR="00FF5982" w:rsidRPr="004B1509" w:rsidRDefault="00FF5982" w:rsidP="00FF5982">
            <w:pPr>
              <w:jc w:val="right"/>
              <w:rPr>
                <w:rFonts w:eastAsia="Calibri"/>
                <w:szCs w:val="22"/>
              </w:rPr>
            </w:pPr>
            <w:r w:rsidRPr="001470E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A8202" w14:textId="293AE4EC"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A6BCE" w14:textId="1864E375" w:rsidR="00FF5982" w:rsidRPr="004B1509" w:rsidRDefault="00FF5982" w:rsidP="00FF5982">
            <w:pPr>
              <w:jc w:val="right"/>
              <w:rPr>
                <w:rFonts w:eastAsia="Calibri"/>
                <w:szCs w:val="22"/>
              </w:rPr>
            </w:pPr>
            <w:r w:rsidRPr="001470E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698F3" w14:textId="7446BBA0"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67752" w14:textId="7B92A066" w:rsidR="00FF5982" w:rsidRPr="004B1509" w:rsidRDefault="00FF5982" w:rsidP="00FF5982">
            <w:pPr>
              <w:jc w:val="center"/>
              <w:rPr>
                <w:rFonts w:eastAsia="Calibri"/>
                <w:bCs/>
                <w:szCs w:val="22"/>
              </w:rPr>
            </w:pPr>
            <w:proofErr w:type="spellStart"/>
            <w:r w:rsidRPr="001470E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7C64D8" w14:textId="4DD77645" w:rsidR="00FF5982" w:rsidRPr="004B1509" w:rsidRDefault="00FF5982" w:rsidP="00FF5982">
            <w:pPr>
              <w:jc w:val="center"/>
              <w:rPr>
                <w:rFonts w:eastAsia="Calibri"/>
                <w:szCs w:val="22"/>
              </w:rPr>
            </w:pPr>
            <w:r w:rsidRPr="001470E9">
              <w:rPr>
                <w:rFonts w:eastAsia="Calibri"/>
                <w:szCs w:val="22"/>
              </w:rPr>
              <w:t>-</w:t>
            </w:r>
          </w:p>
        </w:tc>
      </w:tr>
      <w:tr w:rsidR="00FF5982" w:rsidRPr="004B1509" w14:paraId="085880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4B0B3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9DD94" w14:textId="216CA4C5" w:rsidR="00FF5982" w:rsidRPr="004B1509" w:rsidRDefault="00FF5982" w:rsidP="00FF5982">
            <w:pPr>
              <w:rPr>
                <w:rFonts w:eastAsia="Calibri"/>
                <w:szCs w:val="22"/>
              </w:rPr>
            </w:pPr>
            <w:r w:rsidRPr="001470E9">
              <w:rPr>
                <w:rFonts w:eastAsia="Calibri"/>
                <w:szCs w:val="22"/>
              </w:rPr>
              <w:t>sk38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62AC5" w14:textId="0FC2B393" w:rsidR="00FF5982" w:rsidRPr="004B1509" w:rsidRDefault="00FF5982" w:rsidP="00FF5982">
            <w:pPr>
              <w:rPr>
                <w:rFonts w:eastAsia="Calibri"/>
                <w:szCs w:val="22"/>
              </w:rPr>
            </w:pPr>
            <w:r w:rsidRPr="001470E9">
              <w:rPr>
                <w:rFonts w:eastAsia="Calibri"/>
                <w:szCs w:val="22"/>
              </w:rPr>
              <w:t>Pravažiuojamasis kelias nuo kelio Nr. sk26 iki kelio Nr.119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937D4A" w14:textId="48625270" w:rsidR="00FF5982" w:rsidRPr="004B1509" w:rsidRDefault="00FF5982" w:rsidP="00FF5982">
            <w:pPr>
              <w:jc w:val="right"/>
              <w:rPr>
                <w:rFonts w:eastAsia="Calibri"/>
                <w:szCs w:val="22"/>
              </w:rPr>
            </w:pPr>
            <w:r w:rsidRPr="001470E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A62C9" w14:textId="748DAA22"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CB03A" w14:textId="10FE3FF5" w:rsidR="00FF5982" w:rsidRPr="004B1509" w:rsidRDefault="00FF5982" w:rsidP="00FF5982">
            <w:pPr>
              <w:jc w:val="right"/>
              <w:rPr>
                <w:rFonts w:eastAsia="Calibri"/>
                <w:szCs w:val="22"/>
              </w:rPr>
            </w:pPr>
            <w:r w:rsidRPr="001470E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1A0E6" w14:textId="5D534BFA"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66CC0" w14:textId="30B2B9CE" w:rsidR="00FF5982" w:rsidRPr="004B1509" w:rsidRDefault="00FF5982" w:rsidP="00FF5982">
            <w:pPr>
              <w:jc w:val="center"/>
              <w:rPr>
                <w:rFonts w:eastAsia="Calibri"/>
                <w:bCs/>
                <w:szCs w:val="22"/>
              </w:rPr>
            </w:pPr>
            <w:proofErr w:type="spellStart"/>
            <w:r w:rsidRPr="001470E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B6C962" w14:textId="2C66615A" w:rsidR="00FF5982" w:rsidRPr="004B1509" w:rsidRDefault="00FF5982" w:rsidP="00FF5982">
            <w:pPr>
              <w:jc w:val="center"/>
              <w:rPr>
                <w:rFonts w:eastAsia="Calibri"/>
                <w:szCs w:val="22"/>
              </w:rPr>
            </w:pPr>
            <w:r w:rsidRPr="001470E9">
              <w:rPr>
                <w:rFonts w:eastAsia="Calibri"/>
                <w:szCs w:val="22"/>
              </w:rPr>
              <w:t>-</w:t>
            </w:r>
          </w:p>
        </w:tc>
      </w:tr>
      <w:tr w:rsidR="00FF5982" w:rsidRPr="004B1509" w14:paraId="222865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57EE0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25C47" w14:textId="28963892" w:rsidR="00FF5982" w:rsidRPr="004B1509" w:rsidRDefault="00FF5982" w:rsidP="00FF5982">
            <w:pPr>
              <w:rPr>
                <w:rFonts w:eastAsia="Calibri"/>
                <w:szCs w:val="22"/>
              </w:rPr>
            </w:pPr>
            <w:r w:rsidRPr="001470E9">
              <w:rPr>
                <w:rFonts w:eastAsia="Calibri"/>
                <w:szCs w:val="22"/>
              </w:rPr>
              <w:t>sk40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AAE750" w14:textId="29732D47" w:rsidR="00FF5982" w:rsidRPr="004B1509" w:rsidRDefault="00FF5982" w:rsidP="00FF5982">
            <w:pPr>
              <w:rPr>
                <w:rFonts w:eastAsia="Calibri"/>
                <w:szCs w:val="22"/>
              </w:rPr>
            </w:pPr>
            <w:r w:rsidRPr="001470E9">
              <w:rPr>
                <w:rFonts w:eastAsia="Calibri"/>
                <w:szCs w:val="22"/>
              </w:rPr>
              <w:t>Privažiuojamasis kelias prie Rubikių ežero nuo Ežero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78A189" w14:textId="12DAB972" w:rsidR="00FF5982" w:rsidRPr="004B1509" w:rsidRDefault="00FF5982" w:rsidP="00FF5982">
            <w:pPr>
              <w:jc w:val="right"/>
              <w:rPr>
                <w:rFonts w:eastAsia="Calibri"/>
                <w:szCs w:val="22"/>
              </w:rPr>
            </w:pPr>
            <w:r w:rsidRPr="001470E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9C476" w14:textId="2FF56605"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2A57A" w14:textId="5E74CFFB" w:rsidR="00FF5982" w:rsidRPr="004B1509" w:rsidRDefault="00FF5982" w:rsidP="00FF5982">
            <w:pPr>
              <w:jc w:val="right"/>
              <w:rPr>
                <w:rFonts w:eastAsia="Calibri"/>
                <w:szCs w:val="22"/>
              </w:rPr>
            </w:pPr>
            <w:r w:rsidRPr="001470E9">
              <w:rPr>
                <w:rFonts w:eastAsia="Calibri"/>
                <w:bCs/>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32584" w14:textId="561FC59A" w:rsidR="00FF5982" w:rsidRPr="004B1509" w:rsidRDefault="00FF5982" w:rsidP="00FF5982">
            <w:pPr>
              <w:jc w:val="right"/>
              <w:rPr>
                <w:rFonts w:eastAsia="Calibri"/>
                <w:szCs w:val="22"/>
              </w:rPr>
            </w:pPr>
            <w:r w:rsidRPr="001470E9">
              <w:rPr>
                <w:rFonts w:eastAsia="Calibri"/>
                <w:bCs/>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31DE1" w14:textId="5E2CCFA2" w:rsidR="00FF5982" w:rsidRPr="004B1509" w:rsidRDefault="00FF5982" w:rsidP="00FF5982">
            <w:pPr>
              <w:jc w:val="center"/>
              <w:rPr>
                <w:rFonts w:eastAsia="Calibri"/>
                <w:bCs/>
                <w:szCs w:val="22"/>
              </w:rPr>
            </w:pPr>
            <w:r w:rsidRPr="001470E9">
              <w:rPr>
                <w:rFonts w:eastAsia="Calibri"/>
                <w:bCs/>
                <w:szCs w:val="22"/>
              </w:rPr>
              <w:t xml:space="preserve"> </w:t>
            </w: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FE3447" w14:textId="748A5AC2" w:rsidR="00FF5982" w:rsidRPr="004B1509" w:rsidRDefault="00FF5982" w:rsidP="00FF5982">
            <w:pPr>
              <w:jc w:val="center"/>
              <w:rPr>
                <w:rFonts w:eastAsia="Calibri"/>
                <w:szCs w:val="22"/>
              </w:rPr>
            </w:pPr>
            <w:r w:rsidRPr="001470E9">
              <w:rPr>
                <w:rFonts w:eastAsia="Calibri"/>
                <w:bCs/>
                <w:szCs w:val="22"/>
              </w:rPr>
              <w:t>4400-6630-3882</w:t>
            </w:r>
          </w:p>
        </w:tc>
      </w:tr>
      <w:tr w:rsidR="00FF5982" w:rsidRPr="004B1509" w14:paraId="5BD9A5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C04F5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FA9D3" w14:textId="02AF9EA7" w:rsidR="00FF5982" w:rsidRPr="004B1509" w:rsidRDefault="00FF5982" w:rsidP="00FF5982">
            <w:pPr>
              <w:rPr>
                <w:rFonts w:eastAsia="Calibri"/>
                <w:szCs w:val="22"/>
              </w:rPr>
            </w:pPr>
            <w:r w:rsidRPr="001470E9">
              <w:rPr>
                <w:rFonts w:eastAsia="Calibri"/>
                <w:szCs w:val="22"/>
              </w:rPr>
              <w:t>sk40-1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2BD80" w14:textId="365683D7" w:rsidR="00FF5982" w:rsidRPr="004B1509" w:rsidRDefault="00FF5982" w:rsidP="00FF5982">
            <w:pPr>
              <w:rPr>
                <w:rFonts w:eastAsia="Calibri"/>
                <w:szCs w:val="22"/>
              </w:rPr>
            </w:pPr>
            <w:r w:rsidRPr="001470E9">
              <w:rPr>
                <w:rFonts w:eastAsia="Calibri"/>
                <w:szCs w:val="22"/>
              </w:rPr>
              <w:t>Pravažiuojamasis kelias nuo kelio  Nr. 119 iki Kavoliškio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FCAAAC" w14:textId="71B9F213" w:rsidR="00FF5982" w:rsidRPr="004B1509" w:rsidRDefault="00FF5982" w:rsidP="00FF5982">
            <w:pPr>
              <w:jc w:val="right"/>
              <w:rPr>
                <w:rFonts w:eastAsia="Calibri"/>
                <w:szCs w:val="22"/>
              </w:rPr>
            </w:pPr>
            <w:r w:rsidRPr="001470E9">
              <w:rPr>
                <w:rFonts w:eastAsia="Calibri"/>
                <w:szCs w:val="22"/>
              </w:rPr>
              <w:t>949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53CA" w14:textId="67677A85"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734E9" w14:textId="73BC2B7F" w:rsidR="00FF5982" w:rsidRPr="004B1509" w:rsidRDefault="00FF5982" w:rsidP="00FF5982">
            <w:pPr>
              <w:jc w:val="right"/>
              <w:rPr>
                <w:rFonts w:eastAsia="Calibri"/>
                <w:szCs w:val="22"/>
              </w:rPr>
            </w:pPr>
            <w:r w:rsidRPr="001470E9">
              <w:rPr>
                <w:rFonts w:eastAsia="Calibri"/>
                <w:szCs w:val="22"/>
              </w:rPr>
              <w:t>949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5C840" w14:textId="13D18428" w:rsidR="00FF5982" w:rsidRPr="004B1509" w:rsidRDefault="00FF5982" w:rsidP="00FF5982">
            <w:pPr>
              <w:jc w:val="right"/>
              <w:rPr>
                <w:rFonts w:eastAsia="Calibri"/>
                <w:szCs w:val="22"/>
              </w:rPr>
            </w:pPr>
            <w:r w:rsidRPr="001470E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37F6" w14:textId="70161975"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1FA3BE" w14:textId="754F6528" w:rsidR="00FF5982" w:rsidRPr="004B1509" w:rsidRDefault="00FF5982" w:rsidP="00FF5982">
            <w:pPr>
              <w:jc w:val="center"/>
              <w:rPr>
                <w:rFonts w:eastAsia="Calibri"/>
                <w:szCs w:val="22"/>
              </w:rPr>
            </w:pPr>
            <w:r w:rsidRPr="001470E9">
              <w:rPr>
                <w:rFonts w:eastAsia="Calibri"/>
                <w:szCs w:val="22"/>
              </w:rPr>
              <w:t>4400-6804-9102</w:t>
            </w:r>
          </w:p>
        </w:tc>
      </w:tr>
      <w:tr w:rsidR="00FF5982" w:rsidRPr="004B1509" w14:paraId="7E8285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BDC49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BA780" w14:textId="561DB774" w:rsidR="00FF5982" w:rsidRPr="004B1509" w:rsidRDefault="00FF5982" w:rsidP="00FF5982">
            <w:pPr>
              <w:rPr>
                <w:rFonts w:eastAsia="Calibri"/>
                <w:szCs w:val="22"/>
              </w:rPr>
            </w:pPr>
            <w:r w:rsidRPr="001470E9">
              <w:rPr>
                <w:rFonts w:eastAsia="Calibri"/>
                <w:szCs w:val="22"/>
              </w:rPr>
              <w:t>sk40-2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C5C0C0" w14:textId="0BE91B20" w:rsidR="00FF5982" w:rsidRPr="004B1509" w:rsidRDefault="00FF5982" w:rsidP="00FF5982">
            <w:pPr>
              <w:rPr>
                <w:rFonts w:eastAsia="Calibri"/>
                <w:szCs w:val="22"/>
              </w:rPr>
            </w:pPr>
            <w:r w:rsidRPr="001470E9">
              <w:rPr>
                <w:rFonts w:eastAsia="Calibri"/>
                <w:szCs w:val="22"/>
              </w:rPr>
              <w:t>Privažiuojamasis kelias prie gyvenamųjų namų Sintautų k. nuo kelio Nr. sk40-1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806B21" w14:textId="20BC92CF" w:rsidR="00FF5982" w:rsidRPr="004B1509" w:rsidRDefault="00FF5982" w:rsidP="00FF5982">
            <w:pPr>
              <w:jc w:val="right"/>
              <w:rPr>
                <w:rFonts w:eastAsia="Calibri"/>
                <w:szCs w:val="22"/>
              </w:rPr>
            </w:pPr>
            <w:r w:rsidRPr="001470E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AA19D" w14:textId="554D492F"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C898" w14:textId="68B1DB30"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A50C8" w14:textId="5848E2EC" w:rsidR="00FF5982" w:rsidRPr="004B1509" w:rsidRDefault="00FF5982" w:rsidP="00FF5982">
            <w:pPr>
              <w:jc w:val="right"/>
              <w:rPr>
                <w:rFonts w:eastAsia="Calibri"/>
                <w:szCs w:val="22"/>
              </w:rPr>
            </w:pPr>
            <w:r w:rsidRPr="001470E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9A8F4" w14:textId="6234C274" w:rsidR="00FF5982" w:rsidRPr="004B1509" w:rsidRDefault="00FF5982" w:rsidP="00FF5982">
            <w:pPr>
              <w:jc w:val="center"/>
              <w:rPr>
                <w:rFonts w:eastAsia="Calibri"/>
                <w:bCs/>
                <w:szCs w:val="22"/>
              </w:rPr>
            </w:pPr>
            <w:proofErr w:type="spellStart"/>
            <w:r w:rsidRPr="001470E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935722" w14:textId="3E7F30E4" w:rsidR="00FF5982" w:rsidRPr="004B1509" w:rsidRDefault="00FF5982" w:rsidP="00FF5982">
            <w:pPr>
              <w:jc w:val="center"/>
              <w:rPr>
                <w:rFonts w:eastAsia="Calibri"/>
                <w:szCs w:val="22"/>
              </w:rPr>
            </w:pPr>
            <w:r w:rsidRPr="001470E9">
              <w:rPr>
                <w:rFonts w:eastAsia="Calibri"/>
                <w:szCs w:val="22"/>
              </w:rPr>
              <w:t>4400-6805-4064</w:t>
            </w:r>
          </w:p>
        </w:tc>
      </w:tr>
      <w:tr w:rsidR="00FF5982" w:rsidRPr="004B1509" w14:paraId="42479D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37808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9B440" w14:textId="3D3F5FE1" w:rsidR="00FF5982" w:rsidRPr="004B1509" w:rsidRDefault="00FF5982" w:rsidP="00FF5982">
            <w:pPr>
              <w:rPr>
                <w:rFonts w:eastAsia="Calibri"/>
                <w:szCs w:val="22"/>
              </w:rPr>
            </w:pPr>
            <w:r w:rsidRPr="001470E9">
              <w:rPr>
                <w:rFonts w:eastAsia="Calibri"/>
                <w:szCs w:val="22"/>
              </w:rPr>
              <w:t>sk41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94B791" w14:textId="2794AB20" w:rsidR="00FF5982" w:rsidRPr="004B1509" w:rsidRDefault="00FF5982" w:rsidP="00FF5982">
            <w:pPr>
              <w:rPr>
                <w:rFonts w:eastAsia="Calibri"/>
                <w:szCs w:val="22"/>
              </w:rPr>
            </w:pPr>
            <w:r w:rsidRPr="001470E9">
              <w:rPr>
                <w:rFonts w:eastAsia="Calibri"/>
                <w:szCs w:val="22"/>
              </w:rPr>
              <w:t xml:space="preserve">Privažiuojamasis kelias prie Dvaro g., </w:t>
            </w:r>
            <w:proofErr w:type="spellStart"/>
            <w:r w:rsidRPr="001470E9">
              <w:rPr>
                <w:rFonts w:eastAsia="Calibri"/>
                <w:szCs w:val="22"/>
              </w:rPr>
              <w:t>Kurklelių</w:t>
            </w:r>
            <w:proofErr w:type="spellEnd"/>
            <w:r w:rsidRPr="001470E9">
              <w:rPr>
                <w:rFonts w:eastAsia="Calibri"/>
                <w:szCs w:val="22"/>
              </w:rPr>
              <w:t xml:space="preserve"> k. nuo Paluknių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5317FC" w14:textId="78CE289C" w:rsidR="00FF5982" w:rsidRPr="004B1509" w:rsidRDefault="00FF5982" w:rsidP="00FF5982">
            <w:pPr>
              <w:jc w:val="right"/>
              <w:rPr>
                <w:rFonts w:eastAsia="Calibri"/>
                <w:szCs w:val="22"/>
              </w:rPr>
            </w:pPr>
            <w:r w:rsidRPr="001470E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DE03" w14:textId="3F72D482"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0ED28" w14:textId="037AF0FC" w:rsidR="00FF5982" w:rsidRPr="004B1509" w:rsidRDefault="00FF5982" w:rsidP="00FF5982">
            <w:pPr>
              <w:jc w:val="right"/>
              <w:rPr>
                <w:rFonts w:eastAsia="Calibri"/>
                <w:szCs w:val="22"/>
              </w:rPr>
            </w:pPr>
            <w:r w:rsidRPr="001470E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71018" w14:textId="08DD41B1"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12629" w14:textId="18B5008C"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81CAA3" w14:textId="7C2A57B7" w:rsidR="00FF5982" w:rsidRPr="004B1509" w:rsidRDefault="00FF5982" w:rsidP="00FF5982">
            <w:pPr>
              <w:jc w:val="center"/>
              <w:rPr>
                <w:rFonts w:eastAsia="Calibri"/>
                <w:szCs w:val="22"/>
              </w:rPr>
            </w:pPr>
            <w:r w:rsidRPr="001470E9">
              <w:rPr>
                <w:rFonts w:eastAsia="Calibri"/>
                <w:szCs w:val="22"/>
              </w:rPr>
              <w:t>-</w:t>
            </w:r>
          </w:p>
        </w:tc>
      </w:tr>
      <w:tr w:rsidR="00FF5982" w:rsidRPr="004B1509" w14:paraId="061FB9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75838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445598" w14:textId="1F2FAF27" w:rsidR="00FF5982" w:rsidRPr="004B1509" w:rsidRDefault="00FF5982" w:rsidP="00FF5982">
            <w:pPr>
              <w:rPr>
                <w:rFonts w:eastAsia="Calibri"/>
                <w:szCs w:val="22"/>
              </w:rPr>
            </w:pPr>
            <w:r w:rsidRPr="001470E9">
              <w:rPr>
                <w:rFonts w:eastAsia="Calibri"/>
                <w:szCs w:val="22"/>
              </w:rPr>
              <w:t>sk42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9489DA" w14:textId="77BC3CD8" w:rsidR="00FF5982" w:rsidRPr="004B1509" w:rsidRDefault="00FF5982" w:rsidP="00FF5982">
            <w:pPr>
              <w:rPr>
                <w:rFonts w:eastAsia="Calibri"/>
                <w:szCs w:val="22"/>
              </w:rPr>
            </w:pPr>
            <w:r w:rsidRPr="001470E9">
              <w:rPr>
                <w:rFonts w:eastAsia="Calibri"/>
                <w:szCs w:val="22"/>
              </w:rPr>
              <w:t xml:space="preserve">Privažiuojamasis kelias prie gyvenamųjų namų </w:t>
            </w:r>
            <w:proofErr w:type="spellStart"/>
            <w:r w:rsidRPr="001470E9">
              <w:rPr>
                <w:rFonts w:eastAsia="Calibri"/>
                <w:szCs w:val="22"/>
              </w:rPr>
              <w:t>Kurklelių</w:t>
            </w:r>
            <w:proofErr w:type="spellEnd"/>
            <w:r w:rsidRPr="001470E9">
              <w:rPr>
                <w:rFonts w:eastAsia="Calibri"/>
                <w:szCs w:val="22"/>
              </w:rPr>
              <w:t xml:space="preserve"> k.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793DAD" w14:textId="76988FA0" w:rsidR="00FF5982" w:rsidRPr="004B1509" w:rsidRDefault="00FF5982" w:rsidP="00FF5982">
            <w:pPr>
              <w:jc w:val="right"/>
              <w:rPr>
                <w:rFonts w:eastAsia="Calibri"/>
                <w:bCs/>
                <w:szCs w:val="22"/>
              </w:rPr>
            </w:pPr>
            <w:r w:rsidRPr="001470E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C249" w14:textId="61538B7A"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12FB" w14:textId="624F0BEF" w:rsidR="00FF5982" w:rsidRPr="004B1509" w:rsidRDefault="00FF5982" w:rsidP="00FF5982">
            <w:pPr>
              <w:jc w:val="right"/>
              <w:rPr>
                <w:rFonts w:eastAsia="Calibri"/>
                <w:szCs w:val="22"/>
              </w:rPr>
            </w:pPr>
            <w:r w:rsidRPr="001470E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0452" w14:textId="78FBE55C" w:rsidR="00FF5982" w:rsidRPr="004B1509" w:rsidRDefault="00FF5982" w:rsidP="00FF5982">
            <w:pPr>
              <w:jc w:val="right"/>
              <w:rPr>
                <w:rFonts w:eastAsia="Calibri"/>
                <w:bCs/>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88F28" w14:textId="3FCCAF98" w:rsidR="00FF5982" w:rsidRPr="004B1509" w:rsidRDefault="00FF5982" w:rsidP="00FF5982">
            <w:pPr>
              <w:jc w:val="center"/>
              <w:rPr>
                <w:rFonts w:eastAsia="Calibri"/>
                <w:bCs/>
                <w:szCs w:val="22"/>
              </w:rPr>
            </w:pPr>
            <w:proofErr w:type="spellStart"/>
            <w:r w:rsidRPr="001470E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38FBC6" w14:textId="03879AE3" w:rsidR="00FF5982" w:rsidRPr="004B1509" w:rsidRDefault="00FF5982" w:rsidP="00FF5982">
            <w:pPr>
              <w:jc w:val="center"/>
              <w:rPr>
                <w:rFonts w:eastAsia="Calibri"/>
                <w:szCs w:val="22"/>
              </w:rPr>
            </w:pPr>
            <w:r w:rsidRPr="001470E9">
              <w:rPr>
                <w:rFonts w:eastAsia="Calibri"/>
                <w:szCs w:val="22"/>
              </w:rPr>
              <w:t>-</w:t>
            </w:r>
          </w:p>
        </w:tc>
      </w:tr>
      <w:tr w:rsidR="00FF5982" w:rsidRPr="004B1509" w14:paraId="3B7340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2472B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513956" w14:textId="34887CB0" w:rsidR="00FF5982" w:rsidRPr="004B1509" w:rsidRDefault="00FF5982" w:rsidP="00FF5982">
            <w:pPr>
              <w:rPr>
                <w:rFonts w:eastAsia="Calibri"/>
                <w:szCs w:val="22"/>
              </w:rPr>
            </w:pPr>
            <w:r w:rsidRPr="001470E9">
              <w:rPr>
                <w:rFonts w:eastAsia="Calibri"/>
                <w:szCs w:val="22"/>
              </w:rPr>
              <w:t>sk43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1158D4" w14:textId="4E59DA36" w:rsidR="00FF5982" w:rsidRPr="004B1509" w:rsidRDefault="00FF5982" w:rsidP="00FF5982">
            <w:pPr>
              <w:rPr>
                <w:rFonts w:eastAsia="Calibri"/>
                <w:szCs w:val="22"/>
              </w:rPr>
            </w:pPr>
            <w:r w:rsidRPr="001470E9">
              <w:rPr>
                <w:rFonts w:eastAsia="Calibri"/>
                <w:szCs w:val="22"/>
              </w:rPr>
              <w:t xml:space="preserve">Privažiuojamasis kelias prie kelio Nr. sk100 nuo Dvaro g., Kuklelių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89ACE3" w14:textId="0D9695D6" w:rsidR="00FF5982" w:rsidRPr="004B1509" w:rsidRDefault="00FF5982" w:rsidP="00FF5982">
            <w:pPr>
              <w:jc w:val="right"/>
              <w:rPr>
                <w:rFonts w:eastAsia="Calibri"/>
                <w:szCs w:val="22"/>
              </w:rPr>
            </w:pPr>
            <w:r w:rsidRPr="001470E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A3B35" w14:textId="20FE0D97"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E49AE" w14:textId="5F1C4BB0" w:rsidR="00FF5982" w:rsidRPr="004B1509" w:rsidRDefault="00FF5982" w:rsidP="00FF5982">
            <w:pPr>
              <w:jc w:val="right"/>
              <w:rPr>
                <w:rFonts w:eastAsia="Calibri"/>
                <w:szCs w:val="22"/>
              </w:rPr>
            </w:pPr>
            <w:r w:rsidRPr="001470E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D617D" w14:textId="52E8DFC5" w:rsidR="00FF5982" w:rsidRPr="004B1509" w:rsidRDefault="00FF5982" w:rsidP="00FF5982">
            <w:pPr>
              <w:jc w:val="right"/>
              <w:rPr>
                <w:rFonts w:eastAsia="Calibri"/>
                <w:szCs w:val="22"/>
              </w:rPr>
            </w:pPr>
            <w:r w:rsidRPr="001470E9">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C5BB1" w14:textId="77777777" w:rsidR="00FF5982" w:rsidRPr="001470E9" w:rsidRDefault="00FF5982" w:rsidP="00FF5982">
            <w:pPr>
              <w:jc w:val="center"/>
              <w:rPr>
                <w:rFonts w:eastAsia="Calibri"/>
                <w:szCs w:val="22"/>
              </w:rPr>
            </w:pPr>
            <w:r w:rsidRPr="001470E9">
              <w:rPr>
                <w:rFonts w:eastAsia="Calibri"/>
                <w:bCs/>
                <w:szCs w:val="22"/>
              </w:rPr>
              <w:t xml:space="preserve"> </w:t>
            </w:r>
            <w:proofErr w:type="spellStart"/>
            <w:r w:rsidRPr="001470E9">
              <w:rPr>
                <w:rFonts w:eastAsia="Calibri"/>
                <w:szCs w:val="22"/>
              </w:rPr>
              <w:t>IIIv</w:t>
            </w:r>
            <w:proofErr w:type="spellEnd"/>
          </w:p>
          <w:p w14:paraId="03F1EAFB" w14:textId="4B36609A" w:rsidR="00FF5982" w:rsidRPr="004B1509" w:rsidRDefault="00FF5982" w:rsidP="00FF5982">
            <w:pPr>
              <w:jc w:val="center"/>
              <w:rPr>
                <w:rFonts w:eastAsia="Calibri"/>
                <w:bCs/>
                <w:szCs w:val="22"/>
              </w:rPr>
            </w:pPr>
            <w:proofErr w:type="spellStart"/>
            <w:r w:rsidRPr="001470E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D04851" w14:textId="221F255A" w:rsidR="00FF5982" w:rsidRPr="004B1509" w:rsidRDefault="00FF5982" w:rsidP="00FF5982">
            <w:pPr>
              <w:jc w:val="center"/>
              <w:rPr>
                <w:rFonts w:eastAsia="Calibri"/>
                <w:szCs w:val="22"/>
              </w:rPr>
            </w:pPr>
            <w:r w:rsidRPr="001470E9">
              <w:rPr>
                <w:rFonts w:eastAsia="Calibri"/>
                <w:bCs/>
                <w:szCs w:val="22"/>
              </w:rPr>
              <w:t>4400-6632-8350 4400-6632-8383</w:t>
            </w:r>
          </w:p>
        </w:tc>
      </w:tr>
      <w:tr w:rsidR="00FF5982" w:rsidRPr="004B1509" w14:paraId="36E9B4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8E23A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AA4EC" w14:textId="3F195FE4" w:rsidR="00FF5982" w:rsidRPr="004B1509" w:rsidRDefault="00FF5982" w:rsidP="00FF5982">
            <w:pPr>
              <w:rPr>
                <w:rFonts w:eastAsia="Calibri"/>
                <w:szCs w:val="22"/>
              </w:rPr>
            </w:pPr>
            <w:r w:rsidRPr="001470E9">
              <w:rPr>
                <w:rFonts w:eastAsia="Calibri"/>
                <w:szCs w:val="22"/>
              </w:rPr>
              <w:t>sk44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95B0C0" w14:textId="1B3AEFCE" w:rsidR="00FF5982" w:rsidRPr="004B1509" w:rsidRDefault="00FF5982" w:rsidP="00FF5982">
            <w:pPr>
              <w:rPr>
                <w:rFonts w:eastAsia="Calibri"/>
                <w:szCs w:val="22"/>
              </w:rPr>
            </w:pPr>
            <w:r w:rsidRPr="001470E9">
              <w:rPr>
                <w:rFonts w:eastAsia="Calibri"/>
                <w:szCs w:val="22"/>
              </w:rPr>
              <w:t>Pravažiuojamasis kelias nuo kelio Nr. 119 iki Sintautų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A8660" w14:textId="2ACC6C23" w:rsidR="00FF5982" w:rsidRPr="004B1509" w:rsidRDefault="00FF5982" w:rsidP="00FF5982">
            <w:pPr>
              <w:jc w:val="right"/>
              <w:rPr>
                <w:rFonts w:eastAsia="Calibri"/>
                <w:szCs w:val="22"/>
              </w:rPr>
            </w:pPr>
            <w:r w:rsidRPr="001470E9">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1D56F" w14:textId="357CB711"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5E4E1" w14:textId="53DBA79B" w:rsidR="00FF5982" w:rsidRPr="004B1509" w:rsidRDefault="00FF5982" w:rsidP="00FF5982">
            <w:pPr>
              <w:jc w:val="right"/>
              <w:rPr>
                <w:rFonts w:eastAsia="Calibri"/>
                <w:szCs w:val="22"/>
              </w:rPr>
            </w:pPr>
            <w:r w:rsidRPr="001470E9">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A789B" w14:textId="701D017D" w:rsidR="00FF5982" w:rsidRPr="004B1509" w:rsidRDefault="00FF5982" w:rsidP="00FF5982">
            <w:pPr>
              <w:jc w:val="right"/>
              <w:rPr>
                <w:rFonts w:eastAsia="Calibri"/>
                <w:szCs w:val="22"/>
              </w:rPr>
            </w:pPr>
            <w:r w:rsidRPr="001470E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FAA" w14:textId="56B74168" w:rsidR="00FF5982" w:rsidRPr="004B1509" w:rsidRDefault="00FF5982" w:rsidP="00FF5982">
            <w:pPr>
              <w:jc w:val="center"/>
              <w:rPr>
                <w:rFonts w:eastAsia="Calibri"/>
                <w:bCs/>
                <w:szCs w:val="22"/>
              </w:rPr>
            </w:pPr>
            <w:r w:rsidRPr="001470E9">
              <w:rPr>
                <w:rFonts w:eastAsia="Calibri"/>
                <w:bCs/>
                <w:szCs w:val="22"/>
              </w:rPr>
              <w:t xml:space="preserve"> </w:t>
            </w:r>
            <w:proofErr w:type="spellStart"/>
            <w:r w:rsidRPr="001470E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388240" w14:textId="100AFC52" w:rsidR="00FF5982" w:rsidRPr="004B1509" w:rsidRDefault="00FF5982" w:rsidP="00FF5982">
            <w:pPr>
              <w:jc w:val="center"/>
              <w:rPr>
                <w:rFonts w:eastAsia="Calibri"/>
                <w:szCs w:val="22"/>
              </w:rPr>
            </w:pPr>
            <w:r w:rsidRPr="001470E9">
              <w:rPr>
                <w:rFonts w:eastAsia="Calibri"/>
                <w:bCs/>
                <w:szCs w:val="22"/>
              </w:rPr>
              <w:t>4400-6584-1078</w:t>
            </w:r>
          </w:p>
        </w:tc>
      </w:tr>
      <w:tr w:rsidR="00FF5982" w:rsidRPr="00FB5F51" w14:paraId="776926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C83258" w14:textId="77777777" w:rsidR="00FF5982" w:rsidRPr="00FB5F51"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38D5" w14:textId="624D9CE6" w:rsidR="00FF5982" w:rsidRPr="00FB5F51" w:rsidRDefault="00FF5982" w:rsidP="00FF5982">
            <w:pPr>
              <w:rPr>
                <w:rFonts w:eastAsia="Calibri"/>
                <w:szCs w:val="22"/>
              </w:rPr>
            </w:pPr>
            <w:r w:rsidRPr="001470E9">
              <w:rPr>
                <w:rFonts w:eastAsia="Calibri"/>
                <w:szCs w:val="22"/>
              </w:rPr>
              <w:t>sk45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D0F535" w14:textId="62146A5A" w:rsidR="00FF5982" w:rsidRPr="00FB5F51" w:rsidRDefault="00FF5982" w:rsidP="00FF5982">
            <w:pPr>
              <w:rPr>
                <w:rFonts w:eastAsia="Calibri"/>
                <w:szCs w:val="22"/>
              </w:rPr>
            </w:pPr>
            <w:r w:rsidRPr="001470E9">
              <w:rPr>
                <w:rFonts w:eastAsia="Calibri"/>
                <w:szCs w:val="22"/>
              </w:rPr>
              <w:t xml:space="preserve">Pravažiuojamasis kelias nuo </w:t>
            </w:r>
            <w:proofErr w:type="spellStart"/>
            <w:r w:rsidRPr="001470E9">
              <w:rPr>
                <w:rFonts w:eastAsia="Calibri"/>
                <w:szCs w:val="22"/>
              </w:rPr>
              <w:t>Nevėžos</w:t>
            </w:r>
            <w:proofErr w:type="spellEnd"/>
            <w:r w:rsidRPr="001470E9">
              <w:rPr>
                <w:rFonts w:eastAsia="Calibri"/>
                <w:szCs w:val="22"/>
              </w:rPr>
              <w:t xml:space="preserve"> ežero iki </w:t>
            </w:r>
            <w:proofErr w:type="spellStart"/>
            <w:r w:rsidRPr="001470E9">
              <w:rPr>
                <w:rFonts w:eastAsia="Calibri"/>
                <w:bCs/>
                <w:szCs w:val="22"/>
              </w:rPr>
              <w:t>Nevėžos</w:t>
            </w:r>
            <w:proofErr w:type="spellEnd"/>
            <w:r w:rsidRPr="001470E9">
              <w:rPr>
                <w:rFonts w:eastAsia="Calibri"/>
                <w:bCs/>
                <w:szCs w:val="22"/>
              </w:rPr>
              <w:t xml:space="preserve">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BC413" w14:textId="07E22462" w:rsidR="00FF5982" w:rsidRPr="00FB5F51" w:rsidRDefault="00FF5982" w:rsidP="00FF5982">
            <w:pPr>
              <w:jc w:val="right"/>
              <w:rPr>
                <w:rFonts w:eastAsia="Calibri"/>
                <w:szCs w:val="22"/>
              </w:rPr>
            </w:pPr>
            <w:r w:rsidRPr="001470E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F43A" w14:textId="06A322C2" w:rsidR="00FF5982" w:rsidRPr="00FB5F51"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F416B" w14:textId="32DF6D63" w:rsidR="00FF5982" w:rsidRPr="00FB5F51" w:rsidRDefault="00FF5982" w:rsidP="00FF5982">
            <w:pPr>
              <w:jc w:val="right"/>
              <w:rPr>
                <w:rFonts w:eastAsia="Calibri"/>
                <w:szCs w:val="22"/>
              </w:rPr>
            </w:pPr>
            <w:r w:rsidRPr="001470E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D7260" w14:textId="48C370E1" w:rsidR="00FF5982" w:rsidRPr="00FB5F51"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91D0" w14:textId="5DB41396" w:rsidR="00FF5982" w:rsidRPr="00FB5F51" w:rsidRDefault="00FF5982" w:rsidP="00FF5982">
            <w:pPr>
              <w:jc w:val="center"/>
              <w:rPr>
                <w:rFonts w:eastAsia="Calibri"/>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CB903D" w14:textId="68100F32" w:rsidR="00FF5982" w:rsidRPr="00FB5F51" w:rsidRDefault="00FF5982" w:rsidP="00FF5982">
            <w:pPr>
              <w:jc w:val="center"/>
              <w:rPr>
                <w:rFonts w:eastAsia="Calibri"/>
                <w:szCs w:val="22"/>
              </w:rPr>
            </w:pPr>
            <w:r w:rsidRPr="001470E9">
              <w:rPr>
                <w:rFonts w:eastAsia="Calibri"/>
                <w:bCs/>
                <w:szCs w:val="22"/>
              </w:rPr>
              <w:t>4400-6633-5555</w:t>
            </w:r>
          </w:p>
        </w:tc>
      </w:tr>
      <w:tr w:rsidR="00FF5982" w:rsidRPr="004B1509" w14:paraId="1652DE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E60C9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E5339" w14:textId="378E92C5" w:rsidR="00FF5982" w:rsidRPr="004B1509" w:rsidRDefault="00FF5982" w:rsidP="00FF5982">
            <w:pPr>
              <w:rPr>
                <w:rFonts w:eastAsia="Calibri"/>
                <w:szCs w:val="22"/>
              </w:rPr>
            </w:pPr>
            <w:r w:rsidRPr="001470E9">
              <w:rPr>
                <w:rFonts w:eastAsia="Calibri"/>
                <w:szCs w:val="22"/>
              </w:rPr>
              <w:t>sk46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4BA565" w14:textId="0F225150" w:rsidR="00FF5982" w:rsidRPr="004B1509" w:rsidRDefault="00FF5982" w:rsidP="00FF5982">
            <w:pPr>
              <w:rPr>
                <w:rFonts w:eastAsia="Calibri"/>
                <w:szCs w:val="22"/>
              </w:rPr>
            </w:pPr>
            <w:r w:rsidRPr="001470E9">
              <w:rPr>
                <w:rFonts w:eastAsia="Calibri"/>
                <w:szCs w:val="22"/>
              </w:rPr>
              <w:t xml:space="preserve">Privažiuojamasis kelias prie gyvenamųjų namų </w:t>
            </w:r>
            <w:proofErr w:type="spellStart"/>
            <w:r w:rsidRPr="001470E9">
              <w:rPr>
                <w:rFonts w:eastAsia="Calibri"/>
                <w:szCs w:val="22"/>
              </w:rPr>
              <w:t>Sarickų</w:t>
            </w:r>
            <w:proofErr w:type="spellEnd"/>
            <w:r w:rsidRPr="001470E9">
              <w:rPr>
                <w:rFonts w:eastAsia="Calibri"/>
                <w:szCs w:val="22"/>
              </w:rPr>
              <w:t xml:space="preserve"> k.  nuo kelio Nr. sk104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4FEEA" w14:textId="477320B7" w:rsidR="00FF5982" w:rsidRPr="004B1509" w:rsidRDefault="00FF5982" w:rsidP="00FF5982">
            <w:pPr>
              <w:jc w:val="right"/>
              <w:rPr>
                <w:rFonts w:eastAsia="Calibri"/>
                <w:szCs w:val="22"/>
              </w:rPr>
            </w:pPr>
            <w:r w:rsidRPr="001470E9">
              <w:rPr>
                <w:rFonts w:eastAsia="Calibri"/>
                <w:bCs/>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42E14" w14:textId="6956BE27"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86B4A" w14:textId="39A7AAC3" w:rsidR="00FF5982" w:rsidRPr="004B1509" w:rsidRDefault="00FF5982" w:rsidP="00FF5982">
            <w:pPr>
              <w:jc w:val="right"/>
              <w:rPr>
                <w:rFonts w:eastAsia="Calibri"/>
                <w:szCs w:val="22"/>
              </w:rPr>
            </w:pPr>
            <w:r w:rsidRPr="001470E9">
              <w:rPr>
                <w:rFonts w:eastAsia="Calibri"/>
                <w:bCs/>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8CE4D" w14:textId="175995E4" w:rsidR="00FF5982" w:rsidRPr="004B1509" w:rsidRDefault="00FF5982" w:rsidP="00FF5982">
            <w:pPr>
              <w:jc w:val="right"/>
              <w:rPr>
                <w:rFonts w:eastAsia="Calibri"/>
                <w:szCs w:val="22"/>
              </w:rPr>
            </w:pPr>
            <w:r w:rsidRPr="001470E9">
              <w:rPr>
                <w:rFonts w:eastAsia="Calibri"/>
                <w:bCs/>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F2056" w14:textId="15920C2E" w:rsidR="00FF5982" w:rsidRPr="004B1509" w:rsidRDefault="00FF5982" w:rsidP="00FF5982">
            <w:pPr>
              <w:jc w:val="center"/>
              <w:rPr>
                <w:rFonts w:eastAsia="Calibri"/>
                <w:bCs/>
                <w:szCs w:val="22"/>
              </w:rPr>
            </w:pPr>
            <w:proofErr w:type="spellStart"/>
            <w:r w:rsidRPr="001470E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485E34" w14:textId="12604F0F" w:rsidR="00FF5982" w:rsidRPr="004B1509" w:rsidRDefault="00FF5982" w:rsidP="00FF5982">
            <w:pPr>
              <w:jc w:val="center"/>
              <w:rPr>
                <w:rFonts w:eastAsia="Calibri"/>
                <w:szCs w:val="22"/>
              </w:rPr>
            </w:pPr>
            <w:r w:rsidRPr="001470E9">
              <w:rPr>
                <w:rFonts w:eastAsia="Calibri"/>
                <w:bCs/>
                <w:szCs w:val="22"/>
              </w:rPr>
              <w:t>4400-6626-8495</w:t>
            </w:r>
          </w:p>
        </w:tc>
      </w:tr>
      <w:tr w:rsidR="00FF5982" w:rsidRPr="004B1509" w14:paraId="6978D6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2957CD"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A07EC" w14:textId="2086C641" w:rsidR="00FF5982" w:rsidRPr="004B1509" w:rsidRDefault="00FF5982" w:rsidP="00FF5982">
            <w:pPr>
              <w:rPr>
                <w:rFonts w:eastAsia="Calibri"/>
                <w:szCs w:val="22"/>
              </w:rPr>
            </w:pPr>
            <w:r w:rsidRPr="001470E9">
              <w:rPr>
                <w:rFonts w:eastAsia="Calibri"/>
                <w:szCs w:val="22"/>
              </w:rPr>
              <w:t>sk47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AEC845" w14:textId="0E32E20B" w:rsidR="00FF5982" w:rsidRPr="004B1509" w:rsidRDefault="00FF5982" w:rsidP="00FF5982">
            <w:pPr>
              <w:rPr>
                <w:rFonts w:eastAsia="Calibri"/>
                <w:szCs w:val="22"/>
              </w:rPr>
            </w:pPr>
            <w:r w:rsidRPr="001470E9">
              <w:rPr>
                <w:rFonts w:eastAsia="Calibri"/>
                <w:szCs w:val="22"/>
              </w:rPr>
              <w:t xml:space="preserve">Pravažiuojamasis kelias nuo </w:t>
            </w:r>
            <w:proofErr w:type="spellStart"/>
            <w:r w:rsidRPr="001470E9">
              <w:rPr>
                <w:rFonts w:eastAsia="Calibri"/>
                <w:szCs w:val="22"/>
              </w:rPr>
              <w:t>Pūstalaukių</w:t>
            </w:r>
            <w:proofErr w:type="spellEnd"/>
            <w:r w:rsidRPr="001470E9">
              <w:rPr>
                <w:rFonts w:eastAsia="Calibri"/>
                <w:szCs w:val="22"/>
              </w:rPr>
              <w:t xml:space="preserve"> g., </w:t>
            </w:r>
            <w:proofErr w:type="spellStart"/>
            <w:r w:rsidRPr="001470E9">
              <w:rPr>
                <w:rFonts w:eastAsia="Calibri"/>
                <w:szCs w:val="22"/>
              </w:rPr>
              <w:t>Pūstalaukių</w:t>
            </w:r>
            <w:proofErr w:type="spellEnd"/>
            <w:r w:rsidRPr="001470E9">
              <w:rPr>
                <w:rFonts w:eastAsia="Calibri"/>
                <w:szCs w:val="22"/>
              </w:rPr>
              <w:t xml:space="preserve"> k. iki </w:t>
            </w:r>
            <w:proofErr w:type="spellStart"/>
            <w:r w:rsidRPr="001470E9">
              <w:rPr>
                <w:rFonts w:eastAsia="Calibri"/>
                <w:szCs w:val="22"/>
              </w:rPr>
              <w:t>Vildiškių</w:t>
            </w:r>
            <w:proofErr w:type="spellEnd"/>
            <w:r w:rsidRPr="001470E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45C93F" w14:textId="66DFA90A" w:rsidR="00FF5982" w:rsidRPr="004B1509" w:rsidRDefault="00FF5982" w:rsidP="00FF5982">
            <w:pPr>
              <w:jc w:val="right"/>
              <w:rPr>
                <w:rFonts w:eastAsia="Calibri"/>
                <w:szCs w:val="22"/>
              </w:rPr>
            </w:pPr>
            <w:r w:rsidRPr="001470E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648FC" w14:textId="0F19A08B"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AAFE2" w14:textId="1783434E" w:rsidR="00FF5982" w:rsidRPr="004B1509" w:rsidRDefault="00FF5982" w:rsidP="00FF5982">
            <w:pPr>
              <w:jc w:val="right"/>
              <w:rPr>
                <w:rFonts w:eastAsia="Calibri"/>
                <w:szCs w:val="22"/>
              </w:rPr>
            </w:pPr>
            <w:r w:rsidRPr="001470E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A3DC1" w14:textId="6C3DDADF"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FE7FC" w14:textId="295C2F7E" w:rsidR="00FF5982" w:rsidRPr="004B1509" w:rsidRDefault="00FF5982" w:rsidP="00FF5982">
            <w:pPr>
              <w:jc w:val="center"/>
              <w:rPr>
                <w:rFonts w:eastAsia="Calibri"/>
                <w:bCs/>
                <w:szCs w:val="22"/>
              </w:rPr>
            </w:pPr>
            <w:proofErr w:type="spellStart"/>
            <w:r w:rsidRPr="001470E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838456" w14:textId="3F318BE1" w:rsidR="00FF5982" w:rsidRPr="004B1509" w:rsidRDefault="00FF5982" w:rsidP="00FF5982">
            <w:pPr>
              <w:jc w:val="center"/>
              <w:rPr>
                <w:rFonts w:eastAsia="Calibri"/>
                <w:szCs w:val="22"/>
              </w:rPr>
            </w:pPr>
            <w:r w:rsidRPr="001470E9">
              <w:rPr>
                <w:rFonts w:eastAsia="Calibri"/>
                <w:szCs w:val="22"/>
              </w:rPr>
              <w:t>-</w:t>
            </w:r>
          </w:p>
        </w:tc>
      </w:tr>
      <w:tr w:rsidR="00FF5982" w:rsidRPr="000F4B5C" w14:paraId="48E7A1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CA44EE" w14:textId="77777777" w:rsidR="00FF5982" w:rsidRPr="000F4B5C"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9C338AD" w14:textId="49F0BCC2" w:rsidR="00FF5982" w:rsidRPr="000F4B5C" w:rsidRDefault="00FF5982" w:rsidP="00FF5982">
            <w:pPr>
              <w:rPr>
                <w:rFonts w:eastAsia="Calibri"/>
                <w:szCs w:val="22"/>
              </w:rPr>
            </w:pPr>
            <w:r w:rsidRPr="001470E9">
              <w:rPr>
                <w:rFonts w:eastAsia="Calibri"/>
                <w:szCs w:val="22"/>
              </w:rPr>
              <w:t>sk48</w:t>
            </w:r>
          </w:p>
        </w:tc>
        <w:tc>
          <w:tcPr>
            <w:tcW w:w="4412" w:type="dxa"/>
            <w:tcBorders>
              <w:top w:val="single" w:sz="4" w:space="0" w:color="auto"/>
              <w:left w:val="single" w:sz="4" w:space="0" w:color="auto"/>
              <w:bottom w:val="single" w:sz="4" w:space="0" w:color="auto"/>
              <w:right w:val="single" w:sz="4" w:space="0" w:color="auto"/>
            </w:tcBorders>
            <w:vAlign w:val="center"/>
          </w:tcPr>
          <w:p w14:paraId="41621300" w14:textId="3F7BC97A" w:rsidR="00FF5982" w:rsidRPr="000F4B5C" w:rsidRDefault="00FF5982" w:rsidP="00FF5982">
            <w:pPr>
              <w:rPr>
                <w:rFonts w:eastAsia="Calibri"/>
                <w:szCs w:val="22"/>
              </w:rPr>
            </w:pPr>
            <w:r w:rsidRPr="001470E9">
              <w:rPr>
                <w:rFonts w:eastAsia="Calibri"/>
                <w:szCs w:val="22"/>
              </w:rPr>
              <w:t xml:space="preserve">Privažiuojamasis kelias prie gyvenamųjų namų </w:t>
            </w:r>
            <w:proofErr w:type="spellStart"/>
            <w:r w:rsidRPr="001470E9">
              <w:rPr>
                <w:rFonts w:eastAsia="Calibri"/>
                <w:szCs w:val="22"/>
              </w:rPr>
              <w:t>Plepiškių</w:t>
            </w:r>
            <w:proofErr w:type="spellEnd"/>
            <w:r w:rsidRPr="001470E9">
              <w:rPr>
                <w:rFonts w:eastAsia="Calibri"/>
                <w:szCs w:val="22"/>
              </w:rPr>
              <w:t xml:space="preserve"> g., Mačionių k. nuo kelio Nr. 1219</w:t>
            </w:r>
          </w:p>
        </w:tc>
        <w:tc>
          <w:tcPr>
            <w:tcW w:w="1147" w:type="dxa"/>
            <w:tcBorders>
              <w:top w:val="single" w:sz="4" w:space="0" w:color="auto"/>
              <w:left w:val="single" w:sz="4" w:space="0" w:color="auto"/>
              <w:bottom w:val="single" w:sz="4" w:space="0" w:color="auto"/>
              <w:right w:val="single" w:sz="4" w:space="0" w:color="auto"/>
            </w:tcBorders>
            <w:vAlign w:val="center"/>
          </w:tcPr>
          <w:p w14:paraId="6A7FABC8" w14:textId="46E762DC" w:rsidR="00FF5982" w:rsidRPr="000F4B5C" w:rsidRDefault="00FF5982" w:rsidP="00FF5982">
            <w:pPr>
              <w:jc w:val="right"/>
              <w:rPr>
                <w:rFonts w:eastAsia="Calibri"/>
                <w:szCs w:val="22"/>
              </w:rPr>
            </w:pPr>
            <w:r w:rsidRPr="001470E9">
              <w:rPr>
                <w:rFonts w:eastAsia="Calibri"/>
                <w:bCs/>
                <w:szCs w:val="22"/>
              </w:rPr>
              <w:t>829</w:t>
            </w:r>
          </w:p>
        </w:tc>
        <w:tc>
          <w:tcPr>
            <w:tcW w:w="1133" w:type="dxa"/>
            <w:tcBorders>
              <w:top w:val="single" w:sz="4" w:space="0" w:color="auto"/>
              <w:left w:val="single" w:sz="4" w:space="0" w:color="auto"/>
              <w:bottom w:val="single" w:sz="4" w:space="0" w:color="auto"/>
              <w:right w:val="single" w:sz="4" w:space="0" w:color="auto"/>
            </w:tcBorders>
            <w:vAlign w:val="center"/>
          </w:tcPr>
          <w:p w14:paraId="3EEE0E1E" w14:textId="6536E55F" w:rsidR="00FF5982" w:rsidRPr="000F4B5C"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A07568" w14:textId="568AB4E5" w:rsidR="00FF5982" w:rsidRPr="000F4B5C" w:rsidRDefault="00FF5982" w:rsidP="00FF5982">
            <w:pPr>
              <w:jc w:val="right"/>
              <w:rPr>
                <w:rFonts w:eastAsia="Calibri"/>
                <w:szCs w:val="22"/>
              </w:rPr>
            </w:pPr>
            <w:r w:rsidRPr="001470E9">
              <w:rPr>
                <w:rFonts w:eastAsia="Calibri"/>
                <w:bCs/>
                <w:szCs w:val="22"/>
              </w:rPr>
              <w:t>829</w:t>
            </w:r>
          </w:p>
        </w:tc>
        <w:tc>
          <w:tcPr>
            <w:tcW w:w="1133" w:type="dxa"/>
            <w:tcBorders>
              <w:top w:val="single" w:sz="4" w:space="0" w:color="auto"/>
              <w:left w:val="single" w:sz="4" w:space="0" w:color="auto"/>
              <w:bottom w:val="single" w:sz="4" w:space="0" w:color="auto"/>
              <w:right w:val="single" w:sz="4" w:space="0" w:color="auto"/>
            </w:tcBorders>
            <w:vAlign w:val="center"/>
          </w:tcPr>
          <w:p w14:paraId="1FC4EED3" w14:textId="255D498A" w:rsidR="00FF5982" w:rsidRPr="000F4B5C"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10AD889" w14:textId="1B17CEF2" w:rsidR="00FF5982" w:rsidRPr="000F4B5C" w:rsidRDefault="00FF5982" w:rsidP="00FF5982">
            <w:pPr>
              <w:jc w:val="center"/>
              <w:rPr>
                <w:rFonts w:eastAsia="Calibri"/>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7821EF56" w14:textId="4B114A1A" w:rsidR="00FF5982" w:rsidRPr="000F4B5C" w:rsidRDefault="00FF5982" w:rsidP="00FF5982">
            <w:pPr>
              <w:jc w:val="center"/>
              <w:rPr>
                <w:rFonts w:eastAsia="Calibri"/>
                <w:szCs w:val="22"/>
              </w:rPr>
            </w:pPr>
            <w:r w:rsidRPr="001470E9">
              <w:rPr>
                <w:rFonts w:eastAsia="Calibri"/>
                <w:bCs/>
                <w:szCs w:val="22"/>
              </w:rPr>
              <w:t>4400-6630-3828</w:t>
            </w:r>
          </w:p>
        </w:tc>
      </w:tr>
      <w:tr w:rsidR="00FF5982" w:rsidRPr="004B1509" w14:paraId="097E1E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370E5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2DE058" w14:textId="5A03996D" w:rsidR="00FF5982" w:rsidRPr="004B1509" w:rsidRDefault="00FF5982" w:rsidP="00FF5982">
            <w:pPr>
              <w:rPr>
                <w:rFonts w:eastAsia="Calibri"/>
                <w:szCs w:val="22"/>
              </w:rPr>
            </w:pPr>
            <w:r w:rsidRPr="001470E9">
              <w:rPr>
                <w:rFonts w:eastAsia="Calibri"/>
                <w:szCs w:val="22"/>
              </w:rPr>
              <w:t>sk49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4676A" w14:textId="4911A4FA" w:rsidR="00FF5982" w:rsidRPr="004B1509" w:rsidRDefault="00FF5982" w:rsidP="00FF5982">
            <w:pPr>
              <w:rPr>
                <w:rFonts w:eastAsia="Calibri"/>
                <w:szCs w:val="22"/>
              </w:rPr>
            </w:pPr>
            <w:r w:rsidRPr="001470E9">
              <w:rPr>
                <w:rFonts w:eastAsia="Calibri"/>
                <w:szCs w:val="22"/>
              </w:rPr>
              <w:t xml:space="preserve">Pravažiuojamasis kelias nuo Ąžuolų g., Skiemonių k. iki Liepų g., </w:t>
            </w:r>
            <w:proofErr w:type="spellStart"/>
            <w:r w:rsidRPr="001470E9">
              <w:rPr>
                <w:rFonts w:eastAsia="Calibri"/>
                <w:szCs w:val="22"/>
              </w:rPr>
              <w:t>Pūstalaukių</w:t>
            </w:r>
            <w:proofErr w:type="spellEnd"/>
            <w:r w:rsidRPr="001470E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000002" w14:textId="3301D2AD" w:rsidR="00FF5982" w:rsidRPr="004B1509" w:rsidRDefault="00FF5982" w:rsidP="00FF5982">
            <w:pPr>
              <w:jc w:val="right"/>
              <w:rPr>
                <w:rFonts w:eastAsia="Calibri"/>
                <w:szCs w:val="22"/>
              </w:rPr>
            </w:pPr>
            <w:r w:rsidRPr="001470E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36E6" w14:textId="47D4B2C1"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FFE28" w14:textId="66EC01FC" w:rsidR="00FF5982" w:rsidRPr="004B1509" w:rsidRDefault="00FF5982" w:rsidP="00FF5982">
            <w:pPr>
              <w:jc w:val="right"/>
              <w:rPr>
                <w:rFonts w:eastAsia="Calibri"/>
                <w:szCs w:val="22"/>
              </w:rPr>
            </w:pPr>
            <w:r w:rsidRPr="001470E9">
              <w:rPr>
                <w:rFonts w:eastAsia="Calibri"/>
                <w:bCs/>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60DE4" w14:textId="4DCD577E" w:rsidR="00FF5982" w:rsidRPr="004B1509" w:rsidRDefault="00FF5982" w:rsidP="00FF5982">
            <w:pPr>
              <w:jc w:val="right"/>
              <w:rPr>
                <w:rFonts w:eastAsia="Calibri"/>
                <w:szCs w:val="22"/>
              </w:rPr>
            </w:pPr>
            <w:r w:rsidRPr="001470E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F90A4" w14:textId="477F2D10" w:rsidR="00FF5982" w:rsidRPr="004B1509" w:rsidRDefault="00FF5982" w:rsidP="00FF5982">
            <w:pPr>
              <w:jc w:val="center"/>
              <w:rPr>
                <w:rFonts w:eastAsia="Calibri"/>
                <w:bCs/>
                <w:szCs w:val="22"/>
              </w:rPr>
            </w:pPr>
            <w:proofErr w:type="spellStart"/>
            <w:r w:rsidRPr="001470E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2C8885" w14:textId="4F6775F5" w:rsidR="00FF5982" w:rsidRPr="004B1509" w:rsidRDefault="00FF5982" w:rsidP="00FF5982">
            <w:pPr>
              <w:jc w:val="center"/>
              <w:rPr>
                <w:rFonts w:eastAsia="Calibri"/>
                <w:szCs w:val="22"/>
              </w:rPr>
            </w:pPr>
            <w:r w:rsidRPr="001470E9">
              <w:rPr>
                <w:rFonts w:eastAsia="Calibri"/>
                <w:bCs/>
                <w:szCs w:val="22"/>
              </w:rPr>
              <w:t>4400-6636-1788</w:t>
            </w:r>
          </w:p>
        </w:tc>
      </w:tr>
      <w:tr w:rsidR="00FF5982" w:rsidRPr="004B1509" w14:paraId="2923030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72551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36CFD6" w14:textId="5C9D57F7" w:rsidR="00FF5982" w:rsidRPr="004B1509" w:rsidRDefault="00FF5982" w:rsidP="00FF5982">
            <w:pPr>
              <w:rPr>
                <w:rFonts w:eastAsia="Calibri"/>
                <w:szCs w:val="22"/>
              </w:rPr>
            </w:pPr>
            <w:r w:rsidRPr="001470E9">
              <w:rPr>
                <w:rFonts w:eastAsia="Calibri"/>
                <w:szCs w:val="22"/>
              </w:rPr>
              <w:t>sk5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D009F9" w14:textId="30CBDCEE" w:rsidR="00FF5982" w:rsidRPr="004B1509" w:rsidRDefault="00FF5982" w:rsidP="00FF5982">
            <w:pPr>
              <w:rPr>
                <w:rFonts w:eastAsia="Calibri"/>
                <w:szCs w:val="22"/>
              </w:rPr>
            </w:pPr>
            <w:r w:rsidRPr="001470E9">
              <w:rPr>
                <w:rFonts w:eastAsia="Calibri"/>
                <w:szCs w:val="22"/>
              </w:rPr>
              <w:t>Pravažiuojamasis kelias nuo kelio sk33-1 iki sk30-1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1B8F5D" w14:textId="24928E3C" w:rsidR="00FF5982" w:rsidRPr="004B1509" w:rsidRDefault="00FF5982" w:rsidP="00FF5982">
            <w:pPr>
              <w:jc w:val="right"/>
              <w:rPr>
                <w:rFonts w:eastAsia="Calibri"/>
                <w:szCs w:val="22"/>
              </w:rPr>
            </w:pPr>
            <w:r w:rsidRPr="001470E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D101" w14:textId="06EF510D"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F4B2" w14:textId="2E703E2A"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28A1" w14:textId="59DAA442" w:rsidR="00FF5982" w:rsidRPr="004B1509" w:rsidRDefault="00FF5982" w:rsidP="00FF5982">
            <w:pPr>
              <w:jc w:val="right"/>
              <w:rPr>
                <w:rFonts w:eastAsia="Calibri"/>
                <w:szCs w:val="22"/>
              </w:rPr>
            </w:pPr>
            <w:r w:rsidRPr="001470E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C8BC4" w14:textId="29B0E8C4"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0AD1E5" w14:textId="2C799B23" w:rsidR="00FF5982" w:rsidRPr="004B1509" w:rsidRDefault="00FF5982" w:rsidP="00FF5982">
            <w:pPr>
              <w:jc w:val="center"/>
              <w:rPr>
                <w:rFonts w:eastAsia="Calibri"/>
                <w:szCs w:val="22"/>
              </w:rPr>
            </w:pPr>
            <w:r w:rsidRPr="001470E9">
              <w:rPr>
                <w:rFonts w:eastAsia="Calibri"/>
                <w:szCs w:val="22"/>
              </w:rPr>
              <w:t>-</w:t>
            </w:r>
          </w:p>
        </w:tc>
      </w:tr>
      <w:tr w:rsidR="00FF5982" w:rsidRPr="004B1509" w14:paraId="286E646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38E0CA"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81C6" w14:textId="747FC5AD" w:rsidR="00FF5982" w:rsidRPr="004B1509" w:rsidRDefault="00FF5982" w:rsidP="00FF5982">
            <w:pPr>
              <w:rPr>
                <w:rFonts w:eastAsia="Calibri"/>
                <w:szCs w:val="22"/>
              </w:rPr>
            </w:pPr>
            <w:r w:rsidRPr="001470E9">
              <w:rPr>
                <w:rFonts w:eastAsia="Calibri"/>
                <w:szCs w:val="22"/>
              </w:rPr>
              <w:t>sk50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C33AFC" w14:textId="070F6B4E" w:rsidR="00FF5982" w:rsidRPr="004B1509" w:rsidRDefault="00FF5982" w:rsidP="00FF5982">
            <w:pPr>
              <w:rPr>
                <w:rFonts w:eastAsia="Calibri"/>
                <w:szCs w:val="22"/>
              </w:rPr>
            </w:pPr>
            <w:r w:rsidRPr="001470E9">
              <w:rPr>
                <w:rFonts w:eastAsia="Calibri"/>
                <w:szCs w:val="22"/>
              </w:rPr>
              <w:t xml:space="preserve">Pravažiuojamasis kelias nuo Taikos g., </w:t>
            </w:r>
            <w:proofErr w:type="spellStart"/>
            <w:r w:rsidRPr="001470E9">
              <w:rPr>
                <w:rFonts w:eastAsia="Calibri"/>
                <w:szCs w:val="22"/>
              </w:rPr>
              <w:t>Katlėrių</w:t>
            </w:r>
            <w:proofErr w:type="spellEnd"/>
            <w:r w:rsidRPr="001470E9">
              <w:rPr>
                <w:rFonts w:eastAsia="Calibri"/>
                <w:szCs w:val="22"/>
              </w:rPr>
              <w:t xml:space="preserve"> k. iki Sintautų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BA95E9" w14:textId="5255A86F" w:rsidR="00FF5982" w:rsidRPr="004B1509" w:rsidRDefault="00FF5982" w:rsidP="00FF5982">
            <w:pPr>
              <w:jc w:val="right"/>
              <w:rPr>
                <w:rFonts w:eastAsia="Calibri"/>
                <w:szCs w:val="22"/>
              </w:rPr>
            </w:pPr>
            <w:r w:rsidRPr="001470E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E69B" w14:textId="11123E92"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CB5C7" w14:textId="383A1D37"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67B98" w14:textId="40F9449A" w:rsidR="00FF5982" w:rsidRPr="004B1509" w:rsidRDefault="00FF5982" w:rsidP="00FF5982">
            <w:pPr>
              <w:jc w:val="right"/>
              <w:rPr>
                <w:rFonts w:eastAsia="Calibri"/>
                <w:szCs w:val="22"/>
              </w:rPr>
            </w:pPr>
            <w:r w:rsidRPr="001470E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04A11" w14:textId="13FCE5EF"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762B78" w14:textId="741038B0" w:rsidR="00FF5982" w:rsidRPr="004B1509" w:rsidRDefault="00FF5982" w:rsidP="00FF5982">
            <w:pPr>
              <w:jc w:val="center"/>
              <w:rPr>
                <w:rFonts w:eastAsia="Calibri"/>
                <w:szCs w:val="22"/>
              </w:rPr>
            </w:pPr>
            <w:r w:rsidRPr="001470E9">
              <w:rPr>
                <w:rFonts w:eastAsia="Calibri"/>
                <w:szCs w:val="22"/>
              </w:rPr>
              <w:t>-</w:t>
            </w:r>
          </w:p>
        </w:tc>
      </w:tr>
      <w:tr w:rsidR="00FF5982" w:rsidRPr="004B1509" w14:paraId="769B825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0E73AC"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8666C" w14:textId="336C068D" w:rsidR="00FF5982" w:rsidRPr="004B1509" w:rsidRDefault="00FF5982" w:rsidP="00FF5982">
            <w:pPr>
              <w:rPr>
                <w:rFonts w:eastAsia="Calibri"/>
                <w:szCs w:val="22"/>
              </w:rPr>
            </w:pPr>
            <w:r w:rsidRPr="001470E9">
              <w:rPr>
                <w:rFonts w:eastAsia="Calibri"/>
                <w:szCs w:val="22"/>
              </w:rPr>
              <w:t>sk51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FE2E60" w14:textId="17DA6B2C" w:rsidR="00FF5982" w:rsidRPr="004B1509" w:rsidRDefault="00FF5982" w:rsidP="00FF5982">
            <w:pPr>
              <w:rPr>
                <w:rFonts w:eastAsia="Calibri"/>
                <w:szCs w:val="22"/>
              </w:rPr>
            </w:pPr>
            <w:r w:rsidRPr="001470E9">
              <w:rPr>
                <w:rFonts w:eastAsia="Calibri"/>
                <w:szCs w:val="22"/>
              </w:rPr>
              <w:t>Privažiuojamasis kelias prie gyvenamųjų namų Piliakalnio vs. nuo kelio sk7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45FD81" w14:textId="23296FB7" w:rsidR="00FF5982" w:rsidRPr="004B1509" w:rsidRDefault="00FF5982" w:rsidP="00FF5982">
            <w:pPr>
              <w:jc w:val="right"/>
              <w:rPr>
                <w:rFonts w:eastAsia="Calibri"/>
                <w:szCs w:val="22"/>
              </w:rPr>
            </w:pPr>
            <w:r w:rsidRPr="001470E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1588" w14:textId="75495F97"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5C9D0" w14:textId="37B4710B" w:rsidR="00FF5982" w:rsidRPr="004B1509" w:rsidRDefault="009F4F60" w:rsidP="00FF5982">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C0E60" w14:textId="17C508ED" w:rsidR="00FF5982" w:rsidRPr="004B1509" w:rsidRDefault="009F4F60" w:rsidP="00FF5982">
            <w:pPr>
              <w:jc w:val="right"/>
              <w:rPr>
                <w:rFonts w:eastAsia="Calibri"/>
                <w:szCs w:val="22"/>
              </w:rPr>
            </w:pPr>
            <w:r>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03C3D" w14:textId="287E0722"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43AEF4" w14:textId="24766E18" w:rsidR="00FF5982" w:rsidRPr="004B1509" w:rsidRDefault="00FF5982" w:rsidP="00FF5982">
            <w:pPr>
              <w:jc w:val="center"/>
              <w:rPr>
                <w:rFonts w:eastAsia="Calibri"/>
                <w:szCs w:val="22"/>
              </w:rPr>
            </w:pPr>
            <w:r w:rsidRPr="001470E9">
              <w:rPr>
                <w:rFonts w:eastAsia="Calibri"/>
                <w:szCs w:val="22"/>
              </w:rPr>
              <w:t>-</w:t>
            </w:r>
          </w:p>
        </w:tc>
      </w:tr>
      <w:tr w:rsidR="00FF5982" w:rsidRPr="004B1509" w14:paraId="633319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E4D458"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B31467" w14:textId="00688816" w:rsidR="00FF5982" w:rsidRPr="004B1509" w:rsidRDefault="00FF5982" w:rsidP="00FF5982">
            <w:pPr>
              <w:rPr>
                <w:rFonts w:eastAsia="Calibri"/>
                <w:szCs w:val="22"/>
              </w:rPr>
            </w:pPr>
            <w:r w:rsidRPr="001470E9">
              <w:rPr>
                <w:rFonts w:eastAsia="Calibri"/>
                <w:szCs w:val="22"/>
              </w:rPr>
              <w:t>sk52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22847E" w14:textId="45FE3B5F" w:rsidR="00FF5982" w:rsidRPr="004B1509" w:rsidRDefault="00FF5982" w:rsidP="00FF5982">
            <w:pPr>
              <w:rPr>
                <w:rFonts w:eastAsia="Calibri"/>
                <w:szCs w:val="22"/>
              </w:rPr>
            </w:pPr>
            <w:r w:rsidRPr="001470E9">
              <w:rPr>
                <w:rFonts w:eastAsia="Calibri"/>
                <w:szCs w:val="22"/>
              </w:rPr>
              <w:t xml:space="preserve">Pravažiuojamasis kelias nuo </w:t>
            </w:r>
            <w:proofErr w:type="spellStart"/>
            <w:r w:rsidRPr="001470E9">
              <w:rPr>
                <w:rFonts w:eastAsia="Calibri"/>
                <w:szCs w:val="22"/>
              </w:rPr>
              <w:t>Aniūnų</w:t>
            </w:r>
            <w:proofErr w:type="spellEnd"/>
            <w:r w:rsidRPr="001470E9">
              <w:rPr>
                <w:rFonts w:eastAsia="Calibri"/>
                <w:szCs w:val="22"/>
              </w:rPr>
              <w:t xml:space="preserve"> k. iki Puodžių k., Debeikių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419DC7" w14:textId="240A6340" w:rsidR="00FF5982" w:rsidRPr="004B1509" w:rsidRDefault="00FF5982" w:rsidP="00FF5982">
            <w:pPr>
              <w:jc w:val="right"/>
              <w:rPr>
                <w:rFonts w:eastAsia="Calibri"/>
                <w:szCs w:val="22"/>
              </w:rPr>
            </w:pPr>
            <w:r w:rsidRPr="001470E9">
              <w:rPr>
                <w:rFonts w:eastAsia="Calibri"/>
                <w:bCs/>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ECA7D" w14:textId="16B2C047"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AE62A" w14:textId="75CDAA21" w:rsidR="00FF5982" w:rsidRPr="004B1509" w:rsidRDefault="00FF5982" w:rsidP="00FF5982">
            <w:pPr>
              <w:jc w:val="right"/>
              <w:rPr>
                <w:rFonts w:eastAsia="Calibri"/>
                <w:szCs w:val="22"/>
              </w:rPr>
            </w:pPr>
            <w:r w:rsidRPr="001470E9">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CC169" w14:textId="43E3A02C" w:rsidR="00FF5982" w:rsidRPr="004B1509" w:rsidRDefault="00FF5982" w:rsidP="00FF5982">
            <w:pPr>
              <w:jc w:val="right"/>
              <w:rPr>
                <w:rFonts w:eastAsia="Calibri"/>
                <w:szCs w:val="22"/>
              </w:rPr>
            </w:pPr>
            <w:r w:rsidRPr="001470E9">
              <w:rPr>
                <w:rFonts w:eastAsia="Calibri"/>
                <w:bCs/>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9F0E" w14:textId="0CCA3520"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C6A19E" w14:textId="66C04769" w:rsidR="00FF5982" w:rsidRPr="004B1509" w:rsidRDefault="00FF5982" w:rsidP="00FF5982">
            <w:pPr>
              <w:jc w:val="center"/>
              <w:rPr>
                <w:rFonts w:eastAsia="Calibri"/>
                <w:szCs w:val="22"/>
              </w:rPr>
            </w:pPr>
            <w:r w:rsidRPr="001470E9">
              <w:rPr>
                <w:rFonts w:eastAsia="Calibri"/>
                <w:bCs/>
                <w:szCs w:val="22"/>
              </w:rPr>
              <w:t>4400-6630-3871</w:t>
            </w:r>
          </w:p>
        </w:tc>
      </w:tr>
      <w:tr w:rsidR="00FF5982" w:rsidRPr="004B1509" w14:paraId="43200FA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72449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E0A47" w14:textId="5017D28F" w:rsidR="00FF5982" w:rsidRPr="004B1509" w:rsidRDefault="00FF5982" w:rsidP="00FF5982">
            <w:pPr>
              <w:rPr>
                <w:rFonts w:eastAsia="Calibri"/>
                <w:szCs w:val="22"/>
              </w:rPr>
            </w:pPr>
            <w:r w:rsidRPr="001470E9">
              <w:rPr>
                <w:rFonts w:eastAsia="Calibri"/>
                <w:szCs w:val="22"/>
              </w:rPr>
              <w:t>sk53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D3331" w14:textId="3511B69B" w:rsidR="00FF5982" w:rsidRPr="004B1509" w:rsidRDefault="00FF5982" w:rsidP="00FF5982">
            <w:pPr>
              <w:rPr>
                <w:rFonts w:eastAsia="Calibri"/>
                <w:szCs w:val="22"/>
              </w:rPr>
            </w:pPr>
            <w:r w:rsidRPr="001470E9">
              <w:rPr>
                <w:rFonts w:eastAsia="Calibri"/>
                <w:szCs w:val="22"/>
              </w:rPr>
              <w:t xml:space="preserve">Pravažiuojamasis kelias nuo kelio Nr. sk1 iki </w:t>
            </w:r>
            <w:proofErr w:type="spellStart"/>
            <w:r w:rsidRPr="001470E9">
              <w:rPr>
                <w:rFonts w:eastAsia="Calibri"/>
                <w:szCs w:val="22"/>
              </w:rPr>
              <w:t>Vaitkūnų</w:t>
            </w:r>
            <w:proofErr w:type="spellEnd"/>
            <w:r w:rsidRPr="001470E9">
              <w:rPr>
                <w:rFonts w:eastAsia="Calibri"/>
                <w:szCs w:val="22"/>
              </w:rPr>
              <w:t xml:space="preserve"> k.,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C199C4" w14:textId="595D79A2" w:rsidR="00FF5982" w:rsidRPr="004B1509" w:rsidRDefault="00FF5982" w:rsidP="00FF5982">
            <w:pPr>
              <w:jc w:val="right"/>
              <w:rPr>
                <w:rFonts w:eastAsia="Calibri"/>
                <w:szCs w:val="22"/>
              </w:rPr>
            </w:pPr>
            <w:r w:rsidRPr="001470E9">
              <w:rPr>
                <w:rFonts w:eastAsia="Calibri"/>
                <w:bCs/>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287" w14:textId="6E9B7348"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92ED7" w14:textId="5F7678CB" w:rsidR="00FF5982" w:rsidRPr="004B1509" w:rsidRDefault="00FF5982" w:rsidP="00FF5982">
            <w:pPr>
              <w:jc w:val="right"/>
              <w:rPr>
                <w:rFonts w:eastAsia="Calibri"/>
                <w:szCs w:val="22"/>
              </w:rPr>
            </w:pPr>
            <w:r w:rsidRPr="001470E9">
              <w:rPr>
                <w:rFonts w:eastAsia="Calibri"/>
                <w:bCs/>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A315" w14:textId="5BEE900C" w:rsidR="00FF5982" w:rsidRPr="004B1509" w:rsidRDefault="00FF5982" w:rsidP="00FF5982">
            <w:pPr>
              <w:jc w:val="right"/>
              <w:rPr>
                <w:rFonts w:eastAsia="Calibri"/>
                <w:szCs w:val="22"/>
              </w:rPr>
            </w:pPr>
            <w:r w:rsidRPr="001470E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B2036" w14:textId="5B92A9B9" w:rsidR="00FF5982" w:rsidRPr="004B1509" w:rsidRDefault="00FF5982" w:rsidP="00FF5982">
            <w:pPr>
              <w:jc w:val="center"/>
              <w:rPr>
                <w:rFonts w:eastAsia="Calibri"/>
                <w:bCs/>
                <w:szCs w:val="22"/>
              </w:rPr>
            </w:pPr>
            <w:proofErr w:type="spellStart"/>
            <w:r w:rsidRPr="001470E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0FB1AD" w14:textId="44304305" w:rsidR="00FF5982" w:rsidRPr="004B1509" w:rsidRDefault="00FF5982" w:rsidP="00FF5982">
            <w:pPr>
              <w:jc w:val="center"/>
              <w:rPr>
                <w:rFonts w:eastAsia="Calibri"/>
                <w:szCs w:val="22"/>
              </w:rPr>
            </w:pPr>
            <w:r w:rsidRPr="001470E9">
              <w:rPr>
                <w:rFonts w:eastAsia="Calibri"/>
                <w:szCs w:val="22"/>
              </w:rPr>
              <w:t>-</w:t>
            </w:r>
          </w:p>
        </w:tc>
      </w:tr>
      <w:tr w:rsidR="00FF5982" w:rsidRPr="004B1509" w14:paraId="5B8CEA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04DF98"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29BF8" w14:textId="1D4A81A5" w:rsidR="00FF5982" w:rsidRPr="004B1509" w:rsidRDefault="00FF5982" w:rsidP="00FF5982">
            <w:pPr>
              <w:rPr>
                <w:rFonts w:eastAsia="Calibri"/>
                <w:szCs w:val="22"/>
              </w:rPr>
            </w:pPr>
            <w:r w:rsidRPr="00DF47D4">
              <w:rPr>
                <w:rFonts w:eastAsia="Calibri"/>
                <w:szCs w:val="22"/>
              </w:rPr>
              <w:t>sk54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263316" w14:textId="466BD35C" w:rsidR="00FF5982" w:rsidRPr="004B1509" w:rsidRDefault="00FF5982" w:rsidP="00FF5982">
            <w:pPr>
              <w:rPr>
                <w:rFonts w:eastAsia="Calibri"/>
                <w:szCs w:val="22"/>
              </w:rPr>
            </w:pPr>
            <w:r w:rsidRPr="00DF47D4">
              <w:rPr>
                <w:rFonts w:eastAsia="Calibri"/>
                <w:szCs w:val="22"/>
              </w:rPr>
              <w:t>Privažiuojamasis kelias prie gyvenamųjų namų Mačionių g., Mačionių k. nuo kelio Nr. 1221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82C376" w14:textId="3C798616" w:rsidR="00FF5982" w:rsidRPr="004B1509" w:rsidRDefault="00FF5982" w:rsidP="00FF5982">
            <w:pPr>
              <w:jc w:val="right"/>
              <w:rPr>
                <w:rFonts w:eastAsia="Calibri"/>
                <w:szCs w:val="22"/>
              </w:rPr>
            </w:pPr>
            <w:r w:rsidRPr="00DF47D4">
              <w:rPr>
                <w:rFonts w:eastAsia="Calibri"/>
                <w:bCs/>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15211" w14:textId="0389FC6D"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64BF6" w14:textId="6C5242B9"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D0AE2" w14:textId="052CE8D4" w:rsidR="00FF5982" w:rsidRPr="004B1509" w:rsidRDefault="00FF5982" w:rsidP="00FF5982">
            <w:pPr>
              <w:jc w:val="right"/>
              <w:rPr>
                <w:rFonts w:eastAsia="Calibri"/>
                <w:szCs w:val="22"/>
              </w:rPr>
            </w:pPr>
            <w:r w:rsidRPr="00DF47D4">
              <w:rPr>
                <w:rFonts w:eastAsia="Calibri"/>
                <w:bCs/>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77D3B" w14:textId="6616F71F" w:rsidR="00FF5982" w:rsidRPr="004B1509" w:rsidRDefault="00FF5982" w:rsidP="00FF5982">
            <w:pPr>
              <w:jc w:val="center"/>
              <w:rPr>
                <w:rFonts w:eastAsia="Calibri"/>
                <w:bCs/>
                <w:szCs w:val="22"/>
              </w:rPr>
            </w:pP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4C274F" w14:textId="71520A77" w:rsidR="00FF5982" w:rsidRPr="004B1509" w:rsidRDefault="00FF5982" w:rsidP="00FF5982">
            <w:pPr>
              <w:jc w:val="center"/>
              <w:rPr>
                <w:rFonts w:eastAsia="Calibri"/>
                <w:szCs w:val="22"/>
              </w:rPr>
            </w:pPr>
            <w:r w:rsidRPr="00DF47D4">
              <w:rPr>
                <w:rFonts w:eastAsia="Calibri"/>
                <w:bCs/>
                <w:szCs w:val="22"/>
              </w:rPr>
              <w:t>4400-6630-3817</w:t>
            </w:r>
          </w:p>
        </w:tc>
      </w:tr>
      <w:tr w:rsidR="00FF5982" w:rsidRPr="004B1509" w14:paraId="650E36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10D4CF"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0F240" w14:textId="0705EE51" w:rsidR="00FF5982" w:rsidRPr="004B1509" w:rsidRDefault="00FF5982" w:rsidP="00FF5982">
            <w:pPr>
              <w:rPr>
                <w:rFonts w:eastAsia="Calibri"/>
                <w:szCs w:val="22"/>
              </w:rPr>
            </w:pPr>
            <w:r w:rsidRPr="00DF47D4">
              <w:rPr>
                <w:rFonts w:eastAsia="Calibri"/>
                <w:szCs w:val="22"/>
              </w:rPr>
              <w:t>sk55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1A4E0E" w14:textId="1ABB7B8E" w:rsidR="00FF5982" w:rsidRPr="004B1509" w:rsidRDefault="00FF5982" w:rsidP="00FF5982">
            <w:pPr>
              <w:rPr>
                <w:rFonts w:eastAsia="Calibri"/>
                <w:szCs w:val="22"/>
              </w:rPr>
            </w:pPr>
            <w:r w:rsidRPr="00DF47D4">
              <w:rPr>
                <w:rFonts w:eastAsia="Calibri"/>
                <w:szCs w:val="22"/>
              </w:rPr>
              <w:t>Pravažiuojamasis kelias nuo kelio Nr. sk29-1 iki Maigių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312987" w14:textId="31830D42" w:rsidR="00FF5982" w:rsidRPr="004B1509" w:rsidRDefault="00FF5982" w:rsidP="00FF5982">
            <w:pPr>
              <w:jc w:val="right"/>
              <w:rPr>
                <w:rFonts w:eastAsia="Calibri"/>
                <w:bCs/>
                <w:szCs w:val="22"/>
              </w:rPr>
            </w:pPr>
            <w:r w:rsidRPr="00DF47D4">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13F5" w14:textId="21AB3343"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177C5" w14:textId="34ED87D2" w:rsidR="00FF5982" w:rsidRPr="004B1509" w:rsidRDefault="00FF5982" w:rsidP="00FF5982">
            <w:pPr>
              <w:jc w:val="right"/>
              <w:rPr>
                <w:rFonts w:eastAsia="Calibri"/>
                <w:bCs/>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8B46" w14:textId="31D5146C" w:rsidR="00FF5982" w:rsidRPr="004B1509" w:rsidRDefault="00FF5982" w:rsidP="00FF5982">
            <w:pPr>
              <w:jc w:val="right"/>
              <w:rPr>
                <w:rFonts w:eastAsia="Calibri"/>
                <w:szCs w:val="22"/>
              </w:rPr>
            </w:pPr>
            <w:r w:rsidRPr="00DF47D4">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7B395" w14:textId="1CC10915" w:rsidR="00FF5982" w:rsidRPr="004B1509" w:rsidRDefault="00FF5982" w:rsidP="00FF5982">
            <w:pPr>
              <w:jc w:val="center"/>
              <w:rPr>
                <w:rFonts w:eastAsia="Calibri"/>
                <w:bCs/>
                <w:szCs w:val="22"/>
              </w:rPr>
            </w:pPr>
            <w:proofErr w:type="spellStart"/>
            <w:r w:rsidRPr="00DF47D4">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41029D" w14:textId="190CBA2C" w:rsidR="00FF5982" w:rsidRPr="004B1509" w:rsidRDefault="00FF5982" w:rsidP="00FF5982">
            <w:pPr>
              <w:jc w:val="center"/>
              <w:rPr>
                <w:rFonts w:eastAsia="Calibri"/>
                <w:szCs w:val="22"/>
              </w:rPr>
            </w:pPr>
            <w:r w:rsidRPr="00DF47D4">
              <w:rPr>
                <w:rFonts w:eastAsia="Calibri"/>
                <w:szCs w:val="22"/>
              </w:rPr>
              <w:t>-</w:t>
            </w:r>
          </w:p>
        </w:tc>
      </w:tr>
      <w:tr w:rsidR="00FF5982" w:rsidRPr="004B1509" w14:paraId="63764AA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544537"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3BED" w14:textId="260878BB" w:rsidR="00FF5982" w:rsidRPr="004B1509" w:rsidRDefault="00FF5982" w:rsidP="00FF5982">
            <w:pPr>
              <w:rPr>
                <w:rFonts w:eastAsia="Calibri"/>
                <w:szCs w:val="22"/>
              </w:rPr>
            </w:pPr>
            <w:r w:rsidRPr="00DF47D4">
              <w:rPr>
                <w:rFonts w:eastAsia="Calibri"/>
                <w:szCs w:val="22"/>
              </w:rPr>
              <w:t>sk57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37D123" w14:textId="29BE7944" w:rsidR="00FF5982" w:rsidRPr="004B1509" w:rsidRDefault="00FF5982" w:rsidP="00FF5982">
            <w:pPr>
              <w:rPr>
                <w:rFonts w:eastAsia="Calibri"/>
                <w:szCs w:val="22"/>
              </w:rPr>
            </w:pPr>
            <w:r w:rsidRPr="00DF47D4">
              <w:rPr>
                <w:rFonts w:eastAsia="Calibri"/>
                <w:szCs w:val="22"/>
              </w:rPr>
              <w:t xml:space="preserve">Privažiuojamasis kelias prie gyvenamųjų namų </w:t>
            </w:r>
            <w:proofErr w:type="spellStart"/>
            <w:r w:rsidRPr="00DF47D4">
              <w:rPr>
                <w:rFonts w:eastAsia="Calibri"/>
                <w:szCs w:val="22"/>
              </w:rPr>
              <w:t>Antaniškio</w:t>
            </w:r>
            <w:proofErr w:type="spellEnd"/>
            <w:r w:rsidRPr="00DF47D4">
              <w:rPr>
                <w:rFonts w:eastAsia="Calibri"/>
                <w:szCs w:val="22"/>
              </w:rPr>
              <w:t xml:space="preserve"> k. nuo kelio Nr. 1237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5EDD9E" w14:textId="09239D16" w:rsidR="00FF5982" w:rsidRPr="004B1509" w:rsidRDefault="00FF5982" w:rsidP="00FF5982">
            <w:pPr>
              <w:jc w:val="right"/>
              <w:rPr>
                <w:rFonts w:eastAsia="Calibri"/>
                <w:szCs w:val="22"/>
              </w:rPr>
            </w:pPr>
            <w:r w:rsidRPr="00DF47D4">
              <w:rPr>
                <w:rFonts w:eastAsia="Calibri"/>
                <w:bCs/>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CF30" w14:textId="6DB59216"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7A4" w14:textId="784E5D2B" w:rsidR="00FF5982" w:rsidRPr="004B1509" w:rsidRDefault="00FF5982" w:rsidP="00FF5982">
            <w:pPr>
              <w:jc w:val="right"/>
              <w:rPr>
                <w:rFonts w:eastAsia="Calibri"/>
                <w:szCs w:val="22"/>
              </w:rPr>
            </w:pPr>
            <w:r w:rsidRPr="00DF47D4">
              <w:rPr>
                <w:rFonts w:eastAsia="Calibri"/>
                <w:bCs/>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64B4D" w14:textId="064F6C8B"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9207" w14:textId="1E3F5993" w:rsidR="00FF5982" w:rsidRPr="004B1509" w:rsidRDefault="00FF5982" w:rsidP="00FF5982">
            <w:pPr>
              <w:jc w:val="center"/>
              <w:rPr>
                <w:rFonts w:eastAsia="Calibri"/>
                <w:bCs/>
                <w:szCs w:val="22"/>
              </w:rPr>
            </w:pP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05F434" w14:textId="0E5208F1" w:rsidR="00FF5982" w:rsidRPr="004B1509" w:rsidRDefault="00FF5982" w:rsidP="00FF5982">
            <w:pPr>
              <w:jc w:val="center"/>
              <w:rPr>
                <w:rFonts w:eastAsia="Calibri"/>
                <w:szCs w:val="22"/>
              </w:rPr>
            </w:pPr>
            <w:r w:rsidRPr="00DF47D4">
              <w:rPr>
                <w:rFonts w:eastAsia="Calibri"/>
                <w:bCs/>
                <w:szCs w:val="22"/>
              </w:rPr>
              <w:t>4400-6580-2494</w:t>
            </w:r>
          </w:p>
        </w:tc>
      </w:tr>
      <w:tr w:rsidR="00FF5982" w:rsidRPr="004B1509" w14:paraId="46728A9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1BBC3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177DB" w14:textId="027903B3" w:rsidR="00FF5982" w:rsidRPr="004B1509" w:rsidRDefault="00FF5982" w:rsidP="00FF5982">
            <w:pPr>
              <w:rPr>
                <w:rFonts w:eastAsia="Calibri"/>
                <w:szCs w:val="22"/>
              </w:rPr>
            </w:pPr>
            <w:r w:rsidRPr="00DF47D4">
              <w:rPr>
                <w:rFonts w:eastAsia="Calibri"/>
                <w:szCs w:val="22"/>
              </w:rPr>
              <w:t>sk58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2FE486" w14:textId="5C2FA8D0" w:rsidR="00FF5982" w:rsidRPr="004B1509" w:rsidRDefault="00FF5982" w:rsidP="00FF5982">
            <w:pPr>
              <w:rPr>
                <w:rFonts w:eastAsia="Calibri"/>
                <w:szCs w:val="22"/>
              </w:rPr>
            </w:pPr>
            <w:r w:rsidRPr="00DF47D4">
              <w:rPr>
                <w:rFonts w:eastAsia="Calibri"/>
                <w:szCs w:val="22"/>
              </w:rPr>
              <w:t>Privažiuojamasis kelias prie gyvenamųjų namų nuo Ežero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5ECBF6" w14:textId="6B50B9D4" w:rsidR="00FF5982" w:rsidRPr="004B1509" w:rsidRDefault="00FF5982" w:rsidP="00FF5982">
            <w:pPr>
              <w:jc w:val="right"/>
              <w:rPr>
                <w:rFonts w:eastAsia="Calibri"/>
                <w:bCs/>
                <w:szCs w:val="22"/>
              </w:rPr>
            </w:pPr>
            <w:r w:rsidRPr="00DF47D4">
              <w:rPr>
                <w:rFonts w:eastAsia="Calibri"/>
                <w:bCs/>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69B2" w14:textId="003F9719"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686" w14:textId="2C50F111" w:rsidR="00FF5982" w:rsidRPr="004B1509" w:rsidRDefault="00FF5982" w:rsidP="00FF5982">
            <w:pPr>
              <w:jc w:val="right"/>
              <w:rPr>
                <w:rFonts w:eastAsia="Calibri"/>
                <w:szCs w:val="22"/>
              </w:rPr>
            </w:pPr>
            <w:r w:rsidRPr="00DF47D4">
              <w:rPr>
                <w:rFonts w:eastAsia="Calibri"/>
                <w:bCs/>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69BE" w14:textId="1358283E" w:rsidR="00FF5982" w:rsidRPr="004B1509" w:rsidRDefault="00FF5982" w:rsidP="00FF5982">
            <w:pPr>
              <w:jc w:val="right"/>
              <w:rPr>
                <w:rFonts w:eastAsia="Calibri"/>
                <w:bCs/>
                <w:szCs w:val="22"/>
              </w:rPr>
            </w:pPr>
            <w:r w:rsidRPr="00DF47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0C6" w14:textId="558B8801" w:rsidR="00FF5982" w:rsidRPr="004B1509" w:rsidRDefault="00FF5982" w:rsidP="00FF5982">
            <w:pPr>
              <w:jc w:val="center"/>
              <w:rPr>
                <w:rFonts w:eastAsia="Calibri"/>
                <w:bCs/>
                <w:szCs w:val="22"/>
              </w:rPr>
            </w:pPr>
            <w:r w:rsidRPr="00DF47D4">
              <w:rPr>
                <w:rFonts w:eastAsia="Calibri"/>
                <w:bCs/>
                <w:szCs w:val="22"/>
              </w:rPr>
              <w:t xml:space="preserve"> </w:t>
            </w: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AAA46B" w14:textId="04A92EB6" w:rsidR="00FF5982" w:rsidRPr="004B1509" w:rsidRDefault="00FF5982" w:rsidP="00FF5982">
            <w:pPr>
              <w:jc w:val="center"/>
              <w:rPr>
                <w:rFonts w:eastAsia="Calibri"/>
                <w:szCs w:val="22"/>
              </w:rPr>
            </w:pPr>
            <w:r w:rsidRPr="00DF47D4">
              <w:rPr>
                <w:rFonts w:eastAsia="Calibri"/>
                <w:bCs/>
                <w:szCs w:val="22"/>
              </w:rPr>
              <w:t>4400-6630-3839</w:t>
            </w:r>
          </w:p>
        </w:tc>
      </w:tr>
      <w:tr w:rsidR="00FF5982" w:rsidRPr="004B1509" w14:paraId="55F6E3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3AB38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05BCCC" w14:textId="4875D6E2" w:rsidR="00FF5982" w:rsidRPr="004B1509" w:rsidRDefault="00FF5982" w:rsidP="00FF5982">
            <w:pPr>
              <w:rPr>
                <w:rFonts w:eastAsia="Calibri"/>
                <w:szCs w:val="22"/>
              </w:rPr>
            </w:pPr>
            <w:r w:rsidRPr="00DF47D4">
              <w:rPr>
                <w:rFonts w:eastAsia="Calibri"/>
                <w:szCs w:val="22"/>
              </w:rPr>
              <w:t>sk59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28C2E3" w14:textId="7885C855" w:rsidR="00FF5982" w:rsidRPr="004B1509" w:rsidRDefault="00FF5982" w:rsidP="00FF5982">
            <w:pPr>
              <w:rPr>
                <w:rFonts w:eastAsia="Calibri"/>
                <w:szCs w:val="22"/>
              </w:rPr>
            </w:pPr>
            <w:r w:rsidRPr="00DF47D4">
              <w:rPr>
                <w:rFonts w:eastAsia="Calibri"/>
                <w:szCs w:val="22"/>
              </w:rPr>
              <w:t xml:space="preserve">Pravažiuojamasis kelias nuo kelio Nr. sk28 iki </w:t>
            </w:r>
            <w:proofErr w:type="spellStart"/>
            <w:r w:rsidRPr="00DF47D4">
              <w:rPr>
                <w:rFonts w:eastAsia="Calibri"/>
                <w:szCs w:val="22"/>
              </w:rPr>
              <w:t>Jonydžių</w:t>
            </w:r>
            <w:proofErr w:type="spellEnd"/>
            <w:r w:rsidRPr="00DF47D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C96424" w14:textId="5FEDCD9F" w:rsidR="00FF5982" w:rsidRPr="004B1509" w:rsidRDefault="00FF5982" w:rsidP="00FF5982">
            <w:pPr>
              <w:jc w:val="right"/>
              <w:rPr>
                <w:rFonts w:eastAsia="Calibri"/>
                <w:szCs w:val="22"/>
              </w:rPr>
            </w:pPr>
            <w:r w:rsidRPr="00DF47D4">
              <w:rPr>
                <w:rFonts w:eastAsia="Calibri"/>
                <w:bCs/>
                <w:szCs w:val="22"/>
              </w:rPr>
              <w:t>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A5A5" w14:textId="3ED1CC81"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6B2B7" w14:textId="277787C3" w:rsidR="00FF5982" w:rsidRPr="004B1509" w:rsidRDefault="00FF5982" w:rsidP="00FF5982">
            <w:pPr>
              <w:jc w:val="right"/>
              <w:rPr>
                <w:rFonts w:eastAsia="Calibri"/>
                <w:szCs w:val="22"/>
              </w:rPr>
            </w:pPr>
            <w:r w:rsidRPr="00DF47D4">
              <w:rPr>
                <w:rFonts w:eastAsia="Calibri"/>
                <w:bCs/>
                <w:szCs w:val="22"/>
              </w:rPr>
              <w:t>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2CF0E" w14:textId="2A3B296E" w:rsidR="00FF5982" w:rsidRPr="004B1509" w:rsidRDefault="00FF5982" w:rsidP="00FF5982">
            <w:pPr>
              <w:jc w:val="right"/>
              <w:rPr>
                <w:rFonts w:eastAsia="Calibri"/>
                <w:szCs w:val="22"/>
              </w:rPr>
            </w:pPr>
            <w:r w:rsidRPr="00DF47D4">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E04E1" w14:textId="3B6904CF" w:rsidR="00FF5982" w:rsidRPr="004B1509" w:rsidRDefault="00FF5982" w:rsidP="00FF5982">
            <w:pPr>
              <w:jc w:val="center"/>
              <w:rPr>
                <w:rFonts w:eastAsia="Calibri"/>
                <w:bCs/>
                <w:szCs w:val="22"/>
              </w:rPr>
            </w:pPr>
            <w:proofErr w:type="spellStart"/>
            <w:r w:rsidRPr="00DF47D4">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5E1FCE" w14:textId="27918C05" w:rsidR="00FF5982" w:rsidRPr="004B1509" w:rsidRDefault="00FF5982" w:rsidP="00FF5982">
            <w:pPr>
              <w:jc w:val="center"/>
              <w:rPr>
                <w:rFonts w:eastAsia="Calibri"/>
                <w:szCs w:val="22"/>
              </w:rPr>
            </w:pPr>
            <w:r w:rsidRPr="00DF47D4">
              <w:rPr>
                <w:rFonts w:eastAsia="Calibri"/>
                <w:bCs/>
                <w:szCs w:val="22"/>
              </w:rPr>
              <w:t>4400-6633-5544</w:t>
            </w:r>
          </w:p>
        </w:tc>
      </w:tr>
      <w:tr w:rsidR="00FF5982" w:rsidRPr="004B1509" w14:paraId="282B24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75F7CE"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09E75" w14:textId="6C306E0E" w:rsidR="00FF5982" w:rsidRPr="004B1509" w:rsidRDefault="00FF5982" w:rsidP="00FF5982">
            <w:pPr>
              <w:rPr>
                <w:rFonts w:eastAsia="Calibri"/>
                <w:szCs w:val="22"/>
              </w:rPr>
            </w:pPr>
            <w:r w:rsidRPr="00DF47D4">
              <w:rPr>
                <w:rFonts w:eastAsia="Calibri"/>
                <w:szCs w:val="22"/>
              </w:rPr>
              <w:t>sk60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BDBD3" w14:textId="72050185" w:rsidR="00FF5982" w:rsidRPr="004B1509" w:rsidRDefault="00FF5982" w:rsidP="00FF5982">
            <w:pPr>
              <w:rPr>
                <w:rFonts w:eastAsia="Calibri"/>
                <w:szCs w:val="22"/>
              </w:rPr>
            </w:pPr>
            <w:r w:rsidRPr="00DF47D4">
              <w:rPr>
                <w:rFonts w:eastAsia="Calibri"/>
                <w:szCs w:val="22"/>
              </w:rPr>
              <w:t xml:space="preserve">Privažiuojamasis kelias prie gyvenamųjų namų </w:t>
            </w:r>
            <w:proofErr w:type="spellStart"/>
            <w:r w:rsidRPr="00DF47D4">
              <w:rPr>
                <w:rFonts w:eastAsia="Calibri"/>
                <w:szCs w:val="22"/>
              </w:rPr>
              <w:t>Pūstalaukių</w:t>
            </w:r>
            <w:proofErr w:type="spellEnd"/>
            <w:r w:rsidRPr="00DF47D4">
              <w:rPr>
                <w:rFonts w:eastAsia="Calibri"/>
                <w:szCs w:val="22"/>
              </w:rPr>
              <w:t xml:space="preserve"> k. nuo kelio Nr. sk47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D0817" w14:textId="512712DA" w:rsidR="00FF5982" w:rsidRPr="004B1509" w:rsidRDefault="00FF5982" w:rsidP="00FF5982">
            <w:pPr>
              <w:jc w:val="right"/>
              <w:rPr>
                <w:rFonts w:eastAsia="Calibri"/>
                <w:szCs w:val="22"/>
              </w:rPr>
            </w:pPr>
            <w:r w:rsidRPr="00DF47D4">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C3D69" w14:textId="3B24343E"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CC3EE" w14:textId="30EA0DFC"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552AF" w14:textId="64B9F630" w:rsidR="00FF5982" w:rsidRPr="004B1509" w:rsidRDefault="00FF5982" w:rsidP="00FF5982">
            <w:pPr>
              <w:jc w:val="right"/>
              <w:rPr>
                <w:rFonts w:eastAsia="Calibri"/>
                <w:szCs w:val="22"/>
              </w:rPr>
            </w:pPr>
            <w:r w:rsidRPr="00DF47D4">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1D984" w14:textId="59E02994" w:rsidR="00FF5982" w:rsidRPr="004B1509" w:rsidRDefault="00FF5982" w:rsidP="00FF5982">
            <w:pPr>
              <w:jc w:val="center"/>
              <w:rPr>
                <w:rFonts w:eastAsia="Calibri"/>
                <w:bCs/>
                <w:szCs w:val="22"/>
              </w:rPr>
            </w:pPr>
            <w:r w:rsidRPr="00DF47D4">
              <w:rPr>
                <w:rFonts w:eastAsia="Calibri"/>
                <w:bCs/>
                <w:szCs w:val="22"/>
              </w:rPr>
              <w:t xml:space="preserve"> </w:t>
            </w: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2283E7" w14:textId="52602EA2" w:rsidR="00FF5982" w:rsidRPr="004B1509" w:rsidRDefault="00FF5982" w:rsidP="00FF5982">
            <w:pPr>
              <w:jc w:val="center"/>
              <w:rPr>
                <w:rFonts w:eastAsia="Calibri"/>
                <w:szCs w:val="22"/>
              </w:rPr>
            </w:pPr>
            <w:r w:rsidRPr="00DF47D4">
              <w:rPr>
                <w:rFonts w:eastAsia="Calibri"/>
                <w:szCs w:val="22"/>
              </w:rPr>
              <w:t>4400-6805-4031</w:t>
            </w:r>
          </w:p>
        </w:tc>
      </w:tr>
      <w:tr w:rsidR="00FF5982" w:rsidRPr="004B1509" w14:paraId="2B76B63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2F1421"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3F90D" w14:textId="7B7C5A5E" w:rsidR="00FF5982" w:rsidRPr="004B1509" w:rsidRDefault="00FF5982" w:rsidP="00FF5982">
            <w:pPr>
              <w:rPr>
                <w:rFonts w:eastAsia="Calibri"/>
                <w:szCs w:val="22"/>
              </w:rPr>
            </w:pPr>
            <w:r w:rsidRPr="00DF47D4">
              <w:rPr>
                <w:rFonts w:eastAsia="Calibri"/>
                <w:szCs w:val="22"/>
              </w:rPr>
              <w:t>sk61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163101" w14:textId="60390E3D" w:rsidR="00FF5982" w:rsidRPr="004B1509" w:rsidRDefault="00FF5982" w:rsidP="00FF5982">
            <w:pPr>
              <w:rPr>
                <w:rFonts w:eastAsia="Calibri"/>
                <w:szCs w:val="22"/>
              </w:rPr>
            </w:pPr>
            <w:r w:rsidRPr="00DF47D4">
              <w:rPr>
                <w:rFonts w:eastAsia="Calibri"/>
                <w:szCs w:val="22"/>
              </w:rPr>
              <w:t>Privažiuojamasis kelias prie gyvenamųjų namų nuo  Nagurkiškių g., Nagurkiškių k.,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62BF91" w14:textId="538419CF" w:rsidR="00FF5982" w:rsidRPr="004B1509" w:rsidRDefault="00FF5982" w:rsidP="00FF5982">
            <w:pPr>
              <w:jc w:val="right"/>
              <w:rPr>
                <w:rFonts w:eastAsia="Calibri"/>
                <w:szCs w:val="22"/>
              </w:rPr>
            </w:pPr>
            <w:r w:rsidRPr="00DF47D4">
              <w:rPr>
                <w:rFonts w:eastAsia="Calibri"/>
                <w:bCs/>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BED1A" w14:textId="3FB7991D"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3C69A" w14:textId="356A1C00" w:rsidR="00FF5982" w:rsidRPr="004B1509" w:rsidRDefault="00FF5982" w:rsidP="00FF5982">
            <w:pPr>
              <w:jc w:val="right"/>
              <w:rPr>
                <w:rFonts w:eastAsia="Calibri"/>
                <w:szCs w:val="22"/>
              </w:rPr>
            </w:pPr>
            <w:r w:rsidRPr="00DF47D4">
              <w:rPr>
                <w:rFonts w:eastAsia="Calibri"/>
                <w:bCs/>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D8B7" w14:textId="7FDC3F54" w:rsidR="00FF5982" w:rsidRPr="004B1509" w:rsidRDefault="00FF5982" w:rsidP="00FF5982">
            <w:pPr>
              <w:jc w:val="right"/>
              <w:rPr>
                <w:rFonts w:eastAsia="Calibri"/>
                <w:szCs w:val="22"/>
              </w:rPr>
            </w:pPr>
            <w:r w:rsidRPr="00DF47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4A4FF" w14:textId="3CF7D2BC" w:rsidR="00FF5982" w:rsidRPr="004B1509" w:rsidRDefault="00FF5982" w:rsidP="00FF5982">
            <w:pPr>
              <w:jc w:val="center"/>
              <w:rPr>
                <w:rFonts w:eastAsia="Calibri"/>
                <w:bCs/>
                <w:szCs w:val="22"/>
              </w:rPr>
            </w:pPr>
            <w:r w:rsidRPr="00DF47D4">
              <w:rPr>
                <w:rFonts w:eastAsia="Calibri"/>
                <w:bCs/>
                <w:szCs w:val="22"/>
              </w:rPr>
              <w:t xml:space="preserve"> </w:t>
            </w: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2A8D2C" w14:textId="121C44A8" w:rsidR="00FF5982" w:rsidRPr="004B1509" w:rsidRDefault="00FF5982" w:rsidP="00FF5982">
            <w:pPr>
              <w:jc w:val="center"/>
              <w:rPr>
                <w:rFonts w:eastAsia="Calibri"/>
                <w:szCs w:val="22"/>
              </w:rPr>
            </w:pPr>
            <w:r w:rsidRPr="00DF47D4">
              <w:rPr>
                <w:rFonts w:eastAsia="Calibri"/>
                <w:bCs/>
                <w:szCs w:val="22"/>
              </w:rPr>
              <w:t>4400-6584-0804</w:t>
            </w:r>
          </w:p>
        </w:tc>
      </w:tr>
      <w:tr w:rsidR="00FF5982" w:rsidRPr="004B1509" w14:paraId="07AEEA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391EBF"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5D32CC" w14:textId="6C98CD97" w:rsidR="00FF5982" w:rsidRPr="004B1509" w:rsidRDefault="00FF5982" w:rsidP="00FF5982">
            <w:pPr>
              <w:rPr>
                <w:rFonts w:eastAsia="Calibri"/>
                <w:szCs w:val="22"/>
              </w:rPr>
            </w:pPr>
            <w:r w:rsidRPr="00DF47D4">
              <w:rPr>
                <w:rFonts w:eastAsia="Calibri"/>
                <w:szCs w:val="22"/>
              </w:rPr>
              <w:t>sk62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72726E" w14:textId="2F2A31BC" w:rsidR="00FF5982" w:rsidRPr="004B1509" w:rsidRDefault="00FF5982" w:rsidP="00FF5982">
            <w:pPr>
              <w:rPr>
                <w:rFonts w:eastAsia="Calibri"/>
                <w:szCs w:val="22"/>
              </w:rPr>
            </w:pPr>
            <w:r w:rsidRPr="00DF47D4">
              <w:rPr>
                <w:rFonts w:eastAsia="Calibri"/>
                <w:szCs w:val="22"/>
              </w:rPr>
              <w:t xml:space="preserve">Pravažiuojamasis kelias nuo </w:t>
            </w:r>
            <w:r w:rsidRPr="00DF47D4">
              <w:rPr>
                <w:rFonts w:eastAsia="Calibri"/>
                <w:bCs/>
                <w:szCs w:val="22"/>
              </w:rPr>
              <w:t xml:space="preserve">Nagurkiškių g., </w:t>
            </w:r>
            <w:proofErr w:type="spellStart"/>
            <w:r w:rsidRPr="00DF47D4">
              <w:rPr>
                <w:rFonts w:eastAsia="Calibri"/>
                <w:bCs/>
                <w:szCs w:val="22"/>
              </w:rPr>
              <w:t>Katlėrių</w:t>
            </w:r>
            <w:proofErr w:type="spellEnd"/>
            <w:r w:rsidRPr="00DF47D4">
              <w:rPr>
                <w:rFonts w:eastAsia="Calibri"/>
                <w:bCs/>
                <w:szCs w:val="22"/>
              </w:rPr>
              <w:t xml:space="preserve"> k.</w:t>
            </w:r>
            <w:r w:rsidRPr="00DF47D4">
              <w:rPr>
                <w:rFonts w:eastAsia="Calibri"/>
                <w:szCs w:val="22"/>
              </w:rPr>
              <w:t xml:space="preserve"> iki Ateities g., </w:t>
            </w:r>
            <w:proofErr w:type="spellStart"/>
            <w:r w:rsidRPr="00DF47D4">
              <w:rPr>
                <w:rFonts w:eastAsia="Calibri"/>
                <w:szCs w:val="22"/>
              </w:rPr>
              <w:t>Katlėrių</w:t>
            </w:r>
            <w:proofErr w:type="spellEnd"/>
            <w:r w:rsidRPr="00DF47D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9CDA40" w14:textId="0C451699" w:rsidR="00FF5982" w:rsidRPr="004B1509" w:rsidRDefault="00FF5982" w:rsidP="00FF5982">
            <w:pPr>
              <w:jc w:val="right"/>
              <w:rPr>
                <w:rFonts w:eastAsia="Calibri"/>
                <w:szCs w:val="22"/>
              </w:rPr>
            </w:pPr>
            <w:r w:rsidRPr="00DF47D4">
              <w:rPr>
                <w:rFonts w:eastAsia="Calibri"/>
                <w:szCs w:val="22"/>
              </w:rPr>
              <w:t xml:space="preserve"> </w:t>
            </w:r>
            <w:r w:rsidRPr="00DF47D4">
              <w:rPr>
                <w:rFonts w:eastAsia="Calibri"/>
                <w:bCs/>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F7D" w14:textId="517390D0" w:rsidR="00FF5982" w:rsidRPr="004B1509" w:rsidRDefault="00FF5982" w:rsidP="00FF5982">
            <w:pPr>
              <w:jc w:val="right"/>
              <w:rPr>
                <w:rFonts w:eastAsia="Calibri"/>
                <w:szCs w:val="22"/>
              </w:rPr>
            </w:pPr>
            <w:r w:rsidRPr="00DF47D4">
              <w:rPr>
                <w:rFonts w:eastAsia="Calibri"/>
                <w:bCs/>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C813D" w14:textId="3BB29640"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6BA55" w14:textId="667D9359"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1910" w14:textId="34CA42A5" w:rsidR="00FF5982" w:rsidRPr="004B1509" w:rsidRDefault="00FF5982" w:rsidP="00FF5982">
            <w:pPr>
              <w:jc w:val="center"/>
              <w:rPr>
                <w:rFonts w:eastAsia="Calibri"/>
                <w:bCs/>
                <w:szCs w:val="22"/>
              </w:rPr>
            </w:pPr>
            <w:proofErr w:type="spellStart"/>
            <w:r w:rsidRPr="00DF47D4">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39278C" w14:textId="0DA9D4A9" w:rsidR="00FF5982" w:rsidRPr="004B1509" w:rsidRDefault="00FF5982" w:rsidP="00FF5982">
            <w:pPr>
              <w:jc w:val="center"/>
              <w:rPr>
                <w:rFonts w:eastAsia="Calibri"/>
                <w:szCs w:val="22"/>
              </w:rPr>
            </w:pPr>
            <w:r w:rsidRPr="00DF47D4">
              <w:rPr>
                <w:rFonts w:eastAsia="Calibri"/>
                <w:bCs/>
                <w:szCs w:val="22"/>
              </w:rPr>
              <w:t>4400-6626-1392</w:t>
            </w:r>
          </w:p>
        </w:tc>
      </w:tr>
      <w:tr w:rsidR="00FF5982" w:rsidRPr="004B1509" w14:paraId="7B7922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5B4CD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EC0CC" w14:textId="66F14555" w:rsidR="00FF5982" w:rsidRPr="004B1509" w:rsidRDefault="00FF5982" w:rsidP="00FF5982">
            <w:pPr>
              <w:rPr>
                <w:rFonts w:eastAsia="Calibri"/>
                <w:szCs w:val="22"/>
              </w:rPr>
            </w:pPr>
            <w:r w:rsidRPr="00DF47D4">
              <w:rPr>
                <w:rFonts w:eastAsia="Calibri"/>
                <w:szCs w:val="22"/>
              </w:rPr>
              <w:t>sk64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5727E7" w14:textId="337611B3" w:rsidR="00FF5982" w:rsidRPr="004B1509" w:rsidRDefault="00FF5982" w:rsidP="00FF5982">
            <w:pPr>
              <w:rPr>
                <w:rFonts w:eastAsia="Calibri"/>
                <w:szCs w:val="22"/>
              </w:rPr>
            </w:pPr>
            <w:r w:rsidRPr="00DF47D4">
              <w:rPr>
                <w:rFonts w:eastAsia="Calibri"/>
                <w:szCs w:val="22"/>
              </w:rPr>
              <w:t xml:space="preserve">Pravažiuojamasis kelias nuo </w:t>
            </w:r>
            <w:proofErr w:type="spellStart"/>
            <w:r w:rsidRPr="00DF47D4">
              <w:rPr>
                <w:rFonts w:eastAsia="Calibri"/>
                <w:szCs w:val="22"/>
              </w:rPr>
              <w:t>Kudoriškio</w:t>
            </w:r>
            <w:proofErr w:type="spellEnd"/>
            <w:r w:rsidRPr="00DF47D4">
              <w:rPr>
                <w:rFonts w:eastAsia="Calibri"/>
                <w:szCs w:val="22"/>
              </w:rPr>
              <w:t xml:space="preserve"> k. iki </w:t>
            </w:r>
            <w:proofErr w:type="spellStart"/>
            <w:r w:rsidRPr="00DF47D4">
              <w:rPr>
                <w:rFonts w:eastAsia="Calibri"/>
                <w:szCs w:val="22"/>
              </w:rPr>
              <w:t>Voversių</w:t>
            </w:r>
            <w:proofErr w:type="spellEnd"/>
            <w:r w:rsidRPr="00DF47D4">
              <w:rPr>
                <w:rFonts w:eastAsia="Calibri"/>
                <w:szCs w:val="22"/>
              </w:rPr>
              <w:t xml:space="preserve"> g., </w:t>
            </w:r>
            <w:proofErr w:type="spellStart"/>
            <w:r w:rsidRPr="00DF47D4">
              <w:rPr>
                <w:rFonts w:eastAsia="Calibri"/>
                <w:szCs w:val="22"/>
              </w:rPr>
              <w:t>Voversių</w:t>
            </w:r>
            <w:proofErr w:type="spellEnd"/>
            <w:r w:rsidRPr="00DF47D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A2A1EE" w14:textId="1B4F031E" w:rsidR="00FF5982" w:rsidRPr="004B1509" w:rsidRDefault="00FF5982" w:rsidP="00FF5982">
            <w:pPr>
              <w:jc w:val="right"/>
              <w:rPr>
                <w:rFonts w:eastAsia="Calibri"/>
                <w:szCs w:val="22"/>
              </w:rPr>
            </w:pPr>
            <w:r w:rsidRPr="00DF47D4">
              <w:rPr>
                <w:rFonts w:eastAsia="Calibri"/>
                <w:bCs/>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B1F93" w14:textId="055C47A2"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70479" w14:textId="40C598BE" w:rsidR="00FF5982" w:rsidRPr="004B1509" w:rsidRDefault="00FF5982" w:rsidP="00FF5982">
            <w:pPr>
              <w:jc w:val="right"/>
              <w:rPr>
                <w:rFonts w:eastAsia="Calibri"/>
                <w:szCs w:val="22"/>
              </w:rPr>
            </w:pPr>
            <w:r w:rsidRPr="00DF47D4">
              <w:rPr>
                <w:rFonts w:eastAsia="Calibri"/>
                <w:bCs/>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36707" w14:textId="40DE44C4"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465EA" w14:textId="00C08E9A" w:rsidR="00FF5982" w:rsidRPr="004B1509" w:rsidRDefault="00FF5982" w:rsidP="00FF5982">
            <w:pPr>
              <w:jc w:val="center"/>
              <w:rPr>
                <w:rFonts w:eastAsia="Calibri"/>
                <w:bCs/>
                <w:szCs w:val="22"/>
              </w:rPr>
            </w:pPr>
            <w:proofErr w:type="spellStart"/>
            <w:r w:rsidRPr="00DF47D4">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368AD7" w14:textId="7A38780F" w:rsidR="00FF5982" w:rsidRPr="004B1509" w:rsidRDefault="00FF5982" w:rsidP="00FF5982">
            <w:pPr>
              <w:jc w:val="center"/>
              <w:rPr>
                <w:rFonts w:eastAsia="Calibri"/>
                <w:szCs w:val="22"/>
              </w:rPr>
            </w:pPr>
            <w:r w:rsidRPr="00DF47D4">
              <w:rPr>
                <w:rFonts w:eastAsia="Calibri"/>
                <w:bCs/>
                <w:szCs w:val="22"/>
              </w:rPr>
              <w:t>4400-6630-3771</w:t>
            </w:r>
          </w:p>
        </w:tc>
      </w:tr>
      <w:tr w:rsidR="00FF5982" w:rsidRPr="004B1509" w14:paraId="63ACEC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3B3A1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2FB0F7" w14:textId="5EE456D9" w:rsidR="00FF5982" w:rsidRPr="004B1509" w:rsidRDefault="00FF5982" w:rsidP="00FF5982">
            <w:pPr>
              <w:rPr>
                <w:rFonts w:eastAsia="Calibri"/>
                <w:szCs w:val="22"/>
              </w:rPr>
            </w:pPr>
            <w:r w:rsidRPr="00DF47D4">
              <w:rPr>
                <w:rFonts w:eastAsia="Calibri"/>
                <w:szCs w:val="22"/>
              </w:rPr>
              <w:t>sk65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A4A0EA" w14:textId="78D37C31" w:rsidR="00FF5982" w:rsidRPr="004B1509" w:rsidRDefault="00FF5982" w:rsidP="00FF5982">
            <w:pPr>
              <w:rPr>
                <w:rFonts w:eastAsia="Calibri"/>
                <w:szCs w:val="22"/>
              </w:rPr>
            </w:pPr>
            <w:r w:rsidRPr="00DF47D4">
              <w:rPr>
                <w:rFonts w:eastAsia="Calibri"/>
                <w:szCs w:val="22"/>
              </w:rPr>
              <w:t xml:space="preserve">Pravažiuojamasis kelias nuo kelio Nr. </w:t>
            </w:r>
            <w:r w:rsidRPr="00DF47D4">
              <w:rPr>
                <w:rFonts w:eastAsia="Calibri"/>
                <w:bCs/>
                <w:szCs w:val="22"/>
              </w:rPr>
              <w:t>A6</w:t>
            </w:r>
            <w:r w:rsidRPr="00DF47D4">
              <w:rPr>
                <w:rFonts w:eastAsia="Calibri"/>
                <w:szCs w:val="22"/>
              </w:rPr>
              <w:t xml:space="preserve"> iki </w:t>
            </w:r>
            <w:proofErr w:type="spellStart"/>
            <w:r w:rsidRPr="00DF47D4">
              <w:rPr>
                <w:rFonts w:eastAsia="Calibri"/>
                <w:szCs w:val="22"/>
              </w:rPr>
              <w:t>Pūstalaukių</w:t>
            </w:r>
            <w:proofErr w:type="spellEnd"/>
            <w:r w:rsidRPr="00DF47D4">
              <w:rPr>
                <w:rFonts w:eastAsia="Calibri"/>
                <w:szCs w:val="22"/>
              </w:rPr>
              <w:t xml:space="preserve"> g., </w:t>
            </w:r>
            <w:proofErr w:type="spellStart"/>
            <w:r w:rsidRPr="00DF47D4">
              <w:rPr>
                <w:rFonts w:eastAsia="Calibri"/>
                <w:szCs w:val="22"/>
              </w:rPr>
              <w:t>Pūstalaukių</w:t>
            </w:r>
            <w:proofErr w:type="spellEnd"/>
            <w:r w:rsidRPr="00DF47D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BDF8CA" w14:textId="79EE598F" w:rsidR="00FF5982" w:rsidRPr="004B1509" w:rsidRDefault="00FF5982" w:rsidP="00FF5982">
            <w:pPr>
              <w:jc w:val="right"/>
              <w:rPr>
                <w:rFonts w:eastAsia="Calibri"/>
                <w:szCs w:val="22"/>
              </w:rPr>
            </w:pPr>
            <w:r w:rsidRPr="00DF47D4">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E37AB" w14:textId="29F8CC93"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9699" w14:textId="7889C2CF"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078F8" w14:textId="16DCDF61" w:rsidR="00FF5982" w:rsidRPr="004B1509" w:rsidRDefault="00FF5982" w:rsidP="00FF5982">
            <w:pPr>
              <w:jc w:val="right"/>
              <w:rPr>
                <w:rFonts w:eastAsia="Calibri"/>
                <w:szCs w:val="22"/>
              </w:rPr>
            </w:pPr>
            <w:r w:rsidRPr="00DF47D4">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DB901" w14:textId="67C615D3" w:rsidR="00FF5982" w:rsidRPr="004B1509" w:rsidRDefault="00FF5982" w:rsidP="00FF5982">
            <w:pPr>
              <w:jc w:val="center"/>
              <w:rPr>
                <w:rFonts w:eastAsia="Calibri"/>
                <w:bCs/>
                <w:szCs w:val="22"/>
              </w:rPr>
            </w:pPr>
            <w:r w:rsidRPr="00DF47D4">
              <w:rPr>
                <w:rFonts w:eastAsia="Calibri"/>
                <w:bCs/>
                <w:szCs w:val="22"/>
              </w:rPr>
              <w:t xml:space="preserve"> </w:t>
            </w: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7F3F52" w14:textId="7CE16619" w:rsidR="00FF5982" w:rsidRPr="004B1509" w:rsidRDefault="00FF5982" w:rsidP="00FF5982">
            <w:pPr>
              <w:jc w:val="center"/>
              <w:rPr>
                <w:rFonts w:eastAsia="Calibri"/>
                <w:szCs w:val="22"/>
              </w:rPr>
            </w:pPr>
            <w:r w:rsidRPr="00DF47D4">
              <w:rPr>
                <w:rFonts w:eastAsia="Calibri"/>
                <w:szCs w:val="22"/>
              </w:rPr>
              <w:t>4400-6805-3956</w:t>
            </w:r>
          </w:p>
        </w:tc>
      </w:tr>
      <w:tr w:rsidR="00FF5982" w:rsidRPr="004B1509" w14:paraId="064D8A2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EA8DF0"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5430FD" w14:textId="7B1EE33A" w:rsidR="00FF5982" w:rsidRPr="004B1509" w:rsidRDefault="00FF5982" w:rsidP="00FF5982">
            <w:pPr>
              <w:rPr>
                <w:rFonts w:eastAsia="Calibri"/>
                <w:szCs w:val="22"/>
              </w:rPr>
            </w:pPr>
            <w:r w:rsidRPr="00DF47D4">
              <w:rPr>
                <w:rFonts w:eastAsia="Calibri"/>
                <w:szCs w:val="22"/>
              </w:rPr>
              <w:t>sk68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E83D0A" w14:textId="7F8BDD61" w:rsidR="00FF5982" w:rsidRPr="004B1509" w:rsidRDefault="00FF5982" w:rsidP="00FF5982">
            <w:pPr>
              <w:rPr>
                <w:rFonts w:eastAsia="Calibri"/>
                <w:szCs w:val="22"/>
              </w:rPr>
            </w:pPr>
            <w:r w:rsidRPr="00DF47D4">
              <w:rPr>
                <w:rFonts w:eastAsia="Calibri"/>
                <w:szCs w:val="22"/>
              </w:rPr>
              <w:t xml:space="preserve">Privažiuojamasis kelias prie gyvenamųjų namų </w:t>
            </w:r>
            <w:proofErr w:type="spellStart"/>
            <w:r w:rsidRPr="00DF47D4">
              <w:rPr>
                <w:rFonts w:eastAsia="Calibri"/>
                <w:szCs w:val="22"/>
              </w:rPr>
              <w:t>Aniūnų</w:t>
            </w:r>
            <w:proofErr w:type="spellEnd"/>
            <w:r w:rsidRPr="00DF47D4">
              <w:rPr>
                <w:rFonts w:eastAsia="Calibri"/>
                <w:szCs w:val="22"/>
              </w:rPr>
              <w:t xml:space="preserve">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7A8E76" w14:textId="5650F512" w:rsidR="00FF5982" w:rsidRPr="004B1509" w:rsidRDefault="00FF5982" w:rsidP="00FF5982">
            <w:pPr>
              <w:jc w:val="right"/>
              <w:rPr>
                <w:rFonts w:eastAsia="Calibri"/>
                <w:szCs w:val="22"/>
              </w:rPr>
            </w:pPr>
            <w:r w:rsidRPr="00DF47D4">
              <w:rPr>
                <w:rFonts w:eastAsia="Calibri"/>
                <w:bCs/>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818EF" w14:textId="14AFABC4" w:rsidR="00FF5982" w:rsidRPr="004B1509" w:rsidRDefault="00FF5982" w:rsidP="00FF5982">
            <w:pPr>
              <w:jc w:val="right"/>
              <w:rPr>
                <w:rFonts w:eastAsia="Calibri"/>
                <w:bCs/>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9A18161" w14:textId="3D8F6324" w:rsidR="00FF5982" w:rsidRPr="004B1509" w:rsidRDefault="00FF5982" w:rsidP="00FF5982">
            <w:pPr>
              <w:jc w:val="right"/>
              <w:rPr>
                <w:rFonts w:eastAsia="Calibri"/>
                <w:strike/>
                <w:szCs w:val="22"/>
              </w:rPr>
            </w:pPr>
            <w:r w:rsidRPr="00DF47D4">
              <w:rPr>
                <w:rFonts w:eastAsia="Calibri"/>
                <w:bCs/>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D7068" w14:textId="3334DB1D" w:rsidR="00FF5982" w:rsidRPr="004B1509" w:rsidRDefault="00FF5982" w:rsidP="00FF5982">
            <w:pPr>
              <w:jc w:val="right"/>
              <w:rPr>
                <w:rFonts w:eastAsia="Calibri"/>
                <w:szCs w:val="22"/>
              </w:rPr>
            </w:pPr>
            <w:r w:rsidRPr="00DF47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F6C0E" w14:textId="1DEC866D" w:rsidR="00FF5982" w:rsidRPr="004B1509" w:rsidRDefault="00FF5982" w:rsidP="00FF5982">
            <w:pPr>
              <w:jc w:val="center"/>
              <w:rPr>
                <w:rFonts w:eastAsia="Calibri"/>
                <w:bCs/>
                <w:szCs w:val="22"/>
              </w:rPr>
            </w:pP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8C4C08" w14:textId="5FE4F3E9" w:rsidR="00FF5982" w:rsidRPr="004B1509" w:rsidRDefault="00FF5982" w:rsidP="00FF5982">
            <w:pPr>
              <w:jc w:val="center"/>
              <w:rPr>
                <w:rFonts w:eastAsia="Calibri"/>
                <w:szCs w:val="22"/>
              </w:rPr>
            </w:pPr>
            <w:r w:rsidRPr="00DF47D4">
              <w:rPr>
                <w:rFonts w:eastAsia="Calibri"/>
                <w:bCs/>
                <w:szCs w:val="22"/>
              </w:rPr>
              <w:t>4400-6630-3860</w:t>
            </w:r>
          </w:p>
        </w:tc>
      </w:tr>
      <w:tr w:rsidR="00FF5982" w:rsidRPr="004B1509" w14:paraId="6A3CF3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BAADD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B4A72" w14:textId="35F9F4D6" w:rsidR="00FF5982" w:rsidRPr="004B1509" w:rsidRDefault="00FF5982" w:rsidP="00FF5982">
            <w:pPr>
              <w:rPr>
                <w:rFonts w:eastAsia="Calibri"/>
                <w:szCs w:val="22"/>
              </w:rPr>
            </w:pPr>
            <w:r w:rsidRPr="00DF47D4">
              <w:rPr>
                <w:rFonts w:eastAsia="Calibri"/>
                <w:szCs w:val="22"/>
              </w:rPr>
              <w:t>sk7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53EC9A" w14:textId="182EC1AC" w:rsidR="00FF5982" w:rsidRPr="004B1509" w:rsidRDefault="00FF5982" w:rsidP="00FF5982">
            <w:pPr>
              <w:rPr>
                <w:rFonts w:eastAsia="Calibri"/>
                <w:szCs w:val="22"/>
              </w:rPr>
            </w:pPr>
            <w:proofErr w:type="spellStart"/>
            <w:r w:rsidRPr="00DF47D4">
              <w:rPr>
                <w:rFonts w:eastAsia="Calibri"/>
                <w:szCs w:val="22"/>
              </w:rPr>
              <w:t>Mačionys</w:t>
            </w:r>
            <w:proofErr w:type="spellEnd"/>
            <w:r w:rsidRPr="00DF47D4">
              <w:rPr>
                <w:rFonts w:eastAsia="Calibri"/>
                <w:szCs w:val="22"/>
              </w:rPr>
              <w:t>–Rubikiai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A8AD15" w14:textId="2DF27170" w:rsidR="00FF5982" w:rsidRPr="004B1509" w:rsidRDefault="00FF5982" w:rsidP="00FF5982">
            <w:pPr>
              <w:jc w:val="right"/>
              <w:rPr>
                <w:rFonts w:eastAsia="Calibri"/>
                <w:szCs w:val="22"/>
              </w:rPr>
            </w:pPr>
            <w:r w:rsidRPr="00DF47D4">
              <w:rPr>
                <w:rFonts w:eastAsia="Calibri"/>
                <w:szCs w:val="22"/>
              </w:rPr>
              <w:t xml:space="preserve"> 3464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001" w14:textId="38A7B783" w:rsidR="00FF5982" w:rsidRPr="004B1509" w:rsidRDefault="00FF5982" w:rsidP="00FF5982">
            <w:pPr>
              <w:jc w:val="right"/>
              <w:rPr>
                <w:rFonts w:eastAsia="Calibri"/>
                <w:szCs w:val="22"/>
              </w:rPr>
            </w:pPr>
            <w:r w:rsidRPr="00DF47D4">
              <w:rPr>
                <w:rFonts w:eastAsia="Calibri"/>
                <w:bCs/>
                <w:szCs w:val="22"/>
              </w:rPr>
              <w:t xml:space="preserve"> </w:t>
            </w:r>
            <w:r w:rsidRPr="00DF47D4">
              <w:rPr>
                <w:rFonts w:eastAsia="Calibri"/>
                <w:szCs w:val="22"/>
              </w:rPr>
              <w:t>3464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C73E2" w14:textId="1D8B7BEE" w:rsidR="00FF5982" w:rsidRPr="004B1509" w:rsidRDefault="00FF5982" w:rsidP="00FF5982">
            <w:pPr>
              <w:jc w:val="right"/>
              <w:rPr>
                <w:rFonts w:eastAsia="Calibri"/>
                <w:szCs w:val="22"/>
              </w:rPr>
            </w:pPr>
            <w:r w:rsidRPr="00DF47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65D73" w14:textId="1DE58234" w:rsidR="00FF5982" w:rsidRPr="004B1509" w:rsidRDefault="00FF5982" w:rsidP="00FF5982">
            <w:pPr>
              <w:jc w:val="right"/>
              <w:rPr>
                <w:rFonts w:eastAsia="Calibri"/>
                <w:szCs w:val="22"/>
              </w:rPr>
            </w:pPr>
            <w:r w:rsidRPr="00DF4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2F2A1" w14:textId="77777777" w:rsidR="00FF5982" w:rsidRPr="00DF47D4" w:rsidRDefault="00FF5982" w:rsidP="00FF5982">
            <w:pPr>
              <w:jc w:val="center"/>
              <w:rPr>
                <w:rFonts w:eastAsia="Calibri"/>
                <w:bCs/>
                <w:szCs w:val="22"/>
              </w:rPr>
            </w:pPr>
            <w:proofErr w:type="spellStart"/>
            <w:r w:rsidRPr="00DF47D4">
              <w:rPr>
                <w:rFonts w:eastAsia="Calibri"/>
                <w:bCs/>
                <w:szCs w:val="22"/>
              </w:rPr>
              <w:t>Iv</w:t>
            </w:r>
            <w:proofErr w:type="spellEnd"/>
          </w:p>
          <w:p w14:paraId="629BCF08" w14:textId="5172E587" w:rsidR="00FF5982" w:rsidRPr="004B1509" w:rsidRDefault="00FF5982" w:rsidP="00FF5982">
            <w:pPr>
              <w:jc w:val="center"/>
              <w:rPr>
                <w:rFonts w:eastAsia="Calibri"/>
                <w:bCs/>
                <w:szCs w:val="22"/>
              </w:rPr>
            </w:pPr>
            <w:proofErr w:type="spellStart"/>
            <w:r w:rsidRPr="00DF47D4">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AE7513" w14:textId="77777777" w:rsidR="00FF5982" w:rsidRPr="00DF47D4" w:rsidRDefault="00FF5982" w:rsidP="00FF5982">
            <w:pPr>
              <w:jc w:val="center"/>
              <w:rPr>
                <w:rFonts w:eastAsia="Calibri"/>
                <w:szCs w:val="22"/>
              </w:rPr>
            </w:pPr>
            <w:r w:rsidRPr="00DF47D4">
              <w:rPr>
                <w:rFonts w:eastAsia="Calibri"/>
                <w:szCs w:val="22"/>
              </w:rPr>
              <w:t>4400-5340-5695</w:t>
            </w:r>
          </w:p>
          <w:p w14:paraId="0E623FF9" w14:textId="05CE547D" w:rsidR="00FF5982" w:rsidRPr="004B1509" w:rsidRDefault="00FF5982" w:rsidP="00FF5982">
            <w:pPr>
              <w:jc w:val="center"/>
              <w:rPr>
                <w:rFonts w:eastAsia="Calibri"/>
                <w:szCs w:val="22"/>
              </w:rPr>
            </w:pPr>
            <w:r w:rsidRPr="00DF47D4">
              <w:rPr>
                <w:rFonts w:eastAsia="Calibri"/>
                <w:szCs w:val="22"/>
              </w:rPr>
              <w:t>4400-5341-5368</w:t>
            </w:r>
          </w:p>
        </w:tc>
      </w:tr>
      <w:tr w:rsidR="00FF5982" w:rsidRPr="004B1509" w14:paraId="781A61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5CDA83"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37A2F0" w14:textId="2FE33546" w:rsidR="00FF5982" w:rsidRPr="004B1509" w:rsidRDefault="00FF5982" w:rsidP="00FF5982">
            <w:pPr>
              <w:rPr>
                <w:rFonts w:eastAsia="Calibri"/>
                <w:szCs w:val="22"/>
              </w:rPr>
            </w:pPr>
            <w:r w:rsidRPr="00DF47D4">
              <w:rPr>
                <w:rFonts w:eastAsia="Calibri"/>
                <w:szCs w:val="22"/>
              </w:rPr>
              <w:t>sk74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72B8BD" w14:textId="4BCDA311" w:rsidR="00FF5982" w:rsidRPr="004B1509" w:rsidRDefault="00FF5982" w:rsidP="00FF5982">
            <w:pPr>
              <w:rPr>
                <w:rFonts w:eastAsia="Calibri"/>
                <w:szCs w:val="22"/>
              </w:rPr>
            </w:pPr>
            <w:r w:rsidRPr="00DF47D4">
              <w:rPr>
                <w:rFonts w:eastAsia="Calibri"/>
                <w:szCs w:val="22"/>
              </w:rPr>
              <w:t xml:space="preserve">Privažiuojamasis kelias prie gyvenamųjų namų </w:t>
            </w:r>
            <w:proofErr w:type="spellStart"/>
            <w:r w:rsidRPr="00DF47D4">
              <w:rPr>
                <w:rFonts w:eastAsia="Calibri"/>
                <w:szCs w:val="22"/>
              </w:rPr>
              <w:t>Plepiškių</w:t>
            </w:r>
            <w:proofErr w:type="spellEnd"/>
            <w:r w:rsidRPr="00DF47D4">
              <w:rPr>
                <w:rFonts w:eastAsia="Calibri"/>
                <w:szCs w:val="22"/>
              </w:rPr>
              <w:t xml:space="preserve">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26058D" w14:textId="2B22794D" w:rsidR="00FF5982" w:rsidRPr="004B1509" w:rsidRDefault="00FF5982" w:rsidP="00FF5982">
            <w:pPr>
              <w:jc w:val="right"/>
              <w:rPr>
                <w:rFonts w:eastAsia="Calibri"/>
                <w:szCs w:val="22"/>
              </w:rPr>
            </w:pPr>
            <w:r w:rsidRPr="00DF47D4">
              <w:rPr>
                <w:rFonts w:eastAsia="Calibri"/>
                <w:szCs w:val="22"/>
              </w:rPr>
              <w:t xml:space="preserve"> </w:t>
            </w:r>
            <w:r w:rsidRPr="00DF47D4">
              <w:rPr>
                <w:rFonts w:eastAsia="Calibri"/>
                <w:bCs/>
                <w:szCs w:val="22"/>
              </w:rPr>
              <w:t>468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FB25D" w14:textId="2603E492" w:rsidR="00FF5982" w:rsidRPr="004B1509" w:rsidRDefault="00FF5982" w:rsidP="00FF5982">
            <w:pPr>
              <w:jc w:val="right"/>
              <w:rPr>
                <w:rFonts w:eastAsia="Calibri"/>
                <w:szCs w:val="22"/>
              </w:rPr>
            </w:pPr>
            <w:r w:rsidRPr="00DF47D4">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A5FD8" w14:textId="6ECACD73" w:rsidR="00FF5982" w:rsidRPr="004B1509" w:rsidRDefault="00FF5982" w:rsidP="00FF5982">
            <w:pPr>
              <w:jc w:val="right"/>
              <w:rPr>
                <w:rFonts w:eastAsia="Calibri"/>
                <w:szCs w:val="22"/>
              </w:rPr>
            </w:pPr>
            <w:r w:rsidRPr="00DF47D4">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BC070" w14:textId="171D05A1" w:rsidR="00FF5982" w:rsidRPr="004B1509" w:rsidRDefault="00FF5982" w:rsidP="00FF5982">
            <w:pPr>
              <w:jc w:val="right"/>
              <w:rPr>
                <w:rFonts w:eastAsia="Calibri"/>
                <w:szCs w:val="22"/>
              </w:rPr>
            </w:pPr>
            <w:r w:rsidRPr="00DF47D4">
              <w:rPr>
                <w:rFonts w:eastAsia="Calibri"/>
                <w:szCs w:val="22"/>
              </w:rPr>
              <w:t xml:space="preserve"> </w:t>
            </w:r>
            <w:r w:rsidRPr="00DF47D4">
              <w:rPr>
                <w:rFonts w:eastAsia="Calibri"/>
                <w:bCs/>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27E84" w14:textId="3DFC56C8" w:rsidR="00FF5982" w:rsidRPr="004B1509" w:rsidRDefault="00FF5982" w:rsidP="00FF5982">
            <w:pPr>
              <w:jc w:val="center"/>
              <w:rPr>
                <w:rFonts w:eastAsia="Calibri"/>
                <w:bCs/>
                <w:szCs w:val="22"/>
              </w:rPr>
            </w:pPr>
            <w:proofErr w:type="spellStart"/>
            <w:r w:rsidRPr="00DF47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AC4685" w14:textId="72B4899F" w:rsidR="00FF5982" w:rsidRPr="004B1509" w:rsidRDefault="00FF5982" w:rsidP="00FF5982">
            <w:pPr>
              <w:jc w:val="center"/>
              <w:rPr>
                <w:rFonts w:eastAsia="Calibri"/>
                <w:szCs w:val="22"/>
              </w:rPr>
            </w:pPr>
            <w:r w:rsidRPr="00DF47D4">
              <w:rPr>
                <w:rFonts w:eastAsia="Calibri"/>
                <w:bCs/>
                <w:szCs w:val="22"/>
              </w:rPr>
              <w:t>4400-6630-3793</w:t>
            </w:r>
          </w:p>
        </w:tc>
      </w:tr>
      <w:tr w:rsidR="00FF5982" w:rsidRPr="004B1509" w14:paraId="66928A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2842F5"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D805A" w14:textId="7B6AB446" w:rsidR="00FF5982" w:rsidRPr="004B1509" w:rsidRDefault="00FF5982" w:rsidP="00FF5982">
            <w:pPr>
              <w:rPr>
                <w:rFonts w:eastAsia="Calibri"/>
                <w:szCs w:val="22"/>
              </w:rPr>
            </w:pPr>
            <w:r w:rsidRPr="004B1509">
              <w:rPr>
                <w:rFonts w:eastAsia="Calibri"/>
                <w:szCs w:val="22"/>
              </w:rPr>
              <w:t>sk77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51E440" w14:textId="656E9DA2" w:rsidR="00FF5982" w:rsidRPr="004B1509" w:rsidRDefault="00FF5982" w:rsidP="00FF5982">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Narkiškio</w:t>
            </w:r>
            <w:proofErr w:type="spellEnd"/>
            <w:r w:rsidRPr="004B1509">
              <w:rPr>
                <w:rFonts w:eastAsia="Calibri"/>
                <w:szCs w:val="22"/>
              </w:rPr>
              <w:t xml:space="preserve"> k. nuo kelio Nr. </w:t>
            </w:r>
            <w:r w:rsidRPr="004B1509">
              <w:rPr>
                <w:rFonts w:eastAsia="Calibri"/>
                <w:bCs/>
                <w:szCs w:val="22"/>
              </w:rPr>
              <w:t>sk11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AE1FC6" w14:textId="6E4838E3" w:rsidR="00FF5982" w:rsidRPr="004B1509" w:rsidRDefault="00FF5982" w:rsidP="00FF5982">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5D56F" w14:textId="25F8BCA2"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C963" w14:textId="2BDB74C4" w:rsidR="00FF5982" w:rsidRPr="004B1509" w:rsidRDefault="00FF5982" w:rsidP="00FF5982">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8812" w14:textId="3CB0AD79" w:rsidR="00FF5982" w:rsidRPr="004B1509" w:rsidRDefault="00FF5982" w:rsidP="00FF598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401B7" w14:textId="35F4A0BE" w:rsidR="00FF5982" w:rsidRPr="004B1509" w:rsidRDefault="00FF5982" w:rsidP="00FF5982">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22A7F7" w14:textId="70F34C73" w:rsidR="00FF5982" w:rsidRPr="004B1509" w:rsidRDefault="00FF5982" w:rsidP="00FF5982">
            <w:pPr>
              <w:jc w:val="center"/>
              <w:rPr>
                <w:rFonts w:eastAsia="Calibri"/>
                <w:szCs w:val="22"/>
              </w:rPr>
            </w:pPr>
            <w:r w:rsidRPr="004B1509">
              <w:rPr>
                <w:rFonts w:eastAsia="Calibri"/>
                <w:szCs w:val="22"/>
              </w:rPr>
              <w:t>4400-5494-8633</w:t>
            </w:r>
          </w:p>
        </w:tc>
      </w:tr>
      <w:tr w:rsidR="00FF5982" w:rsidRPr="004B1509" w14:paraId="4F1395D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D5F77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83E8C7" w14:textId="70555511" w:rsidR="00FF5982" w:rsidRPr="004B1509" w:rsidRDefault="00FF5982" w:rsidP="00FF5982">
            <w:pPr>
              <w:rPr>
                <w:rFonts w:eastAsia="Calibri"/>
                <w:szCs w:val="22"/>
              </w:rPr>
            </w:pPr>
            <w:r w:rsidRPr="00FD127E">
              <w:rPr>
                <w:rFonts w:eastAsia="Calibri"/>
                <w:szCs w:val="22"/>
              </w:rPr>
              <w:t>sk79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85CB86" w14:textId="5CFF0BE9" w:rsidR="00FF5982" w:rsidRPr="004B1509" w:rsidRDefault="00FF5982" w:rsidP="00FF5982">
            <w:pPr>
              <w:rPr>
                <w:rFonts w:eastAsia="Calibri"/>
                <w:szCs w:val="22"/>
              </w:rPr>
            </w:pPr>
            <w:r w:rsidRPr="00FD127E">
              <w:rPr>
                <w:rFonts w:eastAsia="Calibri"/>
                <w:szCs w:val="22"/>
              </w:rPr>
              <w:t>Pravažiuojamasis kelias nuo kelio Nr. A6 iki kelio Nr. 1237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DD941F" w14:textId="1A4BB70E" w:rsidR="00FF5982" w:rsidRPr="004B1509" w:rsidRDefault="00FF5982" w:rsidP="00FF5982">
            <w:pPr>
              <w:jc w:val="right"/>
              <w:rPr>
                <w:rFonts w:eastAsia="Calibri"/>
                <w:bCs/>
                <w:szCs w:val="22"/>
              </w:rPr>
            </w:pPr>
            <w:r w:rsidRPr="00FD127E">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824D4" w14:textId="359799A6"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9C25E" w14:textId="397023D4" w:rsidR="00FF5982" w:rsidRPr="004B1509" w:rsidRDefault="00FF5982" w:rsidP="00FF5982">
            <w:pPr>
              <w:jc w:val="right"/>
              <w:rPr>
                <w:rFonts w:eastAsia="Calibri"/>
                <w:szCs w:val="22"/>
              </w:rPr>
            </w:pPr>
            <w:r w:rsidRPr="00FD127E">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25275" w14:textId="187A7297" w:rsidR="00FF5982" w:rsidRPr="004B1509" w:rsidRDefault="00FF5982" w:rsidP="00FF5982">
            <w:pPr>
              <w:jc w:val="right"/>
              <w:rPr>
                <w:rFonts w:eastAsia="Calibri"/>
                <w:bCs/>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24931" w14:textId="61333A5E" w:rsidR="00FF5982" w:rsidRPr="004B1509" w:rsidRDefault="00FF5982" w:rsidP="00FF5982">
            <w:pPr>
              <w:jc w:val="center"/>
              <w:rPr>
                <w:rFonts w:eastAsia="Calibri"/>
                <w:bCs/>
                <w:szCs w:val="22"/>
              </w:rPr>
            </w:pPr>
            <w:proofErr w:type="spellStart"/>
            <w:r w:rsidRPr="00FD127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FEABDA" w14:textId="613A4222" w:rsidR="00FF5982" w:rsidRPr="004B1509" w:rsidRDefault="00FF5982" w:rsidP="00FF5982">
            <w:pPr>
              <w:jc w:val="center"/>
              <w:rPr>
                <w:rFonts w:eastAsia="Calibri"/>
                <w:szCs w:val="22"/>
              </w:rPr>
            </w:pPr>
            <w:r w:rsidRPr="00FD127E">
              <w:rPr>
                <w:rFonts w:eastAsia="Calibri"/>
                <w:bCs/>
                <w:szCs w:val="22"/>
              </w:rPr>
              <w:t>4400-6580-2546</w:t>
            </w:r>
          </w:p>
        </w:tc>
      </w:tr>
      <w:tr w:rsidR="00FF5982" w:rsidRPr="004B1509" w14:paraId="53DB27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697762"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5CF9C" w14:textId="3660D2E8" w:rsidR="00FF5982" w:rsidRPr="004B1509" w:rsidRDefault="00FF5982" w:rsidP="00FF5982">
            <w:pPr>
              <w:rPr>
                <w:rFonts w:eastAsia="Calibri"/>
                <w:szCs w:val="22"/>
              </w:rPr>
            </w:pPr>
            <w:r w:rsidRPr="00FD127E">
              <w:rPr>
                <w:rFonts w:eastAsia="Calibri"/>
                <w:szCs w:val="22"/>
              </w:rPr>
              <w:t>sk8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CA4173" w14:textId="67CC9FD6" w:rsidR="00FF5982" w:rsidRPr="004B1509" w:rsidRDefault="00FF5982" w:rsidP="00FF5982">
            <w:pPr>
              <w:rPr>
                <w:rFonts w:eastAsia="Calibri"/>
                <w:szCs w:val="22"/>
              </w:rPr>
            </w:pPr>
            <w:r w:rsidRPr="00FD127E">
              <w:rPr>
                <w:rFonts w:eastAsia="Calibri"/>
                <w:szCs w:val="22"/>
              </w:rPr>
              <w:t xml:space="preserve">Privažiuojamasis kelias prie gyvenamųjų namų </w:t>
            </w:r>
            <w:proofErr w:type="spellStart"/>
            <w:r w:rsidRPr="00FD127E">
              <w:rPr>
                <w:rFonts w:eastAsia="Calibri"/>
                <w:bCs/>
                <w:szCs w:val="22"/>
              </w:rPr>
              <w:t>Mediniškių</w:t>
            </w:r>
            <w:proofErr w:type="spellEnd"/>
            <w:r w:rsidRPr="00FD127E">
              <w:rPr>
                <w:rFonts w:eastAsia="Calibri"/>
                <w:bCs/>
                <w:szCs w:val="22"/>
              </w:rPr>
              <w:t xml:space="preserve"> </w:t>
            </w:r>
            <w:r w:rsidRPr="00FD127E">
              <w:rPr>
                <w:rFonts w:eastAsia="Calibri"/>
                <w:szCs w:val="22"/>
              </w:rPr>
              <w:t>k. nuo kelio Nr. sk32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DD84F" w14:textId="5BA3CAC9" w:rsidR="00FF5982" w:rsidRPr="004B1509" w:rsidRDefault="00FF5982" w:rsidP="00FF5982">
            <w:pPr>
              <w:jc w:val="right"/>
              <w:rPr>
                <w:rFonts w:eastAsia="Calibri"/>
                <w:szCs w:val="22"/>
              </w:rPr>
            </w:pPr>
            <w:r w:rsidRPr="00FD127E">
              <w:rPr>
                <w:rFonts w:eastAsia="Calibri"/>
                <w:bCs/>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00805" w14:textId="71EAC95B"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07FEE" w14:textId="25CA0EA4" w:rsidR="00FF5982" w:rsidRPr="004B1509" w:rsidRDefault="00FF5982" w:rsidP="00FF5982">
            <w:pPr>
              <w:jc w:val="right"/>
              <w:rPr>
                <w:rFonts w:eastAsia="Calibri"/>
                <w:szCs w:val="22"/>
              </w:rPr>
            </w:pPr>
            <w:r w:rsidRPr="00FD127E">
              <w:rPr>
                <w:rFonts w:eastAsia="Calibri"/>
                <w:bCs/>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8BEAD" w14:textId="4A6C5044" w:rsidR="00FF5982" w:rsidRPr="004B1509" w:rsidRDefault="00FF5982" w:rsidP="00FF5982">
            <w:pPr>
              <w:jc w:val="right"/>
              <w:rPr>
                <w:rFonts w:eastAsia="Calibri"/>
                <w:szCs w:val="22"/>
              </w:rPr>
            </w:pPr>
            <w:r w:rsidRPr="00FD127E">
              <w:rPr>
                <w:rFonts w:eastAsia="Calibri"/>
                <w:bCs/>
                <w:szCs w:val="22"/>
              </w:rPr>
              <w:t xml:space="preserve"> 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DE4B" w14:textId="74987258" w:rsidR="00FF5982" w:rsidRPr="004B1509" w:rsidRDefault="00FF5982" w:rsidP="00FF5982">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F7CF5F" w14:textId="7D757196" w:rsidR="00FF5982" w:rsidRPr="004B1509" w:rsidRDefault="00FF5982" w:rsidP="00FF5982">
            <w:pPr>
              <w:jc w:val="center"/>
              <w:rPr>
                <w:rFonts w:eastAsia="Calibri"/>
                <w:szCs w:val="22"/>
              </w:rPr>
            </w:pPr>
            <w:r w:rsidRPr="00FD127E">
              <w:rPr>
                <w:rFonts w:eastAsia="Calibri"/>
                <w:bCs/>
                <w:szCs w:val="22"/>
              </w:rPr>
              <w:t>4400-6630-3782</w:t>
            </w:r>
          </w:p>
        </w:tc>
      </w:tr>
      <w:tr w:rsidR="00FF5982" w:rsidRPr="004B1509" w14:paraId="5100AAA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782E7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9B8E82" w14:textId="3F033269" w:rsidR="00FF5982" w:rsidRPr="004B1509" w:rsidRDefault="00FF5982" w:rsidP="00FF5982">
            <w:pPr>
              <w:rPr>
                <w:rFonts w:eastAsia="Calibri"/>
                <w:szCs w:val="22"/>
              </w:rPr>
            </w:pPr>
            <w:r w:rsidRPr="00FD127E">
              <w:rPr>
                <w:rFonts w:eastAsia="Calibri"/>
                <w:szCs w:val="22"/>
              </w:rPr>
              <w:t>sk80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6CDB2" w14:textId="54C327DE" w:rsidR="00FF5982" w:rsidRPr="004B1509" w:rsidRDefault="00FF5982" w:rsidP="00FF5982">
            <w:pPr>
              <w:rPr>
                <w:rFonts w:eastAsia="Calibri"/>
                <w:szCs w:val="22"/>
              </w:rPr>
            </w:pPr>
            <w:r w:rsidRPr="00FD127E">
              <w:rPr>
                <w:rFonts w:eastAsia="Calibri"/>
                <w:szCs w:val="22"/>
              </w:rPr>
              <w:t xml:space="preserve">Privažiuojamasis kelias prie gyvenamųjų namų </w:t>
            </w:r>
            <w:proofErr w:type="spellStart"/>
            <w:r w:rsidRPr="00FD127E">
              <w:rPr>
                <w:rFonts w:eastAsia="Calibri"/>
                <w:szCs w:val="22"/>
              </w:rPr>
              <w:t>Gikonių</w:t>
            </w:r>
            <w:proofErr w:type="spellEnd"/>
            <w:r w:rsidRPr="00FD127E">
              <w:rPr>
                <w:rFonts w:eastAsia="Calibri"/>
                <w:szCs w:val="22"/>
              </w:rPr>
              <w:t xml:space="preserve"> g., </w:t>
            </w:r>
            <w:proofErr w:type="spellStart"/>
            <w:r w:rsidRPr="00FD127E">
              <w:rPr>
                <w:rFonts w:eastAsia="Calibri"/>
                <w:szCs w:val="22"/>
              </w:rPr>
              <w:t>Gikonių</w:t>
            </w:r>
            <w:proofErr w:type="spellEnd"/>
            <w:r w:rsidRPr="00FD127E">
              <w:rPr>
                <w:rFonts w:eastAsia="Calibri"/>
                <w:szCs w:val="22"/>
              </w:rPr>
              <w:t xml:space="preserve"> k. nuo kelio Nr. 1237,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FDEF8B" w14:textId="0D47D2DD" w:rsidR="00FF5982" w:rsidRPr="004B1509" w:rsidRDefault="00FF5982" w:rsidP="00FF5982">
            <w:pPr>
              <w:jc w:val="right"/>
              <w:rPr>
                <w:rFonts w:eastAsia="Calibri"/>
                <w:szCs w:val="22"/>
              </w:rPr>
            </w:pPr>
            <w:r w:rsidRPr="00FD127E">
              <w:rPr>
                <w:rFonts w:eastAsia="Calibri"/>
                <w:bCs/>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8514" w14:textId="672671D3"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4B73" w14:textId="42C1384A" w:rsidR="00FF5982" w:rsidRPr="004B1509" w:rsidRDefault="00FF5982" w:rsidP="00FF5982">
            <w:pPr>
              <w:jc w:val="right"/>
              <w:rPr>
                <w:rFonts w:eastAsia="Calibri"/>
                <w:szCs w:val="22"/>
              </w:rPr>
            </w:pPr>
            <w:r w:rsidRPr="00FD127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445ED" w14:textId="57E6BA1F" w:rsidR="00FF5982" w:rsidRPr="004B1509" w:rsidRDefault="00FF5982" w:rsidP="00FF5982">
            <w:pPr>
              <w:jc w:val="right"/>
              <w:rPr>
                <w:rFonts w:eastAsia="Calibri"/>
                <w:szCs w:val="22"/>
              </w:rPr>
            </w:pPr>
            <w:r w:rsidRPr="00FD127E">
              <w:rPr>
                <w:rFonts w:eastAsia="Calibri"/>
                <w:bCs/>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B9C6C" w14:textId="2AC5A3DC" w:rsidR="00FF5982" w:rsidRPr="004B1509" w:rsidRDefault="00FF5982" w:rsidP="00FF5982">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BC9083" w14:textId="620B8183" w:rsidR="00FF5982" w:rsidRPr="004B1509" w:rsidRDefault="00FF5982" w:rsidP="00FF5982">
            <w:pPr>
              <w:jc w:val="center"/>
              <w:rPr>
                <w:rFonts w:eastAsia="Calibri"/>
                <w:szCs w:val="22"/>
              </w:rPr>
            </w:pPr>
            <w:r w:rsidRPr="00FD127E">
              <w:rPr>
                <w:rFonts w:eastAsia="Calibri"/>
                <w:bCs/>
                <w:szCs w:val="22"/>
              </w:rPr>
              <w:t>4400-6580-2513</w:t>
            </w:r>
          </w:p>
        </w:tc>
      </w:tr>
      <w:tr w:rsidR="00FF5982" w:rsidRPr="004B1509" w14:paraId="46027F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A0E526"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3BA06" w14:textId="030C27A2" w:rsidR="00FF5982" w:rsidRPr="004B1509" w:rsidRDefault="00FF5982" w:rsidP="00FF5982">
            <w:pPr>
              <w:rPr>
                <w:rFonts w:eastAsia="Calibri"/>
                <w:szCs w:val="22"/>
              </w:rPr>
            </w:pPr>
            <w:r w:rsidRPr="00FD127E">
              <w:rPr>
                <w:rFonts w:eastAsia="Calibri"/>
                <w:szCs w:val="22"/>
              </w:rPr>
              <w:t>sk81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843C24" w14:textId="6B615488" w:rsidR="00FF5982" w:rsidRPr="004B1509" w:rsidRDefault="00FF5982" w:rsidP="00FF5982">
            <w:pPr>
              <w:rPr>
                <w:rFonts w:eastAsia="Calibri"/>
                <w:szCs w:val="22"/>
              </w:rPr>
            </w:pPr>
            <w:r w:rsidRPr="00FD127E">
              <w:rPr>
                <w:rFonts w:eastAsia="Calibri"/>
                <w:szCs w:val="22"/>
              </w:rPr>
              <w:t xml:space="preserve">Privažiuojamasis kelias prie gyvenamųjų namų </w:t>
            </w:r>
            <w:proofErr w:type="spellStart"/>
            <w:r w:rsidRPr="00FD127E">
              <w:rPr>
                <w:rFonts w:eastAsia="Calibri"/>
                <w:szCs w:val="22"/>
              </w:rPr>
              <w:t>Gikonių</w:t>
            </w:r>
            <w:proofErr w:type="spellEnd"/>
            <w:r w:rsidRPr="00FD127E">
              <w:rPr>
                <w:rFonts w:eastAsia="Calibri"/>
                <w:szCs w:val="22"/>
              </w:rPr>
              <w:t xml:space="preserve"> g., </w:t>
            </w:r>
            <w:proofErr w:type="spellStart"/>
            <w:r w:rsidRPr="00FD127E">
              <w:rPr>
                <w:rFonts w:eastAsia="Calibri"/>
                <w:szCs w:val="22"/>
              </w:rPr>
              <w:t>Gikonių</w:t>
            </w:r>
            <w:proofErr w:type="spellEnd"/>
            <w:r w:rsidRPr="00FD127E">
              <w:rPr>
                <w:rFonts w:eastAsia="Calibri"/>
                <w:szCs w:val="22"/>
              </w:rPr>
              <w:t xml:space="preserve"> k. nuo kelio Nr. 1237,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040141" w14:textId="3F7DF9FA" w:rsidR="00FF5982" w:rsidRPr="004B1509" w:rsidRDefault="00FF5982" w:rsidP="00FF5982">
            <w:pPr>
              <w:jc w:val="right"/>
              <w:rPr>
                <w:rFonts w:eastAsia="Calibri"/>
                <w:szCs w:val="22"/>
              </w:rPr>
            </w:pPr>
            <w:r w:rsidRPr="00FD127E">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0DBBB" w14:textId="1413ACB4"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A427D" w14:textId="78544C6A" w:rsidR="00FF5982" w:rsidRPr="004B1509" w:rsidRDefault="00FF5982" w:rsidP="00FF5982">
            <w:pPr>
              <w:jc w:val="right"/>
              <w:rPr>
                <w:rFonts w:eastAsia="Calibri"/>
                <w:szCs w:val="22"/>
              </w:rPr>
            </w:pPr>
            <w:r w:rsidRPr="00FD127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5A008" w14:textId="26C051D6" w:rsidR="00FF5982" w:rsidRPr="004B1509" w:rsidRDefault="00FF5982" w:rsidP="00FF5982">
            <w:pPr>
              <w:jc w:val="right"/>
              <w:rPr>
                <w:rFonts w:eastAsia="Calibri"/>
                <w:szCs w:val="22"/>
              </w:rPr>
            </w:pPr>
            <w:r w:rsidRPr="00FD127E">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3F06" w14:textId="7B0F55B9" w:rsidR="00FF5982" w:rsidRPr="004B1509" w:rsidRDefault="00FF5982" w:rsidP="00FF5982">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53CD94" w14:textId="5F5C68FF" w:rsidR="00FF5982" w:rsidRPr="004B1509" w:rsidRDefault="00FF5982" w:rsidP="00FF5982">
            <w:pPr>
              <w:jc w:val="center"/>
              <w:rPr>
                <w:rFonts w:eastAsia="Calibri"/>
                <w:szCs w:val="22"/>
              </w:rPr>
            </w:pPr>
            <w:r w:rsidRPr="00FD127E">
              <w:rPr>
                <w:rFonts w:eastAsia="Calibri"/>
                <w:bCs/>
                <w:szCs w:val="22"/>
              </w:rPr>
              <w:t>4400-6580-2524</w:t>
            </w:r>
          </w:p>
        </w:tc>
      </w:tr>
      <w:tr w:rsidR="00FF5982" w:rsidRPr="004B1509" w14:paraId="0CC237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D30E91"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E2AFC4" w14:textId="44EB0941" w:rsidR="00FF5982" w:rsidRPr="004B1509" w:rsidRDefault="00FF5982" w:rsidP="00FF5982">
            <w:pPr>
              <w:rPr>
                <w:rFonts w:eastAsia="Calibri"/>
                <w:szCs w:val="22"/>
              </w:rPr>
            </w:pPr>
            <w:r w:rsidRPr="00FD127E">
              <w:rPr>
                <w:rFonts w:eastAsia="Calibri"/>
                <w:szCs w:val="22"/>
              </w:rPr>
              <w:t>sk85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7D9293" w14:textId="26CC55BA" w:rsidR="00FF5982" w:rsidRPr="004B1509" w:rsidRDefault="00FF5982" w:rsidP="00FF5982">
            <w:pPr>
              <w:rPr>
                <w:rFonts w:eastAsia="Calibri"/>
                <w:szCs w:val="22"/>
              </w:rPr>
            </w:pPr>
            <w:r w:rsidRPr="00FD127E">
              <w:rPr>
                <w:rFonts w:eastAsia="Calibri"/>
                <w:szCs w:val="22"/>
              </w:rPr>
              <w:t xml:space="preserve">Privažiuojamasis kelias prie gyvenamųjų namų </w:t>
            </w:r>
            <w:proofErr w:type="spellStart"/>
            <w:r w:rsidRPr="00FD127E">
              <w:rPr>
                <w:rFonts w:eastAsia="Calibri"/>
                <w:szCs w:val="22"/>
              </w:rPr>
              <w:t>Pūstalaukių</w:t>
            </w:r>
            <w:proofErr w:type="spellEnd"/>
            <w:r w:rsidRPr="00FD127E">
              <w:rPr>
                <w:rFonts w:eastAsia="Calibri"/>
                <w:szCs w:val="22"/>
              </w:rPr>
              <w:t xml:space="preserve"> k. nuo kelio Nr. sk47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6CD6DD" w14:textId="3E4E99AF" w:rsidR="00FF5982" w:rsidRPr="004B1509" w:rsidRDefault="00FF5982" w:rsidP="00FF5982">
            <w:pPr>
              <w:jc w:val="right"/>
              <w:rPr>
                <w:rFonts w:eastAsia="Calibri"/>
                <w:szCs w:val="22"/>
              </w:rPr>
            </w:pPr>
            <w:r w:rsidRPr="00FD127E">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9E60" w14:textId="5BC39F19" w:rsidR="00FF5982" w:rsidRPr="004B1509" w:rsidRDefault="00FF5982" w:rsidP="00FF5982">
            <w:pPr>
              <w:jc w:val="right"/>
              <w:rPr>
                <w:rFonts w:eastAsia="Calibri"/>
                <w:szCs w:val="22"/>
              </w:rPr>
            </w:pPr>
            <w:r w:rsidRPr="00FD127E">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844B" w14:textId="00B6BEED" w:rsidR="00FF5982" w:rsidRPr="004B1509" w:rsidRDefault="00FF5982" w:rsidP="00FF5982">
            <w:pPr>
              <w:jc w:val="right"/>
              <w:rPr>
                <w:rFonts w:eastAsia="Calibri"/>
                <w:szCs w:val="22"/>
              </w:rPr>
            </w:pPr>
            <w:r w:rsidRPr="00FD127E">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B0CA9" w14:textId="61FEE624" w:rsidR="00FF5982" w:rsidRPr="004B1509" w:rsidRDefault="00FF5982" w:rsidP="00FF5982">
            <w:pPr>
              <w:jc w:val="right"/>
              <w:rPr>
                <w:rFonts w:eastAsia="Calibri"/>
                <w:szCs w:val="22"/>
              </w:rPr>
            </w:pPr>
            <w:r w:rsidRPr="00FD127E">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79F3" w14:textId="61739F5A" w:rsidR="00FF5982" w:rsidRPr="004B1509" w:rsidRDefault="00FF5982" w:rsidP="00FF5982">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702EDB" w14:textId="5F229D1C" w:rsidR="00FF5982" w:rsidRPr="004B1509" w:rsidRDefault="00FF5982" w:rsidP="00FF5982">
            <w:pPr>
              <w:jc w:val="center"/>
              <w:rPr>
                <w:rFonts w:eastAsia="Calibri"/>
                <w:szCs w:val="22"/>
              </w:rPr>
            </w:pPr>
            <w:r w:rsidRPr="00FD127E">
              <w:rPr>
                <w:rFonts w:eastAsia="Calibri"/>
                <w:szCs w:val="22"/>
              </w:rPr>
              <w:t>4400-6805-4053</w:t>
            </w:r>
          </w:p>
        </w:tc>
      </w:tr>
      <w:tr w:rsidR="00FF5982" w:rsidRPr="004B1509" w14:paraId="40D12A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CFE069"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E0DD68" w14:textId="5E86BE72" w:rsidR="00FF5982" w:rsidRPr="004B1509" w:rsidRDefault="00FF5982" w:rsidP="00FF5982">
            <w:pPr>
              <w:rPr>
                <w:rFonts w:eastAsia="Calibri"/>
                <w:szCs w:val="22"/>
              </w:rPr>
            </w:pPr>
            <w:r w:rsidRPr="00FD127E">
              <w:rPr>
                <w:rFonts w:eastAsia="Calibri"/>
                <w:szCs w:val="22"/>
              </w:rPr>
              <w:t>sk90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9AC0A3" w14:textId="5C6A3A4C" w:rsidR="00FF5982" w:rsidRPr="004B1509" w:rsidRDefault="00FF5982" w:rsidP="00FF5982">
            <w:pPr>
              <w:rPr>
                <w:rFonts w:eastAsia="Calibri"/>
                <w:szCs w:val="22"/>
              </w:rPr>
            </w:pPr>
            <w:r w:rsidRPr="00FD127E">
              <w:rPr>
                <w:rFonts w:eastAsia="Calibri"/>
                <w:szCs w:val="22"/>
              </w:rPr>
              <w:t>Privažiuojamasis kelias prie gyvenamųjų namų Šlapelių k.  nuo kelio Nr. sk3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DD0FBF" w14:textId="52611057" w:rsidR="00FF5982" w:rsidRPr="004B1509" w:rsidRDefault="00FF5982" w:rsidP="00FF5982">
            <w:pPr>
              <w:jc w:val="right"/>
              <w:rPr>
                <w:rFonts w:eastAsia="Calibri"/>
                <w:szCs w:val="22"/>
              </w:rPr>
            </w:pPr>
            <w:r w:rsidRPr="00FD127E">
              <w:rPr>
                <w:rFonts w:eastAsia="Calibri"/>
                <w:bCs/>
                <w:szCs w:val="22"/>
              </w:rPr>
              <w:t>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1E6C2" w14:textId="126AEC05"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E682E" w14:textId="69CE8FCF" w:rsidR="00FF5982" w:rsidRPr="004B1509" w:rsidRDefault="00FF5982" w:rsidP="00FF5982">
            <w:pPr>
              <w:jc w:val="right"/>
              <w:rPr>
                <w:rFonts w:eastAsia="Calibri"/>
                <w:szCs w:val="22"/>
              </w:rPr>
            </w:pPr>
            <w:r w:rsidRPr="00FD127E">
              <w:rPr>
                <w:rFonts w:eastAsia="Calibri"/>
                <w:bCs/>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FA665" w14:textId="464E9C74" w:rsidR="00FF5982" w:rsidRPr="004B1509" w:rsidRDefault="00FF5982" w:rsidP="00FF5982">
            <w:pPr>
              <w:jc w:val="right"/>
              <w:rPr>
                <w:rFonts w:eastAsia="Calibri"/>
                <w:szCs w:val="22"/>
              </w:rPr>
            </w:pPr>
            <w:r w:rsidRPr="00FD127E">
              <w:rPr>
                <w:rFonts w:eastAsia="Calibri"/>
                <w:bCs/>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F49EE" w14:textId="11926858" w:rsidR="00FF5982" w:rsidRPr="004B1509" w:rsidRDefault="00FF5982" w:rsidP="00FF5982">
            <w:pPr>
              <w:jc w:val="center"/>
              <w:rPr>
                <w:rFonts w:eastAsia="Calibri"/>
                <w:bCs/>
                <w:szCs w:val="22"/>
              </w:rPr>
            </w:pPr>
            <w:proofErr w:type="spellStart"/>
            <w:r w:rsidRPr="00FD127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04161D" w14:textId="460FC4CB" w:rsidR="00FF5982" w:rsidRPr="004B1509" w:rsidRDefault="00FF5982" w:rsidP="00FF5982">
            <w:pPr>
              <w:jc w:val="center"/>
              <w:rPr>
                <w:rFonts w:eastAsia="Calibri"/>
                <w:szCs w:val="22"/>
              </w:rPr>
            </w:pPr>
            <w:r w:rsidRPr="00FD127E">
              <w:rPr>
                <w:rFonts w:eastAsia="Calibri"/>
                <w:bCs/>
                <w:szCs w:val="22"/>
              </w:rPr>
              <w:t>4400-6626-8524</w:t>
            </w:r>
          </w:p>
        </w:tc>
      </w:tr>
      <w:tr w:rsidR="00FF5982" w:rsidRPr="004B1509" w14:paraId="3C21B16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84BF4B" w14:textId="77777777" w:rsidR="00FF5982" w:rsidRPr="004B1509" w:rsidRDefault="00FF5982" w:rsidP="00FF5982">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4AB61E2" w14:textId="65FD7649" w:rsidR="00FF5982" w:rsidRPr="004B1509" w:rsidRDefault="00FF5982" w:rsidP="00FF5982">
            <w:pPr>
              <w:rPr>
                <w:rFonts w:eastAsia="Calibri"/>
                <w:szCs w:val="22"/>
              </w:rPr>
            </w:pPr>
            <w:r w:rsidRPr="00FD127E">
              <w:rPr>
                <w:rFonts w:eastAsia="Calibri"/>
                <w:szCs w:val="22"/>
              </w:rPr>
              <w:t>sk96</w:t>
            </w:r>
          </w:p>
        </w:tc>
        <w:tc>
          <w:tcPr>
            <w:tcW w:w="4412" w:type="dxa"/>
            <w:tcBorders>
              <w:top w:val="single" w:sz="4" w:space="0" w:color="auto"/>
              <w:left w:val="single" w:sz="4" w:space="0" w:color="auto"/>
              <w:bottom w:val="single" w:sz="4" w:space="0" w:color="auto"/>
              <w:right w:val="single" w:sz="4" w:space="0" w:color="auto"/>
            </w:tcBorders>
            <w:vAlign w:val="center"/>
          </w:tcPr>
          <w:p w14:paraId="7DD6F96F" w14:textId="47AFC6DB" w:rsidR="00FF5982" w:rsidRPr="004B1509" w:rsidRDefault="00FF5982" w:rsidP="00FF5982">
            <w:pPr>
              <w:rPr>
                <w:rFonts w:eastAsia="Calibri"/>
                <w:szCs w:val="22"/>
              </w:rPr>
            </w:pPr>
            <w:r w:rsidRPr="00FD127E">
              <w:rPr>
                <w:rFonts w:eastAsia="Calibri"/>
                <w:szCs w:val="22"/>
              </w:rPr>
              <w:t xml:space="preserve">Privažiuojamasis kelias prie gyvenamųjų namų </w:t>
            </w:r>
            <w:proofErr w:type="spellStart"/>
            <w:r w:rsidRPr="00FD127E">
              <w:rPr>
                <w:rFonts w:eastAsia="Calibri"/>
                <w:szCs w:val="22"/>
              </w:rPr>
              <w:t>Jonydžių</w:t>
            </w:r>
            <w:proofErr w:type="spellEnd"/>
            <w:r w:rsidRPr="00FD127E">
              <w:rPr>
                <w:rFonts w:eastAsia="Calibri"/>
                <w:szCs w:val="22"/>
              </w:rPr>
              <w:t xml:space="preserve"> k. nuo kelio Nr. 119</w:t>
            </w:r>
          </w:p>
        </w:tc>
        <w:tc>
          <w:tcPr>
            <w:tcW w:w="1147" w:type="dxa"/>
            <w:tcBorders>
              <w:top w:val="single" w:sz="4" w:space="0" w:color="auto"/>
              <w:left w:val="single" w:sz="4" w:space="0" w:color="auto"/>
              <w:bottom w:val="single" w:sz="4" w:space="0" w:color="auto"/>
              <w:right w:val="single" w:sz="4" w:space="0" w:color="auto"/>
            </w:tcBorders>
            <w:vAlign w:val="center"/>
          </w:tcPr>
          <w:p w14:paraId="3B2C0B77" w14:textId="3D6C8E75" w:rsidR="00FF5982" w:rsidRPr="004B1509" w:rsidRDefault="00FF5982" w:rsidP="00FF5982">
            <w:pPr>
              <w:jc w:val="right"/>
              <w:rPr>
                <w:rFonts w:eastAsia="Calibri"/>
                <w:szCs w:val="22"/>
              </w:rPr>
            </w:pPr>
            <w:r w:rsidRPr="00FD127E">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tcPr>
          <w:p w14:paraId="23C09CB0" w14:textId="08A2029D"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F47D837" w14:textId="4A4AE7EC" w:rsidR="00FF5982" w:rsidRPr="004B1509" w:rsidRDefault="00FF5982" w:rsidP="00FF5982">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23E8C5F" w14:textId="36B02CFD" w:rsidR="00FF5982" w:rsidRPr="004B1509" w:rsidRDefault="00FF5982" w:rsidP="00FF5982">
            <w:pPr>
              <w:jc w:val="right"/>
              <w:rPr>
                <w:rFonts w:eastAsia="Calibri"/>
                <w:szCs w:val="22"/>
              </w:rPr>
            </w:pPr>
            <w:r w:rsidRPr="00FD127E">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tcPr>
          <w:p w14:paraId="649C02E8" w14:textId="1FBAC11A" w:rsidR="00FF5982" w:rsidRPr="004B1509" w:rsidRDefault="00FF5982" w:rsidP="00FF5982">
            <w:pPr>
              <w:jc w:val="center"/>
              <w:rPr>
                <w:rFonts w:eastAsia="Calibri"/>
                <w:bCs/>
                <w:szCs w:val="22"/>
              </w:rPr>
            </w:pPr>
            <w:proofErr w:type="spellStart"/>
            <w:r w:rsidRPr="00FD127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0287BC9" w14:textId="5A8EB818" w:rsidR="00FF5982" w:rsidRPr="004B1509" w:rsidRDefault="00FF5982" w:rsidP="00FF5982">
            <w:pPr>
              <w:jc w:val="center"/>
              <w:rPr>
                <w:rFonts w:eastAsia="Calibri"/>
                <w:szCs w:val="22"/>
              </w:rPr>
            </w:pPr>
            <w:r w:rsidRPr="00FD127E">
              <w:rPr>
                <w:rFonts w:eastAsia="Calibri"/>
                <w:szCs w:val="22"/>
              </w:rPr>
              <w:t>-</w:t>
            </w:r>
          </w:p>
        </w:tc>
      </w:tr>
      <w:tr w:rsidR="00FF5982" w:rsidRPr="004B1509" w14:paraId="377D2C92"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33596EA3" w14:textId="77777777" w:rsidR="00FF5982" w:rsidRPr="004B1509" w:rsidRDefault="00FF5982" w:rsidP="00FF5982">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08F624C8" w14:textId="77777777" w:rsidR="00FF5982" w:rsidRPr="004B1509" w:rsidRDefault="00FF5982" w:rsidP="00FF5982">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5EDBDA8" w14:textId="77777777" w:rsidR="00FF5982" w:rsidRPr="004B1509" w:rsidRDefault="00FF5982" w:rsidP="00FF5982">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C91CE4A" w14:textId="77777777" w:rsidR="00FF5982" w:rsidRPr="004B1509" w:rsidRDefault="00FF5982" w:rsidP="00FF5982">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0A3DB2E" w14:textId="77777777" w:rsidR="00FF5982" w:rsidRPr="004B1509" w:rsidRDefault="00FF5982" w:rsidP="00FF5982">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91C3593" w14:textId="77777777" w:rsidR="00FF5982" w:rsidRPr="004B1509" w:rsidRDefault="00FF5982" w:rsidP="00FF5982">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A401547" w14:textId="77777777" w:rsidR="00FF5982" w:rsidRPr="004B1509" w:rsidRDefault="00FF5982" w:rsidP="00FF5982">
            <w:pPr>
              <w:jc w:val="center"/>
              <w:rPr>
                <w:rFonts w:eastAsia="Calibri"/>
                <w:bCs/>
                <w:szCs w:val="22"/>
              </w:rPr>
            </w:pPr>
          </w:p>
        </w:tc>
      </w:tr>
      <w:tr w:rsidR="007033DB" w:rsidRPr="00B31F2C" w14:paraId="5C874C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23A678" w14:textId="77777777" w:rsidR="007033DB" w:rsidRPr="00B31F2C" w:rsidRDefault="007033DB" w:rsidP="007033DB">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623BB" w14:textId="32A62EE6" w:rsidR="007033DB" w:rsidRPr="00B31F2C" w:rsidRDefault="007033DB" w:rsidP="007033DB">
            <w:pPr>
              <w:rPr>
                <w:rFonts w:eastAsia="Calibri"/>
                <w:szCs w:val="22"/>
              </w:rPr>
            </w:pPr>
            <w:r w:rsidRPr="00FD127E">
              <w:rPr>
                <w:rFonts w:eastAsia="Calibri"/>
                <w:szCs w:val="22"/>
              </w:rPr>
              <w:t>SkSV39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85AA7A" w14:textId="444A4753" w:rsidR="007033DB" w:rsidRPr="00B31F2C" w:rsidRDefault="007033DB" w:rsidP="007033DB">
            <w:pPr>
              <w:rPr>
                <w:rFonts w:eastAsia="Calibri"/>
                <w:szCs w:val="22"/>
              </w:rPr>
            </w:pPr>
            <w:r w:rsidRPr="00FD127E">
              <w:rPr>
                <w:rFonts w:eastAsia="Calibri"/>
                <w:szCs w:val="22"/>
              </w:rPr>
              <w:t xml:space="preserve">Privažiuojamasis kelias prie elektros pastotės </w:t>
            </w:r>
            <w:proofErr w:type="spellStart"/>
            <w:r w:rsidRPr="00FD127E">
              <w:rPr>
                <w:rFonts w:eastAsia="Calibri"/>
                <w:szCs w:val="22"/>
              </w:rPr>
              <w:t>Gečionių</w:t>
            </w:r>
            <w:proofErr w:type="spellEnd"/>
            <w:r w:rsidRPr="00FD127E">
              <w:rPr>
                <w:rFonts w:eastAsia="Calibri"/>
                <w:szCs w:val="22"/>
              </w:rPr>
              <w:t xml:space="preserve">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E9F996" w14:textId="230079EC" w:rsidR="007033DB" w:rsidRPr="00B31F2C" w:rsidRDefault="007033DB" w:rsidP="007033DB">
            <w:pPr>
              <w:jc w:val="right"/>
              <w:rPr>
                <w:rFonts w:eastAsia="Calibri"/>
                <w:szCs w:val="22"/>
              </w:rPr>
            </w:pPr>
            <w:r w:rsidRPr="00FD127E">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8E595" w14:textId="39C5174A" w:rsidR="007033DB" w:rsidRPr="00B31F2C"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42CC" w14:textId="07238AA9" w:rsidR="007033DB" w:rsidRPr="00B31F2C"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B5264" w14:textId="688F5CFF" w:rsidR="007033DB" w:rsidRPr="00B31F2C" w:rsidRDefault="007033DB" w:rsidP="007033DB">
            <w:pPr>
              <w:jc w:val="right"/>
              <w:rPr>
                <w:rFonts w:eastAsia="Calibri"/>
                <w:szCs w:val="22"/>
              </w:rPr>
            </w:pPr>
            <w:r w:rsidRPr="00FD127E">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4AEB4" w14:textId="259B1994" w:rsidR="007033DB" w:rsidRPr="00B31F2C" w:rsidRDefault="007033DB" w:rsidP="007033DB">
            <w:pPr>
              <w:jc w:val="center"/>
              <w:rPr>
                <w:rFonts w:eastAsia="Calibri"/>
                <w:szCs w:val="22"/>
              </w:rPr>
            </w:pPr>
            <w:proofErr w:type="spellStart"/>
            <w:r w:rsidRPr="00FD127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8F0A33" w14:textId="57460D73" w:rsidR="007033DB" w:rsidRPr="00B31F2C" w:rsidRDefault="007033DB" w:rsidP="007033DB">
            <w:pPr>
              <w:jc w:val="center"/>
              <w:rPr>
                <w:rFonts w:eastAsia="Calibri"/>
                <w:szCs w:val="22"/>
              </w:rPr>
            </w:pPr>
            <w:r w:rsidRPr="00FD127E">
              <w:rPr>
                <w:rFonts w:eastAsia="Calibri"/>
                <w:szCs w:val="22"/>
              </w:rPr>
              <w:t>-</w:t>
            </w:r>
          </w:p>
        </w:tc>
      </w:tr>
      <w:tr w:rsidR="007033DB" w:rsidRPr="004B1509" w14:paraId="31FDA7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8BBBDA" w14:textId="77777777" w:rsidR="007033DB" w:rsidRPr="004B1509" w:rsidRDefault="007033DB" w:rsidP="007033DB">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27443" w14:textId="5BC0E0F8" w:rsidR="007033DB" w:rsidRPr="004B1509" w:rsidRDefault="007033DB" w:rsidP="007033DB">
            <w:pPr>
              <w:rPr>
                <w:rFonts w:eastAsia="Calibri"/>
                <w:bCs/>
                <w:szCs w:val="22"/>
              </w:rPr>
            </w:pPr>
            <w:r w:rsidRPr="00FD127E">
              <w:rPr>
                <w:rFonts w:eastAsia="Calibri"/>
                <w:szCs w:val="22"/>
              </w:rPr>
              <w:t>SkSV</w:t>
            </w:r>
            <w:r w:rsidRPr="00FD127E">
              <w:rPr>
                <w:rFonts w:eastAsia="Calibri"/>
                <w:bCs/>
                <w:szCs w:val="22"/>
              </w:rPr>
              <w:t>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22EE8E" w14:textId="77DFE207" w:rsidR="007033DB" w:rsidRPr="004B1509" w:rsidRDefault="007033DB" w:rsidP="007033DB">
            <w:pPr>
              <w:rPr>
                <w:rFonts w:eastAsia="Calibri"/>
                <w:szCs w:val="22"/>
              </w:rPr>
            </w:pPr>
            <w:r w:rsidRPr="00FD127E">
              <w:rPr>
                <w:rFonts w:eastAsia="Calibri"/>
                <w:szCs w:val="22"/>
              </w:rPr>
              <w:t>Privažiuojamasis kelias prie gyvenamųjų namų Pašilių k. nuo kelio Nr. sk24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268A9D" w14:textId="0C2139F7" w:rsidR="007033DB" w:rsidRPr="004B1509" w:rsidRDefault="007033DB" w:rsidP="007033DB">
            <w:pPr>
              <w:jc w:val="right"/>
              <w:rPr>
                <w:rFonts w:eastAsia="Calibri"/>
                <w:szCs w:val="22"/>
              </w:rPr>
            </w:pPr>
            <w:r w:rsidRPr="00FD127E">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7862" w14:textId="70BE2754" w:rsidR="007033DB" w:rsidRPr="004B1509"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72F27" w14:textId="40A74367" w:rsidR="007033DB" w:rsidRPr="004B1509"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8C635" w14:textId="621DCB3E" w:rsidR="007033DB" w:rsidRPr="004B1509" w:rsidRDefault="007033DB" w:rsidP="007033DB">
            <w:pPr>
              <w:jc w:val="right"/>
              <w:rPr>
                <w:rFonts w:eastAsia="Calibri"/>
                <w:szCs w:val="22"/>
              </w:rPr>
            </w:pPr>
            <w:r w:rsidRPr="00FD127E">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AD55" w14:textId="3E197AE6" w:rsidR="007033DB" w:rsidRPr="004B1509" w:rsidRDefault="007033DB" w:rsidP="007033DB">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9E53B3" w14:textId="179074F0" w:rsidR="007033DB" w:rsidRPr="004B1509" w:rsidRDefault="007033DB" w:rsidP="007033DB">
            <w:pPr>
              <w:jc w:val="center"/>
              <w:rPr>
                <w:rFonts w:eastAsia="Calibri"/>
                <w:szCs w:val="22"/>
              </w:rPr>
            </w:pPr>
            <w:r w:rsidRPr="00FD127E">
              <w:rPr>
                <w:rFonts w:eastAsia="Calibri"/>
                <w:szCs w:val="22"/>
              </w:rPr>
              <w:t>4400-6804-9098</w:t>
            </w:r>
          </w:p>
        </w:tc>
      </w:tr>
      <w:tr w:rsidR="007033DB" w:rsidRPr="004B1509" w14:paraId="6A2974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1E693C" w14:textId="77777777" w:rsidR="007033DB" w:rsidRPr="004B1509" w:rsidRDefault="007033DB" w:rsidP="007033DB">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809DD" w14:textId="66C32591" w:rsidR="007033DB" w:rsidRPr="004B1509" w:rsidRDefault="007033DB" w:rsidP="007033DB">
            <w:pPr>
              <w:rPr>
                <w:rFonts w:eastAsia="Calibri"/>
                <w:szCs w:val="22"/>
              </w:rPr>
            </w:pPr>
            <w:r w:rsidRPr="00FD127E">
              <w:rPr>
                <w:rFonts w:eastAsia="Calibri"/>
                <w:szCs w:val="22"/>
              </w:rPr>
              <w:t>SkSV</w:t>
            </w:r>
            <w:r w:rsidRPr="00FD127E">
              <w:rPr>
                <w:rFonts w:eastAsia="Calibri"/>
                <w:bCs/>
                <w:szCs w:val="22"/>
              </w:rPr>
              <w:t>153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5F241A" w14:textId="77A40E6E" w:rsidR="007033DB" w:rsidRPr="004B1509" w:rsidRDefault="007033DB" w:rsidP="007033DB">
            <w:pPr>
              <w:rPr>
                <w:rFonts w:eastAsia="Calibri"/>
                <w:szCs w:val="22"/>
              </w:rPr>
            </w:pPr>
            <w:r w:rsidRPr="00FD127E">
              <w:rPr>
                <w:rFonts w:eastAsia="Calibri"/>
                <w:szCs w:val="22"/>
              </w:rPr>
              <w:t>Privažiuojamasis kelias prie gyvenamųjų namų Kalvelių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F8B17E" w14:textId="52DDC375" w:rsidR="007033DB" w:rsidRPr="004B1509" w:rsidRDefault="007033DB" w:rsidP="007033DB">
            <w:pPr>
              <w:jc w:val="right"/>
              <w:rPr>
                <w:rFonts w:eastAsia="Calibri"/>
                <w:szCs w:val="22"/>
              </w:rPr>
            </w:pPr>
            <w:r w:rsidRPr="00FD127E">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E0384" w14:textId="3CA54393" w:rsidR="007033DB" w:rsidRPr="004B1509" w:rsidRDefault="007033DB" w:rsidP="007033DB">
            <w:pPr>
              <w:jc w:val="right"/>
              <w:rPr>
                <w:rFonts w:eastAsia="Calibri"/>
                <w:szCs w:val="22"/>
              </w:rPr>
            </w:pPr>
            <w:r w:rsidRPr="00FD127E">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9C980" w14:textId="3FD3C60B" w:rsidR="007033DB" w:rsidRPr="004B1509"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41895" w14:textId="45AB88D4" w:rsidR="007033DB" w:rsidRPr="004B1509" w:rsidRDefault="007033DB" w:rsidP="007033DB">
            <w:pPr>
              <w:jc w:val="right"/>
              <w:rPr>
                <w:rFonts w:eastAsia="Calibri"/>
                <w:szCs w:val="22"/>
              </w:rPr>
            </w:pPr>
            <w:r w:rsidRPr="00FD127E">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C0E1" w14:textId="6AA77D50" w:rsidR="007033DB" w:rsidRPr="004B1509" w:rsidRDefault="007033DB" w:rsidP="007033DB">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574CC9" w14:textId="4D52B51A" w:rsidR="007033DB" w:rsidRPr="004B1509" w:rsidRDefault="007033DB" w:rsidP="007033DB">
            <w:pPr>
              <w:jc w:val="center"/>
              <w:rPr>
                <w:rFonts w:eastAsia="Calibri"/>
                <w:szCs w:val="22"/>
              </w:rPr>
            </w:pPr>
            <w:r w:rsidRPr="00FD127E">
              <w:rPr>
                <w:rFonts w:eastAsia="Calibri"/>
                <w:szCs w:val="22"/>
              </w:rPr>
              <w:t>4400-6805-3923</w:t>
            </w:r>
          </w:p>
        </w:tc>
      </w:tr>
      <w:tr w:rsidR="007033DB" w:rsidRPr="004B1509" w14:paraId="032319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6F6513" w14:textId="77777777" w:rsidR="007033DB" w:rsidRPr="004B1509" w:rsidRDefault="007033DB" w:rsidP="007033DB">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857D84" w14:textId="3FF26158" w:rsidR="007033DB" w:rsidRPr="004B1509" w:rsidRDefault="007033DB" w:rsidP="007033DB">
            <w:pPr>
              <w:rPr>
                <w:rFonts w:eastAsia="Calibri"/>
                <w:szCs w:val="22"/>
              </w:rPr>
            </w:pPr>
            <w:r w:rsidRPr="00FD127E">
              <w:rPr>
                <w:rFonts w:eastAsia="Calibri"/>
                <w:szCs w:val="22"/>
              </w:rPr>
              <w:t>SkSV</w:t>
            </w:r>
            <w:r w:rsidRPr="00FD127E">
              <w:rPr>
                <w:rFonts w:eastAsia="Calibri"/>
                <w:bCs/>
                <w:szCs w:val="22"/>
              </w:rPr>
              <w:t>245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2D1535" w14:textId="552D5887" w:rsidR="007033DB" w:rsidRPr="004B1509" w:rsidRDefault="007033DB" w:rsidP="007033DB">
            <w:pPr>
              <w:rPr>
                <w:rFonts w:eastAsia="Calibri"/>
                <w:szCs w:val="22"/>
              </w:rPr>
            </w:pPr>
            <w:r w:rsidRPr="00FD127E">
              <w:rPr>
                <w:rFonts w:eastAsia="Calibri"/>
                <w:szCs w:val="22"/>
              </w:rPr>
              <w:t xml:space="preserve">Privažiuojamasis kelias prie </w:t>
            </w:r>
            <w:proofErr w:type="spellStart"/>
            <w:r w:rsidRPr="00FD127E">
              <w:rPr>
                <w:rFonts w:eastAsia="Calibri"/>
                <w:szCs w:val="22"/>
              </w:rPr>
              <w:t>Kilėviškių</w:t>
            </w:r>
            <w:proofErr w:type="spellEnd"/>
            <w:r w:rsidRPr="00FD127E">
              <w:rPr>
                <w:rFonts w:eastAsia="Calibri"/>
                <w:szCs w:val="22"/>
              </w:rPr>
              <w:t xml:space="preserve"> k. kapinių nuo kelio Nr. sk15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936D97" w14:textId="638EB6D2" w:rsidR="007033DB" w:rsidRPr="004B1509" w:rsidRDefault="007033DB" w:rsidP="007033DB">
            <w:pPr>
              <w:jc w:val="right"/>
              <w:rPr>
                <w:rFonts w:eastAsia="Calibri"/>
                <w:szCs w:val="22"/>
              </w:rPr>
            </w:pPr>
            <w:r w:rsidRPr="00FD127E">
              <w:rPr>
                <w:rFonts w:eastAsia="Calibri"/>
                <w:szCs w:val="22"/>
              </w:rPr>
              <w:t>1375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023CE" w14:textId="6320CCDC" w:rsidR="007033DB" w:rsidRPr="004B1509"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6989" w14:textId="0B97F0D2" w:rsidR="007033DB" w:rsidRPr="004B1509" w:rsidRDefault="007033DB" w:rsidP="007033DB">
            <w:pPr>
              <w:jc w:val="right"/>
              <w:rPr>
                <w:rFonts w:eastAsia="Calibri"/>
                <w:szCs w:val="22"/>
              </w:rPr>
            </w:pPr>
            <w:r w:rsidRPr="00FD127E">
              <w:rPr>
                <w:rFonts w:eastAsia="Calibri"/>
                <w:szCs w:val="22"/>
              </w:rPr>
              <w:t>702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F5C20" w14:textId="5E66C7A2" w:rsidR="007033DB" w:rsidRPr="004B1509" w:rsidRDefault="007033DB" w:rsidP="007033DB">
            <w:pPr>
              <w:jc w:val="right"/>
              <w:rPr>
                <w:rFonts w:eastAsia="Calibri"/>
                <w:szCs w:val="22"/>
              </w:rPr>
            </w:pPr>
            <w:r w:rsidRPr="00FD127E">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E09AB" w14:textId="757F5A42" w:rsidR="007033DB" w:rsidRPr="004B1509" w:rsidRDefault="007033DB" w:rsidP="007033DB">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85E15A" w14:textId="457B2B25" w:rsidR="007033DB" w:rsidRPr="004B1509" w:rsidRDefault="007033DB" w:rsidP="007033DB">
            <w:pPr>
              <w:jc w:val="center"/>
              <w:rPr>
                <w:rFonts w:eastAsia="Calibri"/>
                <w:szCs w:val="22"/>
              </w:rPr>
            </w:pPr>
            <w:r w:rsidRPr="00FD127E">
              <w:rPr>
                <w:rFonts w:eastAsia="Calibri"/>
                <w:szCs w:val="22"/>
              </w:rPr>
              <w:t>4400-6805-8053</w:t>
            </w:r>
          </w:p>
        </w:tc>
      </w:tr>
      <w:tr w:rsidR="007033DB" w:rsidRPr="004B1509" w14:paraId="5A8EEC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A2B593" w14:textId="77777777" w:rsidR="007033DB" w:rsidRPr="004B1509" w:rsidRDefault="007033DB" w:rsidP="007033DB">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1CC743" w14:textId="3FB912FD" w:rsidR="007033DB" w:rsidRPr="004B1509" w:rsidRDefault="007033DB" w:rsidP="007033DB">
            <w:pPr>
              <w:rPr>
                <w:rFonts w:eastAsia="Calibri"/>
                <w:szCs w:val="22"/>
              </w:rPr>
            </w:pPr>
            <w:r w:rsidRPr="00FD127E">
              <w:rPr>
                <w:rFonts w:eastAsia="Calibri"/>
                <w:szCs w:val="22"/>
              </w:rPr>
              <w:t>SkSV</w:t>
            </w:r>
            <w:r w:rsidRPr="00FD127E">
              <w:rPr>
                <w:rFonts w:eastAsia="Calibri"/>
                <w:bCs/>
                <w:szCs w:val="22"/>
              </w:rPr>
              <w:t>352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150D4F" w14:textId="1E566E3A" w:rsidR="007033DB" w:rsidRPr="004B1509" w:rsidRDefault="007033DB" w:rsidP="007033DB">
            <w:pPr>
              <w:rPr>
                <w:rFonts w:eastAsia="Calibri"/>
                <w:szCs w:val="22"/>
              </w:rPr>
            </w:pPr>
            <w:r w:rsidRPr="00FD127E">
              <w:rPr>
                <w:rFonts w:eastAsia="Calibri"/>
                <w:szCs w:val="22"/>
              </w:rPr>
              <w:t xml:space="preserve">Privažiuojamasis kelias prie gyvenamųjų namų </w:t>
            </w:r>
            <w:proofErr w:type="spellStart"/>
            <w:r w:rsidRPr="00FD127E">
              <w:rPr>
                <w:rFonts w:eastAsia="Calibri"/>
                <w:szCs w:val="22"/>
              </w:rPr>
              <w:t>Mediniškių</w:t>
            </w:r>
            <w:proofErr w:type="spellEnd"/>
            <w:r w:rsidRPr="00FD127E">
              <w:rPr>
                <w:rFonts w:eastAsia="Calibri"/>
                <w:szCs w:val="22"/>
              </w:rPr>
              <w:t xml:space="preserve"> k. nuo kelio Nr. sk32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AC83D7" w14:textId="52C013CC" w:rsidR="007033DB" w:rsidRPr="004B1509" w:rsidRDefault="007033DB" w:rsidP="007033DB">
            <w:pPr>
              <w:jc w:val="right"/>
              <w:rPr>
                <w:rFonts w:eastAsia="Calibri"/>
                <w:szCs w:val="22"/>
              </w:rPr>
            </w:pPr>
            <w:r w:rsidRPr="00FD127E">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A976A" w14:textId="601C4108" w:rsidR="007033DB" w:rsidRPr="004B1509"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7BDA" w14:textId="5B6D9A0D" w:rsidR="007033DB" w:rsidRPr="004B1509" w:rsidRDefault="007033DB" w:rsidP="007033DB">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F1278" w14:textId="3C5F226A" w:rsidR="007033DB" w:rsidRPr="004B1509" w:rsidRDefault="007033DB" w:rsidP="007033DB">
            <w:pPr>
              <w:jc w:val="right"/>
              <w:rPr>
                <w:rFonts w:eastAsia="Calibri"/>
                <w:szCs w:val="22"/>
              </w:rPr>
            </w:pPr>
            <w:r w:rsidRPr="00FD127E">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448E1" w14:textId="3977A36B" w:rsidR="007033DB" w:rsidRPr="004B1509" w:rsidRDefault="007033DB" w:rsidP="007033DB">
            <w:pPr>
              <w:jc w:val="center"/>
              <w:rPr>
                <w:rFonts w:eastAsia="Calibri"/>
                <w:bCs/>
                <w:szCs w:val="22"/>
              </w:rPr>
            </w:pPr>
            <w:proofErr w:type="spellStart"/>
            <w:r w:rsidRPr="00FD127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7CBDEC" w14:textId="4C8C7765" w:rsidR="007033DB" w:rsidRPr="004B1509" w:rsidRDefault="007033DB" w:rsidP="007033DB">
            <w:pPr>
              <w:jc w:val="center"/>
              <w:rPr>
                <w:rFonts w:eastAsia="Calibri"/>
                <w:szCs w:val="22"/>
              </w:rPr>
            </w:pPr>
            <w:r w:rsidRPr="00FD127E">
              <w:rPr>
                <w:rFonts w:eastAsia="Calibri"/>
                <w:szCs w:val="22"/>
              </w:rPr>
              <w:t>4400-6805-3945</w:t>
            </w:r>
          </w:p>
        </w:tc>
      </w:tr>
      <w:tr w:rsidR="00FB2DF3" w:rsidRPr="004B1509" w14:paraId="6241AA77"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0D757F2" w14:textId="77777777" w:rsidR="00FB2DF3" w:rsidRPr="004B1509" w:rsidRDefault="00FB2DF3" w:rsidP="00FB2DF3">
            <w:pPr>
              <w:tabs>
                <w:tab w:val="center" w:pos="4819"/>
                <w:tab w:val="right" w:pos="9638"/>
              </w:tabs>
              <w:rPr>
                <w:rFonts w:eastAsia="Calibri"/>
                <w:i/>
                <w:iCs/>
                <w:szCs w:val="22"/>
              </w:rPr>
            </w:pPr>
            <w:r w:rsidRPr="004B1509">
              <w:rPr>
                <w:rFonts w:eastAsia="Calibri"/>
                <w:i/>
                <w:iCs/>
                <w:szCs w:val="22"/>
              </w:rPr>
              <w:t>8.</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0055ACB2" w14:textId="77777777" w:rsidR="00FB2DF3" w:rsidRPr="004B1509" w:rsidRDefault="00FB2DF3" w:rsidP="00FB2DF3">
            <w:pPr>
              <w:rPr>
                <w:rFonts w:eastAsia="Calibri"/>
                <w:i/>
                <w:iCs/>
                <w:szCs w:val="22"/>
              </w:rPr>
            </w:pPr>
            <w:r w:rsidRPr="004B1509">
              <w:rPr>
                <w:rFonts w:eastAsia="Calibri"/>
                <w:i/>
                <w:iCs/>
                <w:szCs w:val="22"/>
              </w:rPr>
              <w:t>SVĖDASŲ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71CECA9B" w14:textId="4EC0D574" w:rsidR="00FB2DF3" w:rsidRPr="004B1509" w:rsidRDefault="00FB2DF3" w:rsidP="00FB2DF3">
            <w:pPr>
              <w:jc w:val="right"/>
              <w:rPr>
                <w:rFonts w:eastAsia="Calibri"/>
                <w:i/>
                <w:iCs/>
                <w:szCs w:val="22"/>
              </w:rPr>
            </w:pPr>
            <w:r w:rsidRPr="00FD127E">
              <w:rPr>
                <w:rFonts w:eastAsia="Calibri"/>
                <w:i/>
                <w:iCs/>
                <w:szCs w:val="22"/>
              </w:rPr>
              <w:t>15</w:t>
            </w:r>
            <w:r w:rsidR="00D42BEE">
              <w:rPr>
                <w:rFonts w:eastAsia="Calibri"/>
                <w:i/>
                <w:iCs/>
                <w:szCs w:val="22"/>
              </w:rPr>
              <w:t>2</w:t>
            </w:r>
            <w:r w:rsidRPr="00FD127E">
              <w:rPr>
                <w:rFonts w:eastAsia="Calibri"/>
                <w:i/>
                <w:iCs/>
                <w:szCs w:val="22"/>
              </w:rPr>
              <w:t xml:space="preserve"> </w:t>
            </w:r>
            <w:r w:rsidR="00D42BEE">
              <w:rPr>
                <w:rFonts w:eastAsia="Calibri"/>
                <w:i/>
                <w:iCs/>
                <w:szCs w:val="22"/>
              </w:rPr>
              <w:t>250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53F8104" w14:textId="22819259" w:rsidR="00FB2DF3" w:rsidRPr="004B1509" w:rsidRDefault="00FB2DF3" w:rsidP="00FB2DF3">
            <w:pPr>
              <w:jc w:val="right"/>
              <w:rPr>
                <w:rFonts w:eastAsia="Calibri"/>
                <w:i/>
                <w:iCs/>
                <w:szCs w:val="22"/>
              </w:rPr>
            </w:pPr>
            <w:r w:rsidRPr="00FD127E">
              <w:rPr>
                <w:rFonts w:eastAsia="Calibri"/>
                <w:i/>
                <w:iCs/>
                <w:szCs w:val="22"/>
              </w:rPr>
              <w:t>14 855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0453D1D" w14:textId="7FD8B9BB" w:rsidR="00FB2DF3" w:rsidRPr="004B1509" w:rsidRDefault="00FB2DF3" w:rsidP="00FB2DF3">
            <w:pPr>
              <w:jc w:val="right"/>
              <w:rPr>
                <w:rFonts w:eastAsia="Calibri"/>
                <w:i/>
                <w:iCs/>
                <w:szCs w:val="22"/>
              </w:rPr>
            </w:pPr>
            <w:r w:rsidRPr="00FD127E">
              <w:rPr>
                <w:rFonts w:eastAsia="Calibri"/>
                <w:i/>
                <w:iCs/>
                <w:szCs w:val="22"/>
              </w:rPr>
              <w:t>111 110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464006" w14:textId="0195962C" w:rsidR="00FB2DF3" w:rsidRPr="004B1509" w:rsidRDefault="00FB2DF3" w:rsidP="00FB2DF3">
            <w:pPr>
              <w:jc w:val="right"/>
              <w:rPr>
                <w:rFonts w:eastAsia="Calibri"/>
                <w:i/>
                <w:iCs/>
                <w:szCs w:val="22"/>
              </w:rPr>
            </w:pPr>
            <w:r w:rsidRPr="00FD127E">
              <w:rPr>
                <w:rFonts w:eastAsia="Calibri"/>
                <w:i/>
                <w:iCs/>
                <w:szCs w:val="22"/>
              </w:rPr>
              <w:t>2</w:t>
            </w:r>
            <w:r w:rsidR="00D42BEE">
              <w:rPr>
                <w:rFonts w:eastAsia="Calibri"/>
                <w:i/>
                <w:iCs/>
                <w:szCs w:val="22"/>
              </w:rPr>
              <w:t>6</w:t>
            </w:r>
            <w:r w:rsidRPr="00FD127E">
              <w:rPr>
                <w:rFonts w:eastAsia="Calibri"/>
                <w:i/>
                <w:iCs/>
                <w:szCs w:val="22"/>
              </w:rPr>
              <w:t xml:space="preserve"> </w:t>
            </w:r>
            <w:r w:rsidR="00D42BEE">
              <w:rPr>
                <w:rFonts w:eastAsia="Calibri"/>
                <w:i/>
                <w:iCs/>
                <w:szCs w:val="22"/>
              </w:rPr>
              <w:t>285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1312C0" w14:textId="77777777" w:rsidR="00FB2DF3" w:rsidRPr="004B1509" w:rsidRDefault="00FB2DF3" w:rsidP="00FB2DF3">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33C33128" w14:textId="77777777" w:rsidR="00FB2DF3" w:rsidRPr="004B1509" w:rsidRDefault="00FB2DF3" w:rsidP="00FB2DF3">
            <w:pPr>
              <w:jc w:val="center"/>
              <w:rPr>
                <w:rFonts w:eastAsia="Calibri"/>
                <w:i/>
                <w:iCs/>
                <w:szCs w:val="22"/>
              </w:rPr>
            </w:pPr>
          </w:p>
        </w:tc>
      </w:tr>
      <w:tr w:rsidR="00FB2DF3" w:rsidRPr="004B1509" w14:paraId="7213CC6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0C357665" w14:textId="77777777" w:rsidR="00FB2DF3" w:rsidRPr="004B1509" w:rsidRDefault="00FB2DF3" w:rsidP="00FB2DF3">
            <w:pPr>
              <w:tabs>
                <w:tab w:val="center" w:pos="4819"/>
                <w:tab w:val="right" w:pos="9638"/>
              </w:tabs>
              <w:rPr>
                <w:rFonts w:eastAsia="Calibri"/>
                <w:i/>
                <w:iCs/>
                <w:szCs w:val="22"/>
              </w:rPr>
            </w:pPr>
            <w:r w:rsidRPr="004B1509">
              <w:rPr>
                <w:rFonts w:eastAsia="Calibri"/>
                <w:i/>
                <w:iCs/>
                <w:szCs w:val="22"/>
              </w:rPr>
              <w:t>8.1.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A0BA807" w14:textId="77777777" w:rsidR="00FB2DF3" w:rsidRPr="004B1509" w:rsidRDefault="00FB2DF3" w:rsidP="00FB2DF3">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2C39FC3F" w14:textId="47B3168A" w:rsidR="00FB2DF3" w:rsidRPr="004B1509" w:rsidRDefault="00FB2DF3" w:rsidP="00FB2DF3">
            <w:pPr>
              <w:jc w:val="right"/>
              <w:rPr>
                <w:rFonts w:eastAsia="Calibri"/>
                <w:i/>
                <w:iCs/>
                <w:szCs w:val="22"/>
              </w:rPr>
            </w:pPr>
            <w:r w:rsidRPr="00FD127E">
              <w:rPr>
                <w:rFonts w:eastAsia="Calibri"/>
                <w:i/>
                <w:iCs/>
                <w:szCs w:val="22"/>
              </w:rPr>
              <w:t>44 629</w:t>
            </w:r>
          </w:p>
        </w:tc>
        <w:tc>
          <w:tcPr>
            <w:tcW w:w="1133" w:type="dxa"/>
            <w:tcBorders>
              <w:top w:val="single" w:sz="4" w:space="0" w:color="auto"/>
              <w:left w:val="single" w:sz="4" w:space="0" w:color="auto"/>
              <w:bottom w:val="single" w:sz="4" w:space="0" w:color="auto"/>
              <w:right w:val="single" w:sz="4" w:space="0" w:color="auto"/>
            </w:tcBorders>
            <w:vAlign w:val="center"/>
          </w:tcPr>
          <w:p w14:paraId="478EBF59" w14:textId="5BE0032A" w:rsidR="00FB2DF3" w:rsidRPr="004B1509" w:rsidRDefault="00FB2DF3" w:rsidP="00FB2DF3">
            <w:pPr>
              <w:jc w:val="right"/>
              <w:rPr>
                <w:rFonts w:eastAsia="Calibri"/>
                <w:i/>
                <w:iCs/>
                <w:szCs w:val="22"/>
              </w:rPr>
            </w:pPr>
            <w:r w:rsidRPr="00FD127E">
              <w:rPr>
                <w:rFonts w:eastAsia="Calibri"/>
                <w:i/>
                <w:iCs/>
                <w:szCs w:val="22"/>
              </w:rPr>
              <w:t>12 867</w:t>
            </w:r>
          </w:p>
        </w:tc>
        <w:tc>
          <w:tcPr>
            <w:tcW w:w="1133" w:type="dxa"/>
            <w:tcBorders>
              <w:top w:val="single" w:sz="4" w:space="0" w:color="auto"/>
              <w:left w:val="single" w:sz="4" w:space="0" w:color="auto"/>
              <w:bottom w:val="single" w:sz="4" w:space="0" w:color="auto"/>
              <w:right w:val="single" w:sz="4" w:space="0" w:color="auto"/>
            </w:tcBorders>
            <w:vAlign w:val="center"/>
          </w:tcPr>
          <w:p w14:paraId="4A4F9797" w14:textId="0C628853" w:rsidR="00FB2DF3" w:rsidRPr="004B1509" w:rsidRDefault="00FB2DF3" w:rsidP="00FB2DF3">
            <w:pPr>
              <w:jc w:val="right"/>
              <w:rPr>
                <w:rFonts w:eastAsia="Calibri"/>
                <w:i/>
                <w:iCs/>
                <w:szCs w:val="22"/>
              </w:rPr>
            </w:pPr>
            <w:r w:rsidRPr="00FD127E">
              <w:rPr>
                <w:rFonts w:eastAsia="Calibri"/>
                <w:i/>
                <w:iCs/>
                <w:szCs w:val="22"/>
              </w:rPr>
              <w:t>28 459</w:t>
            </w:r>
          </w:p>
        </w:tc>
        <w:tc>
          <w:tcPr>
            <w:tcW w:w="1133" w:type="dxa"/>
            <w:tcBorders>
              <w:top w:val="single" w:sz="4" w:space="0" w:color="auto"/>
              <w:left w:val="single" w:sz="4" w:space="0" w:color="auto"/>
              <w:bottom w:val="single" w:sz="4" w:space="0" w:color="auto"/>
              <w:right w:val="single" w:sz="4" w:space="0" w:color="auto"/>
            </w:tcBorders>
            <w:vAlign w:val="center"/>
          </w:tcPr>
          <w:p w14:paraId="6A776906" w14:textId="1E547021" w:rsidR="00FB2DF3" w:rsidRPr="004B1509" w:rsidRDefault="00FB2DF3" w:rsidP="00FB2DF3">
            <w:pPr>
              <w:jc w:val="right"/>
              <w:rPr>
                <w:rFonts w:eastAsia="Calibri"/>
                <w:i/>
                <w:iCs/>
                <w:szCs w:val="22"/>
              </w:rPr>
            </w:pPr>
            <w:r w:rsidRPr="00FD127E">
              <w:rPr>
                <w:rFonts w:eastAsia="Calibri"/>
                <w:i/>
                <w:iCs/>
                <w:szCs w:val="22"/>
              </w:rPr>
              <w:t>3 303</w:t>
            </w:r>
          </w:p>
        </w:tc>
        <w:tc>
          <w:tcPr>
            <w:tcW w:w="1133" w:type="dxa"/>
            <w:tcBorders>
              <w:top w:val="single" w:sz="4" w:space="0" w:color="auto"/>
              <w:left w:val="single" w:sz="4" w:space="0" w:color="auto"/>
              <w:bottom w:val="single" w:sz="4" w:space="0" w:color="auto"/>
              <w:right w:val="single" w:sz="4" w:space="0" w:color="auto"/>
            </w:tcBorders>
            <w:vAlign w:val="center"/>
          </w:tcPr>
          <w:p w14:paraId="0204FDF9" w14:textId="77777777" w:rsidR="00FB2DF3" w:rsidRPr="004B1509" w:rsidRDefault="00FB2DF3" w:rsidP="00FB2DF3">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48FF76D" w14:textId="77777777" w:rsidR="00FB2DF3" w:rsidRPr="004B1509" w:rsidRDefault="00FB2DF3" w:rsidP="00FB2DF3">
            <w:pPr>
              <w:jc w:val="center"/>
              <w:rPr>
                <w:rFonts w:eastAsia="Calibri"/>
                <w:i/>
                <w:iCs/>
                <w:szCs w:val="22"/>
              </w:rPr>
            </w:pPr>
          </w:p>
        </w:tc>
      </w:tr>
      <w:tr w:rsidR="00FB2DF3" w:rsidRPr="00C11B41" w14:paraId="339572A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950738" w14:textId="77777777" w:rsidR="00FB2DF3" w:rsidRPr="00C11B41"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2E8F3" w14:textId="665191CF" w:rsidR="00FB2DF3" w:rsidRPr="00C11B41" w:rsidRDefault="00FB2DF3" w:rsidP="00FB2DF3">
            <w:pPr>
              <w:rPr>
                <w:rFonts w:eastAsia="Calibri"/>
                <w:szCs w:val="22"/>
              </w:rPr>
            </w:pPr>
            <w:r w:rsidRPr="00FD127E">
              <w:rPr>
                <w:rFonts w:eastAsia="Calibri"/>
                <w:szCs w:val="22"/>
              </w:rPr>
              <w:t>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EFAAFD" w14:textId="3C1BB731" w:rsidR="00FB2DF3" w:rsidRPr="00C11B41" w:rsidRDefault="00FB2DF3" w:rsidP="00FB2DF3">
            <w:pPr>
              <w:rPr>
                <w:rFonts w:eastAsia="Calibri"/>
                <w:szCs w:val="22"/>
              </w:rPr>
            </w:pPr>
            <w:r w:rsidRPr="00FD127E">
              <w:rPr>
                <w:rFonts w:eastAsia="Calibri"/>
                <w:szCs w:val="22"/>
              </w:rPr>
              <w:t>Alaušo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7F775D" w14:textId="1F6E5A79" w:rsidR="00FB2DF3" w:rsidRPr="00C11B41" w:rsidRDefault="00FB2DF3" w:rsidP="00FB2DF3">
            <w:pPr>
              <w:jc w:val="right"/>
              <w:rPr>
                <w:rFonts w:eastAsia="Calibri"/>
                <w:szCs w:val="22"/>
              </w:rPr>
            </w:pPr>
            <w:r w:rsidRPr="00FD127E">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30140" w14:textId="54A6A343" w:rsidR="00FB2DF3" w:rsidRPr="00C11B41" w:rsidRDefault="00FB2DF3" w:rsidP="00FB2DF3">
            <w:pPr>
              <w:jc w:val="right"/>
              <w:rPr>
                <w:rFonts w:eastAsia="Calibri"/>
                <w:szCs w:val="22"/>
              </w:rPr>
            </w:pPr>
            <w:r w:rsidRPr="00FD127E">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3E59F" w14:textId="757A4213" w:rsidR="00FB2DF3" w:rsidRPr="00C11B41" w:rsidRDefault="00FB2DF3" w:rsidP="00FB2DF3">
            <w:pPr>
              <w:jc w:val="right"/>
              <w:rPr>
                <w:rFonts w:eastAsia="Calibri"/>
                <w:szCs w:val="22"/>
              </w:rPr>
            </w:pPr>
            <w:r w:rsidRPr="00FD12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CB16C" w14:textId="05CF3B02" w:rsidR="00FB2DF3" w:rsidRPr="00C11B41" w:rsidRDefault="00FB2DF3" w:rsidP="00FB2DF3">
            <w:pPr>
              <w:jc w:val="right"/>
              <w:rPr>
                <w:rFonts w:eastAsia="Calibri"/>
                <w:szCs w:val="22"/>
              </w:rPr>
            </w:pPr>
            <w:r w:rsidRPr="00FD127E">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F399B" w14:textId="6FB5F3B3" w:rsidR="00FB2DF3" w:rsidRPr="00C11B41" w:rsidRDefault="00FB2DF3" w:rsidP="00FB2DF3">
            <w:pPr>
              <w:jc w:val="center"/>
              <w:rPr>
                <w:rFonts w:eastAsia="Calibri"/>
                <w:szCs w:val="22"/>
              </w:rPr>
            </w:pPr>
            <w:r w:rsidRPr="00FD12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71B0B8" w14:textId="35DAC0F2" w:rsidR="00FB2DF3" w:rsidRPr="00C11B41" w:rsidRDefault="00FB2DF3" w:rsidP="00FB2DF3">
            <w:pPr>
              <w:jc w:val="center"/>
              <w:rPr>
                <w:rFonts w:eastAsia="Calibri"/>
                <w:szCs w:val="22"/>
              </w:rPr>
            </w:pPr>
            <w:r w:rsidRPr="00FD127E">
              <w:rPr>
                <w:rFonts w:eastAsia="Calibri"/>
                <w:szCs w:val="22"/>
              </w:rPr>
              <w:t>4400-0098-0629</w:t>
            </w:r>
          </w:p>
        </w:tc>
      </w:tr>
      <w:tr w:rsidR="00FB2DF3" w:rsidRPr="004B1509" w14:paraId="4A8D4A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5BB15B" w14:textId="77777777" w:rsidR="00FB2DF3" w:rsidRPr="004B1509"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FB73D" w14:textId="4C26C56F" w:rsidR="00FB2DF3" w:rsidRPr="004B1509" w:rsidRDefault="00FB2DF3" w:rsidP="00FB2DF3">
            <w:pPr>
              <w:rPr>
                <w:rFonts w:eastAsia="Calibri"/>
                <w:szCs w:val="22"/>
              </w:rPr>
            </w:pPr>
            <w:r w:rsidRPr="004B1509">
              <w:rPr>
                <w:rFonts w:eastAsia="Calibri"/>
                <w:szCs w:val="22"/>
              </w:rPr>
              <w:t>42SS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158E6D" w14:textId="3CA51851" w:rsidR="00FB2DF3" w:rsidRPr="004B1509" w:rsidRDefault="00FB2DF3" w:rsidP="00FB2DF3">
            <w:pPr>
              <w:rPr>
                <w:rFonts w:eastAsia="Calibri"/>
                <w:szCs w:val="22"/>
              </w:rPr>
            </w:pPr>
            <w:r w:rsidRPr="004B1509">
              <w:rPr>
                <w:rFonts w:eastAsia="Calibri"/>
                <w:szCs w:val="22"/>
              </w:rPr>
              <w:t>Beragio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05E1AF" w14:textId="0D8D0BDB" w:rsidR="00FB2DF3" w:rsidRPr="004B1509" w:rsidRDefault="00FB2DF3" w:rsidP="00FB2DF3">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FDA9B" w14:textId="39B5D677" w:rsidR="00FB2DF3" w:rsidRPr="004B1509" w:rsidRDefault="00FB2DF3" w:rsidP="00FB2DF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23298" w14:textId="384EC71D" w:rsidR="00FB2DF3" w:rsidRPr="004B1509" w:rsidRDefault="00FB2DF3" w:rsidP="00FB2DF3">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BB33A" w14:textId="545AEB41" w:rsidR="00FB2DF3" w:rsidRPr="004B1509" w:rsidRDefault="00FB2DF3" w:rsidP="00FB2DF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7B93F" w14:textId="7EC678FA" w:rsidR="00FB2DF3" w:rsidRPr="004B1509" w:rsidRDefault="00FB2DF3" w:rsidP="00FB2DF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6A856C" w14:textId="148FD2E0" w:rsidR="00FB2DF3" w:rsidRPr="004B1509" w:rsidRDefault="00FB2DF3" w:rsidP="00FB2DF3">
            <w:pPr>
              <w:jc w:val="center"/>
              <w:rPr>
                <w:rFonts w:eastAsia="Calibri"/>
                <w:szCs w:val="22"/>
              </w:rPr>
            </w:pPr>
            <w:r w:rsidRPr="004B1509">
              <w:rPr>
                <w:rFonts w:eastAsia="Calibri"/>
                <w:szCs w:val="22"/>
              </w:rPr>
              <w:t>4400-5449-1580</w:t>
            </w:r>
          </w:p>
        </w:tc>
      </w:tr>
      <w:tr w:rsidR="00FB2DF3" w:rsidRPr="004B1509" w14:paraId="2C799B5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6C979B" w14:textId="77777777" w:rsidR="00FB2DF3" w:rsidRPr="004B1509"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0D9A5" w14:textId="5B20E652" w:rsidR="00FB2DF3" w:rsidRPr="004B1509" w:rsidRDefault="00FB2DF3" w:rsidP="00FB2DF3">
            <w:pPr>
              <w:rPr>
                <w:rFonts w:eastAsia="Calibri"/>
                <w:szCs w:val="22"/>
              </w:rPr>
            </w:pPr>
            <w:r w:rsidRPr="004B1509">
              <w:rPr>
                <w:rFonts w:eastAsia="Calibri"/>
                <w:szCs w:val="22"/>
              </w:rPr>
              <w:t>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AA5B98" w14:textId="22629966" w:rsidR="00FB2DF3" w:rsidRPr="004B1509" w:rsidRDefault="00FB2DF3" w:rsidP="00FB2DF3">
            <w:pPr>
              <w:rPr>
                <w:rFonts w:eastAsia="Calibri"/>
                <w:szCs w:val="22"/>
              </w:rPr>
            </w:pPr>
            <w:r w:rsidRPr="004B1509">
              <w:rPr>
                <w:rFonts w:eastAsia="Calibri"/>
                <w:szCs w:val="22"/>
              </w:rPr>
              <w:t xml:space="preserve">Beržų g., Svėdasų mstl.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88A918" w14:textId="10A4F6F5" w:rsidR="00FB2DF3" w:rsidRPr="004B1509" w:rsidRDefault="00FB2DF3" w:rsidP="00FB2DF3">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BAD27" w14:textId="35F4F3BD" w:rsidR="00FB2DF3" w:rsidRPr="004B1509" w:rsidRDefault="00FB2DF3" w:rsidP="00FB2DF3">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E63D2" w14:textId="1420AC29" w:rsidR="00FB2DF3" w:rsidRPr="004B1509" w:rsidRDefault="00FB2DF3" w:rsidP="00FB2DF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84109" w14:textId="01BCE31D" w:rsidR="00FB2DF3" w:rsidRPr="004B1509" w:rsidRDefault="00FB2DF3" w:rsidP="00FB2DF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3D6A0" w14:textId="25452344" w:rsidR="00FB2DF3" w:rsidRPr="004B1509" w:rsidRDefault="00FB2DF3" w:rsidP="00FB2DF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3DA897" w14:textId="48106F32" w:rsidR="00FB2DF3" w:rsidRPr="004B1509" w:rsidRDefault="00FB2DF3" w:rsidP="00FB2DF3">
            <w:pPr>
              <w:jc w:val="center"/>
              <w:rPr>
                <w:rFonts w:eastAsia="Calibri"/>
                <w:szCs w:val="22"/>
              </w:rPr>
            </w:pPr>
            <w:r w:rsidRPr="004B1509">
              <w:rPr>
                <w:rFonts w:eastAsia="Calibri"/>
                <w:szCs w:val="22"/>
              </w:rPr>
              <w:t>4400-5449-1635</w:t>
            </w:r>
          </w:p>
        </w:tc>
      </w:tr>
      <w:tr w:rsidR="00FB2DF3" w:rsidRPr="004B1509" w14:paraId="2A363ED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496DC9" w14:textId="77777777" w:rsidR="00FB2DF3" w:rsidRPr="004B1509"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05AAA9" w14:textId="7E3B7874" w:rsidR="00FB2DF3" w:rsidRPr="004B1509" w:rsidRDefault="00FB2DF3" w:rsidP="00FB2DF3">
            <w:pPr>
              <w:rPr>
                <w:rFonts w:eastAsia="Calibri"/>
                <w:szCs w:val="22"/>
              </w:rPr>
            </w:pPr>
            <w:r w:rsidRPr="004B1509">
              <w:rPr>
                <w:rFonts w:eastAsia="Calibri"/>
                <w:szCs w:val="22"/>
              </w:rPr>
              <w:t>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70EBC9" w14:textId="04F2E88B" w:rsidR="00FB2DF3" w:rsidRPr="004B1509" w:rsidRDefault="00FB2DF3" w:rsidP="00FB2DF3">
            <w:pPr>
              <w:rPr>
                <w:rFonts w:eastAsia="Calibri"/>
                <w:szCs w:val="22"/>
              </w:rPr>
            </w:pPr>
            <w:r w:rsidRPr="004B1509">
              <w:rPr>
                <w:rFonts w:eastAsia="Calibri"/>
                <w:szCs w:val="22"/>
              </w:rPr>
              <w:t>B. Buivydaitės a.,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12686B" w14:textId="4072F4BE" w:rsidR="00FB2DF3" w:rsidRPr="004B1509" w:rsidRDefault="00FB2DF3" w:rsidP="00FB2DF3">
            <w:pPr>
              <w:jc w:val="right"/>
              <w:rPr>
                <w:rFonts w:eastAsia="Calibri"/>
                <w:szCs w:val="22"/>
              </w:rPr>
            </w:pPr>
            <w:r w:rsidRPr="004B1509">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CA803" w14:textId="1DD9A3F2" w:rsidR="00FB2DF3" w:rsidRPr="004B1509" w:rsidRDefault="00FB2DF3" w:rsidP="00FB2DF3">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65E72" w14:textId="7C377371" w:rsidR="00FB2DF3" w:rsidRPr="004B1509" w:rsidRDefault="00FB2DF3" w:rsidP="00FB2DF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0FB5" w14:textId="2C3F5D95" w:rsidR="00FB2DF3" w:rsidRPr="004B1509" w:rsidRDefault="00FB2DF3" w:rsidP="00FB2DF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179DB" w14:textId="1872155F" w:rsidR="00FB2DF3" w:rsidRPr="004B1509" w:rsidRDefault="00FB2DF3" w:rsidP="00FB2DF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C9DFF" w14:textId="0B777557" w:rsidR="00FB2DF3" w:rsidRPr="004B1509" w:rsidRDefault="00FB2DF3" w:rsidP="00FB2DF3">
            <w:pPr>
              <w:jc w:val="center"/>
              <w:rPr>
                <w:rFonts w:eastAsia="Calibri"/>
                <w:szCs w:val="22"/>
              </w:rPr>
            </w:pPr>
            <w:r w:rsidRPr="004B1509">
              <w:rPr>
                <w:rFonts w:eastAsia="Calibri"/>
                <w:szCs w:val="22"/>
              </w:rPr>
              <w:t>4400-5449-1668</w:t>
            </w:r>
          </w:p>
        </w:tc>
      </w:tr>
      <w:tr w:rsidR="00FB2DF3" w:rsidRPr="00B31F2C" w14:paraId="468909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168E75"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64071B" w14:textId="459A5B29" w:rsidR="00FB2DF3" w:rsidRPr="00B31F2C" w:rsidRDefault="00FB2DF3" w:rsidP="00FB2DF3">
            <w:pPr>
              <w:rPr>
                <w:rFonts w:eastAsia="Calibri"/>
                <w:szCs w:val="22"/>
              </w:rPr>
            </w:pPr>
            <w:r w:rsidRPr="00645111">
              <w:rPr>
                <w:rFonts w:eastAsia="Calibri"/>
                <w:szCs w:val="22"/>
              </w:rPr>
              <w:t>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71602B" w14:textId="41019B01" w:rsidR="00FB2DF3" w:rsidRPr="00B31F2C" w:rsidRDefault="00FB2DF3" w:rsidP="00FB2DF3">
            <w:pPr>
              <w:rPr>
                <w:rFonts w:eastAsia="Calibri"/>
                <w:szCs w:val="22"/>
              </w:rPr>
            </w:pPr>
            <w:r w:rsidRPr="00645111">
              <w:rPr>
                <w:rFonts w:eastAsia="Calibri"/>
                <w:szCs w:val="22"/>
              </w:rPr>
              <w:t xml:space="preserve">Ežero g., Svėdasų mstl.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82FE6E" w14:textId="3C962305" w:rsidR="00FB2DF3" w:rsidRPr="00B31F2C" w:rsidRDefault="00FB2DF3" w:rsidP="00FB2DF3">
            <w:pPr>
              <w:jc w:val="right"/>
              <w:rPr>
                <w:rFonts w:eastAsia="Calibri"/>
                <w:szCs w:val="22"/>
              </w:rPr>
            </w:pPr>
            <w:r w:rsidRPr="00645111">
              <w:rPr>
                <w:rFonts w:eastAsia="Calibri"/>
                <w:szCs w:val="22"/>
              </w:rPr>
              <w:t xml:space="preserve"> </w:t>
            </w:r>
            <w:r w:rsidRPr="00645111">
              <w:rPr>
                <w:rFonts w:eastAsia="Calibri"/>
                <w:bCs/>
                <w:szCs w:val="22"/>
              </w:rPr>
              <w:t>434</w:t>
            </w:r>
            <w:r w:rsidRPr="0064511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8D44" w14:textId="780CAB27" w:rsidR="00FB2DF3" w:rsidRPr="00B31F2C" w:rsidRDefault="00FB2DF3" w:rsidP="00FB2DF3">
            <w:pPr>
              <w:jc w:val="right"/>
              <w:rPr>
                <w:rFonts w:eastAsia="Calibri"/>
                <w:szCs w:val="22"/>
              </w:rPr>
            </w:pPr>
            <w:r w:rsidRPr="00645111">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3323C" w14:textId="6C072258" w:rsidR="00FB2DF3" w:rsidRPr="00B31F2C" w:rsidRDefault="00FB2DF3" w:rsidP="00FB2DF3">
            <w:pPr>
              <w:jc w:val="right"/>
              <w:rPr>
                <w:rFonts w:eastAsia="Calibri"/>
                <w:szCs w:val="22"/>
              </w:rPr>
            </w:pPr>
            <w:r w:rsidRPr="00645111">
              <w:rPr>
                <w:rFonts w:eastAsia="Calibri"/>
                <w:bCs/>
                <w:szCs w:val="22"/>
              </w:rPr>
              <w:t>172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AFB0C" w14:textId="4A78EB02"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4DF78" w14:textId="77777777" w:rsidR="00FB2DF3" w:rsidRPr="00645111" w:rsidRDefault="00FB2DF3" w:rsidP="00FB2DF3">
            <w:pPr>
              <w:jc w:val="center"/>
              <w:rPr>
                <w:rFonts w:eastAsia="Calibri"/>
                <w:szCs w:val="22"/>
              </w:rPr>
            </w:pPr>
            <w:r w:rsidRPr="00645111">
              <w:rPr>
                <w:rFonts w:eastAsia="Calibri"/>
                <w:szCs w:val="22"/>
              </w:rPr>
              <w:t>D</w:t>
            </w:r>
          </w:p>
          <w:p w14:paraId="3E0DA745" w14:textId="024E0578"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D6C67A" w14:textId="26DD0752" w:rsidR="00FB2DF3" w:rsidRPr="00B31F2C" w:rsidRDefault="00FB2DF3" w:rsidP="00FB2DF3">
            <w:pPr>
              <w:jc w:val="center"/>
              <w:rPr>
                <w:rFonts w:eastAsia="Calibri"/>
                <w:szCs w:val="22"/>
              </w:rPr>
            </w:pPr>
            <w:r w:rsidRPr="00645111">
              <w:rPr>
                <w:rFonts w:eastAsia="Calibri"/>
                <w:szCs w:val="22"/>
              </w:rPr>
              <w:t xml:space="preserve">4400-4960-0362 </w:t>
            </w:r>
            <w:r w:rsidRPr="00645111">
              <w:rPr>
                <w:rFonts w:eastAsia="Calibri"/>
                <w:bCs/>
                <w:szCs w:val="22"/>
              </w:rPr>
              <w:t>4400-6558-3060</w:t>
            </w:r>
          </w:p>
        </w:tc>
      </w:tr>
      <w:tr w:rsidR="00FB2DF3" w:rsidRPr="00B31F2C" w14:paraId="31EC7A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4F314E"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32D25" w14:textId="14626369" w:rsidR="00FB2DF3" w:rsidRPr="00B31F2C" w:rsidRDefault="00FB2DF3" w:rsidP="00FB2DF3">
            <w:pPr>
              <w:rPr>
                <w:rFonts w:eastAsia="Calibri"/>
                <w:szCs w:val="22"/>
              </w:rPr>
            </w:pPr>
            <w:r w:rsidRPr="00645111">
              <w:rPr>
                <w:rFonts w:eastAsia="Calibri"/>
                <w:szCs w:val="22"/>
              </w:rPr>
              <w:t>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879391" w14:textId="308CE960" w:rsidR="00FB2DF3" w:rsidRPr="00B31F2C" w:rsidRDefault="00FB2DF3" w:rsidP="00FB2DF3">
            <w:pPr>
              <w:rPr>
                <w:rFonts w:eastAsia="Calibri"/>
                <w:szCs w:val="22"/>
              </w:rPr>
            </w:pPr>
            <w:r w:rsidRPr="00645111">
              <w:rPr>
                <w:rFonts w:eastAsia="Calibri"/>
                <w:szCs w:val="22"/>
              </w:rPr>
              <w:t>Kalno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352B8C" w14:textId="7BB5958F" w:rsidR="00FB2DF3" w:rsidRPr="00B31F2C" w:rsidRDefault="00FB2DF3" w:rsidP="00FB2DF3">
            <w:pPr>
              <w:jc w:val="right"/>
              <w:rPr>
                <w:rFonts w:eastAsia="Calibri"/>
                <w:szCs w:val="22"/>
              </w:rPr>
            </w:pPr>
            <w:r w:rsidRPr="00645111">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46CCE" w14:textId="6F4363F6" w:rsidR="00FB2DF3" w:rsidRPr="00B31F2C" w:rsidRDefault="00FB2DF3" w:rsidP="00FB2DF3">
            <w:pPr>
              <w:jc w:val="right"/>
              <w:rPr>
                <w:rFonts w:eastAsia="Calibri"/>
                <w:szCs w:val="22"/>
              </w:rPr>
            </w:pPr>
            <w:r w:rsidRPr="00645111">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F79A" w14:textId="5ADFF2AD"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D7D79" w14:textId="77F1F82A"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38372" w14:textId="282E0DFE"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6662E3" w14:textId="45FFAFE5" w:rsidR="00FB2DF3" w:rsidRPr="00B31F2C" w:rsidRDefault="00FB2DF3" w:rsidP="00FB2DF3">
            <w:pPr>
              <w:jc w:val="center"/>
              <w:rPr>
                <w:rFonts w:eastAsia="Calibri"/>
                <w:szCs w:val="22"/>
              </w:rPr>
            </w:pPr>
            <w:r w:rsidRPr="00645111">
              <w:rPr>
                <w:rFonts w:eastAsia="Calibri"/>
                <w:szCs w:val="22"/>
              </w:rPr>
              <w:t>4400-5449-3095</w:t>
            </w:r>
          </w:p>
        </w:tc>
      </w:tr>
      <w:tr w:rsidR="00FB2DF3" w:rsidRPr="00B31F2C" w14:paraId="1F92CFB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1DB684"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FC32B" w14:textId="452FF9F8" w:rsidR="00FB2DF3" w:rsidRPr="00B31F2C" w:rsidRDefault="00FB2DF3" w:rsidP="00FB2DF3">
            <w:pPr>
              <w:rPr>
                <w:rFonts w:eastAsia="Calibri"/>
                <w:szCs w:val="22"/>
              </w:rPr>
            </w:pPr>
            <w:r w:rsidRPr="00645111">
              <w:rPr>
                <w:rFonts w:eastAsia="Calibri"/>
                <w:szCs w:val="22"/>
              </w:rPr>
              <w:t>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1EFA99" w14:textId="6BFFC97F" w:rsidR="00FB2DF3" w:rsidRPr="00B31F2C" w:rsidRDefault="00FB2DF3" w:rsidP="00FB2DF3">
            <w:pPr>
              <w:rPr>
                <w:rFonts w:eastAsia="Calibri"/>
                <w:szCs w:val="22"/>
              </w:rPr>
            </w:pPr>
            <w:r w:rsidRPr="00645111">
              <w:rPr>
                <w:rFonts w:eastAsia="Calibri"/>
                <w:szCs w:val="22"/>
              </w:rPr>
              <w:t>Kranto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809F57" w14:textId="4DFBF8D2" w:rsidR="00FB2DF3" w:rsidRPr="00B31F2C" w:rsidRDefault="00FB2DF3" w:rsidP="00FB2DF3">
            <w:pPr>
              <w:jc w:val="right"/>
              <w:rPr>
                <w:rFonts w:eastAsia="Calibri"/>
                <w:szCs w:val="22"/>
              </w:rPr>
            </w:pPr>
            <w:r w:rsidRPr="00645111">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DABB0" w14:textId="59EE8702" w:rsidR="00FB2DF3" w:rsidRPr="00B31F2C" w:rsidRDefault="00FB2DF3" w:rsidP="00FB2DF3">
            <w:pPr>
              <w:jc w:val="right"/>
              <w:rPr>
                <w:rFonts w:eastAsia="Calibri"/>
                <w:szCs w:val="22"/>
              </w:rPr>
            </w:pPr>
            <w:r w:rsidRPr="00645111">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6C08" w14:textId="548B564D"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5ABA" w14:textId="7AE96261"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E7A06" w14:textId="75A5336D"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0BF3C0" w14:textId="2E49BEC6" w:rsidR="00FB2DF3" w:rsidRPr="00B31F2C" w:rsidRDefault="00FB2DF3" w:rsidP="00FB2DF3">
            <w:pPr>
              <w:jc w:val="center"/>
              <w:rPr>
                <w:rFonts w:eastAsia="Calibri"/>
                <w:szCs w:val="22"/>
              </w:rPr>
            </w:pPr>
            <w:r w:rsidRPr="00645111">
              <w:rPr>
                <w:rFonts w:eastAsia="Calibri"/>
                <w:szCs w:val="22"/>
              </w:rPr>
              <w:t>4400-5449-3384</w:t>
            </w:r>
          </w:p>
        </w:tc>
      </w:tr>
      <w:tr w:rsidR="00FB2DF3" w:rsidRPr="00B31F2C" w14:paraId="670DFFB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3847F9"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2E02C9" w14:textId="546177EB" w:rsidR="00FB2DF3" w:rsidRPr="00B31F2C" w:rsidRDefault="00FB2DF3" w:rsidP="00FB2DF3">
            <w:pPr>
              <w:rPr>
                <w:rFonts w:eastAsia="Calibri"/>
                <w:szCs w:val="22"/>
              </w:rPr>
            </w:pPr>
            <w:r w:rsidRPr="00645111">
              <w:rPr>
                <w:rFonts w:eastAsia="Calibri"/>
                <w:szCs w:val="22"/>
              </w:rPr>
              <w:t>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2D9F00" w14:textId="1EA8CBD0" w:rsidR="00FB2DF3" w:rsidRPr="00B31F2C" w:rsidRDefault="00FB2DF3" w:rsidP="00FB2DF3">
            <w:pPr>
              <w:rPr>
                <w:rFonts w:eastAsia="Calibri"/>
                <w:szCs w:val="22"/>
              </w:rPr>
            </w:pPr>
            <w:r w:rsidRPr="00645111">
              <w:rPr>
                <w:rFonts w:eastAsia="Calibri"/>
                <w:szCs w:val="22"/>
              </w:rPr>
              <w:t>Lauko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39B5DE" w14:textId="273EA09A" w:rsidR="00FB2DF3" w:rsidRPr="00B31F2C" w:rsidRDefault="00FB2DF3" w:rsidP="00FB2DF3">
            <w:pPr>
              <w:jc w:val="right"/>
              <w:rPr>
                <w:rFonts w:eastAsia="Calibri"/>
                <w:szCs w:val="22"/>
              </w:rPr>
            </w:pPr>
            <w:r w:rsidRPr="00645111">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2CAA8" w14:textId="3619A791" w:rsidR="00FB2DF3" w:rsidRPr="00B31F2C" w:rsidRDefault="00FB2DF3" w:rsidP="00FB2DF3">
            <w:pPr>
              <w:jc w:val="right"/>
              <w:rPr>
                <w:rFonts w:eastAsia="Calibri"/>
                <w:szCs w:val="22"/>
              </w:rPr>
            </w:pPr>
            <w:r w:rsidRPr="00645111">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5740A" w14:textId="1AF529B1"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1516B" w14:textId="0AB3F4B4"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D28AC" w14:textId="2A014CA9"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0E2E2C" w14:textId="4275E600" w:rsidR="00FB2DF3" w:rsidRPr="00B31F2C" w:rsidRDefault="00FB2DF3" w:rsidP="00FB2DF3">
            <w:pPr>
              <w:jc w:val="center"/>
              <w:rPr>
                <w:rFonts w:eastAsia="Calibri"/>
                <w:szCs w:val="22"/>
              </w:rPr>
            </w:pPr>
            <w:r w:rsidRPr="00645111">
              <w:rPr>
                <w:rFonts w:eastAsia="Calibri"/>
                <w:szCs w:val="22"/>
              </w:rPr>
              <w:t>4400-5449-3419</w:t>
            </w:r>
          </w:p>
        </w:tc>
      </w:tr>
      <w:tr w:rsidR="00FB2DF3" w:rsidRPr="00B31F2C" w14:paraId="074D47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18C084"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E4D0A" w14:textId="2B2E0C1D" w:rsidR="00FB2DF3" w:rsidRPr="00B31F2C" w:rsidRDefault="00FB2DF3" w:rsidP="00FB2DF3">
            <w:pPr>
              <w:rPr>
                <w:rFonts w:eastAsia="Calibri"/>
                <w:szCs w:val="22"/>
              </w:rPr>
            </w:pPr>
            <w:r w:rsidRPr="00645111">
              <w:rPr>
                <w:rFonts w:eastAsia="Calibri"/>
                <w:szCs w:val="22"/>
              </w:rPr>
              <w:t>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FE3E3E" w14:textId="56963862" w:rsidR="00FB2DF3" w:rsidRPr="00B31F2C" w:rsidRDefault="00FB2DF3" w:rsidP="00FB2DF3">
            <w:pPr>
              <w:rPr>
                <w:rFonts w:eastAsia="Calibri"/>
                <w:szCs w:val="22"/>
              </w:rPr>
            </w:pPr>
            <w:r w:rsidRPr="00645111">
              <w:rPr>
                <w:rFonts w:eastAsia="Calibri"/>
                <w:szCs w:val="22"/>
              </w:rPr>
              <w:t>Liepų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A6A08C" w14:textId="38847DC8" w:rsidR="00FB2DF3" w:rsidRPr="00B31F2C" w:rsidRDefault="00FB2DF3" w:rsidP="00FB2DF3">
            <w:pPr>
              <w:jc w:val="right"/>
              <w:rPr>
                <w:rFonts w:eastAsia="Calibri"/>
                <w:szCs w:val="22"/>
              </w:rPr>
            </w:pPr>
            <w:r w:rsidRPr="00645111">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F467" w14:textId="45074CE4" w:rsidR="00FB2DF3" w:rsidRPr="00B31F2C" w:rsidRDefault="00FB2DF3" w:rsidP="00FB2DF3">
            <w:pPr>
              <w:jc w:val="right"/>
              <w:rPr>
                <w:rFonts w:eastAsia="Calibri"/>
                <w:szCs w:val="22"/>
              </w:rPr>
            </w:pPr>
            <w:r w:rsidRPr="00645111">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1C937" w14:textId="3F6D3482"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12CDC" w14:textId="7BF562AE"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2A5C0" w14:textId="5D9DCA6D"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894" w14:textId="01B6C4D5" w:rsidR="00FB2DF3" w:rsidRPr="00B31F2C" w:rsidRDefault="00FB2DF3" w:rsidP="00FB2DF3">
            <w:pPr>
              <w:jc w:val="center"/>
              <w:rPr>
                <w:rFonts w:eastAsia="Calibri"/>
                <w:szCs w:val="22"/>
              </w:rPr>
            </w:pPr>
            <w:r w:rsidRPr="00645111">
              <w:rPr>
                <w:rFonts w:eastAsia="Calibri"/>
                <w:szCs w:val="22"/>
              </w:rPr>
              <w:t>4400-5332-6782</w:t>
            </w:r>
          </w:p>
        </w:tc>
      </w:tr>
      <w:tr w:rsidR="00FB2DF3" w:rsidRPr="00B31F2C" w14:paraId="32A87E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B7C46E"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77D4A" w14:textId="1ECE38EE" w:rsidR="00FB2DF3" w:rsidRPr="00B31F2C" w:rsidRDefault="00FB2DF3" w:rsidP="00FB2DF3">
            <w:pPr>
              <w:rPr>
                <w:rFonts w:eastAsia="Calibri"/>
                <w:szCs w:val="22"/>
              </w:rPr>
            </w:pPr>
            <w:r w:rsidRPr="00645111">
              <w:rPr>
                <w:rFonts w:eastAsia="Calibri"/>
                <w:szCs w:val="22"/>
              </w:rPr>
              <w:t>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8E44BE" w14:textId="64FA1A02" w:rsidR="00FB2DF3" w:rsidRPr="00B31F2C" w:rsidRDefault="00FB2DF3" w:rsidP="00FB2DF3">
            <w:pPr>
              <w:rPr>
                <w:rFonts w:eastAsia="Calibri"/>
                <w:szCs w:val="22"/>
              </w:rPr>
            </w:pPr>
            <w:r w:rsidRPr="00645111">
              <w:rPr>
                <w:rFonts w:eastAsia="Calibri"/>
                <w:szCs w:val="22"/>
              </w:rPr>
              <w:t>Mokyklos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00418" w14:textId="37823450" w:rsidR="00FB2DF3" w:rsidRPr="00B31F2C" w:rsidRDefault="00FB2DF3" w:rsidP="00FB2DF3">
            <w:pPr>
              <w:jc w:val="right"/>
              <w:rPr>
                <w:rFonts w:eastAsia="Calibri"/>
                <w:szCs w:val="22"/>
              </w:rPr>
            </w:pPr>
            <w:r w:rsidRPr="00645111">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C2BE" w14:textId="22AF5794" w:rsidR="00FB2DF3" w:rsidRPr="00B31F2C" w:rsidRDefault="00FB2DF3" w:rsidP="00FB2DF3">
            <w:pPr>
              <w:jc w:val="right"/>
              <w:rPr>
                <w:rFonts w:eastAsia="Calibri"/>
                <w:szCs w:val="22"/>
              </w:rPr>
            </w:pPr>
            <w:r w:rsidRPr="00645111">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CB71" w14:textId="3D7E17A4"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6E6B" w14:textId="0F3D32C5"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DB378" w14:textId="3024F66E"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0AF011" w14:textId="6CD2F6A6" w:rsidR="00FB2DF3" w:rsidRPr="00B31F2C" w:rsidRDefault="00FB2DF3" w:rsidP="00FB2DF3">
            <w:pPr>
              <w:jc w:val="center"/>
              <w:rPr>
                <w:rFonts w:eastAsia="Calibri"/>
                <w:szCs w:val="22"/>
              </w:rPr>
            </w:pPr>
            <w:r w:rsidRPr="00645111">
              <w:rPr>
                <w:rFonts w:eastAsia="Calibri"/>
                <w:szCs w:val="22"/>
              </w:rPr>
              <w:t>4400-0081-3850</w:t>
            </w:r>
          </w:p>
        </w:tc>
      </w:tr>
      <w:tr w:rsidR="00FB2DF3" w:rsidRPr="00B31F2C" w14:paraId="3F92B58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FAF262"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3156E5" w14:textId="4D730BE0" w:rsidR="00FB2DF3" w:rsidRPr="00B31F2C" w:rsidRDefault="00FB2DF3" w:rsidP="00FB2DF3">
            <w:pPr>
              <w:rPr>
                <w:rFonts w:eastAsia="Calibri"/>
                <w:szCs w:val="22"/>
              </w:rPr>
            </w:pPr>
            <w:r w:rsidRPr="00645111">
              <w:rPr>
                <w:rFonts w:eastAsia="Calibri"/>
                <w:szCs w:val="22"/>
              </w:rPr>
              <w:t>41SS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DF58FF" w14:textId="54CA74AF" w:rsidR="00FB2DF3" w:rsidRPr="00B31F2C" w:rsidRDefault="00FB2DF3" w:rsidP="00FB2DF3">
            <w:pPr>
              <w:rPr>
                <w:rFonts w:eastAsia="Calibri"/>
                <w:szCs w:val="22"/>
              </w:rPr>
            </w:pPr>
            <w:r w:rsidRPr="00645111">
              <w:rPr>
                <w:rFonts w:eastAsia="Calibri"/>
                <w:szCs w:val="22"/>
              </w:rPr>
              <w:t>Moliakalnio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660541" w14:textId="5B4C7418" w:rsidR="00FB2DF3" w:rsidRPr="00B31F2C" w:rsidRDefault="00FB2DF3" w:rsidP="00FB2DF3">
            <w:pPr>
              <w:jc w:val="right"/>
              <w:rPr>
                <w:rFonts w:eastAsia="Calibri"/>
                <w:szCs w:val="22"/>
              </w:rPr>
            </w:pPr>
            <w:r w:rsidRPr="00645111">
              <w:rPr>
                <w:rFonts w:eastAsia="Calibri"/>
                <w:bCs/>
                <w:szCs w:val="22"/>
              </w:rPr>
              <w:t>640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678D" w14:textId="0E1A38F8" w:rsidR="00FB2DF3" w:rsidRPr="00B31F2C" w:rsidRDefault="00FB2DF3" w:rsidP="00FB2DF3">
            <w:pPr>
              <w:jc w:val="right"/>
              <w:rPr>
                <w:rFonts w:eastAsia="Calibri"/>
                <w:szCs w:val="22"/>
              </w:rPr>
            </w:pPr>
            <w:r w:rsidRPr="00645111">
              <w:rPr>
                <w:rFonts w:eastAsia="Calibri"/>
                <w:bCs/>
                <w:szCs w:val="22"/>
              </w:rPr>
              <w:t>640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57D5D" w14:textId="19AE2BB2"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73D44" w14:textId="2701C406"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6236F" w14:textId="234CF95F"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A28F9" w14:textId="46F0819D" w:rsidR="00FB2DF3" w:rsidRPr="00B31F2C" w:rsidRDefault="00FB2DF3" w:rsidP="00FB2DF3">
            <w:pPr>
              <w:jc w:val="center"/>
              <w:rPr>
                <w:rFonts w:eastAsia="Calibri"/>
                <w:szCs w:val="22"/>
              </w:rPr>
            </w:pPr>
            <w:r w:rsidRPr="00645111">
              <w:rPr>
                <w:rFonts w:eastAsia="Calibri"/>
                <w:bCs/>
                <w:szCs w:val="22"/>
              </w:rPr>
              <w:t>4400-6558-8003</w:t>
            </w:r>
          </w:p>
        </w:tc>
      </w:tr>
      <w:tr w:rsidR="00FB2DF3" w:rsidRPr="00B31F2C" w14:paraId="6412ED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4A79B8"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C6FD9" w14:textId="60F0B270" w:rsidR="00FB2DF3" w:rsidRPr="00B31F2C" w:rsidRDefault="00FB2DF3" w:rsidP="00FB2DF3">
            <w:pPr>
              <w:rPr>
                <w:rFonts w:eastAsia="Calibri"/>
                <w:szCs w:val="22"/>
              </w:rPr>
            </w:pPr>
            <w:r w:rsidRPr="00645111">
              <w:rPr>
                <w:rFonts w:eastAsia="Calibri"/>
                <w:szCs w:val="22"/>
              </w:rPr>
              <w:t>10SS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CB8FCE" w14:textId="7D78791F" w:rsidR="00FB2DF3" w:rsidRPr="00B31F2C" w:rsidRDefault="00FB2DF3" w:rsidP="00FB2DF3">
            <w:pPr>
              <w:rPr>
                <w:rFonts w:eastAsia="Calibri"/>
                <w:szCs w:val="22"/>
              </w:rPr>
            </w:pPr>
            <w:r w:rsidRPr="00645111">
              <w:rPr>
                <w:rFonts w:eastAsia="Calibri"/>
                <w:szCs w:val="22"/>
              </w:rPr>
              <w:t>Pušyno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589F9D" w14:textId="47D27CEE" w:rsidR="00FB2DF3" w:rsidRPr="00B31F2C" w:rsidRDefault="00FB2DF3" w:rsidP="00FB2DF3">
            <w:pPr>
              <w:jc w:val="right"/>
              <w:rPr>
                <w:rFonts w:eastAsia="Calibri"/>
                <w:szCs w:val="22"/>
              </w:rPr>
            </w:pPr>
            <w:r w:rsidRPr="00645111">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01258" w14:textId="7D508971"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C784E" w14:textId="77C2687E" w:rsidR="00FB2DF3" w:rsidRPr="00B31F2C" w:rsidRDefault="00FB2DF3" w:rsidP="00FB2DF3">
            <w:pPr>
              <w:jc w:val="right"/>
              <w:rPr>
                <w:rFonts w:eastAsia="Calibri"/>
                <w:szCs w:val="22"/>
              </w:rPr>
            </w:pPr>
            <w:r w:rsidRPr="00645111">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04D55" w14:textId="587043F1"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39F9A" w14:textId="10E01058"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CEBC1A" w14:textId="6ABF825F" w:rsidR="00FB2DF3" w:rsidRPr="00B31F2C" w:rsidRDefault="00FB2DF3" w:rsidP="00FB2DF3">
            <w:pPr>
              <w:jc w:val="center"/>
              <w:rPr>
                <w:rFonts w:eastAsia="Calibri"/>
                <w:szCs w:val="22"/>
              </w:rPr>
            </w:pPr>
            <w:r w:rsidRPr="00645111">
              <w:rPr>
                <w:rFonts w:eastAsia="Calibri"/>
                <w:szCs w:val="22"/>
              </w:rPr>
              <w:t>4400-5332-6835</w:t>
            </w:r>
          </w:p>
        </w:tc>
      </w:tr>
      <w:tr w:rsidR="00FB2DF3" w:rsidRPr="00B31F2C" w14:paraId="70E860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26F4EC"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8ED9EE" w14:textId="2E74B15D" w:rsidR="00FB2DF3" w:rsidRPr="00B31F2C" w:rsidRDefault="00FB2DF3" w:rsidP="00FB2DF3">
            <w:pPr>
              <w:rPr>
                <w:rFonts w:eastAsia="Calibri"/>
                <w:szCs w:val="22"/>
              </w:rPr>
            </w:pPr>
            <w:r w:rsidRPr="00645111">
              <w:rPr>
                <w:rFonts w:eastAsia="Calibri"/>
                <w:szCs w:val="22"/>
              </w:rPr>
              <w:t>11SS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4B2AEB" w14:textId="1ABD23EC" w:rsidR="00FB2DF3" w:rsidRPr="00B31F2C" w:rsidRDefault="00FB2DF3" w:rsidP="00FB2DF3">
            <w:pPr>
              <w:rPr>
                <w:rFonts w:eastAsia="Calibri"/>
                <w:szCs w:val="22"/>
              </w:rPr>
            </w:pPr>
            <w:r w:rsidRPr="00645111">
              <w:rPr>
                <w:rFonts w:eastAsia="Calibri"/>
                <w:szCs w:val="22"/>
              </w:rPr>
              <w:t xml:space="preserve">S. </w:t>
            </w:r>
            <w:proofErr w:type="spellStart"/>
            <w:r w:rsidRPr="00645111">
              <w:rPr>
                <w:rFonts w:eastAsia="Calibri"/>
                <w:szCs w:val="22"/>
              </w:rPr>
              <w:t>Zobarsko</w:t>
            </w:r>
            <w:proofErr w:type="spellEnd"/>
            <w:r w:rsidRPr="00645111">
              <w:rPr>
                <w:rFonts w:eastAsia="Calibri"/>
                <w:szCs w:val="22"/>
              </w:rPr>
              <w:t xml:space="preserve">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BA60B4" w14:textId="605C63C4" w:rsidR="00FB2DF3" w:rsidRPr="00B31F2C" w:rsidRDefault="00FB2DF3" w:rsidP="00FB2DF3">
            <w:pPr>
              <w:jc w:val="right"/>
              <w:rPr>
                <w:rFonts w:eastAsia="Calibri"/>
                <w:szCs w:val="22"/>
              </w:rPr>
            </w:pPr>
            <w:r w:rsidRPr="00645111">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C9004" w14:textId="797E9C07" w:rsidR="00FB2DF3" w:rsidRPr="00B31F2C" w:rsidRDefault="00FB2DF3" w:rsidP="00FB2DF3">
            <w:pPr>
              <w:jc w:val="right"/>
              <w:rPr>
                <w:rFonts w:eastAsia="Calibri"/>
                <w:szCs w:val="22"/>
              </w:rPr>
            </w:pPr>
            <w:r w:rsidRPr="00645111">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DACE4" w14:textId="42B7F624"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E6C96" w14:textId="608072A8"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89475" w14:textId="474725C2"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73F76F" w14:textId="488BF4FD" w:rsidR="00FB2DF3" w:rsidRPr="00B31F2C" w:rsidRDefault="00FB2DF3" w:rsidP="00FB2DF3">
            <w:pPr>
              <w:jc w:val="center"/>
              <w:rPr>
                <w:rFonts w:eastAsia="Calibri"/>
                <w:szCs w:val="22"/>
              </w:rPr>
            </w:pPr>
            <w:r w:rsidRPr="00645111">
              <w:rPr>
                <w:rFonts w:eastAsia="Calibri"/>
                <w:szCs w:val="22"/>
              </w:rPr>
              <w:t>4400-5449-3451</w:t>
            </w:r>
          </w:p>
        </w:tc>
      </w:tr>
      <w:tr w:rsidR="00FB2DF3" w:rsidRPr="00B31F2C" w14:paraId="28C35A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CEB06A"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529C77" w14:textId="5A95E24B" w:rsidR="00FB2DF3" w:rsidRPr="00B31F2C" w:rsidRDefault="00FB2DF3" w:rsidP="00FB2DF3">
            <w:pPr>
              <w:rPr>
                <w:rFonts w:eastAsia="Calibri"/>
                <w:szCs w:val="22"/>
              </w:rPr>
            </w:pPr>
            <w:r w:rsidRPr="00645111">
              <w:rPr>
                <w:rFonts w:eastAsia="Calibri"/>
                <w:szCs w:val="22"/>
              </w:rPr>
              <w:t>12SS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493F6D" w14:textId="6B13928D" w:rsidR="00FB2DF3" w:rsidRPr="00B31F2C" w:rsidRDefault="00FB2DF3" w:rsidP="00FB2DF3">
            <w:pPr>
              <w:rPr>
                <w:rFonts w:eastAsia="Calibri"/>
                <w:szCs w:val="22"/>
              </w:rPr>
            </w:pPr>
            <w:r w:rsidRPr="00645111">
              <w:rPr>
                <w:rFonts w:eastAsia="Calibri"/>
                <w:szCs w:val="22"/>
              </w:rPr>
              <w:t>Šilo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12E2EE" w14:textId="77ED44A8" w:rsidR="00FB2DF3" w:rsidRPr="00B31F2C" w:rsidRDefault="00FB2DF3" w:rsidP="00FB2DF3">
            <w:pPr>
              <w:jc w:val="right"/>
              <w:rPr>
                <w:rFonts w:eastAsia="Calibri"/>
                <w:szCs w:val="22"/>
              </w:rPr>
            </w:pPr>
            <w:r w:rsidRPr="00645111">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8B659" w14:textId="34769D3B" w:rsidR="00FB2DF3" w:rsidRPr="00B31F2C" w:rsidRDefault="00FB2DF3" w:rsidP="00FB2DF3">
            <w:pPr>
              <w:jc w:val="right"/>
              <w:rPr>
                <w:rFonts w:eastAsia="Calibri"/>
                <w:szCs w:val="22"/>
              </w:rPr>
            </w:pPr>
            <w:r w:rsidRPr="00645111">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987821" w14:textId="0DCD9DB0"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57750" w14:textId="09EA5229"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EC10" w14:textId="32120D7D"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B2FDE6" w14:textId="78F7A702" w:rsidR="00FB2DF3" w:rsidRPr="00B31F2C" w:rsidRDefault="00FB2DF3" w:rsidP="00FB2DF3">
            <w:pPr>
              <w:jc w:val="center"/>
              <w:rPr>
                <w:rFonts w:eastAsia="Calibri"/>
                <w:szCs w:val="22"/>
              </w:rPr>
            </w:pPr>
            <w:r w:rsidRPr="00645111">
              <w:rPr>
                <w:rFonts w:eastAsia="Calibri"/>
                <w:szCs w:val="22"/>
              </w:rPr>
              <w:t>4400-5449-3462</w:t>
            </w:r>
          </w:p>
        </w:tc>
      </w:tr>
      <w:tr w:rsidR="00FB2DF3" w:rsidRPr="00B31F2C" w14:paraId="71D0B85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724F16"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50E03F" w14:textId="53B3A411" w:rsidR="00FB2DF3" w:rsidRPr="00B31F2C" w:rsidRDefault="00FB2DF3" w:rsidP="00FB2DF3">
            <w:pPr>
              <w:rPr>
                <w:rFonts w:eastAsia="Calibri"/>
                <w:szCs w:val="22"/>
              </w:rPr>
            </w:pPr>
            <w:r w:rsidRPr="00645111">
              <w:rPr>
                <w:rFonts w:eastAsia="Calibri"/>
                <w:szCs w:val="22"/>
              </w:rPr>
              <w:t>13SS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7C83F" w14:textId="6E78CB25" w:rsidR="00FB2DF3" w:rsidRPr="00B31F2C" w:rsidRDefault="00FB2DF3" w:rsidP="00FB2DF3">
            <w:pPr>
              <w:rPr>
                <w:rFonts w:eastAsia="Calibri"/>
                <w:szCs w:val="22"/>
              </w:rPr>
            </w:pPr>
            <w:r w:rsidRPr="00645111">
              <w:rPr>
                <w:rFonts w:eastAsia="Calibri"/>
                <w:szCs w:val="22"/>
              </w:rPr>
              <w:t>Šimonių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A004B" w14:textId="118DC9DE" w:rsidR="00FB2DF3" w:rsidRPr="00B31F2C" w:rsidRDefault="00FB2DF3" w:rsidP="00FB2DF3">
            <w:pPr>
              <w:jc w:val="right"/>
              <w:rPr>
                <w:rFonts w:eastAsia="Calibri"/>
                <w:szCs w:val="22"/>
              </w:rPr>
            </w:pPr>
            <w:r w:rsidRPr="00645111">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9E3D5" w14:textId="3991AEB4" w:rsidR="00FB2DF3" w:rsidRPr="00B31F2C" w:rsidRDefault="00FB2DF3" w:rsidP="00FB2DF3">
            <w:pPr>
              <w:jc w:val="right"/>
              <w:rPr>
                <w:rFonts w:eastAsia="Calibri"/>
                <w:szCs w:val="22"/>
              </w:rPr>
            </w:pPr>
            <w:r w:rsidRPr="00645111">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E65120" w14:textId="748BD00B" w:rsidR="00FB2DF3" w:rsidRPr="00B31F2C" w:rsidRDefault="00FB2DF3" w:rsidP="00FB2DF3">
            <w:pPr>
              <w:jc w:val="right"/>
              <w:rPr>
                <w:rFonts w:eastAsia="Calibri"/>
                <w:szCs w:val="22"/>
              </w:rPr>
            </w:pPr>
            <w:r w:rsidRPr="00645111">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2FDEF" w14:textId="0413CEDD"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49456" w14:textId="4E9CBCCF"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0B9144" w14:textId="33A8B123" w:rsidR="00FB2DF3" w:rsidRPr="00B31F2C" w:rsidRDefault="00FB2DF3" w:rsidP="00FB2DF3">
            <w:pPr>
              <w:jc w:val="center"/>
              <w:rPr>
                <w:rFonts w:eastAsia="Calibri"/>
                <w:szCs w:val="22"/>
              </w:rPr>
            </w:pPr>
            <w:r w:rsidRPr="00645111">
              <w:rPr>
                <w:rFonts w:eastAsia="Calibri"/>
                <w:szCs w:val="22"/>
              </w:rPr>
              <w:t>4400-5449-3495</w:t>
            </w:r>
          </w:p>
        </w:tc>
      </w:tr>
      <w:tr w:rsidR="00FB2DF3" w:rsidRPr="00B31F2C" w14:paraId="1A41C1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3DBFBE"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F1D4E2" w14:textId="49FA4388" w:rsidR="00FB2DF3" w:rsidRPr="00B31F2C" w:rsidRDefault="00FB2DF3" w:rsidP="00FB2DF3">
            <w:pPr>
              <w:rPr>
                <w:rFonts w:eastAsia="Calibri"/>
                <w:szCs w:val="22"/>
              </w:rPr>
            </w:pPr>
            <w:r w:rsidRPr="00645111">
              <w:rPr>
                <w:rFonts w:eastAsia="Calibri"/>
                <w:szCs w:val="22"/>
              </w:rPr>
              <w:t>14SS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80BB7F" w14:textId="3D3071EB" w:rsidR="00FB2DF3" w:rsidRPr="00B31F2C" w:rsidRDefault="00FB2DF3" w:rsidP="00FB2DF3">
            <w:pPr>
              <w:rPr>
                <w:rFonts w:eastAsia="Calibri"/>
                <w:szCs w:val="22"/>
              </w:rPr>
            </w:pPr>
            <w:r w:rsidRPr="00645111">
              <w:rPr>
                <w:rFonts w:eastAsia="Calibri"/>
                <w:szCs w:val="22"/>
              </w:rPr>
              <w:t>Žvejų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A59EFF" w14:textId="3AB7D89A" w:rsidR="00FB2DF3" w:rsidRPr="00B31F2C" w:rsidRDefault="00FB2DF3" w:rsidP="00FB2DF3">
            <w:pPr>
              <w:jc w:val="right"/>
              <w:rPr>
                <w:rFonts w:eastAsia="Calibri"/>
                <w:szCs w:val="22"/>
              </w:rPr>
            </w:pPr>
            <w:r w:rsidRPr="00645111">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18EC1" w14:textId="479E740E" w:rsidR="00FB2DF3" w:rsidRPr="00B31F2C" w:rsidRDefault="00FB2DF3" w:rsidP="00FB2DF3">
            <w:pPr>
              <w:jc w:val="right"/>
              <w:rPr>
                <w:rFonts w:eastAsia="Calibri"/>
                <w:szCs w:val="22"/>
              </w:rPr>
            </w:pPr>
            <w:r w:rsidRPr="00645111">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E4E2A" w14:textId="6BFBC3BB"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9891C" w14:textId="3297AF73"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C791" w14:textId="2F370CB5"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1E0210" w14:textId="0D60DA12" w:rsidR="00FB2DF3" w:rsidRPr="00B31F2C" w:rsidRDefault="00FB2DF3" w:rsidP="00FB2DF3">
            <w:pPr>
              <w:jc w:val="center"/>
              <w:rPr>
                <w:rFonts w:eastAsia="Calibri"/>
                <w:szCs w:val="22"/>
              </w:rPr>
            </w:pPr>
            <w:r w:rsidRPr="00645111">
              <w:rPr>
                <w:rFonts w:eastAsia="Calibri"/>
                <w:szCs w:val="22"/>
              </w:rPr>
              <w:t>4400-1995-0960</w:t>
            </w:r>
          </w:p>
        </w:tc>
      </w:tr>
      <w:tr w:rsidR="00FB2DF3" w:rsidRPr="00B31F2C" w14:paraId="7AD0E8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962F1C"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9A3506" w14:textId="620E5461" w:rsidR="00FB2DF3" w:rsidRPr="00B31F2C" w:rsidRDefault="00FB2DF3" w:rsidP="00FB2DF3">
            <w:pPr>
              <w:rPr>
                <w:rFonts w:eastAsia="Calibri"/>
                <w:szCs w:val="22"/>
              </w:rPr>
            </w:pPr>
            <w:r w:rsidRPr="00645111">
              <w:rPr>
                <w:rFonts w:eastAsia="Calibri"/>
                <w:szCs w:val="22"/>
              </w:rPr>
              <w:t>15SS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F0E9CB" w14:textId="463D0ACB" w:rsidR="00FB2DF3" w:rsidRPr="00B31F2C" w:rsidRDefault="00FB2DF3" w:rsidP="00FB2DF3">
            <w:pPr>
              <w:rPr>
                <w:rFonts w:eastAsia="Calibri"/>
                <w:szCs w:val="22"/>
              </w:rPr>
            </w:pPr>
            <w:r w:rsidRPr="00645111">
              <w:rPr>
                <w:rFonts w:eastAsia="Calibri"/>
                <w:szCs w:val="22"/>
              </w:rPr>
              <w:t>Aulelių g., Aulelių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45D694" w14:textId="135F6C0C" w:rsidR="00FB2DF3" w:rsidRPr="00B31F2C" w:rsidRDefault="00FB2DF3" w:rsidP="00FB2DF3">
            <w:pPr>
              <w:jc w:val="right"/>
              <w:rPr>
                <w:rFonts w:eastAsia="Calibri"/>
                <w:szCs w:val="22"/>
              </w:rPr>
            </w:pPr>
            <w:r w:rsidRPr="00645111">
              <w:rPr>
                <w:rFonts w:eastAsia="Calibri"/>
                <w:szCs w:val="22"/>
              </w:rPr>
              <w:t xml:space="preserve">689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5D0B1" w14:textId="5182E2F8" w:rsidR="00FB2DF3" w:rsidRPr="00B31F2C" w:rsidRDefault="00FB2DF3" w:rsidP="00FB2DF3">
            <w:pPr>
              <w:jc w:val="right"/>
              <w:rPr>
                <w:rFonts w:eastAsia="Calibri"/>
                <w:szCs w:val="22"/>
              </w:rPr>
            </w:pPr>
            <w:r w:rsidRPr="00645111">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409D6" w14:textId="25E9FCD4" w:rsidR="00FB2DF3" w:rsidRPr="00B31F2C" w:rsidRDefault="00FB2DF3" w:rsidP="00FB2DF3">
            <w:pPr>
              <w:jc w:val="right"/>
              <w:rPr>
                <w:rFonts w:eastAsia="Calibri"/>
                <w:szCs w:val="22"/>
              </w:rPr>
            </w:pPr>
            <w:r w:rsidRPr="00645111">
              <w:rPr>
                <w:rFonts w:eastAsia="Calibri"/>
                <w:szCs w:val="22"/>
              </w:rPr>
              <w:t>643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A5A65" w14:textId="1E0D8E1A"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A8DB7" w14:textId="72E029CD"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B61B9" w14:textId="3C8CDF64" w:rsidR="00FB2DF3" w:rsidRPr="00B31F2C" w:rsidRDefault="00FB2DF3" w:rsidP="00FB2DF3">
            <w:pPr>
              <w:jc w:val="center"/>
              <w:rPr>
                <w:rFonts w:eastAsia="Calibri"/>
                <w:szCs w:val="22"/>
              </w:rPr>
            </w:pPr>
            <w:r w:rsidRPr="00645111">
              <w:rPr>
                <w:rFonts w:eastAsia="Calibri"/>
                <w:szCs w:val="22"/>
              </w:rPr>
              <w:t>4400-6362-0420</w:t>
            </w:r>
          </w:p>
        </w:tc>
      </w:tr>
      <w:tr w:rsidR="00FB2DF3" w:rsidRPr="00B31F2C" w14:paraId="451C29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7623BE"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6049E" w14:textId="01D33C91" w:rsidR="00FB2DF3" w:rsidRPr="00B31F2C" w:rsidRDefault="00FB2DF3" w:rsidP="00FB2DF3">
            <w:pPr>
              <w:rPr>
                <w:rFonts w:eastAsia="Calibri"/>
                <w:szCs w:val="22"/>
              </w:rPr>
            </w:pPr>
            <w:r w:rsidRPr="00645111">
              <w:rPr>
                <w:rFonts w:eastAsia="Calibri"/>
                <w:szCs w:val="22"/>
              </w:rPr>
              <w:t>16SS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2BFE03" w14:textId="365FBAC0" w:rsidR="00FB2DF3" w:rsidRPr="00B31F2C" w:rsidRDefault="00FB2DF3" w:rsidP="00FB2DF3">
            <w:pPr>
              <w:rPr>
                <w:rFonts w:eastAsia="Calibri"/>
                <w:szCs w:val="22"/>
              </w:rPr>
            </w:pPr>
            <w:r w:rsidRPr="00645111">
              <w:rPr>
                <w:rFonts w:eastAsia="Calibri"/>
                <w:szCs w:val="22"/>
              </w:rPr>
              <w:t xml:space="preserve">Liepų g., Aulelių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BC800B" w14:textId="4BD86E32" w:rsidR="00FB2DF3" w:rsidRPr="00B31F2C" w:rsidRDefault="00FB2DF3" w:rsidP="00FB2DF3">
            <w:pPr>
              <w:jc w:val="right"/>
              <w:rPr>
                <w:rFonts w:eastAsia="Calibri"/>
                <w:szCs w:val="22"/>
              </w:rPr>
            </w:pPr>
            <w:r w:rsidRPr="00645111">
              <w:rPr>
                <w:rFonts w:eastAsia="Calibri"/>
                <w:szCs w:val="22"/>
              </w:rPr>
              <w:t xml:space="preserve"> 556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926B9" w14:textId="620F26B8" w:rsidR="00FB2DF3" w:rsidRPr="00B31F2C" w:rsidRDefault="00FB2DF3" w:rsidP="00FB2DF3">
            <w:pPr>
              <w:jc w:val="right"/>
              <w:rPr>
                <w:rFonts w:eastAsia="Calibri"/>
                <w:szCs w:val="22"/>
              </w:rPr>
            </w:pPr>
            <w:r w:rsidRPr="00645111">
              <w:rPr>
                <w:rFonts w:eastAsia="Calibri"/>
                <w:szCs w:val="22"/>
              </w:rPr>
              <w:t xml:space="preserve"> 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F6372" w14:textId="01B9C744" w:rsidR="00FB2DF3" w:rsidRPr="00B31F2C" w:rsidRDefault="00FB2DF3" w:rsidP="00FB2DF3">
            <w:pPr>
              <w:jc w:val="right"/>
              <w:rPr>
                <w:rFonts w:eastAsia="Calibri"/>
                <w:szCs w:val="22"/>
              </w:rPr>
            </w:pPr>
            <w:r w:rsidRPr="00645111">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6D6E4" w14:textId="52725B7D"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D7CD" w14:textId="3740B369"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898765" w14:textId="62CF01F0" w:rsidR="00FB2DF3" w:rsidRPr="00B31F2C" w:rsidRDefault="00FB2DF3" w:rsidP="00FB2DF3">
            <w:pPr>
              <w:jc w:val="center"/>
              <w:rPr>
                <w:rFonts w:eastAsia="Calibri"/>
                <w:szCs w:val="22"/>
              </w:rPr>
            </w:pPr>
            <w:r w:rsidRPr="00645111">
              <w:rPr>
                <w:rFonts w:eastAsia="Calibri"/>
                <w:szCs w:val="22"/>
              </w:rPr>
              <w:t>4400-6362-0464</w:t>
            </w:r>
          </w:p>
        </w:tc>
      </w:tr>
      <w:tr w:rsidR="00FB2DF3" w:rsidRPr="00B31F2C" w14:paraId="059298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646402"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D978F" w14:textId="6308E938" w:rsidR="00FB2DF3" w:rsidRPr="00B31F2C" w:rsidRDefault="00FB2DF3" w:rsidP="00FB2DF3">
            <w:pPr>
              <w:rPr>
                <w:rFonts w:eastAsia="Calibri"/>
                <w:szCs w:val="22"/>
              </w:rPr>
            </w:pPr>
            <w:r w:rsidRPr="00645111">
              <w:rPr>
                <w:rFonts w:eastAsia="Calibri"/>
                <w:szCs w:val="22"/>
              </w:rPr>
              <w:t>17SS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8C4C4C" w14:textId="4AF13AF9" w:rsidR="00FB2DF3" w:rsidRPr="00B31F2C" w:rsidRDefault="00FB2DF3" w:rsidP="00FB2DF3">
            <w:pPr>
              <w:rPr>
                <w:rFonts w:eastAsia="Calibri"/>
                <w:szCs w:val="22"/>
              </w:rPr>
            </w:pPr>
            <w:r w:rsidRPr="00645111">
              <w:rPr>
                <w:rFonts w:eastAsia="Calibri"/>
                <w:szCs w:val="22"/>
              </w:rPr>
              <w:t>Bajorų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57E97B" w14:textId="22CBEC89" w:rsidR="00FB2DF3" w:rsidRPr="00B31F2C" w:rsidRDefault="00FB2DF3" w:rsidP="00FB2DF3">
            <w:pPr>
              <w:jc w:val="right"/>
              <w:rPr>
                <w:rFonts w:eastAsia="Calibri"/>
                <w:szCs w:val="22"/>
              </w:rPr>
            </w:pPr>
            <w:r w:rsidRPr="00645111">
              <w:rPr>
                <w:rFonts w:eastAsia="Calibri"/>
                <w:szCs w:val="22"/>
              </w:rPr>
              <w:t xml:space="preserve"> </w:t>
            </w:r>
            <w:r w:rsidRPr="00645111">
              <w:rPr>
                <w:rFonts w:eastAsia="Calibri"/>
                <w:bCs/>
                <w:szCs w:val="22"/>
              </w:rPr>
              <w:t>1669</w:t>
            </w:r>
            <w:r w:rsidRPr="0064511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506DA" w14:textId="5A2E8771"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493A4" w14:textId="4572DA81" w:rsidR="00FB2DF3" w:rsidRPr="00B31F2C" w:rsidRDefault="00FB2DF3" w:rsidP="00FB2DF3">
            <w:pPr>
              <w:jc w:val="right"/>
              <w:rPr>
                <w:rFonts w:eastAsia="Calibri"/>
                <w:szCs w:val="22"/>
              </w:rPr>
            </w:pPr>
            <w:r w:rsidRPr="00645111">
              <w:rPr>
                <w:rFonts w:eastAsia="Calibri"/>
                <w:szCs w:val="22"/>
              </w:rPr>
              <w:t xml:space="preserve">  </w:t>
            </w:r>
            <w:r w:rsidRPr="00645111">
              <w:rPr>
                <w:rFonts w:eastAsia="Calibri"/>
                <w:bCs/>
                <w:szCs w:val="22"/>
              </w:rPr>
              <w:t>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C821" w14:textId="346CCF55" w:rsidR="00FB2DF3" w:rsidRPr="00B31F2C" w:rsidRDefault="00FB2DF3" w:rsidP="00FB2DF3">
            <w:pPr>
              <w:jc w:val="right"/>
              <w:rPr>
                <w:rFonts w:eastAsia="Calibri"/>
                <w:szCs w:val="22"/>
              </w:rPr>
            </w:pPr>
            <w:r w:rsidRPr="00645111">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A686D" w14:textId="77777777" w:rsidR="00FB2DF3" w:rsidRPr="00645111" w:rsidRDefault="00FB2DF3" w:rsidP="00FB2DF3">
            <w:pPr>
              <w:jc w:val="center"/>
              <w:rPr>
                <w:rFonts w:eastAsia="Calibri"/>
                <w:szCs w:val="22"/>
              </w:rPr>
            </w:pPr>
            <w:r w:rsidRPr="00645111">
              <w:rPr>
                <w:rFonts w:eastAsia="Calibri"/>
                <w:szCs w:val="22"/>
              </w:rPr>
              <w:t>D</w:t>
            </w:r>
          </w:p>
          <w:p w14:paraId="662A73C0" w14:textId="3D94EA79"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A77DD2" w14:textId="7172F4B9" w:rsidR="00FB2DF3" w:rsidRPr="00B31F2C" w:rsidRDefault="00FB2DF3" w:rsidP="00FB2DF3">
            <w:pPr>
              <w:jc w:val="center"/>
              <w:rPr>
                <w:rFonts w:eastAsia="Calibri"/>
                <w:szCs w:val="22"/>
              </w:rPr>
            </w:pPr>
            <w:r w:rsidRPr="00645111">
              <w:rPr>
                <w:rFonts w:eastAsia="Calibri"/>
                <w:bCs/>
                <w:szCs w:val="22"/>
              </w:rPr>
              <w:t>4400-6557-3597 4400-6556-6162</w:t>
            </w:r>
          </w:p>
        </w:tc>
      </w:tr>
      <w:tr w:rsidR="00FB2DF3" w:rsidRPr="00B31F2C" w14:paraId="3A2C648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EECE89"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765368" w14:textId="01CED661" w:rsidR="00FB2DF3" w:rsidRPr="00B31F2C" w:rsidRDefault="00FB2DF3" w:rsidP="00FB2DF3">
            <w:pPr>
              <w:rPr>
                <w:rFonts w:eastAsia="Calibri"/>
                <w:szCs w:val="22"/>
              </w:rPr>
            </w:pPr>
            <w:r w:rsidRPr="00645111">
              <w:rPr>
                <w:rFonts w:eastAsia="Calibri"/>
                <w:szCs w:val="22"/>
              </w:rPr>
              <w:t>18SS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A9D5D" w14:textId="46DAC15B" w:rsidR="00FB2DF3" w:rsidRPr="00B31F2C" w:rsidRDefault="00FB2DF3" w:rsidP="00FB2DF3">
            <w:pPr>
              <w:rPr>
                <w:rFonts w:eastAsia="Calibri"/>
                <w:szCs w:val="22"/>
              </w:rPr>
            </w:pPr>
            <w:r w:rsidRPr="00645111">
              <w:rPr>
                <w:rFonts w:eastAsia="Calibri"/>
                <w:szCs w:val="22"/>
              </w:rPr>
              <w:t>Dvaro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23D7CB" w14:textId="02BCE682" w:rsidR="00FB2DF3" w:rsidRPr="00B31F2C" w:rsidRDefault="00FB2DF3" w:rsidP="00FB2DF3">
            <w:pPr>
              <w:jc w:val="right"/>
              <w:rPr>
                <w:rFonts w:eastAsia="Calibri"/>
                <w:szCs w:val="22"/>
              </w:rPr>
            </w:pPr>
            <w:r w:rsidRPr="00645111">
              <w:rPr>
                <w:rFonts w:eastAsia="Calibri"/>
                <w:szCs w:val="22"/>
              </w:rPr>
              <w:t xml:space="preserve"> </w:t>
            </w:r>
            <w:r w:rsidRPr="00645111">
              <w:rPr>
                <w:rFonts w:eastAsia="Calibri"/>
                <w:bCs/>
                <w:szCs w:val="22"/>
              </w:rPr>
              <w:t>3538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A6CDF" w14:textId="7201E01D"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F96F4" w14:textId="09FD155F" w:rsidR="00FB2DF3" w:rsidRPr="00B31F2C" w:rsidRDefault="00FB2DF3" w:rsidP="00FB2DF3">
            <w:pPr>
              <w:jc w:val="right"/>
              <w:rPr>
                <w:rFonts w:eastAsia="Calibri"/>
                <w:szCs w:val="22"/>
              </w:rPr>
            </w:pPr>
            <w:r w:rsidRPr="00645111">
              <w:rPr>
                <w:rFonts w:eastAsia="Calibri"/>
                <w:szCs w:val="22"/>
              </w:rPr>
              <w:t xml:space="preserve">  </w:t>
            </w:r>
            <w:r w:rsidRPr="00645111">
              <w:rPr>
                <w:rFonts w:eastAsia="Calibri"/>
                <w:bCs/>
                <w:szCs w:val="22"/>
              </w:rPr>
              <w:t>3538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EF6B8" w14:textId="51388E39"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4D692" w14:textId="77777777" w:rsidR="00FB2DF3" w:rsidRPr="00645111" w:rsidRDefault="00FB2DF3" w:rsidP="00FB2DF3">
            <w:pPr>
              <w:jc w:val="center"/>
              <w:rPr>
                <w:rFonts w:eastAsia="Calibri"/>
                <w:szCs w:val="22"/>
              </w:rPr>
            </w:pPr>
            <w:r w:rsidRPr="00645111">
              <w:rPr>
                <w:rFonts w:eastAsia="Calibri"/>
                <w:szCs w:val="22"/>
              </w:rPr>
              <w:t xml:space="preserve">D </w:t>
            </w:r>
          </w:p>
          <w:p w14:paraId="3AABAFC9" w14:textId="0F587104"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37BAC" w14:textId="10F99C51" w:rsidR="00FB2DF3" w:rsidRPr="00B31F2C" w:rsidRDefault="00FB2DF3" w:rsidP="00FB2DF3">
            <w:pPr>
              <w:jc w:val="center"/>
              <w:rPr>
                <w:rFonts w:eastAsia="Calibri"/>
                <w:szCs w:val="22"/>
              </w:rPr>
            </w:pPr>
            <w:r w:rsidRPr="00645111">
              <w:rPr>
                <w:rFonts w:eastAsia="Calibri"/>
                <w:bCs/>
                <w:szCs w:val="22"/>
              </w:rPr>
              <w:t>4400-6340-1267 4400-6340-8278</w:t>
            </w:r>
          </w:p>
        </w:tc>
      </w:tr>
      <w:tr w:rsidR="00FB2DF3" w:rsidRPr="00B31F2C" w14:paraId="7A1E080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197039"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32B19" w14:textId="215D5DE5" w:rsidR="00FB2DF3" w:rsidRPr="00B31F2C" w:rsidRDefault="00FB2DF3" w:rsidP="00FB2DF3">
            <w:pPr>
              <w:rPr>
                <w:rFonts w:eastAsia="Calibri"/>
                <w:szCs w:val="22"/>
              </w:rPr>
            </w:pPr>
            <w:r w:rsidRPr="00645111">
              <w:rPr>
                <w:rFonts w:eastAsia="Calibri"/>
                <w:szCs w:val="22"/>
              </w:rPr>
              <w:t>19SS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C9499C" w14:textId="7DB21246" w:rsidR="00FB2DF3" w:rsidRPr="00B31F2C" w:rsidRDefault="00FB2DF3" w:rsidP="00FB2DF3">
            <w:pPr>
              <w:rPr>
                <w:rFonts w:eastAsia="Calibri"/>
                <w:szCs w:val="22"/>
              </w:rPr>
            </w:pPr>
            <w:r w:rsidRPr="00645111">
              <w:rPr>
                <w:rFonts w:eastAsia="Calibri"/>
                <w:szCs w:val="22"/>
              </w:rPr>
              <w:t>Liepų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198BF6" w14:textId="0597C0B4" w:rsidR="00FB2DF3" w:rsidRPr="00B31F2C" w:rsidRDefault="00FB2DF3" w:rsidP="00FB2DF3">
            <w:pPr>
              <w:jc w:val="right"/>
              <w:rPr>
                <w:rFonts w:eastAsia="Calibri"/>
                <w:szCs w:val="22"/>
              </w:rPr>
            </w:pPr>
            <w:r w:rsidRPr="00645111">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B2F3D" w14:textId="0855FA36"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023F5" w14:textId="15EFAF92" w:rsidR="00FB2DF3" w:rsidRPr="00B31F2C" w:rsidRDefault="00FB2DF3" w:rsidP="00FB2DF3">
            <w:pPr>
              <w:jc w:val="right"/>
              <w:rPr>
                <w:rFonts w:eastAsia="Calibri"/>
                <w:szCs w:val="22"/>
              </w:rPr>
            </w:pPr>
            <w:r w:rsidRPr="00645111">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03DF4" w14:textId="5861D53C"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58C36" w14:textId="3B3D694F"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90D3E7" w14:textId="4C499413" w:rsidR="00FB2DF3" w:rsidRPr="00B31F2C" w:rsidRDefault="00FB2DF3" w:rsidP="00FB2DF3">
            <w:pPr>
              <w:jc w:val="center"/>
              <w:rPr>
                <w:rFonts w:eastAsia="Calibri"/>
                <w:szCs w:val="22"/>
              </w:rPr>
            </w:pPr>
            <w:r w:rsidRPr="00645111">
              <w:rPr>
                <w:rFonts w:eastAsia="Calibri"/>
                <w:szCs w:val="22"/>
              </w:rPr>
              <w:t>4400-6384-4248</w:t>
            </w:r>
          </w:p>
        </w:tc>
      </w:tr>
      <w:tr w:rsidR="00FB2DF3" w:rsidRPr="00B31F2C" w14:paraId="04ACABF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27D155"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69866" w14:textId="68498915" w:rsidR="00FB2DF3" w:rsidRPr="00B31F2C" w:rsidRDefault="00FB2DF3" w:rsidP="00FB2DF3">
            <w:pPr>
              <w:rPr>
                <w:rFonts w:eastAsia="Calibri"/>
                <w:szCs w:val="22"/>
              </w:rPr>
            </w:pPr>
            <w:r w:rsidRPr="00645111">
              <w:rPr>
                <w:rFonts w:eastAsia="Calibri"/>
                <w:szCs w:val="22"/>
              </w:rPr>
              <w:t>20SS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6157E5" w14:textId="34730CB4" w:rsidR="00FB2DF3" w:rsidRPr="00B31F2C" w:rsidRDefault="00FB2DF3" w:rsidP="00FB2DF3">
            <w:pPr>
              <w:rPr>
                <w:rFonts w:eastAsia="Calibri"/>
                <w:szCs w:val="22"/>
              </w:rPr>
            </w:pPr>
            <w:proofErr w:type="spellStart"/>
            <w:r w:rsidRPr="00645111">
              <w:rPr>
                <w:rFonts w:eastAsia="Calibri"/>
                <w:szCs w:val="22"/>
              </w:rPr>
              <w:t>Pajario</w:t>
            </w:r>
            <w:proofErr w:type="spellEnd"/>
            <w:r w:rsidRPr="00645111">
              <w:rPr>
                <w:rFonts w:eastAsia="Calibri"/>
                <w:szCs w:val="22"/>
              </w:rPr>
              <w:t xml:space="preserve"> g., Bajorų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75DA09" w14:textId="7388A22E" w:rsidR="00FB2DF3" w:rsidRPr="00B31F2C" w:rsidRDefault="00FB2DF3" w:rsidP="00FB2DF3">
            <w:pPr>
              <w:jc w:val="right"/>
              <w:rPr>
                <w:rFonts w:eastAsia="Calibri"/>
                <w:szCs w:val="22"/>
              </w:rPr>
            </w:pPr>
            <w:r w:rsidRPr="00645111">
              <w:rPr>
                <w:rFonts w:eastAsia="Calibri"/>
                <w:szCs w:val="22"/>
              </w:rPr>
              <w:t xml:space="preserve">2683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A700C" w14:textId="5959865F"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9620B" w14:textId="34368DCE" w:rsidR="00FB2DF3" w:rsidRPr="00B31F2C" w:rsidRDefault="00FB2DF3" w:rsidP="00FB2DF3">
            <w:pPr>
              <w:jc w:val="right"/>
              <w:rPr>
                <w:rFonts w:eastAsia="Calibri"/>
                <w:szCs w:val="22"/>
              </w:rPr>
            </w:pPr>
            <w:r w:rsidRPr="00645111">
              <w:rPr>
                <w:rFonts w:eastAsia="Calibri"/>
                <w:bCs/>
                <w:szCs w:val="22"/>
              </w:rPr>
              <w:t>1008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2DFD8" w14:textId="6EBF3198" w:rsidR="00FB2DF3" w:rsidRPr="00B31F2C" w:rsidRDefault="00FB2DF3" w:rsidP="00FB2DF3">
            <w:pPr>
              <w:jc w:val="right"/>
              <w:rPr>
                <w:rFonts w:eastAsia="Calibri"/>
                <w:szCs w:val="22"/>
              </w:rPr>
            </w:pPr>
            <w:r w:rsidRPr="00645111">
              <w:rPr>
                <w:rFonts w:eastAsia="Calibri"/>
                <w:bCs/>
                <w:szCs w:val="22"/>
              </w:rPr>
              <w:t>1675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276299" w14:textId="77777777" w:rsidR="00FB2DF3" w:rsidRPr="00645111" w:rsidRDefault="00FB2DF3" w:rsidP="00FB2DF3">
            <w:pPr>
              <w:jc w:val="center"/>
              <w:rPr>
                <w:rFonts w:eastAsia="Calibri"/>
                <w:szCs w:val="22"/>
              </w:rPr>
            </w:pPr>
            <w:r w:rsidRPr="00645111">
              <w:rPr>
                <w:rFonts w:eastAsia="Calibri"/>
                <w:szCs w:val="22"/>
              </w:rPr>
              <w:t>D</w:t>
            </w:r>
          </w:p>
          <w:p w14:paraId="0EFE6D57" w14:textId="77777777" w:rsidR="00FB2DF3" w:rsidRPr="00645111" w:rsidRDefault="00FB2DF3" w:rsidP="00FB2DF3">
            <w:pPr>
              <w:jc w:val="center"/>
              <w:rPr>
                <w:rFonts w:eastAsia="Calibri"/>
                <w:szCs w:val="22"/>
              </w:rPr>
            </w:pPr>
            <w:r w:rsidRPr="00645111">
              <w:rPr>
                <w:rFonts w:eastAsia="Calibri"/>
                <w:szCs w:val="22"/>
              </w:rPr>
              <w:t>D</w:t>
            </w:r>
          </w:p>
          <w:p w14:paraId="30321C84" w14:textId="51B5497E"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CB807" w14:textId="223826BC" w:rsidR="00FB2DF3" w:rsidRPr="00B31F2C" w:rsidRDefault="00FB2DF3" w:rsidP="00FB2DF3">
            <w:pPr>
              <w:jc w:val="center"/>
              <w:rPr>
                <w:rFonts w:eastAsia="Calibri"/>
                <w:szCs w:val="22"/>
              </w:rPr>
            </w:pPr>
            <w:r w:rsidRPr="00645111">
              <w:rPr>
                <w:rFonts w:eastAsia="Calibri"/>
                <w:bCs/>
                <w:szCs w:val="22"/>
              </w:rPr>
              <w:t>4400-6557-8183 4400-6557-8161 4400-6558-3540</w:t>
            </w:r>
          </w:p>
        </w:tc>
      </w:tr>
      <w:tr w:rsidR="00FB2DF3" w:rsidRPr="00B31F2C" w14:paraId="262E629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4ED705"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BD5A9" w14:textId="3694B2DA" w:rsidR="00FB2DF3" w:rsidRPr="00B31F2C" w:rsidRDefault="00FB2DF3" w:rsidP="00FB2DF3">
            <w:pPr>
              <w:rPr>
                <w:rFonts w:eastAsia="Calibri"/>
                <w:szCs w:val="22"/>
              </w:rPr>
            </w:pPr>
            <w:r w:rsidRPr="00645111">
              <w:rPr>
                <w:rFonts w:eastAsia="Calibri"/>
                <w:szCs w:val="22"/>
              </w:rPr>
              <w:t>21SS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6099C5" w14:textId="2BC46659" w:rsidR="00FB2DF3" w:rsidRPr="00B31F2C" w:rsidRDefault="00FB2DF3" w:rsidP="00FB2DF3">
            <w:pPr>
              <w:rPr>
                <w:rFonts w:eastAsia="Calibri"/>
                <w:szCs w:val="22"/>
              </w:rPr>
            </w:pPr>
            <w:proofErr w:type="spellStart"/>
            <w:r w:rsidRPr="00645111">
              <w:rPr>
                <w:rFonts w:eastAsia="Calibri"/>
                <w:szCs w:val="22"/>
              </w:rPr>
              <w:t>Butėnų</w:t>
            </w:r>
            <w:proofErr w:type="spellEnd"/>
            <w:r w:rsidRPr="00645111">
              <w:rPr>
                <w:rFonts w:eastAsia="Calibri"/>
                <w:szCs w:val="22"/>
              </w:rPr>
              <w:t xml:space="preserve"> g., </w:t>
            </w:r>
            <w:proofErr w:type="spellStart"/>
            <w:r w:rsidRPr="00645111">
              <w:rPr>
                <w:rFonts w:eastAsia="Calibri"/>
                <w:szCs w:val="22"/>
              </w:rPr>
              <w:t>Butėnų</w:t>
            </w:r>
            <w:proofErr w:type="spellEnd"/>
            <w:r w:rsidRPr="00645111">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F8118D" w14:textId="4D0DDD19" w:rsidR="00FB2DF3" w:rsidRPr="00B31F2C" w:rsidRDefault="00FB2DF3" w:rsidP="00FB2DF3">
            <w:pPr>
              <w:jc w:val="right"/>
              <w:rPr>
                <w:rFonts w:eastAsia="Calibri"/>
                <w:szCs w:val="22"/>
              </w:rPr>
            </w:pPr>
            <w:r w:rsidRPr="00645111">
              <w:rPr>
                <w:rFonts w:eastAsia="Calibri"/>
                <w:szCs w:val="22"/>
              </w:rPr>
              <w:t xml:space="preserve"> 2856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63926" w14:textId="05B79D9A" w:rsidR="00FB2DF3" w:rsidRPr="00B31F2C" w:rsidRDefault="00FB2DF3" w:rsidP="00FB2DF3">
            <w:pPr>
              <w:jc w:val="right"/>
              <w:rPr>
                <w:rFonts w:eastAsia="Calibri"/>
                <w:szCs w:val="22"/>
              </w:rPr>
            </w:pPr>
            <w:r w:rsidRPr="00645111">
              <w:rPr>
                <w:rFonts w:eastAsia="Calibri"/>
                <w:szCs w:val="22"/>
              </w:rPr>
              <w:t xml:space="preserve"> 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B2200" w14:textId="7540D656" w:rsidR="00FB2DF3" w:rsidRPr="00B31F2C" w:rsidRDefault="00FB2DF3" w:rsidP="00FB2DF3">
            <w:pPr>
              <w:jc w:val="right"/>
              <w:rPr>
                <w:rFonts w:eastAsia="Calibri"/>
                <w:szCs w:val="22"/>
              </w:rPr>
            </w:pPr>
            <w:r w:rsidRPr="00645111">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42082" w14:textId="603D8544"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FF224" w14:textId="1854A8D0"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943E4" w14:textId="706A12DC" w:rsidR="00FB2DF3" w:rsidRPr="00B31F2C" w:rsidRDefault="00FB2DF3" w:rsidP="00FB2DF3">
            <w:pPr>
              <w:jc w:val="center"/>
              <w:rPr>
                <w:rFonts w:eastAsia="Calibri"/>
                <w:szCs w:val="22"/>
              </w:rPr>
            </w:pPr>
            <w:r w:rsidRPr="00645111">
              <w:rPr>
                <w:rFonts w:eastAsia="Calibri"/>
                <w:szCs w:val="22"/>
              </w:rPr>
              <w:t>4400-6343-3407</w:t>
            </w:r>
          </w:p>
        </w:tc>
      </w:tr>
      <w:tr w:rsidR="00FB2DF3" w:rsidRPr="00B31F2C" w14:paraId="59CB47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87F4F8"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CDB2F2" w14:textId="4EFE84AD" w:rsidR="00FB2DF3" w:rsidRPr="00B31F2C" w:rsidRDefault="00FB2DF3" w:rsidP="00FB2DF3">
            <w:pPr>
              <w:rPr>
                <w:rFonts w:eastAsia="Calibri"/>
                <w:szCs w:val="22"/>
              </w:rPr>
            </w:pPr>
            <w:r w:rsidRPr="00645111">
              <w:rPr>
                <w:rFonts w:eastAsia="Calibri"/>
                <w:szCs w:val="22"/>
              </w:rPr>
              <w:t>22SS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56DA7B" w14:textId="2235ABC2" w:rsidR="00FB2DF3" w:rsidRPr="00B31F2C" w:rsidRDefault="00FB2DF3" w:rsidP="00FB2DF3">
            <w:pPr>
              <w:rPr>
                <w:rFonts w:eastAsia="Calibri"/>
                <w:szCs w:val="22"/>
              </w:rPr>
            </w:pPr>
            <w:r w:rsidRPr="00645111">
              <w:rPr>
                <w:rFonts w:eastAsia="Calibri"/>
                <w:szCs w:val="22"/>
              </w:rPr>
              <w:t xml:space="preserve">Elnio g., </w:t>
            </w:r>
            <w:proofErr w:type="spellStart"/>
            <w:r w:rsidRPr="00645111">
              <w:rPr>
                <w:rFonts w:eastAsia="Calibri"/>
                <w:szCs w:val="22"/>
              </w:rPr>
              <w:t>Butėnų</w:t>
            </w:r>
            <w:proofErr w:type="spellEnd"/>
            <w:r w:rsidRPr="0064511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08A875" w14:textId="4156A443" w:rsidR="00FB2DF3" w:rsidRPr="00B31F2C" w:rsidRDefault="00FB2DF3" w:rsidP="00FB2DF3">
            <w:pPr>
              <w:jc w:val="right"/>
              <w:rPr>
                <w:rFonts w:eastAsia="Calibri"/>
                <w:szCs w:val="22"/>
              </w:rPr>
            </w:pPr>
            <w:r w:rsidRPr="00645111">
              <w:rPr>
                <w:rFonts w:eastAsia="Calibri"/>
                <w:szCs w:val="22"/>
              </w:rPr>
              <w:t xml:space="preserve"> 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34914" w14:textId="7ABBA078"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73D0F" w14:textId="521387CA" w:rsidR="00FB2DF3" w:rsidRPr="00B31F2C" w:rsidRDefault="00FB2DF3" w:rsidP="00FB2DF3">
            <w:pPr>
              <w:jc w:val="right"/>
              <w:rPr>
                <w:rFonts w:eastAsia="Calibri"/>
                <w:szCs w:val="22"/>
              </w:rPr>
            </w:pPr>
            <w:r w:rsidRPr="00645111">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C83" w14:textId="7487C7D1" w:rsidR="00FB2DF3" w:rsidRPr="00B31F2C" w:rsidRDefault="00FB2DF3" w:rsidP="00FB2DF3">
            <w:pPr>
              <w:jc w:val="right"/>
              <w:rPr>
                <w:rFonts w:eastAsia="Calibri"/>
                <w:strike/>
                <w:szCs w:val="22"/>
              </w:rPr>
            </w:pPr>
            <w:r w:rsidRPr="0064511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FF55E" w14:textId="42E3B7E9"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24E0A8" w14:textId="4062D39B" w:rsidR="00FB2DF3" w:rsidRPr="00B31F2C" w:rsidRDefault="00FB2DF3" w:rsidP="00FB2DF3">
            <w:pPr>
              <w:jc w:val="center"/>
              <w:rPr>
                <w:rFonts w:eastAsia="Calibri"/>
                <w:szCs w:val="22"/>
              </w:rPr>
            </w:pPr>
            <w:r w:rsidRPr="00645111">
              <w:rPr>
                <w:rFonts w:eastAsia="Calibri"/>
                <w:szCs w:val="22"/>
              </w:rPr>
              <w:t>4400-6343-2175</w:t>
            </w:r>
          </w:p>
        </w:tc>
      </w:tr>
      <w:tr w:rsidR="00FB2DF3" w:rsidRPr="00B31F2C" w14:paraId="34E0DF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8D605A"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B64C56" w14:textId="4053EBB2" w:rsidR="00FB2DF3" w:rsidRPr="00B31F2C" w:rsidRDefault="00FB2DF3" w:rsidP="00FB2DF3">
            <w:pPr>
              <w:rPr>
                <w:rFonts w:eastAsia="Calibri"/>
                <w:szCs w:val="22"/>
              </w:rPr>
            </w:pPr>
            <w:r w:rsidRPr="00645111">
              <w:rPr>
                <w:rFonts w:eastAsia="Calibri"/>
                <w:szCs w:val="22"/>
              </w:rPr>
              <w:t>23SS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9B71CE" w14:textId="21637BCE" w:rsidR="00FB2DF3" w:rsidRPr="00B31F2C" w:rsidRDefault="00FB2DF3" w:rsidP="00FB2DF3">
            <w:pPr>
              <w:rPr>
                <w:rFonts w:eastAsia="Calibri"/>
                <w:szCs w:val="22"/>
              </w:rPr>
            </w:pPr>
            <w:r w:rsidRPr="00645111">
              <w:rPr>
                <w:rFonts w:eastAsia="Calibri"/>
                <w:szCs w:val="22"/>
              </w:rPr>
              <w:t xml:space="preserve">Ramybės g., </w:t>
            </w:r>
            <w:proofErr w:type="spellStart"/>
            <w:r w:rsidRPr="00645111">
              <w:rPr>
                <w:rFonts w:eastAsia="Calibri"/>
                <w:szCs w:val="22"/>
              </w:rPr>
              <w:t>Butėnų</w:t>
            </w:r>
            <w:proofErr w:type="spellEnd"/>
            <w:r w:rsidRPr="0064511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69E1A0" w14:textId="6297084C" w:rsidR="00FB2DF3" w:rsidRPr="00B31F2C" w:rsidRDefault="00FB2DF3" w:rsidP="00FB2DF3">
            <w:pPr>
              <w:jc w:val="right"/>
              <w:rPr>
                <w:rFonts w:eastAsia="Calibri"/>
                <w:szCs w:val="22"/>
              </w:rPr>
            </w:pPr>
            <w:r w:rsidRPr="00645111">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17F49" w14:textId="70A7E52F"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CC3EC" w14:textId="29B511DB" w:rsidR="00FB2DF3" w:rsidRPr="00B31F2C" w:rsidRDefault="00FB2DF3" w:rsidP="00FB2DF3">
            <w:pPr>
              <w:jc w:val="right"/>
              <w:rPr>
                <w:rFonts w:eastAsia="Calibri"/>
                <w:szCs w:val="22"/>
              </w:rPr>
            </w:pPr>
            <w:r w:rsidRPr="00645111">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tcPr>
          <w:p w14:paraId="74751B9C" w14:textId="5A79B901"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11892" w14:textId="4F786993"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087E44" w14:textId="4517D721" w:rsidR="00FB2DF3" w:rsidRPr="00B31F2C" w:rsidRDefault="00FB2DF3" w:rsidP="00FB2DF3">
            <w:pPr>
              <w:jc w:val="center"/>
              <w:rPr>
                <w:rFonts w:eastAsia="Calibri"/>
                <w:szCs w:val="22"/>
              </w:rPr>
            </w:pPr>
            <w:r w:rsidRPr="00645111">
              <w:rPr>
                <w:rFonts w:eastAsia="Calibri"/>
                <w:szCs w:val="22"/>
              </w:rPr>
              <w:t>4400-5332-6857</w:t>
            </w:r>
          </w:p>
        </w:tc>
      </w:tr>
      <w:tr w:rsidR="00FB2DF3" w:rsidRPr="00B31F2C" w14:paraId="380C59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F4BBEA"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E0D1" w14:textId="55AB7689" w:rsidR="00FB2DF3" w:rsidRPr="00B31F2C" w:rsidRDefault="00FB2DF3" w:rsidP="00FB2DF3">
            <w:pPr>
              <w:rPr>
                <w:rFonts w:eastAsia="Calibri"/>
                <w:szCs w:val="22"/>
              </w:rPr>
            </w:pPr>
            <w:r w:rsidRPr="00645111">
              <w:rPr>
                <w:rFonts w:eastAsia="Calibri"/>
                <w:szCs w:val="22"/>
              </w:rPr>
              <w:t>24SS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927F7B" w14:textId="4D5421C2" w:rsidR="00FB2DF3" w:rsidRPr="00B31F2C" w:rsidRDefault="00FB2DF3" w:rsidP="00FB2DF3">
            <w:pPr>
              <w:rPr>
                <w:rFonts w:eastAsia="Calibri"/>
                <w:szCs w:val="22"/>
              </w:rPr>
            </w:pPr>
            <w:r w:rsidRPr="00645111">
              <w:rPr>
                <w:rFonts w:eastAsia="Calibri"/>
                <w:szCs w:val="22"/>
              </w:rPr>
              <w:t>Kalno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314515" w14:textId="2681462F" w:rsidR="00FB2DF3" w:rsidRPr="00B31F2C" w:rsidRDefault="00FB2DF3" w:rsidP="00FB2DF3">
            <w:pPr>
              <w:jc w:val="right"/>
              <w:rPr>
                <w:rFonts w:eastAsia="Calibri"/>
                <w:szCs w:val="22"/>
              </w:rPr>
            </w:pPr>
            <w:r w:rsidRPr="00645111">
              <w:rPr>
                <w:rFonts w:eastAsia="Calibri"/>
                <w:szCs w:val="22"/>
              </w:rPr>
              <w:t xml:space="preserve">  </w:t>
            </w:r>
            <w:r w:rsidRPr="00645111">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427B2" w14:textId="483F5168" w:rsidR="00FB2DF3" w:rsidRPr="00B31F2C" w:rsidRDefault="00FB2DF3" w:rsidP="00FB2DF3">
            <w:pPr>
              <w:jc w:val="right"/>
              <w:rPr>
                <w:rFonts w:eastAsia="Calibri"/>
                <w:szCs w:val="22"/>
              </w:rPr>
            </w:pPr>
            <w:r w:rsidRPr="00645111">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B52D" w14:textId="1750B096" w:rsidR="00FB2DF3" w:rsidRPr="00B31F2C" w:rsidRDefault="00FB2DF3" w:rsidP="00FB2DF3">
            <w:pPr>
              <w:jc w:val="right"/>
              <w:rPr>
                <w:rFonts w:eastAsia="Calibri"/>
                <w:szCs w:val="22"/>
              </w:rPr>
            </w:pPr>
            <w:r w:rsidRPr="00645111">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A4D33" w14:textId="63FC5635" w:rsidR="00FB2DF3" w:rsidRPr="00B31F2C" w:rsidRDefault="00FB2DF3" w:rsidP="00FB2DF3">
            <w:pPr>
              <w:jc w:val="right"/>
              <w:rPr>
                <w:rFonts w:eastAsia="Calibri"/>
                <w:szCs w:val="22"/>
              </w:rPr>
            </w:pPr>
            <w:r w:rsidRPr="0064511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06CCE" w14:textId="002F5A72"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3AD50E" w14:textId="1EEEE9EC" w:rsidR="00FB2DF3" w:rsidRPr="00B31F2C" w:rsidRDefault="00FB2DF3" w:rsidP="00FB2DF3">
            <w:pPr>
              <w:jc w:val="center"/>
              <w:rPr>
                <w:rFonts w:eastAsia="Calibri"/>
                <w:szCs w:val="22"/>
              </w:rPr>
            </w:pPr>
            <w:r w:rsidRPr="00645111">
              <w:rPr>
                <w:rFonts w:eastAsia="Calibri"/>
                <w:bCs/>
                <w:szCs w:val="22"/>
              </w:rPr>
              <w:t>4400-6355-5277</w:t>
            </w:r>
          </w:p>
        </w:tc>
      </w:tr>
      <w:tr w:rsidR="00FB2DF3" w:rsidRPr="00B31F2C" w14:paraId="5DEAAB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C2D3D8"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5F569" w14:textId="21743E3D" w:rsidR="00FB2DF3" w:rsidRPr="00B31F2C" w:rsidRDefault="00FB2DF3" w:rsidP="00FB2DF3">
            <w:pPr>
              <w:rPr>
                <w:rFonts w:eastAsia="Calibri"/>
                <w:szCs w:val="22"/>
              </w:rPr>
            </w:pPr>
            <w:r w:rsidRPr="00645111">
              <w:rPr>
                <w:rFonts w:eastAsia="Calibri"/>
                <w:szCs w:val="22"/>
              </w:rPr>
              <w:t>25SS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E4A538" w14:textId="0ABAE8DA" w:rsidR="00FB2DF3" w:rsidRPr="00B31F2C" w:rsidRDefault="00FB2DF3" w:rsidP="00FB2DF3">
            <w:pPr>
              <w:rPr>
                <w:rFonts w:eastAsia="Calibri"/>
                <w:szCs w:val="22"/>
              </w:rPr>
            </w:pPr>
            <w:r w:rsidRPr="00645111">
              <w:rPr>
                <w:rFonts w:eastAsia="Calibri"/>
                <w:szCs w:val="22"/>
              </w:rPr>
              <w:t>Naujoji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A33AA5" w14:textId="39CE9873" w:rsidR="00FB2DF3" w:rsidRPr="00B31F2C" w:rsidRDefault="00FB2DF3" w:rsidP="00FB2DF3">
            <w:pPr>
              <w:jc w:val="right"/>
              <w:rPr>
                <w:rFonts w:eastAsia="Calibri"/>
                <w:szCs w:val="22"/>
              </w:rPr>
            </w:pPr>
            <w:r w:rsidRPr="00645111">
              <w:rPr>
                <w:rFonts w:eastAsia="Calibri"/>
                <w:szCs w:val="22"/>
              </w:rPr>
              <w:t xml:space="preserve"> 470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DBBF6" w14:textId="3B531274" w:rsidR="00FB2DF3" w:rsidRPr="00B31F2C" w:rsidRDefault="00FB2DF3" w:rsidP="00FB2DF3">
            <w:pPr>
              <w:jc w:val="right"/>
              <w:rPr>
                <w:rFonts w:eastAsia="Calibri"/>
                <w:szCs w:val="22"/>
              </w:rPr>
            </w:pPr>
            <w:r w:rsidRPr="00645111">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0950C" w14:textId="47E34652" w:rsidR="00FB2DF3" w:rsidRPr="00B31F2C" w:rsidRDefault="00FB2DF3" w:rsidP="00FB2DF3">
            <w:pPr>
              <w:jc w:val="right"/>
              <w:rPr>
                <w:rFonts w:eastAsia="Calibri"/>
                <w:szCs w:val="22"/>
              </w:rPr>
            </w:pPr>
            <w:r w:rsidRPr="00645111">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2CE8A" w14:textId="26A9875E" w:rsidR="00FB2DF3" w:rsidRPr="00B31F2C" w:rsidRDefault="00FB2DF3" w:rsidP="00FB2DF3">
            <w:pPr>
              <w:jc w:val="right"/>
              <w:rPr>
                <w:rFonts w:eastAsia="Calibri"/>
                <w:szCs w:val="22"/>
              </w:rPr>
            </w:pPr>
            <w:r w:rsidRPr="0064511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A7487" w14:textId="2BC940CC"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52433" w14:textId="1E64BA40" w:rsidR="00FB2DF3" w:rsidRPr="00B31F2C" w:rsidRDefault="00FB2DF3" w:rsidP="00FB2DF3">
            <w:pPr>
              <w:jc w:val="center"/>
              <w:rPr>
                <w:rFonts w:eastAsia="Calibri"/>
                <w:szCs w:val="22"/>
              </w:rPr>
            </w:pPr>
            <w:r w:rsidRPr="00645111">
              <w:rPr>
                <w:rFonts w:eastAsia="Calibri"/>
                <w:szCs w:val="22"/>
              </w:rPr>
              <w:t>4400-6355-5288</w:t>
            </w:r>
          </w:p>
        </w:tc>
      </w:tr>
      <w:tr w:rsidR="00FB2DF3" w:rsidRPr="00B31F2C" w14:paraId="5F1070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C0E680"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57700E" w14:textId="418E9E47" w:rsidR="00FB2DF3" w:rsidRPr="00B31F2C" w:rsidRDefault="00FB2DF3" w:rsidP="00FB2DF3">
            <w:pPr>
              <w:rPr>
                <w:rFonts w:eastAsia="Calibri"/>
                <w:szCs w:val="22"/>
              </w:rPr>
            </w:pPr>
            <w:r w:rsidRPr="00645111">
              <w:rPr>
                <w:rFonts w:eastAsia="Calibri"/>
                <w:szCs w:val="22"/>
              </w:rPr>
              <w:t>26SS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727B5D" w14:textId="13FB599D" w:rsidR="00FB2DF3" w:rsidRPr="00B31F2C" w:rsidRDefault="00FB2DF3" w:rsidP="00FB2DF3">
            <w:pPr>
              <w:rPr>
                <w:rFonts w:eastAsia="Calibri"/>
                <w:szCs w:val="22"/>
              </w:rPr>
            </w:pPr>
            <w:r w:rsidRPr="00645111">
              <w:rPr>
                <w:rFonts w:eastAsia="Calibri"/>
                <w:szCs w:val="22"/>
              </w:rPr>
              <w:t>Pievų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F3740E" w14:textId="020FCDF4" w:rsidR="00FB2DF3" w:rsidRPr="00B31F2C" w:rsidRDefault="00FB2DF3" w:rsidP="00FB2DF3">
            <w:pPr>
              <w:jc w:val="right"/>
              <w:rPr>
                <w:rFonts w:eastAsia="Calibri"/>
                <w:szCs w:val="22"/>
              </w:rPr>
            </w:pPr>
            <w:r w:rsidRPr="00645111">
              <w:rPr>
                <w:rFonts w:eastAsia="Calibri"/>
                <w:szCs w:val="22"/>
              </w:rPr>
              <w:t xml:space="preserve">1501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0BB0" w14:textId="069F4749" w:rsidR="00FB2DF3" w:rsidRPr="00B31F2C" w:rsidRDefault="00FB2DF3" w:rsidP="00FB2DF3">
            <w:pPr>
              <w:jc w:val="right"/>
              <w:rPr>
                <w:rFonts w:eastAsia="Calibri"/>
                <w:szCs w:val="22"/>
              </w:rPr>
            </w:pPr>
            <w:r w:rsidRPr="0064511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5272A" w14:textId="384F9FFE" w:rsidR="00FB2DF3" w:rsidRPr="00B31F2C" w:rsidRDefault="00FB2DF3" w:rsidP="00FB2DF3">
            <w:pPr>
              <w:jc w:val="right"/>
              <w:rPr>
                <w:rFonts w:eastAsia="Calibri"/>
                <w:szCs w:val="22"/>
              </w:rPr>
            </w:pPr>
            <w:r w:rsidRPr="00645111">
              <w:rPr>
                <w:rFonts w:eastAsia="Calibri"/>
                <w:bCs/>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C7A5B" w14:textId="27A98BF2" w:rsidR="00FB2DF3" w:rsidRPr="00B31F2C" w:rsidRDefault="00FB2DF3" w:rsidP="00FB2DF3">
            <w:pPr>
              <w:jc w:val="right"/>
              <w:rPr>
                <w:rFonts w:eastAsia="Calibri"/>
                <w:szCs w:val="22"/>
              </w:rPr>
            </w:pPr>
            <w:r w:rsidRPr="00645111">
              <w:rPr>
                <w:rFonts w:eastAsia="Calibri"/>
                <w:bCs/>
                <w:szCs w:val="22"/>
              </w:rPr>
              <w:t>933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ED7E4" w14:textId="4A0C954B" w:rsidR="00FB2DF3" w:rsidRPr="00B31F2C" w:rsidRDefault="00FB2DF3" w:rsidP="00FB2DF3">
            <w:pPr>
              <w:jc w:val="center"/>
              <w:rPr>
                <w:rFonts w:eastAsia="Calibri"/>
                <w:szCs w:val="22"/>
              </w:rPr>
            </w:pPr>
            <w:r w:rsidRPr="0064511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BD0FB5" w14:textId="22443153" w:rsidR="00FB2DF3" w:rsidRPr="00B31F2C" w:rsidRDefault="00FB2DF3" w:rsidP="00FB2DF3">
            <w:pPr>
              <w:jc w:val="center"/>
              <w:rPr>
                <w:rFonts w:eastAsia="Calibri"/>
                <w:szCs w:val="22"/>
              </w:rPr>
            </w:pPr>
            <w:r w:rsidRPr="00645111">
              <w:rPr>
                <w:rFonts w:eastAsia="Calibri"/>
                <w:bCs/>
                <w:szCs w:val="22"/>
              </w:rPr>
              <w:t>4400-6562-3534</w:t>
            </w:r>
          </w:p>
        </w:tc>
      </w:tr>
      <w:tr w:rsidR="00FB2DF3" w:rsidRPr="00B31F2C" w14:paraId="3F07CF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B28E6D"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0EB6C1" w14:textId="01CD8D03" w:rsidR="00FB2DF3" w:rsidRPr="00B31F2C" w:rsidRDefault="00FB2DF3" w:rsidP="00FB2DF3">
            <w:pPr>
              <w:rPr>
                <w:rFonts w:eastAsia="Calibri"/>
                <w:szCs w:val="22"/>
              </w:rPr>
            </w:pPr>
            <w:r w:rsidRPr="00B31F2C">
              <w:rPr>
                <w:rFonts w:eastAsia="Calibri"/>
                <w:szCs w:val="22"/>
              </w:rPr>
              <w:t>27SS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85C4B5" w14:textId="401B7A16" w:rsidR="00FB2DF3" w:rsidRPr="00B31F2C" w:rsidRDefault="00FB2DF3" w:rsidP="00FB2DF3">
            <w:pPr>
              <w:rPr>
                <w:rFonts w:eastAsia="Calibri"/>
                <w:szCs w:val="22"/>
              </w:rPr>
            </w:pPr>
            <w:r w:rsidRPr="00B31F2C">
              <w:rPr>
                <w:rFonts w:eastAsia="Calibri"/>
                <w:szCs w:val="22"/>
              </w:rPr>
              <w:t xml:space="preserve">Vilties g., Daujočių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D82F3E" w14:textId="7752D8E5" w:rsidR="00FB2DF3" w:rsidRPr="00B31F2C" w:rsidRDefault="00FB2DF3" w:rsidP="00FB2DF3">
            <w:pPr>
              <w:jc w:val="right"/>
              <w:rPr>
                <w:rFonts w:eastAsia="Calibri"/>
                <w:szCs w:val="22"/>
              </w:rPr>
            </w:pPr>
            <w:r w:rsidRPr="00B31F2C">
              <w:rPr>
                <w:rFonts w:eastAsia="Calibri"/>
                <w:szCs w:val="22"/>
              </w:rPr>
              <w:t xml:space="preserve"> 551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92F0B" w14:textId="04686756" w:rsidR="00FB2DF3" w:rsidRPr="00B31F2C" w:rsidRDefault="00FB2DF3" w:rsidP="00FB2DF3">
            <w:pPr>
              <w:jc w:val="right"/>
              <w:rPr>
                <w:rFonts w:eastAsia="Calibri"/>
                <w:szCs w:val="22"/>
              </w:rPr>
            </w:pPr>
            <w:r w:rsidRPr="00B31F2C">
              <w:rPr>
                <w:rFonts w:eastAsia="Calibri"/>
                <w:szCs w:val="22"/>
              </w:rPr>
              <w:t xml:space="preserve">  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EAACF" w14:textId="237C58DA" w:rsidR="00FB2DF3" w:rsidRPr="00B31F2C" w:rsidRDefault="00FB2DF3" w:rsidP="00FB2DF3">
            <w:pPr>
              <w:jc w:val="right"/>
              <w:rPr>
                <w:rFonts w:eastAsia="Calibri"/>
                <w:szCs w:val="22"/>
              </w:rPr>
            </w:pPr>
            <w:r w:rsidRPr="00B31F2C">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C41C" w14:textId="0CBB01C8" w:rsidR="00FB2DF3" w:rsidRPr="00B31F2C" w:rsidRDefault="00FB2DF3" w:rsidP="00FB2DF3">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F11C7" w14:textId="1F740EF4" w:rsidR="00FB2DF3" w:rsidRPr="00B31F2C" w:rsidRDefault="00FB2DF3" w:rsidP="00FB2DF3">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9F48E" w14:textId="20896B4B" w:rsidR="00FB2DF3" w:rsidRPr="00B31F2C" w:rsidRDefault="00FB2DF3" w:rsidP="00FB2DF3">
            <w:pPr>
              <w:jc w:val="center"/>
              <w:rPr>
                <w:rFonts w:eastAsia="Calibri"/>
                <w:szCs w:val="22"/>
              </w:rPr>
            </w:pPr>
            <w:r w:rsidRPr="00B31F2C">
              <w:rPr>
                <w:rFonts w:eastAsia="Calibri"/>
                <w:szCs w:val="22"/>
              </w:rPr>
              <w:t>4400-6355-5299</w:t>
            </w:r>
          </w:p>
        </w:tc>
      </w:tr>
      <w:tr w:rsidR="00FB2DF3" w:rsidRPr="00B31F2C" w14:paraId="52C936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BA666D"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81D5D" w14:textId="591ED2AF" w:rsidR="00FB2DF3" w:rsidRPr="00B31F2C" w:rsidRDefault="00FB2DF3" w:rsidP="00FB2DF3">
            <w:pPr>
              <w:rPr>
                <w:rFonts w:eastAsia="Calibri"/>
                <w:szCs w:val="22"/>
              </w:rPr>
            </w:pPr>
            <w:r w:rsidRPr="00B31F2C">
              <w:rPr>
                <w:rFonts w:eastAsia="Calibri"/>
                <w:szCs w:val="22"/>
              </w:rPr>
              <w:t>28SS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8B7AB6" w14:textId="2DFE75F0" w:rsidR="00FB2DF3" w:rsidRPr="00B31F2C" w:rsidRDefault="00FB2DF3" w:rsidP="00FB2DF3">
            <w:pPr>
              <w:rPr>
                <w:rFonts w:eastAsia="Calibri"/>
                <w:szCs w:val="22"/>
              </w:rPr>
            </w:pPr>
            <w:proofErr w:type="spellStart"/>
            <w:r w:rsidRPr="00B31F2C">
              <w:rPr>
                <w:rFonts w:eastAsia="Calibri"/>
                <w:szCs w:val="22"/>
              </w:rPr>
              <w:t>Grikiapelių</w:t>
            </w:r>
            <w:proofErr w:type="spellEnd"/>
            <w:r w:rsidRPr="00B31F2C">
              <w:rPr>
                <w:rFonts w:eastAsia="Calibri"/>
                <w:szCs w:val="22"/>
              </w:rPr>
              <w:t xml:space="preserve"> g., </w:t>
            </w:r>
            <w:proofErr w:type="spellStart"/>
            <w:r w:rsidRPr="00B31F2C">
              <w:rPr>
                <w:rFonts w:eastAsia="Calibri"/>
                <w:szCs w:val="22"/>
              </w:rPr>
              <w:t>Grikiapelių</w:t>
            </w:r>
            <w:proofErr w:type="spellEnd"/>
            <w:r w:rsidRPr="00B31F2C">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EF70C1" w14:textId="7ED26A06" w:rsidR="00FB2DF3" w:rsidRPr="00B31F2C" w:rsidRDefault="00FB2DF3" w:rsidP="00FB2DF3">
            <w:pPr>
              <w:jc w:val="right"/>
              <w:rPr>
                <w:rFonts w:eastAsia="Calibri"/>
                <w:szCs w:val="22"/>
              </w:rPr>
            </w:pPr>
            <w:r w:rsidRPr="00B31F2C">
              <w:rPr>
                <w:rFonts w:eastAsia="Calibri"/>
                <w:szCs w:val="22"/>
              </w:rPr>
              <w:t>1990</w:t>
            </w:r>
            <w:r w:rsidRPr="00B31F2C">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597BF" w14:textId="7DD7EAF8" w:rsidR="00FB2DF3" w:rsidRPr="00B31F2C" w:rsidRDefault="00FB2DF3" w:rsidP="00FB2DF3">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B48FD" w14:textId="3B68CAD6" w:rsidR="00FB2DF3" w:rsidRPr="00B31F2C" w:rsidRDefault="00FB2DF3" w:rsidP="00FB2DF3">
            <w:pPr>
              <w:jc w:val="right"/>
              <w:rPr>
                <w:rFonts w:eastAsia="Calibri"/>
                <w:szCs w:val="22"/>
              </w:rPr>
            </w:pPr>
            <w:r w:rsidRPr="00B31F2C">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BDA25" w14:textId="5D044735" w:rsidR="00FB2DF3" w:rsidRPr="00B31F2C" w:rsidRDefault="00FB2DF3" w:rsidP="00FB2DF3">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74D1" w14:textId="315BCA55" w:rsidR="00FB2DF3" w:rsidRPr="00B31F2C" w:rsidRDefault="00FB2DF3" w:rsidP="00FB2DF3">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DA3251" w14:textId="789E3706" w:rsidR="00FB2DF3" w:rsidRPr="00B31F2C" w:rsidRDefault="00FB2DF3" w:rsidP="00FB2DF3">
            <w:pPr>
              <w:jc w:val="center"/>
              <w:rPr>
                <w:rFonts w:eastAsia="Calibri"/>
                <w:szCs w:val="22"/>
              </w:rPr>
            </w:pPr>
            <w:r w:rsidRPr="00B31F2C">
              <w:rPr>
                <w:rFonts w:eastAsia="Calibri"/>
                <w:szCs w:val="22"/>
              </w:rPr>
              <w:t>4400-5039-1983</w:t>
            </w:r>
          </w:p>
        </w:tc>
      </w:tr>
      <w:tr w:rsidR="00FB2DF3" w:rsidRPr="00B31F2C" w14:paraId="3C67E1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4452BD"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26CABE" w14:textId="0B2E9DA1" w:rsidR="00FB2DF3" w:rsidRPr="00B31F2C" w:rsidRDefault="00FB2DF3" w:rsidP="00FB2DF3">
            <w:pPr>
              <w:rPr>
                <w:rFonts w:eastAsia="Calibri"/>
                <w:szCs w:val="22"/>
              </w:rPr>
            </w:pPr>
            <w:r w:rsidRPr="00B31F2C">
              <w:rPr>
                <w:rFonts w:eastAsia="Calibri"/>
                <w:szCs w:val="22"/>
              </w:rPr>
              <w:t>29SS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3CA9B3" w14:textId="45FEC387" w:rsidR="00FB2DF3" w:rsidRPr="00B31F2C" w:rsidRDefault="00FB2DF3" w:rsidP="00FB2DF3">
            <w:pPr>
              <w:rPr>
                <w:rFonts w:eastAsia="Calibri"/>
                <w:szCs w:val="22"/>
              </w:rPr>
            </w:pPr>
            <w:r w:rsidRPr="00B31F2C">
              <w:rPr>
                <w:rFonts w:eastAsia="Calibri"/>
                <w:szCs w:val="22"/>
              </w:rPr>
              <w:t xml:space="preserve">Mokyklos g., </w:t>
            </w:r>
            <w:proofErr w:type="spellStart"/>
            <w:r w:rsidRPr="00B31F2C">
              <w:rPr>
                <w:rFonts w:eastAsia="Calibri"/>
                <w:szCs w:val="22"/>
              </w:rPr>
              <w:t>Grikiapelių</w:t>
            </w:r>
            <w:proofErr w:type="spellEnd"/>
            <w:r w:rsidRPr="00B31F2C">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470739" w14:textId="6828E343" w:rsidR="00FB2DF3" w:rsidRPr="00B31F2C" w:rsidRDefault="00FB2DF3" w:rsidP="00FB2DF3">
            <w:pPr>
              <w:jc w:val="right"/>
              <w:rPr>
                <w:rFonts w:eastAsia="Calibri"/>
                <w:szCs w:val="22"/>
              </w:rPr>
            </w:pPr>
            <w:r w:rsidRPr="00B31F2C">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15AF" w14:textId="2F634910" w:rsidR="00FB2DF3" w:rsidRPr="00B31F2C" w:rsidRDefault="00FB2DF3" w:rsidP="00FB2DF3">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5BDB4" w14:textId="28CC8FE8" w:rsidR="00FB2DF3" w:rsidRPr="00B31F2C" w:rsidRDefault="00FB2DF3" w:rsidP="00FB2DF3">
            <w:pPr>
              <w:jc w:val="right"/>
              <w:rPr>
                <w:rFonts w:eastAsia="Calibri"/>
                <w:szCs w:val="22"/>
              </w:rPr>
            </w:pPr>
            <w:r w:rsidRPr="00B31F2C">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B8838" w14:textId="494C631A" w:rsidR="00FB2DF3" w:rsidRPr="00B31F2C" w:rsidRDefault="00FB2DF3" w:rsidP="00FB2DF3">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5A06A" w14:textId="3AE2C857" w:rsidR="00FB2DF3" w:rsidRPr="00B31F2C" w:rsidRDefault="00FB2DF3" w:rsidP="00FB2DF3">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B7D4B5" w14:textId="2B871641" w:rsidR="00FB2DF3" w:rsidRPr="00B31F2C" w:rsidRDefault="00FB2DF3" w:rsidP="00FB2DF3">
            <w:pPr>
              <w:jc w:val="center"/>
              <w:rPr>
                <w:rFonts w:eastAsia="Calibri"/>
                <w:szCs w:val="22"/>
              </w:rPr>
            </w:pPr>
            <w:r w:rsidRPr="00B31F2C">
              <w:rPr>
                <w:rFonts w:eastAsia="Calibri"/>
                <w:szCs w:val="22"/>
              </w:rPr>
              <w:t>4400-5493-7061</w:t>
            </w:r>
          </w:p>
        </w:tc>
      </w:tr>
      <w:tr w:rsidR="00FB2DF3" w:rsidRPr="00B31F2C" w14:paraId="1B73CAB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3712E7"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D1CA7" w14:textId="1BAFDB7C" w:rsidR="00FB2DF3" w:rsidRPr="00B31F2C" w:rsidRDefault="00FB2DF3" w:rsidP="00FB2DF3">
            <w:pPr>
              <w:rPr>
                <w:rFonts w:eastAsia="Calibri"/>
                <w:szCs w:val="22"/>
              </w:rPr>
            </w:pPr>
            <w:r w:rsidRPr="00B31F2C">
              <w:rPr>
                <w:rFonts w:eastAsia="Calibri"/>
                <w:szCs w:val="22"/>
              </w:rPr>
              <w:t>30SS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A132E0" w14:textId="1190FA1D" w:rsidR="00FB2DF3" w:rsidRPr="00B31F2C" w:rsidRDefault="00FB2DF3" w:rsidP="00FB2DF3">
            <w:pPr>
              <w:rPr>
                <w:rFonts w:eastAsia="Calibri"/>
                <w:szCs w:val="22"/>
              </w:rPr>
            </w:pPr>
            <w:proofErr w:type="spellStart"/>
            <w:r w:rsidRPr="00B31F2C">
              <w:rPr>
                <w:rFonts w:eastAsia="Calibri"/>
                <w:szCs w:val="22"/>
              </w:rPr>
              <w:t>Jotkonių</w:t>
            </w:r>
            <w:proofErr w:type="spellEnd"/>
            <w:r w:rsidRPr="00B31F2C">
              <w:rPr>
                <w:rFonts w:eastAsia="Calibri"/>
                <w:szCs w:val="22"/>
              </w:rPr>
              <w:t xml:space="preserve"> g., </w:t>
            </w:r>
            <w:proofErr w:type="spellStart"/>
            <w:r w:rsidRPr="00B31F2C">
              <w:rPr>
                <w:rFonts w:eastAsia="Calibri"/>
                <w:szCs w:val="22"/>
              </w:rPr>
              <w:t>Jotkonių</w:t>
            </w:r>
            <w:proofErr w:type="spellEnd"/>
            <w:r w:rsidRPr="00B31F2C">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2966C2" w14:textId="5144AC92" w:rsidR="00FB2DF3" w:rsidRPr="00B31F2C" w:rsidRDefault="00FB2DF3" w:rsidP="00FB2DF3">
            <w:pPr>
              <w:jc w:val="right"/>
              <w:rPr>
                <w:rFonts w:eastAsia="Calibri"/>
                <w:szCs w:val="22"/>
              </w:rPr>
            </w:pPr>
            <w:r w:rsidRPr="00B31F2C">
              <w:rPr>
                <w:rFonts w:eastAsia="Calibri"/>
                <w:szCs w:val="22"/>
              </w:rPr>
              <w:t xml:space="preserve"> 2743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800D6" w14:textId="77239DD2" w:rsidR="00FB2DF3" w:rsidRPr="00B31F2C" w:rsidRDefault="00FB2DF3" w:rsidP="00FB2DF3">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4DBD9" w14:textId="0B220587" w:rsidR="00FB2DF3" w:rsidRPr="00B31F2C" w:rsidRDefault="00FB2DF3" w:rsidP="00FB2DF3">
            <w:pPr>
              <w:jc w:val="right"/>
              <w:rPr>
                <w:rFonts w:eastAsia="Calibri"/>
                <w:szCs w:val="22"/>
              </w:rPr>
            </w:pPr>
            <w:r w:rsidRPr="00B31F2C">
              <w:rPr>
                <w:rFonts w:eastAsia="Calibri"/>
                <w:szCs w:val="22"/>
              </w:rPr>
              <w:t>2431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2DFF5" w14:textId="72AF2202" w:rsidR="00FB2DF3" w:rsidRPr="00B31F2C" w:rsidRDefault="00FB2DF3" w:rsidP="00FB2DF3">
            <w:pPr>
              <w:jc w:val="right"/>
              <w:rPr>
                <w:rFonts w:eastAsia="Calibri"/>
                <w:szCs w:val="22"/>
              </w:rPr>
            </w:pPr>
            <w:r w:rsidRPr="00B31F2C">
              <w:rPr>
                <w:rFonts w:eastAsia="Calibri"/>
                <w:szCs w:val="22"/>
              </w:rPr>
              <w:t xml:space="preserve"> 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6A8D3" w14:textId="1B95C4E8" w:rsidR="00FB2DF3" w:rsidRPr="00B31F2C" w:rsidRDefault="00FB2DF3" w:rsidP="00FB2DF3">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277302" w14:textId="7EA79446" w:rsidR="00FB2DF3" w:rsidRPr="00B31F2C" w:rsidRDefault="00FB2DF3" w:rsidP="00FB2DF3">
            <w:pPr>
              <w:jc w:val="center"/>
              <w:rPr>
                <w:rFonts w:eastAsia="Calibri"/>
                <w:szCs w:val="22"/>
              </w:rPr>
            </w:pPr>
            <w:r w:rsidRPr="00B31F2C">
              <w:rPr>
                <w:rFonts w:eastAsia="Calibri"/>
                <w:szCs w:val="22"/>
              </w:rPr>
              <w:t>4400-6334-8892</w:t>
            </w:r>
          </w:p>
        </w:tc>
      </w:tr>
      <w:tr w:rsidR="00FB2DF3" w:rsidRPr="00B31F2C" w14:paraId="61EB46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35017D"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6E091" w14:textId="02F92DB6" w:rsidR="00FB2DF3" w:rsidRPr="00B31F2C" w:rsidRDefault="00FB2DF3" w:rsidP="00FB2DF3">
            <w:pPr>
              <w:rPr>
                <w:rFonts w:eastAsia="Calibri"/>
                <w:szCs w:val="22"/>
              </w:rPr>
            </w:pPr>
            <w:r w:rsidRPr="00524C23">
              <w:rPr>
                <w:rFonts w:eastAsia="Calibri"/>
                <w:szCs w:val="22"/>
              </w:rPr>
              <w:t>31SS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1F172" w14:textId="46EF5DB8" w:rsidR="00FB2DF3" w:rsidRPr="00B31F2C" w:rsidRDefault="00FB2DF3" w:rsidP="00FB2DF3">
            <w:pPr>
              <w:rPr>
                <w:rFonts w:eastAsia="Calibri"/>
                <w:szCs w:val="22"/>
              </w:rPr>
            </w:pPr>
            <w:r w:rsidRPr="00524C23">
              <w:rPr>
                <w:rFonts w:eastAsia="Calibri"/>
                <w:szCs w:val="22"/>
              </w:rPr>
              <w:t>Kunigiškių g., Kunigiškių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7862ED" w14:textId="472398FA" w:rsidR="00FB2DF3" w:rsidRPr="00B31F2C" w:rsidRDefault="00FB2DF3" w:rsidP="00FB2DF3">
            <w:pPr>
              <w:jc w:val="right"/>
              <w:rPr>
                <w:rFonts w:eastAsia="Calibri"/>
                <w:szCs w:val="22"/>
              </w:rPr>
            </w:pPr>
            <w:r w:rsidRPr="00524C23">
              <w:rPr>
                <w:rFonts w:eastAsia="Calibri"/>
                <w:bCs/>
                <w:szCs w:val="22"/>
              </w:rPr>
              <w:t>1967</w:t>
            </w:r>
            <w:r w:rsidRPr="00524C2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0700" w14:textId="7E5DAE3A" w:rsidR="00FB2DF3" w:rsidRPr="00B31F2C" w:rsidRDefault="00FB2DF3" w:rsidP="00FB2DF3">
            <w:pPr>
              <w:jc w:val="right"/>
              <w:rPr>
                <w:rFonts w:eastAsia="Calibri"/>
                <w:szCs w:val="22"/>
              </w:rPr>
            </w:pPr>
            <w:r w:rsidRPr="00524C23">
              <w:rPr>
                <w:rFonts w:eastAsia="Calibri"/>
                <w:bCs/>
                <w:szCs w:val="22"/>
              </w:rPr>
              <w:t>1074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149DD" w14:textId="5D001D13" w:rsidR="00FB2DF3" w:rsidRPr="00B31F2C" w:rsidRDefault="00FB2DF3" w:rsidP="00FB2DF3">
            <w:pPr>
              <w:jc w:val="right"/>
              <w:rPr>
                <w:rFonts w:eastAsia="Calibri"/>
                <w:szCs w:val="22"/>
              </w:rPr>
            </w:pPr>
            <w:r w:rsidRPr="00524C23">
              <w:rPr>
                <w:rFonts w:eastAsia="Calibri"/>
                <w:szCs w:val="22"/>
              </w:rPr>
              <w:t xml:space="preserve"> </w:t>
            </w:r>
            <w:r w:rsidRPr="00524C23">
              <w:rPr>
                <w:rFonts w:eastAsia="Calibri"/>
                <w:bCs/>
                <w:szCs w:val="22"/>
              </w:rPr>
              <w:t>893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B8C55" w14:textId="046F1B2E"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6C629" w14:textId="77777777" w:rsidR="00FB2DF3" w:rsidRPr="00524C23" w:rsidRDefault="00FB2DF3" w:rsidP="00FB2DF3">
            <w:pPr>
              <w:jc w:val="center"/>
              <w:rPr>
                <w:rFonts w:eastAsia="Calibri"/>
                <w:szCs w:val="22"/>
              </w:rPr>
            </w:pPr>
            <w:r w:rsidRPr="00524C23">
              <w:rPr>
                <w:rFonts w:eastAsia="Calibri"/>
                <w:szCs w:val="22"/>
              </w:rPr>
              <w:t>D</w:t>
            </w:r>
          </w:p>
          <w:p w14:paraId="01F38C0C" w14:textId="107D11E7"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062CD" w14:textId="7765421F" w:rsidR="00FB2DF3" w:rsidRPr="00B31F2C" w:rsidRDefault="00FB2DF3" w:rsidP="00FB2DF3">
            <w:pPr>
              <w:jc w:val="center"/>
              <w:rPr>
                <w:rFonts w:eastAsia="Calibri"/>
                <w:szCs w:val="22"/>
              </w:rPr>
            </w:pPr>
            <w:r w:rsidRPr="00524C23">
              <w:rPr>
                <w:rFonts w:eastAsia="Calibri"/>
                <w:bCs/>
                <w:szCs w:val="22"/>
              </w:rPr>
              <w:t>4400-6345-3298 4400-6345-3308</w:t>
            </w:r>
          </w:p>
        </w:tc>
      </w:tr>
      <w:tr w:rsidR="00FB2DF3" w:rsidRPr="00B31F2C" w14:paraId="1BD8218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F834BC"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0BD1EF" w14:textId="49FECF7B" w:rsidR="00FB2DF3" w:rsidRPr="00B31F2C" w:rsidRDefault="00FB2DF3" w:rsidP="00FB2DF3">
            <w:pPr>
              <w:rPr>
                <w:rFonts w:eastAsia="Calibri"/>
                <w:szCs w:val="22"/>
              </w:rPr>
            </w:pPr>
            <w:r w:rsidRPr="00524C23">
              <w:rPr>
                <w:rFonts w:eastAsia="Calibri"/>
                <w:szCs w:val="22"/>
              </w:rPr>
              <w:t>32SS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819C28" w14:textId="44EBF704" w:rsidR="00FB2DF3" w:rsidRPr="00B31F2C" w:rsidRDefault="00FB2DF3" w:rsidP="00FB2DF3">
            <w:pPr>
              <w:rPr>
                <w:rFonts w:eastAsia="Calibri"/>
                <w:szCs w:val="22"/>
              </w:rPr>
            </w:pPr>
            <w:r w:rsidRPr="00524C23">
              <w:rPr>
                <w:rFonts w:eastAsia="Calibri"/>
                <w:szCs w:val="22"/>
              </w:rPr>
              <w:t>Dirbtuvių g., Kunigiškių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509EAB" w14:textId="09D5031C" w:rsidR="00FB2DF3" w:rsidRPr="00B31F2C" w:rsidRDefault="00FB2DF3" w:rsidP="00FB2DF3">
            <w:pPr>
              <w:jc w:val="right"/>
              <w:rPr>
                <w:rFonts w:eastAsia="Calibri"/>
                <w:szCs w:val="22"/>
              </w:rPr>
            </w:pPr>
            <w:r w:rsidRPr="00524C23">
              <w:rPr>
                <w:rFonts w:eastAsia="Calibri"/>
                <w:szCs w:val="22"/>
              </w:rPr>
              <w:t xml:space="preserve">1129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3F4F2" w14:textId="2D861DE8" w:rsidR="00FB2DF3" w:rsidRPr="00B31F2C" w:rsidRDefault="00FB2DF3" w:rsidP="00FB2DF3">
            <w:pPr>
              <w:jc w:val="right"/>
              <w:rPr>
                <w:rFonts w:eastAsia="Calibri"/>
                <w:szCs w:val="22"/>
              </w:rPr>
            </w:pPr>
            <w:r w:rsidRPr="00524C23">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88DD4" w14:textId="6DC78D20" w:rsidR="00FB2DF3" w:rsidRPr="00B31F2C" w:rsidRDefault="00FB2DF3" w:rsidP="00FB2DF3">
            <w:pPr>
              <w:jc w:val="right"/>
              <w:rPr>
                <w:rFonts w:eastAsia="Calibri"/>
                <w:szCs w:val="22"/>
              </w:rPr>
            </w:pPr>
            <w:r w:rsidRPr="00524C23">
              <w:rPr>
                <w:rFonts w:eastAsia="Calibri"/>
                <w:szCs w:val="22"/>
              </w:rPr>
              <w:t xml:space="preserve">  1121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5D468" w14:textId="4BC8938E"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2842E" w14:textId="4C260FD8"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25AFDB" w14:textId="44212F00" w:rsidR="00FB2DF3" w:rsidRPr="00B31F2C" w:rsidRDefault="00FB2DF3" w:rsidP="00FB2DF3">
            <w:pPr>
              <w:jc w:val="center"/>
              <w:rPr>
                <w:rFonts w:eastAsia="Calibri"/>
                <w:szCs w:val="22"/>
              </w:rPr>
            </w:pPr>
            <w:r w:rsidRPr="00524C23">
              <w:rPr>
                <w:rFonts w:eastAsia="Calibri"/>
                <w:szCs w:val="22"/>
              </w:rPr>
              <w:t>4400-6327-1646</w:t>
            </w:r>
          </w:p>
        </w:tc>
      </w:tr>
      <w:tr w:rsidR="00FB2DF3" w:rsidRPr="00B31F2C" w14:paraId="1487B0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8BF284"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E3990F" w14:textId="67B1B00C" w:rsidR="00FB2DF3" w:rsidRPr="00B31F2C" w:rsidRDefault="00FB2DF3" w:rsidP="00FB2DF3">
            <w:pPr>
              <w:rPr>
                <w:rFonts w:eastAsia="Calibri"/>
                <w:szCs w:val="22"/>
              </w:rPr>
            </w:pPr>
            <w:r w:rsidRPr="00524C23">
              <w:rPr>
                <w:rFonts w:eastAsia="Calibri"/>
                <w:szCs w:val="22"/>
              </w:rPr>
              <w:t>33SS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738588" w14:textId="0AE775DE" w:rsidR="00FB2DF3" w:rsidRPr="00B31F2C" w:rsidRDefault="00FB2DF3" w:rsidP="00FB2DF3">
            <w:pPr>
              <w:rPr>
                <w:rFonts w:eastAsia="Calibri"/>
                <w:szCs w:val="22"/>
              </w:rPr>
            </w:pPr>
            <w:r w:rsidRPr="00524C23">
              <w:rPr>
                <w:rFonts w:eastAsia="Calibri"/>
                <w:szCs w:val="22"/>
              </w:rPr>
              <w:t>Moliakalnio g.,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D664E8" w14:textId="0AE70455" w:rsidR="00FB2DF3" w:rsidRPr="00B31F2C" w:rsidRDefault="00FB2DF3" w:rsidP="00FB2DF3">
            <w:pPr>
              <w:jc w:val="right"/>
              <w:rPr>
                <w:rFonts w:eastAsia="Calibri"/>
                <w:szCs w:val="22"/>
              </w:rPr>
            </w:pPr>
            <w:r w:rsidRPr="00524C23">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0274" w14:textId="558D2EDD"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D04D1" w14:textId="094971EF" w:rsidR="00FB2DF3" w:rsidRPr="00B31F2C" w:rsidRDefault="00FB2DF3" w:rsidP="00FB2DF3">
            <w:pPr>
              <w:jc w:val="right"/>
              <w:rPr>
                <w:rFonts w:eastAsia="Calibri"/>
                <w:szCs w:val="22"/>
              </w:rPr>
            </w:pPr>
            <w:r w:rsidRPr="00524C23">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E9641" w14:textId="02F9768B"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6E44D" w14:textId="7C1B167E"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129A6" w14:textId="082014A4" w:rsidR="00FB2DF3" w:rsidRPr="00B31F2C" w:rsidRDefault="00FB2DF3" w:rsidP="00FB2DF3">
            <w:pPr>
              <w:jc w:val="center"/>
              <w:rPr>
                <w:rFonts w:eastAsia="Calibri"/>
                <w:szCs w:val="22"/>
              </w:rPr>
            </w:pPr>
            <w:r w:rsidRPr="00524C23">
              <w:rPr>
                <w:rFonts w:eastAsia="Calibri"/>
                <w:szCs w:val="22"/>
              </w:rPr>
              <w:t>4400-5449-1579</w:t>
            </w:r>
          </w:p>
        </w:tc>
      </w:tr>
      <w:tr w:rsidR="00FB2DF3" w:rsidRPr="00B31F2C" w14:paraId="74BA8F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91C1ED"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97C36" w14:textId="7E6A6EFC" w:rsidR="00FB2DF3" w:rsidRPr="00B31F2C" w:rsidRDefault="00FB2DF3" w:rsidP="00FB2DF3">
            <w:pPr>
              <w:rPr>
                <w:rFonts w:eastAsia="Calibri"/>
                <w:szCs w:val="22"/>
              </w:rPr>
            </w:pPr>
            <w:r w:rsidRPr="00524C23">
              <w:rPr>
                <w:rFonts w:eastAsia="Calibri"/>
                <w:szCs w:val="22"/>
              </w:rPr>
              <w:t>34SS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AEF8AA" w14:textId="6AE5BCD8" w:rsidR="00FB2DF3" w:rsidRPr="00B31F2C" w:rsidRDefault="00FB2DF3" w:rsidP="00FB2DF3">
            <w:pPr>
              <w:rPr>
                <w:rFonts w:eastAsia="Calibri"/>
                <w:szCs w:val="22"/>
              </w:rPr>
            </w:pPr>
            <w:r w:rsidRPr="00524C23">
              <w:rPr>
                <w:rFonts w:eastAsia="Calibri"/>
                <w:szCs w:val="22"/>
              </w:rPr>
              <w:t xml:space="preserve">Beržynėlio g., </w:t>
            </w:r>
            <w:proofErr w:type="spellStart"/>
            <w:r w:rsidRPr="00524C23">
              <w:rPr>
                <w:rFonts w:eastAsia="Calibri"/>
                <w:szCs w:val="22"/>
              </w:rPr>
              <w:t>Vaitkūnų</w:t>
            </w:r>
            <w:proofErr w:type="spellEnd"/>
            <w:r w:rsidRPr="00524C2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864B73" w14:textId="02A312C1" w:rsidR="00FB2DF3" w:rsidRPr="00B31F2C" w:rsidRDefault="00FB2DF3" w:rsidP="00FB2DF3">
            <w:pPr>
              <w:jc w:val="right"/>
              <w:rPr>
                <w:rFonts w:eastAsia="Calibri"/>
                <w:szCs w:val="22"/>
              </w:rPr>
            </w:pPr>
            <w:r w:rsidRPr="00524C23">
              <w:rPr>
                <w:rFonts w:eastAsia="Calibri"/>
                <w:szCs w:val="22"/>
              </w:rPr>
              <w:t xml:space="preserve">635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975BC" w14:textId="09328E6D" w:rsidR="00FB2DF3" w:rsidRPr="00B31F2C" w:rsidRDefault="00FB2DF3" w:rsidP="00FB2DF3">
            <w:pPr>
              <w:jc w:val="right"/>
              <w:rPr>
                <w:rFonts w:eastAsia="Calibri"/>
                <w:szCs w:val="22"/>
              </w:rPr>
            </w:pPr>
            <w:r w:rsidRPr="00524C23">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689FB" w14:textId="3F2F07F5"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85678" w14:textId="641C0559"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A3634" w14:textId="5C3C7D16"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BE1F11" w14:textId="2C88D077" w:rsidR="00FB2DF3" w:rsidRPr="00B31F2C" w:rsidRDefault="00FB2DF3" w:rsidP="00FB2DF3">
            <w:pPr>
              <w:jc w:val="center"/>
              <w:rPr>
                <w:rFonts w:eastAsia="Calibri"/>
                <w:szCs w:val="22"/>
              </w:rPr>
            </w:pPr>
            <w:r w:rsidRPr="00524C23">
              <w:rPr>
                <w:rFonts w:eastAsia="Calibri"/>
                <w:szCs w:val="22"/>
              </w:rPr>
              <w:t>4400-6385-1252</w:t>
            </w:r>
          </w:p>
        </w:tc>
      </w:tr>
      <w:tr w:rsidR="00FB2DF3" w:rsidRPr="00B31F2C" w14:paraId="2E919F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131CBE"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280CF" w14:textId="2B3EB1D1" w:rsidR="00FB2DF3" w:rsidRPr="00B31F2C" w:rsidRDefault="00FB2DF3" w:rsidP="00FB2DF3">
            <w:pPr>
              <w:rPr>
                <w:rFonts w:eastAsia="Calibri"/>
                <w:szCs w:val="22"/>
              </w:rPr>
            </w:pPr>
            <w:r w:rsidRPr="00524C23">
              <w:rPr>
                <w:rFonts w:eastAsia="Calibri"/>
                <w:szCs w:val="22"/>
              </w:rPr>
              <w:t>35SS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47297" w14:textId="5352D653" w:rsidR="00FB2DF3" w:rsidRPr="00B31F2C" w:rsidRDefault="00FB2DF3" w:rsidP="00FB2DF3">
            <w:pPr>
              <w:rPr>
                <w:rFonts w:eastAsia="Calibri"/>
                <w:szCs w:val="22"/>
              </w:rPr>
            </w:pPr>
            <w:r w:rsidRPr="00524C23">
              <w:rPr>
                <w:rFonts w:eastAsia="Calibri"/>
                <w:szCs w:val="22"/>
              </w:rPr>
              <w:t xml:space="preserve">Salų g., </w:t>
            </w:r>
            <w:proofErr w:type="spellStart"/>
            <w:r w:rsidRPr="00524C23">
              <w:rPr>
                <w:rFonts w:eastAsia="Calibri"/>
                <w:szCs w:val="22"/>
              </w:rPr>
              <w:t>Vaitkūnų</w:t>
            </w:r>
            <w:proofErr w:type="spellEnd"/>
            <w:r w:rsidRPr="00524C2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BD128E" w14:textId="732C2256" w:rsidR="00FB2DF3" w:rsidRPr="00B31F2C" w:rsidRDefault="00FB2DF3" w:rsidP="00FB2DF3">
            <w:pPr>
              <w:jc w:val="right"/>
              <w:rPr>
                <w:rFonts w:eastAsia="Calibri"/>
                <w:szCs w:val="22"/>
              </w:rPr>
            </w:pPr>
            <w:r w:rsidRPr="00524C23">
              <w:rPr>
                <w:rFonts w:eastAsia="Calibri"/>
                <w:szCs w:val="22"/>
              </w:rPr>
              <w:t xml:space="preserve"> </w:t>
            </w:r>
            <w:r w:rsidRPr="00524C23">
              <w:rPr>
                <w:rFonts w:eastAsia="Calibri"/>
                <w:bCs/>
                <w:szCs w:val="22"/>
              </w:rPr>
              <w:t>1591</w:t>
            </w:r>
            <w:r w:rsidRPr="00524C2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D8343" w14:textId="2D008444" w:rsidR="00FB2DF3" w:rsidRPr="00B31F2C" w:rsidRDefault="00FB2DF3" w:rsidP="00FB2DF3">
            <w:pPr>
              <w:jc w:val="right"/>
              <w:rPr>
                <w:rFonts w:eastAsia="Calibri"/>
                <w:szCs w:val="22"/>
              </w:rPr>
            </w:pPr>
            <w:r w:rsidRPr="00524C23">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18B96" w14:textId="0CC19B3F" w:rsidR="00FB2DF3" w:rsidRPr="00B31F2C" w:rsidRDefault="00FB2DF3" w:rsidP="00FB2DF3">
            <w:pPr>
              <w:jc w:val="right"/>
              <w:rPr>
                <w:rFonts w:eastAsia="Calibri"/>
                <w:szCs w:val="22"/>
              </w:rPr>
            </w:pPr>
            <w:r w:rsidRPr="00524C23">
              <w:rPr>
                <w:rFonts w:eastAsia="Calibri"/>
                <w:szCs w:val="22"/>
              </w:rPr>
              <w:t xml:space="preserve"> </w:t>
            </w:r>
            <w:r w:rsidRPr="00524C23">
              <w:rPr>
                <w:rFonts w:eastAsia="Calibri"/>
                <w:bCs/>
                <w:szCs w:val="22"/>
              </w:rPr>
              <w:t>1259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4E910" w14:textId="5473C282"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E8DBE" w14:textId="77777777" w:rsidR="00FB2DF3" w:rsidRPr="00524C23" w:rsidRDefault="00FB2DF3" w:rsidP="00FB2DF3">
            <w:pPr>
              <w:jc w:val="center"/>
              <w:rPr>
                <w:rFonts w:eastAsia="Calibri"/>
                <w:szCs w:val="22"/>
              </w:rPr>
            </w:pPr>
            <w:r w:rsidRPr="00524C23">
              <w:rPr>
                <w:rFonts w:eastAsia="Calibri"/>
                <w:szCs w:val="22"/>
              </w:rPr>
              <w:t>D</w:t>
            </w:r>
          </w:p>
          <w:p w14:paraId="3D9DD00C" w14:textId="20209BC0" w:rsidR="00FB2DF3" w:rsidRPr="00B31F2C" w:rsidRDefault="00FB2DF3" w:rsidP="00FB2DF3">
            <w:pPr>
              <w:jc w:val="center"/>
              <w:rPr>
                <w:rFonts w:eastAsia="Calibri"/>
                <w:szCs w:val="22"/>
              </w:rPr>
            </w:pPr>
            <w:r w:rsidRPr="00524C23">
              <w:rPr>
                <w:rFonts w:eastAsia="Calibri"/>
                <w:szCs w:val="22"/>
              </w:rPr>
              <w:lastRenderedPageBreak/>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D73738" w14:textId="77777777" w:rsidR="00FB2DF3" w:rsidRPr="00524C23" w:rsidRDefault="00FB2DF3" w:rsidP="00FB2DF3">
            <w:pPr>
              <w:jc w:val="center"/>
              <w:rPr>
                <w:rFonts w:eastAsia="Calibri"/>
                <w:bCs/>
                <w:szCs w:val="22"/>
              </w:rPr>
            </w:pPr>
            <w:r w:rsidRPr="00524C23">
              <w:rPr>
                <w:rFonts w:eastAsia="Calibri"/>
                <w:bCs/>
                <w:szCs w:val="22"/>
              </w:rPr>
              <w:lastRenderedPageBreak/>
              <w:t>4400-6329-9232</w:t>
            </w:r>
          </w:p>
          <w:p w14:paraId="6A432FE7" w14:textId="426E09E7" w:rsidR="00FB2DF3" w:rsidRPr="00B31F2C" w:rsidRDefault="00FB2DF3" w:rsidP="00FB2DF3">
            <w:pPr>
              <w:jc w:val="center"/>
              <w:rPr>
                <w:rFonts w:eastAsia="Calibri"/>
                <w:szCs w:val="22"/>
              </w:rPr>
            </w:pPr>
            <w:r w:rsidRPr="00524C23">
              <w:rPr>
                <w:rFonts w:eastAsia="Calibri"/>
                <w:bCs/>
                <w:szCs w:val="22"/>
              </w:rPr>
              <w:lastRenderedPageBreak/>
              <w:t>4400-6331-5190</w:t>
            </w:r>
          </w:p>
        </w:tc>
      </w:tr>
      <w:tr w:rsidR="00FB2DF3" w:rsidRPr="00B31F2C" w14:paraId="1BDFDC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90031A"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3D190" w14:textId="241924C5" w:rsidR="00FB2DF3" w:rsidRPr="00B31F2C" w:rsidRDefault="00FB2DF3" w:rsidP="00FB2DF3">
            <w:pPr>
              <w:rPr>
                <w:rFonts w:eastAsia="Calibri"/>
                <w:szCs w:val="22"/>
              </w:rPr>
            </w:pPr>
            <w:r w:rsidRPr="00524C23">
              <w:rPr>
                <w:rFonts w:eastAsia="Calibri"/>
                <w:szCs w:val="22"/>
              </w:rPr>
              <w:t>36SS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1B6856" w14:textId="04400D3D" w:rsidR="00FB2DF3" w:rsidRPr="00B31F2C" w:rsidRDefault="00FB2DF3" w:rsidP="00FB2DF3">
            <w:pPr>
              <w:rPr>
                <w:rFonts w:eastAsia="Calibri"/>
                <w:szCs w:val="22"/>
              </w:rPr>
            </w:pPr>
            <w:r w:rsidRPr="00524C23">
              <w:rPr>
                <w:rFonts w:eastAsia="Calibri"/>
                <w:szCs w:val="22"/>
              </w:rPr>
              <w:t xml:space="preserve">Senųjų </w:t>
            </w:r>
            <w:proofErr w:type="spellStart"/>
            <w:r w:rsidRPr="00524C23">
              <w:rPr>
                <w:rFonts w:eastAsia="Calibri"/>
                <w:szCs w:val="22"/>
              </w:rPr>
              <w:t>Vaitkūnų</w:t>
            </w:r>
            <w:proofErr w:type="spellEnd"/>
            <w:r w:rsidRPr="00524C23">
              <w:rPr>
                <w:rFonts w:eastAsia="Calibri"/>
                <w:szCs w:val="22"/>
              </w:rPr>
              <w:t xml:space="preserve"> g., </w:t>
            </w:r>
            <w:proofErr w:type="spellStart"/>
            <w:r w:rsidRPr="00524C23">
              <w:rPr>
                <w:rFonts w:eastAsia="Calibri"/>
                <w:szCs w:val="22"/>
              </w:rPr>
              <w:t>Vaitkūnų</w:t>
            </w:r>
            <w:proofErr w:type="spellEnd"/>
            <w:r w:rsidRPr="00524C2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7EA215" w14:textId="00522C61" w:rsidR="00FB2DF3" w:rsidRPr="00B31F2C" w:rsidRDefault="00FB2DF3" w:rsidP="00FB2DF3">
            <w:pPr>
              <w:jc w:val="right"/>
              <w:rPr>
                <w:rFonts w:eastAsia="Calibri"/>
                <w:szCs w:val="22"/>
              </w:rPr>
            </w:pPr>
            <w:r w:rsidRPr="00524C23">
              <w:rPr>
                <w:rFonts w:eastAsia="Calibri"/>
                <w:bCs/>
                <w:szCs w:val="22"/>
              </w:rPr>
              <w:t>2806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641" w14:textId="3AF8F88E" w:rsidR="00FB2DF3" w:rsidRPr="00B31F2C" w:rsidRDefault="00FB2DF3" w:rsidP="00FB2DF3">
            <w:pPr>
              <w:jc w:val="right"/>
              <w:rPr>
                <w:rFonts w:eastAsia="Calibri"/>
                <w:szCs w:val="22"/>
              </w:rPr>
            </w:pPr>
            <w:r w:rsidRPr="00524C2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89F0C" w14:textId="2B9FE069" w:rsidR="00FB2DF3" w:rsidRPr="00B31F2C" w:rsidRDefault="00FB2DF3" w:rsidP="00FB2DF3">
            <w:pPr>
              <w:jc w:val="right"/>
              <w:rPr>
                <w:rFonts w:eastAsia="Calibri"/>
                <w:szCs w:val="22"/>
              </w:rPr>
            </w:pPr>
            <w:r w:rsidRPr="00524C23">
              <w:rPr>
                <w:rFonts w:eastAsia="Calibri"/>
                <w:szCs w:val="22"/>
              </w:rPr>
              <w:t xml:space="preserve"> </w:t>
            </w:r>
            <w:r w:rsidRPr="00524C23">
              <w:rPr>
                <w:rFonts w:eastAsia="Calibri"/>
                <w:bCs/>
                <w:szCs w:val="22"/>
              </w:rPr>
              <w:t>2806</w:t>
            </w:r>
          </w:p>
        </w:tc>
        <w:tc>
          <w:tcPr>
            <w:tcW w:w="1133" w:type="dxa"/>
            <w:tcBorders>
              <w:top w:val="single" w:sz="4" w:space="0" w:color="auto"/>
              <w:left w:val="single" w:sz="4" w:space="0" w:color="auto"/>
              <w:bottom w:val="single" w:sz="4" w:space="0" w:color="auto"/>
              <w:right w:val="single" w:sz="4" w:space="0" w:color="auto"/>
            </w:tcBorders>
            <w:vAlign w:val="center"/>
          </w:tcPr>
          <w:p w14:paraId="7E4A7B7A" w14:textId="18523BFC" w:rsidR="00FB2DF3" w:rsidRPr="00B31F2C" w:rsidRDefault="00FB2DF3" w:rsidP="00FB2DF3">
            <w:pPr>
              <w:jc w:val="right"/>
              <w:rPr>
                <w:rFonts w:eastAsia="Calibri"/>
                <w:strike/>
                <w:szCs w:val="22"/>
              </w:rPr>
            </w:pPr>
            <w:r w:rsidRPr="00524C2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6E50" w14:textId="77777777" w:rsidR="00FB2DF3" w:rsidRPr="00524C23" w:rsidRDefault="00FB2DF3" w:rsidP="00FB2DF3">
            <w:pPr>
              <w:jc w:val="center"/>
              <w:rPr>
                <w:rFonts w:eastAsia="Calibri"/>
                <w:szCs w:val="22"/>
              </w:rPr>
            </w:pPr>
            <w:r w:rsidRPr="00524C23">
              <w:rPr>
                <w:rFonts w:eastAsia="Calibri"/>
                <w:szCs w:val="22"/>
              </w:rPr>
              <w:t xml:space="preserve">D </w:t>
            </w:r>
          </w:p>
          <w:p w14:paraId="0A6FFBB9" w14:textId="1C8FDDB0"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189A30" w14:textId="4DF8A0C1" w:rsidR="00FB2DF3" w:rsidRPr="00B31F2C" w:rsidRDefault="00FB2DF3" w:rsidP="00FB2DF3">
            <w:pPr>
              <w:jc w:val="center"/>
              <w:rPr>
                <w:rFonts w:eastAsia="Calibri"/>
                <w:szCs w:val="22"/>
              </w:rPr>
            </w:pPr>
            <w:r w:rsidRPr="00524C23">
              <w:rPr>
                <w:rFonts w:eastAsia="Calibri"/>
                <w:bCs/>
                <w:szCs w:val="22"/>
              </w:rPr>
              <w:t>4400-6329-9365 4400-6335-5697</w:t>
            </w:r>
          </w:p>
        </w:tc>
      </w:tr>
      <w:tr w:rsidR="00FB2DF3" w:rsidRPr="00B31F2C" w14:paraId="394FC6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27B676"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FB9F6" w14:textId="5247FAF1" w:rsidR="00FB2DF3" w:rsidRPr="00B31F2C" w:rsidRDefault="00FB2DF3" w:rsidP="00FB2DF3">
            <w:pPr>
              <w:rPr>
                <w:rFonts w:eastAsia="Calibri"/>
                <w:szCs w:val="22"/>
              </w:rPr>
            </w:pPr>
            <w:r w:rsidRPr="00524C23">
              <w:rPr>
                <w:rFonts w:eastAsia="Calibri"/>
                <w:bCs/>
                <w:szCs w:val="22"/>
              </w:rPr>
              <w:t>18SS-1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DDFE30" w14:textId="0684DD68" w:rsidR="00FB2DF3" w:rsidRPr="00B31F2C" w:rsidRDefault="00FB2DF3" w:rsidP="00FB2DF3">
            <w:pPr>
              <w:rPr>
                <w:rFonts w:eastAsia="Calibri"/>
                <w:szCs w:val="22"/>
              </w:rPr>
            </w:pPr>
            <w:r w:rsidRPr="00524C23">
              <w:rPr>
                <w:rFonts w:eastAsia="Calibri"/>
                <w:bCs/>
                <w:szCs w:val="22"/>
              </w:rPr>
              <w:t xml:space="preserve">Dvaro g., </w:t>
            </w:r>
            <w:proofErr w:type="spellStart"/>
            <w:r w:rsidRPr="00524C23">
              <w:rPr>
                <w:rFonts w:eastAsia="Calibri"/>
                <w:bCs/>
                <w:szCs w:val="22"/>
              </w:rPr>
              <w:t>Vikonių</w:t>
            </w:r>
            <w:proofErr w:type="spellEnd"/>
            <w:r w:rsidRPr="00524C23">
              <w:rPr>
                <w:rFonts w:eastAsia="Calibri"/>
                <w:bCs/>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D5FF6" w14:textId="3FF59C6A" w:rsidR="00FB2DF3" w:rsidRPr="00B31F2C" w:rsidRDefault="00FB2DF3" w:rsidP="00FB2DF3">
            <w:pPr>
              <w:jc w:val="right"/>
              <w:rPr>
                <w:rFonts w:eastAsia="Calibri"/>
                <w:szCs w:val="22"/>
              </w:rPr>
            </w:pPr>
            <w:r w:rsidRPr="00524C23">
              <w:rPr>
                <w:rFonts w:eastAsia="Calibri"/>
                <w:bCs/>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7491D" w14:textId="2A337BF6" w:rsidR="00FB2DF3" w:rsidRPr="00B31F2C" w:rsidRDefault="00FB2DF3" w:rsidP="00FB2DF3">
            <w:pPr>
              <w:jc w:val="right"/>
              <w:rPr>
                <w:rFonts w:eastAsia="Calibri"/>
                <w:szCs w:val="22"/>
              </w:rPr>
            </w:pPr>
            <w:r w:rsidRPr="00524C2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CDB31" w14:textId="42BA5CC4" w:rsidR="00FB2DF3" w:rsidRPr="00B31F2C" w:rsidRDefault="00FB2DF3" w:rsidP="00FB2DF3">
            <w:pPr>
              <w:jc w:val="right"/>
              <w:rPr>
                <w:rFonts w:eastAsia="Calibri"/>
                <w:szCs w:val="22"/>
              </w:rPr>
            </w:pPr>
            <w:r w:rsidRPr="00524C23">
              <w:rPr>
                <w:rFonts w:eastAsia="Calibri"/>
                <w:bCs/>
                <w:szCs w:val="22"/>
              </w:rPr>
              <w:t>103</w:t>
            </w:r>
          </w:p>
        </w:tc>
        <w:tc>
          <w:tcPr>
            <w:tcW w:w="1133" w:type="dxa"/>
            <w:tcBorders>
              <w:top w:val="single" w:sz="4" w:space="0" w:color="auto"/>
              <w:left w:val="single" w:sz="4" w:space="0" w:color="auto"/>
              <w:bottom w:val="single" w:sz="4" w:space="0" w:color="auto"/>
              <w:right w:val="single" w:sz="4" w:space="0" w:color="auto"/>
            </w:tcBorders>
            <w:vAlign w:val="center"/>
          </w:tcPr>
          <w:p w14:paraId="52C1B1BA" w14:textId="5E6C6DE5" w:rsidR="00FB2DF3" w:rsidRPr="00B31F2C" w:rsidRDefault="00FB2DF3" w:rsidP="00FB2DF3">
            <w:pPr>
              <w:jc w:val="right"/>
              <w:rPr>
                <w:rFonts w:eastAsia="Calibri"/>
                <w:strike/>
                <w:szCs w:val="22"/>
              </w:rPr>
            </w:pPr>
            <w:r w:rsidRPr="00524C2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C1EFC" w14:textId="027FFDCB" w:rsidR="00FB2DF3" w:rsidRPr="00B31F2C" w:rsidRDefault="00FB2DF3" w:rsidP="00FB2DF3">
            <w:pPr>
              <w:jc w:val="center"/>
              <w:rPr>
                <w:rFonts w:eastAsia="Calibri"/>
                <w:szCs w:val="22"/>
              </w:rPr>
            </w:pPr>
            <w:r w:rsidRPr="00524C2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CD9167" w14:textId="19E4F5C2" w:rsidR="00FB2DF3" w:rsidRPr="00B31F2C" w:rsidRDefault="00FB2DF3" w:rsidP="00FB2DF3">
            <w:pPr>
              <w:jc w:val="center"/>
              <w:rPr>
                <w:rFonts w:eastAsia="Calibri"/>
                <w:szCs w:val="22"/>
              </w:rPr>
            </w:pPr>
            <w:r w:rsidRPr="00524C23">
              <w:rPr>
                <w:rFonts w:eastAsia="Calibri"/>
                <w:bCs/>
                <w:szCs w:val="22"/>
              </w:rPr>
              <w:t>4400-6353-3080</w:t>
            </w:r>
          </w:p>
        </w:tc>
      </w:tr>
      <w:tr w:rsidR="00FB2DF3" w:rsidRPr="00B31F2C" w14:paraId="46D1B1D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82E5E6"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A8E3B" w14:textId="55AA9791" w:rsidR="00FB2DF3" w:rsidRPr="00B31F2C" w:rsidRDefault="00FB2DF3" w:rsidP="00FB2DF3">
            <w:pPr>
              <w:rPr>
                <w:rFonts w:eastAsia="Calibri"/>
                <w:szCs w:val="22"/>
              </w:rPr>
            </w:pPr>
            <w:r w:rsidRPr="00524C23">
              <w:rPr>
                <w:rFonts w:eastAsia="Calibri"/>
                <w:szCs w:val="22"/>
              </w:rPr>
              <w:t>37SS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EF59EE" w14:textId="7641EA8E" w:rsidR="00FB2DF3" w:rsidRPr="00B31F2C" w:rsidRDefault="00FB2DF3" w:rsidP="00FB2DF3">
            <w:pPr>
              <w:rPr>
                <w:rFonts w:eastAsia="Calibri"/>
                <w:szCs w:val="22"/>
              </w:rPr>
            </w:pPr>
            <w:r w:rsidRPr="00524C23">
              <w:rPr>
                <w:rFonts w:eastAsia="Calibri"/>
                <w:szCs w:val="22"/>
              </w:rPr>
              <w:t xml:space="preserve">Pušyno g., </w:t>
            </w:r>
            <w:proofErr w:type="spellStart"/>
            <w:r w:rsidRPr="00524C23">
              <w:rPr>
                <w:rFonts w:eastAsia="Calibri"/>
                <w:szCs w:val="22"/>
              </w:rPr>
              <w:t>Vikonių</w:t>
            </w:r>
            <w:proofErr w:type="spellEnd"/>
            <w:r w:rsidRPr="00524C23">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59D9E6" w14:textId="22788C80" w:rsidR="00FB2DF3" w:rsidRPr="00B31F2C" w:rsidRDefault="00FB2DF3" w:rsidP="00FB2DF3">
            <w:pPr>
              <w:jc w:val="right"/>
              <w:rPr>
                <w:rFonts w:eastAsia="Calibri"/>
                <w:szCs w:val="22"/>
              </w:rPr>
            </w:pPr>
            <w:r w:rsidRPr="00524C23">
              <w:rPr>
                <w:rFonts w:eastAsia="Calibri"/>
                <w:szCs w:val="22"/>
              </w:rPr>
              <w:t xml:space="preserve">  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92F9C" w14:textId="372BBA9A" w:rsidR="00FB2DF3" w:rsidRPr="00B31F2C" w:rsidRDefault="00FB2DF3" w:rsidP="00FB2DF3">
            <w:pPr>
              <w:jc w:val="right"/>
              <w:rPr>
                <w:rFonts w:eastAsia="Calibri"/>
                <w:szCs w:val="22"/>
              </w:rPr>
            </w:pPr>
            <w:r w:rsidRPr="00524C2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45274" w14:textId="2BE7B560" w:rsidR="00FB2DF3" w:rsidRPr="00B31F2C" w:rsidRDefault="00FB2DF3" w:rsidP="00FB2DF3">
            <w:pPr>
              <w:jc w:val="right"/>
              <w:rPr>
                <w:rFonts w:eastAsia="Calibri"/>
                <w:szCs w:val="22"/>
              </w:rPr>
            </w:pPr>
            <w:r w:rsidRPr="00524C23">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C23B9" w14:textId="0FF9AFE5" w:rsidR="00FB2DF3" w:rsidRPr="00B31F2C" w:rsidRDefault="00FB2DF3" w:rsidP="00FB2DF3">
            <w:pPr>
              <w:jc w:val="right"/>
              <w:rPr>
                <w:rFonts w:eastAsia="Calibri"/>
                <w:szCs w:val="22"/>
              </w:rPr>
            </w:pPr>
            <w:r w:rsidRPr="00524C2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36C84" w14:textId="6713582C"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6C49F" w14:textId="34B9F7D7" w:rsidR="00FB2DF3" w:rsidRPr="00B31F2C" w:rsidRDefault="00FB2DF3" w:rsidP="00FB2DF3">
            <w:pPr>
              <w:jc w:val="center"/>
              <w:rPr>
                <w:rFonts w:eastAsia="Calibri"/>
                <w:szCs w:val="22"/>
              </w:rPr>
            </w:pPr>
            <w:r w:rsidRPr="00524C23">
              <w:rPr>
                <w:rFonts w:eastAsia="Calibri"/>
                <w:szCs w:val="22"/>
              </w:rPr>
              <w:t>4400-6336-4130</w:t>
            </w:r>
          </w:p>
        </w:tc>
      </w:tr>
      <w:tr w:rsidR="00FB2DF3" w:rsidRPr="00B31F2C" w14:paraId="208988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A194FF"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DDE46F" w14:textId="229452B2" w:rsidR="00FB2DF3" w:rsidRPr="00B31F2C" w:rsidRDefault="00FB2DF3" w:rsidP="00FB2DF3">
            <w:pPr>
              <w:rPr>
                <w:rFonts w:eastAsia="Calibri"/>
                <w:szCs w:val="22"/>
              </w:rPr>
            </w:pPr>
            <w:r w:rsidRPr="00524C23">
              <w:rPr>
                <w:rFonts w:eastAsia="Calibri"/>
                <w:szCs w:val="22"/>
              </w:rPr>
              <w:t>38SS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916273" w14:textId="286D186C" w:rsidR="00FB2DF3" w:rsidRPr="00B31F2C" w:rsidRDefault="00FB2DF3" w:rsidP="00FB2DF3">
            <w:pPr>
              <w:rPr>
                <w:rFonts w:eastAsia="Calibri"/>
                <w:szCs w:val="22"/>
              </w:rPr>
            </w:pPr>
            <w:r w:rsidRPr="00524C23">
              <w:rPr>
                <w:rFonts w:eastAsia="Calibri"/>
                <w:szCs w:val="22"/>
              </w:rPr>
              <w:t xml:space="preserve">Tilto g., </w:t>
            </w:r>
            <w:proofErr w:type="spellStart"/>
            <w:r w:rsidRPr="00524C23">
              <w:rPr>
                <w:rFonts w:eastAsia="Calibri"/>
                <w:szCs w:val="22"/>
              </w:rPr>
              <w:t>Vikonių</w:t>
            </w:r>
            <w:proofErr w:type="spellEnd"/>
            <w:r w:rsidRPr="00524C2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7A8D60" w14:textId="6F5580FE" w:rsidR="00FB2DF3" w:rsidRPr="00B31F2C" w:rsidRDefault="00FB2DF3" w:rsidP="00FB2DF3">
            <w:pPr>
              <w:jc w:val="right"/>
              <w:rPr>
                <w:rFonts w:eastAsia="Calibri"/>
                <w:szCs w:val="22"/>
              </w:rPr>
            </w:pPr>
            <w:r w:rsidRPr="00524C23">
              <w:rPr>
                <w:rFonts w:eastAsia="Calibri"/>
                <w:szCs w:val="22"/>
              </w:rPr>
              <w:t xml:space="preserve">801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E6D2C" w14:textId="18E17EC3" w:rsidR="00FB2DF3" w:rsidRPr="00B31F2C" w:rsidRDefault="00FB2DF3" w:rsidP="00FB2DF3">
            <w:pPr>
              <w:jc w:val="right"/>
              <w:rPr>
                <w:rFonts w:eastAsia="Calibri"/>
                <w:szCs w:val="22"/>
              </w:rPr>
            </w:pPr>
            <w:r w:rsidRPr="00524C23">
              <w:rPr>
                <w:rFonts w:eastAsia="Calibri"/>
                <w:szCs w:val="22"/>
              </w:rPr>
              <w:t>44</w:t>
            </w:r>
            <w:r w:rsidRPr="00524C23">
              <w:rPr>
                <w:rStyle w:val="Puslapioinaosnuoroda"/>
                <w:rFonts w:eastAsia="Calibri"/>
                <w:szCs w:val="22"/>
              </w:rPr>
              <w:footnoteReference w:id="21"/>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F0DE5" w14:textId="57D30D76" w:rsidR="00FB2DF3" w:rsidRPr="00B31F2C" w:rsidRDefault="00FB2DF3" w:rsidP="00FB2DF3">
            <w:pPr>
              <w:jc w:val="right"/>
              <w:rPr>
                <w:rFonts w:eastAsia="Calibri"/>
                <w:szCs w:val="22"/>
              </w:rPr>
            </w:pPr>
            <w:r w:rsidRPr="00524C23">
              <w:rPr>
                <w:rFonts w:eastAsia="Calibri"/>
                <w:szCs w:val="22"/>
              </w:rPr>
              <w:t xml:space="preserve">  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4ED06" w14:textId="78866E5A"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5C910" w14:textId="51389E7F"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BF2209" w14:textId="258EF043" w:rsidR="00FB2DF3" w:rsidRPr="00B31F2C" w:rsidRDefault="00FB2DF3" w:rsidP="00FB2DF3">
            <w:pPr>
              <w:jc w:val="center"/>
              <w:rPr>
                <w:rFonts w:eastAsia="Calibri"/>
                <w:szCs w:val="22"/>
              </w:rPr>
            </w:pPr>
            <w:r w:rsidRPr="00524C23">
              <w:rPr>
                <w:rFonts w:eastAsia="Calibri"/>
                <w:szCs w:val="22"/>
              </w:rPr>
              <w:t>4400-6336-4152</w:t>
            </w:r>
          </w:p>
        </w:tc>
      </w:tr>
      <w:tr w:rsidR="00FB2DF3" w:rsidRPr="00B31F2C" w14:paraId="502F73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36A582"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84D2F" w14:textId="68A4C88D" w:rsidR="00FB2DF3" w:rsidRPr="00B31F2C" w:rsidRDefault="00FB2DF3" w:rsidP="00FB2DF3">
            <w:pPr>
              <w:rPr>
                <w:rFonts w:eastAsia="Calibri"/>
                <w:szCs w:val="22"/>
              </w:rPr>
            </w:pPr>
            <w:r w:rsidRPr="00524C23">
              <w:rPr>
                <w:rFonts w:eastAsia="Calibri"/>
                <w:szCs w:val="22"/>
              </w:rPr>
              <w:t>39SS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35DF90" w14:textId="0CA697FC" w:rsidR="00FB2DF3" w:rsidRPr="00B31F2C" w:rsidRDefault="00FB2DF3" w:rsidP="00FB2DF3">
            <w:pPr>
              <w:rPr>
                <w:rFonts w:eastAsia="Calibri"/>
                <w:szCs w:val="22"/>
              </w:rPr>
            </w:pPr>
            <w:proofErr w:type="spellStart"/>
            <w:r w:rsidRPr="00524C23">
              <w:rPr>
                <w:rFonts w:eastAsia="Calibri"/>
                <w:szCs w:val="22"/>
              </w:rPr>
              <w:t>Vikonių</w:t>
            </w:r>
            <w:proofErr w:type="spellEnd"/>
            <w:r w:rsidRPr="00524C23">
              <w:rPr>
                <w:rFonts w:eastAsia="Calibri"/>
                <w:szCs w:val="22"/>
              </w:rPr>
              <w:t xml:space="preserve"> g., </w:t>
            </w:r>
            <w:proofErr w:type="spellStart"/>
            <w:r w:rsidRPr="00524C23">
              <w:rPr>
                <w:rFonts w:eastAsia="Calibri"/>
                <w:szCs w:val="22"/>
              </w:rPr>
              <w:t>Vikonių</w:t>
            </w:r>
            <w:proofErr w:type="spellEnd"/>
            <w:r w:rsidRPr="00524C2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CE68D6" w14:textId="11096E32" w:rsidR="00FB2DF3" w:rsidRPr="00B31F2C" w:rsidRDefault="00FB2DF3" w:rsidP="00FB2DF3">
            <w:pPr>
              <w:jc w:val="right"/>
              <w:rPr>
                <w:rFonts w:eastAsia="Calibri"/>
                <w:szCs w:val="22"/>
              </w:rPr>
            </w:pPr>
            <w:r w:rsidRPr="00524C23">
              <w:rPr>
                <w:rFonts w:eastAsia="Calibri"/>
                <w:szCs w:val="22"/>
              </w:rPr>
              <w:t xml:space="preserve"> 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8A533" w14:textId="5D2FE447" w:rsidR="00FB2DF3" w:rsidRPr="00B31F2C" w:rsidRDefault="00FB2DF3" w:rsidP="00FB2DF3">
            <w:pPr>
              <w:jc w:val="right"/>
              <w:rPr>
                <w:rFonts w:eastAsia="Calibri"/>
                <w:szCs w:val="22"/>
              </w:rPr>
            </w:pPr>
            <w:r w:rsidRPr="00524C2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645A3" w14:textId="13D5A6BF" w:rsidR="00FB2DF3" w:rsidRPr="00B31F2C" w:rsidRDefault="00FB2DF3" w:rsidP="00FB2DF3">
            <w:pPr>
              <w:jc w:val="right"/>
              <w:rPr>
                <w:rFonts w:eastAsia="Calibri"/>
                <w:szCs w:val="22"/>
              </w:rPr>
            </w:pPr>
            <w:r w:rsidRPr="00524C23">
              <w:rPr>
                <w:rFonts w:eastAsia="Calibri"/>
                <w:szCs w:val="22"/>
              </w:rPr>
              <w:t xml:space="preserve"> 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A22DA" w14:textId="4616F406"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7FE95" w14:textId="7E79B3B6"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BE577E" w14:textId="25B3A178" w:rsidR="00FB2DF3" w:rsidRPr="00B31F2C" w:rsidRDefault="00FB2DF3" w:rsidP="00FB2DF3">
            <w:pPr>
              <w:jc w:val="center"/>
              <w:rPr>
                <w:rFonts w:eastAsia="Calibri"/>
                <w:szCs w:val="22"/>
              </w:rPr>
            </w:pPr>
            <w:r w:rsidRPr="00524C23">
              <w:rPr>
                <w:rFonts w:eastAsia="Calibri"/>
                <w:szCs w:val="22"/>
              </w:rPr>
              <w:t>4400-6336-4141</w:t>
            </w:r>
          </w:p>
        </w:tc>
      </w:tr>
      <w:tr w:rsidR="00FB2DF3" w:rsidRPr="00B31F2C" w14:paraId="114752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041FE6" w14:textId="77777777" w:rsidR="00FB2DF3" w:rsidRPr="00B31F2C" w:rsidRDefault="00FB2DF3" w:rsidP="00FB2DF3">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B48C566" w14:textId="77464F0F" w:rsidR="00FB2DF3" w:rsidRPr="00B31F2C" w:rsidRDefault="00FB2DF3" w:rsidP="00FB2DF3">
            <w:pPr>
              <w:rPr>
                <w:rFonts w:eastAsia="Calibri"/>
                <w:szCs w:val="22"/>
              </w:rPr>
            </w:pPr>
            <w:r w:rsidRPr="00524C23">
              <w:rPr>
                <w:rFonts w:eastAsia="Calibri"/>
                <w:szCs w:val="22"/>
              </w:rPr>
              <w:t>40SS</w:t>
            </w:r>
          </w:p>
        </w:tc>
        <w:tc>
          <w:tcPr>
            <w:tcW w:w="4412" w:type="dxa"/>
            <w:tcBorders>
              <w:top w:val="single" w:sz="4" w:space="0" w:color="auto"/>
              <w:left w:val="single" w:sz="4" w:space="0" w:color="auto"/>
              <w:bottom w:val="single" w:sz="4" w:space="0" w:color="auto"/>
              <w:right w:val="single" w:sz="4" w:space="0" w:color="auto"/>
            </w:tcBorders>
            <w:vAlign w:val="center"/>
          </w:tcPr>
          <w:p w14:paraId="01C9A3DD" w14:textId="5F53E3D0" w:rsidR="00FB2DF3" w:rsidRPr="00B31F2C" w:rsidRDefault="00FB2DF3" w:rsidP="00FB2DF3">
            <w:pPr>
              <w:rPr>
                <w:rFonts w:eastAsia="Calibri"/>
                <w:szCs w:val="22"/>
              </w:rPr>
            </w:pPr>
            <w:proofErr w:type="spellStart"/>
            <w:r w:rsidRPr="00524C23">
              <w:rPr>
                <w:rFonts w:eastAsia="Calibri"/>
                <w:szCs w:val="22"/>
              </w:rPr>
              <w:t>Vilkabrukių</w:t>
            </w:r>
            <w:proofErr w:type="spellEnd"/>
            <w:r w:rsidRPr="00524C23">
              <w:rPr>
                <w:rFonts w:eastAsia="Calibri"/>
                <w:szCs w:val="22"/>
              </w:rPr>
              <w:t xml:space="preserve"> g., </w:t>
            </w:r>
            <w:proofErr w:type="spellStart"/>
            <w:r w:rsidRPr="00524C23">
              <w:rPr>
                <w:rFonts w:eastAsia="Calibri"/>
                <w:szCs w:val="22"/>
              </w:rPr>
              <w:t>Vilkabrukių</w:t>
            </w:r>
            <w:proofErr w:type="spellEnd"/>
            <w:r w:rsidRPr="00524C2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tcPr>
          <w:p w14:paraId="2FA0058A" w14:textId="30579C06" w:rsidR="00FB2DF3" w:rsidRPr="00B31F2C" w:rsidRDefault="00FB2DF3" w:rsidP="00FB2DF3">
            <w:pPr>
              <w:jc w:val="right"/>
              <w:rPr>
                <w:rFonts w:eastAsia="Calibri"/>
                <w:szCs w:val="22"/>
              </w:rPr>
            </w:pPr>
            <w:r w:rsidRPr="00524C23">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vAlign w:val="center"/>
          </w:tcPr>
          <w:p w14:paraId="29015814" w14:textId="2C095684"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39CB2AF" w14:textId="7D48D29A" w:rsidR="00FB2DF3" w:rsidRPr="00B31F2C" w:rsidRDefault="00FB2DF3" w:rsidP="00FB2DF3">
            <w:pPr>
              <w:jc w:val="right"/>
              <w:rPr>
                <w:rFonts w:eastAsia="Calibri"/>
                <w:szCs w:val="22"/>
              </w:rPr>
            </w:pPr>
            <w:r w:rsidRPr="00524C23">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vAlign w:val="center"/>
          </w:tcPr>
          <w:p w14:paraId="1D7FBEFD" w14:textId="6DC4572D" w:rsidR="00FB2DF3" w:rsidRPr="00B31F2C" w:rsidRDefault="00FB2DF3" w:rsidP="00FB2DF3">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8CEBA77" w14:textId="205155A8" w:rsidR="00FB2DF3" w:rsidRPr="00B31F2C" w:rsidRDefault="00FB2DF3" w:rsidP="00FB2DF3">
            <w:pPr>
              <w:jc w:val="center"/>
              <w:rPr>
                <w:rFonts w:eastAsia="Calibri"/>
                <w:szCs w:val="22"/>
              </w:rPr>
            </w:pPr>
            <w:r w:rsidRPr="00524C2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tcPr>
          <w:p w14:paraId="3DD436CE" w14:textId="6B4FCEB1" w:rsidR="00FB2DF3" w:rsidRPr="00B31F2C" w:rsidRDefault="00FB2DF3" w:rsidP="00FB2DF3">
            <w:pPr>
              <w:jc w:val="center"/>
              <w:rPr>
                <w:rFonts w:eastAsia="Calibri"/>
                <w:szCs w:val="22"/>
              </w:rPr>
            </w:pPr>
            <w:r w:rsidRPr="00524C23">
              <w:rPr>
                <w:rFonts w:eastAsia="Calibri"/>
                <w:szCs w:val="22"/>
              </w:rPr>
              <w:t>4400-5493-7172</w:t>
            </w:r>
          </w:p>
        </w:tc>
      </w:tr>
      <w:tr w:rsidR="00826590" w:rsidRPr="00B31F2C" w14:paraId="0996F0D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477E844A" w14:textId="77777777" w:rsidR="00826590" w:rsidRPr="00B31F2C" w:rsidRDefault="00826590" w:rsidP="00826590">
            <w:pPr>
              <w:tabs>
                <w:tab w:val="center" w:pos="4819"/>
                <w:tab w:val="right" w:pos="9638"/>
              </w:tabs>
              <w:rPr>
                <w:rFonts w:eastAsia="Calibri"/>
                <w:i/>
                <w:iCs/>
                <w:szCs w:val="22"/>
              </w:rPr>
            </w:pPr>
            <w:r w:rsidRPr="00B31F2C">
              <w:rPr>
                <w:rFonts w:eastAsia="Calibri"/>
                <w:i/>
                <w:iCs/>
                <w:szCs w:val="22"/>
              </w:rPr>
              <w:t>8.2.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5BA5F222" w14:textId="77777777" w:rsidR="00826590" w:rsidRPr="00B31F2C" w:rsidRDefault="00826590" w:rsidP="00826590">
            <w:pPr>
              <w:rPr>
                <w:rFonts w:eastAsia="Calibri"/>
                <w:i/>
                <w:iCs/>
                <w:szCs w:val="22"/>
              </w:rPr>
            </w:pPr>
            <w:r w:rsidRPr="00B31F2C">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0846E7BC" w14:textId="67E14965" w:rsidR="00826590" w:rsidRPr="00B31F2C" w:rsidRDefault="00826590" w:rsidP="00826590">
            <w:pPr>
              <w:jc w:val="right"/>
              <w:rPr>
                <w:rFonts w:eastAsia="Calibri"/>
                <w:i/>
                <w:iCs/>
                <w:szCs w:val="22"/>
              </w:rPr>
            </w:pPr>
            <w:r w:rsidRPr="00524C23">
              <w:rPr>
                <w:rFonts w:eastAsia="Calibri"/>
                <w:i/>
                <w:iCs/>
                <w:szCs w:val="22"/>
              </w:rPr>
              <w:t>10</w:t>
            </w:r>
            <w:r w:rsidR="00BF3102">
              <w:rPr>
                <w:rFonts w:eastAsia="Calibri"/>
                <w:i/>
                <w:iCs/>
                <w:szCs w:val="22"/>
              </w:rPr>
              <w:t>7</w:t>
            </w:r>
            <w:r w:rsidRPr="00524C23">
              <w:rPr>
                <w:rFonts w:eastAsia="Calibri"/>
                <w:i/>
                <w:iCs/>
                <w:szCs w:val="22"/>
              </w:rPr>
              <w:t xml:space="preserve"> </w:t>
            </w:r>
            <w:r w:rsidR="00BF3102">
              <w:rPr>
                <w:rFonts w:eastAsia="Calibri"/>
                <w:i/>
                <w:iCs/>
                <w:szCs w:val="22"/>
              </w:rPr>
              <w:t>621</w:t>
            </w:r>
          </w:p>
        </w:tc>
        <w:tc>
          <w:tcPr>
            <w:tcW w:w="1133" w:type="dxa"/>
            <w:tcBorders>
              <w:top w:val="single" w:sz="4" w:space="0" w:color="auto"/>
              <w:left w:val="single" w:sz="4" w:space="0" w:color="auto"/>
              <w:bottom w:val="single" w:sz="4" w:space="0" w:color="auto"/>
              <w:right w:val="single" w:sz="4" w:space="0" w:color="auto"/>
            </w:tcBorders>
            <w:vAlign w:val="center"/>
          </w:tcPr>
          <w:p w14:paraId="2334C18F" w14:textId="77FF2699" w:rsidR="00826590" w:rsidRPr="00B31F2C" w:rsidRDefault="00826590" w:rsidP="00826590">
            <w:pPr>
              <w:jc w:val="right"/>
              <w:rPr>
                <w:rFonts w:eastAsia="Calibri"/>
                <w:i/>
                <w:iCs/>
                <w:szCs w:val="22"/>
              </w:rPr>
            </w:pPr>
            <w:r w:rsidRPr="00524C23">
              <w:rPr>
                <w:rFonts w:eastAsia="Calibri"/>
                <w:i/>
                <w:iCs/>
                <w:szCs w:val="22"/>
              </w:rPr>
              <w:t>1 988</w:t>
            </w:r>
          </w:p>
        </w:tc>
        <w:tc>
          <w:tcPr>
            <w:tcW w:w="1133" w:type="dxa"/>
            <w:tcBorders>
              <w:top w:val="single" w:sz="4" w:space="0" w:color="auto"/>
              <w:left w:val="single" w:sz="4" w:space="0" w:color="auto"/>
              <w:bottom w:val="single" w:sz="4" w:space="0" w:color="auto"/>
              <w:right w:val="single" w:sz="4" w:space="0" w:color="auto"/>
            </w:tcBorders>
            <w:vAlign w:val="center"/>
          </w:tcPr>
          <w:p w14:paraId="39F24F82" w14:textId="3C89A29D" w:rsidR="00826590" w:rsidRPr="00B31F2C" w:rsidRDefault="00826590" w:rsidP="00826590">
            <w:pPr>
              <w:jc w:val="right"/>
              <w:rPr>
                <w:rFonts w:eastAsia="Calibri"/>
                <w:i/>
                <w:iCs/>
                <w:szCs w:val="22"/>
              </w:rPr>
            </w:pPr>
            <w:r w:rsidRPr="00524C23">
              <w:rPr>
                <w:rFonts w:eastAsia="Calibri"/>
                <w:i/>
                <w:iCs/>
                <w:szCs w:val="22"/>
              </w:rPr>
              <w:t>82 651</w:t>
            </w:r>
          </w:p>
        </w:tc>
        <w:tc>
          <w:tcPr>
            <w:tcW w:w="1133" w:type="dxa"/>
            <w:tcBorders>
              <w:top w:val="single" w:sz="4" w:space="0" w:color="auto"/>
              <w:left w:val="single" w:sz="4" w:space="0" w:color="auto"/>
              <w:bottom w:val="single" w:sz="4" w:space="0" w:color="auto"/>
              <w:right w:val="single" w:sz="4" w:space="0" w:color="auto"/>
            </w:tcBorders>
            <w:vAlign w:val="center"/>
          </w:tcPr>
          <w:p w14:paraId="1FE10FC9" w14:textId="74D70F2F" w:rsidR="00826590" w:rsidRPr="00B31F2C" w:rsidRDefault="00826590" w:rsidP="00826590">
            <w:pPr>
              <w:jc w:val="right"/>
              <w:rPr>
                <w:rFonts w:eastAsia="Calibri"/>
                <w:i/>
                <w:iCs/>
                <w:szCs w:val="22"/>
              </w:rPr>
            </w:pPr>
            <w:r w:rsidRPr="00524C23">
              <w:rPr>
                <w:rFonts w:eastAsia="Calibri"/>
                <w:i/>
                <w:iCs/>
                <w:szCs w:val="22"/>
              </w:rPr>
              <w:t>2</w:t>
            </w:r>
            <w:r w:rsidR="00BF3102">
              <w:rPr>
                <w:rFonts w:eastAsia="Calibri"/>
                <w:i/>
                <w:iCs/>
                <w:szCs w:val="22"/>
              </w:rPr>
              <w:t>2</w:t>
            </w:r>
            <w:r w:rsidRPr="00524C23">
              <w:rPr>
                <w:rFonts w:eastAsia="Calibri"/>
                <w:i/>
                <w:iCs/>
                <w:szCs w:val="22"/>
              </w:rPr>
              <w:t xml:space="preserve"> </w:t>
            </w:r>
            <w:r w:rsidR="00BF3102">
              <w:rPr>
                <w:rFonts w:eastAsia="Calibri"/>
                <w:i/>
                <w:iCs/>
                <w:szCs w:val="22"/>
              </w:rPr>
              <w:t>982</w:t>
            </w:r>
          </w:p>
        </w:tc>
        <w:tc>
          <w:tcPr>
            <w:tcW w:w="1133" w:type="dxa"/>
            <w:tcBorders>
              <w:top w:val="single" w:sz="4" w:space="0" w:color="auto"/>
              <w:left w:val="single" w:sz="4" w:space="0" w:color="auto"/>
              <w:bottom w:val="single" w:sz="4" w:space="0" w:color="auto"/>
              <w:right w:val="single" w:sz="4" w:space="0" w:color="auto"/>
            </w:tcBorders>
            <w:vAlign w:val="center"/>
          </w:tcPr>
          <w:p w14:paraId="18275888" w14:textId="77777777" w:rsidR="00826590" w:rsidRPr="00B31F2C" w:rsidRDefault="00826590" w:rsidP="00826590">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87C09F6" w14:textId="77777777" w:rsidR="00826590" w:rsidRPr="00B31F2C" w:rsidRDefault="00826590" w:rsidP="00826590">
            <w:pPr>
              <w:jc w:val="center"/>
              <w:rPr>
                <w:rFonts w:eastAsia="Calibri"/>
                <w:i/>
                <w:iCs/>
                <w:szCs w:val="22"/>
              </w:rPr>
            </w:pPr>
          </w:p>
        </w:tc>
      </w:tr>
      <w:tr w:rsidR="00302D55" w:rsidRPr="000745CA" w14:paraId="553434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A16294" w14:textId="77777777" w:rsidR="00302D55" w:rsidRPr="000745CA"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FD41C" w14:textId="4D7316C1" w:rsidR="00302D55" w:rsidRPr="000745CA" w:rsidRDefault="00302D55" w:rsidP="00302D55">
            <w:pPr>
              <w:rPr>
                <w:rFonts w:eastAsia="Calibri"/>
                <w:szCs w:val="22"/>
              </w:rPr>
            </w:pPr>
            <w:r w:rsidRPr="00524C23">
              <w:rPr>
                <w:rFonts w:eastAsia="Calibri"/>
                <w:szCs w:val="22"/>
              </w:rPr>
              <w:t>s1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88F1E3" w14:textId="5C89C112" w:rsidR="00302D55" w:rsidRPr="000745CA" w:rsidRDefault="00302D55" w:rsidP="00302D55">
            <w:pPr>
              <w:rPr>
                <w:rFonts w:eastAsia="Calibri"/>
                <w:szCs w:val="22"/>
              </w:rPr>
            </w:pPr>
            <w:proofErr w:type="spellStart"/>
            <w:r w:rsidRPr="00524C23">
              <w:rPr>
                <w:rFonts w:eastAsia="Calibri"/>
                <w:szCs w:val="22"/>
              </w:rPr>
              <w:t>Vilkabrukiai</w:t>
            </w:r>
            <w:proofErr w:type="spellEnd"/>
            <w:r w:rsidRPr="00524C23">
              <w:rPr>
                <w:rFonts w:eastAsia="Calibri"/>
                <w:szCs w:val="22"/>
              </w:rPr>
              <w:t>–Vyžuonos,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B488C0" w14:textId="1BACE334" w:rsidR="00302D55" w:rsidRPr="000745CA" w:rsidRDefault="00302D55" w:rsidP="00302D55">
            <w:pPr>
              <w:jc w:val="right"/>
              <w:rPr>
                <w:rFonts w:eastAsia="Calibri"/>
                <w:szCs w:val="22"/>
              </w:rPr>
            </w:pPr>
            <w:r w:rsidRPr="00524C23">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F0E2E" w14:textId="3864DF82" w:rsidR="00302D55" w:rsidRPr="000745CA" w:rsidRDefault="00302D55" w:rsidP="00302D55">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FF225" w14:textId="64B80509" w:rsidR="00302D55" w:rsidRPr="000745CA" w:rsidRDefault="00302D55" w:rsidP="00302D55">
            <w:pPr>
              <w:jc w:val="right"/>
              <w:rPr>
                <w:rFonts w:eastAsia="Calibri"/>
                <w:szCs w:val="22"/>
              </w:rPr>
            </w:pPr>
            <w:r w:rsidRPr="00524C23">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63F6" w14:textId="361AF64B" w:rsidR="00302D55" w:rsidRPr="000745CA" w:rsidRDefault="00302D55" w:rsidP="00302D55">
            <w:pPr>
              <w:jc w:val="right"/>
              <w:rPr>
                <w:rFonts w:eastAsia="Calibri"/>
                <w:szCs w:val="22"/>
              </w:rPr>
            </w:pPr>
            <w:r w:rsidRPr="00524C2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90995" w14:textId="77777777" w:rsidR="00302D55" w:rsidRPr="00524C23" w:rsidRDefault="00302D55" w:rsidP="00302D55">
            <w:pPr>
              <w:jc w:val="center"/>
              <w:rPr>
                <w:rFonts w:eastAsia="Calibri"/>
                <w:szCs w:val="22"/>
              </w:rPr>
            </w:pPr>
            <w:proofErr w:type="spellStart"/>
            <w:r w:rsidRPr="00524C23">
              <w:rPr>
                <w:rFonts w:eastAsia="Calibri"/>
                <w:szCs w:val="22"/>
              </w:rPr>
              <w:t>Iv</w:t>
            </w:r>
            <w:proofErr w:type="spellEnd"/>
          </w:p>
          <w:p w14:paraId="5AC0FE19" w14:textId="1A017E49" w:rsidR="00302D55" w:rsidRPr="000745CA" w:rsidRDefault="00302D55" w:rsidP="00302D55">
            <w:pPr>
              <w:jc w:val="center"/>
              <w:rPr>
                <w:rFonts w:eastAsia="Calibri"/>
                <w:szCs w:val="22"/>
              </w:rPr>
            </w:pPr>
            <w:proofErr w:type="spellStart"/>
            <w:r w:rsidRPr="00524C2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6F1ED2" w14:textId="77777777" w:rsidR="00302D55" w:rsidRPr="00524C23" w:rsidRDefault="00302D55" w:rsidP="00302D55">
            <w:pPr>
              <w:jc w:val="center"/>
              <w:rPr>
                <w:rFonts w:eastAsia="Calibri"/>
                <w:szCs w:val="22"/>
              </w:rPr>
            </w:pPr>
            <w:r w:rsidRPr="00524C23">
              <w:rPr>
                <w:rFonts w:eastAsia="Calibri"/>
                <w:szCs w:val="22"/>
              </w:rPr>
              <w:t>4400-5495-6235</w:t>
            </w:r>
          </w:p>
          <w:p w14:paraId="27788287" w14:textId="2AFE5CD8" w:rsidR="00302D55" w:rsidRPr="000745CA" w:rsidRDefault="00302D55" w:rsidP="00302D55">
            <w:pPr>
              <w:jc w:val="center"/>
              <w:rPr>
                <w:rFonts w:eastAsia="Calibri"/>
                <w:szCs w:val="22"/>
              </w:rPr>
            </w:pPr>
            <w:r w:rsidRPr="00524C23">
              <w:rPr>
                <w:rFonts w:eastAsia="Calibri"/>
                <w:szCs w:val="22"/>
              </w:rPr>
              <w:t>4400-5493-7146</w:t>
            </w:r>
          </w:p>
        </w:tc>
      </w:tr>
      <w:tr w:rsidR="00302D55" w:rsidRPr="000745CA" w14:paraId="55F4F4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C3B3D0" w14:textId="77777777" w:rsidR="00302D55" w:rsidRPr="000745CA"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153E" w14:textId="5F478A14" w:rsidR="00302D55" w:rsidRPr="000745CA" w:rsidRDefault="00302D55" w:rsidP="00302D55">
            <w:pPr>
              <w:rPr>
                <w:rFonts w:eastAsia="Calibri"/>
                <w:szCs w:val="22"/>
              </w:rPr>
            </w:pPr>
            <w:r w:rsidRPr="00524C23">
              <w:rPr>
                <w:rFonts w:eastAsia="Calibri"/>
                <w:szCs w:val="22"/>
              </w:rPr>
              <w:t>s2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F9CDD4" w14:textId="623DF3A6" w:rsidR="00302D55" w:rsidRPr="000745CA" w:rsidRDefault="00302D55" w:rsidP="00302D55">
            <w:pPr>
              <w:rPr>
                <w:rFonts w:eastAsia="Calibri"/>
                <w:szCs w:val="22"/>
              </w:rPr>
            </w:pPr>
            <w:proofErr w:type="spellStart"/>
            <w:r w:rsidRPr="00524C23">
              <w:rPr>
                <w:rFonts w:eastAsia="Calibri"/>
                <w:szCs w:val="22"/>
              </w:rPr>
              <w:t>Vaitkūnai</w:t>
            </w:r>
            <w:proofErr w:type="spellEnd"/>
            <w:r w:rsidRPr="00524C23">
              <w:rPr>
                <w:rFonts w:eastAsia="Calibri"/>
                <w:szCs w:val="22"/>
              </w:rPr>
              <w:t>–</w:t>
            </w:r>
            <w:proofErr w:type="spellStart"/>
            <w:r w:rsidRPr="00524C23">
              <w:rPr>
                <w:rFonts w:eastAsia="Calibri"/>
                <w:szCs w:val="22"/>
              </w:rPr>
              <w:t>Taraldžiai</w:t>
            </w:r>
            <w:proofErr w:type="spellEnd"/>
            <w:r w:rsidRPr="00524C23">
              <w:rPr>
                <w:rFonts w:eastAsia="Calibri"/>
                <w:szCs w:val="22"/>
              </w:rPr>
              <w:t>, Rokiškio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5A23D9" w14:textId="3F84620F" w:rsidR="00302D55" w:rsidRPr="000745CA" w:rsidRDefault="00302D55" w:rsidP="00302D55">
            <w:pPr>
              <w:jc w:val="right"/>
              <w:rPr>
                <w:rFonts w:eastAsia="Calibri"/>
                <w:szCs w:val="22"/>
              </w:rPr>
            </w:pPr>
            <w:r w:rsidRPr="00524C23">
              <w:rPr>
                <w:rFonts w:eastAsia="Calibri"/>
                <w:szCs w:val="22"/>
              </w:rPr>
              <w:t xml:space="preserve"> 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DE989" w14:textId="66A06F09" w:rsidR="00302D55" w:rsidRPr="000745CA" w:rsidRDefault="00302D55" w:rsidP="00302D55">
            <w:pPr>
              <w:jc w:val="right"/>
              <w:rPr>
                <w:rFonts w:eastAsia="Calibri"/>
                <w:szCs w:val="22"/>
              </w:rPr>
            </w:pPr>
            <w:r w:rsidRPr="00524C2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2554" w14:textId="64EBCCDB" w:rsidR="00302D55" w:rsidRPr="000745CA" w:rsidRDefault="00302D55" w:rsidP="00302D55">
            <w:pPr>
              <w:jc w:val="right"/>
              <w:rPr>
                <w:rFonts w:eastAsia="Calibri"/>
                <w:szCs w:val="22"/>
              </w:rPr>
            </w:pPr>
            <w:r w:rsidRPr="00524C23">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5F6EF" w14:textId="4A5B5423" w:rsidR="00302D55" w:rsidRPr="000745CA" w:rsidRDefault="00302D55" w:rsidP="00302D55">
            <w:pPr>
              <w:jc w:val="right"/>
              <w:rPr>
                <w:rFonts w:eastAsia="Calibri"/>
                <w:szCs w:val="22"/>
              </w:rPr>
            </w:pPr>
            <w:r w:rsidRPr="00524C23">
              <w:rPr>
                <w:rFonts w:eastAsia="Calibri"/>
                <w:szCs w:val="22"/>
              </w:rPr>
              <w:t xml:space="preserve"> 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F0C7D" w14:textId="1D2B6C2C" w:rsidR="00302D55" w:rsidRPr="000745CA" w:rsidRDefault="00302D55" w:rsidP="00302D55">
            <w:pPr>
              <w:jc w:val="center"/>
              <w:rPr>
                <w:rFonts w:eastAsia="Calibri"/>
                <w:szCs w:val="22"/>
              </w:rPr>
            </w:pPr>
            <w:proofErr w:type="spellStart"/>
            <w:r w:rsidRPr="00524C2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AECCD6" w14:textId="58F101B6" w:rsidR="00302D55" w:rsidRPr="000745CA" w:rsidRDefault="00302D55" w:rsidP="00302D55">
            <w:pPr>
              <w:jc w:val="center"/>
              <w:rPr>
                <w:rFonts w:eastAsia="Calibri"/>
                <w:szCs w:val="22"/>
              </w:rPr>
            </w:pPr>
            <w:r w:rsidRPr="00524C23">
              <w:rPr>
                <w:rFonts w:eastAsia="Calibri"/>
                <w:szCs w:val="22"/>
              </w:rPr>
              <w:t>4400-6335-5097</w:t>
            </w:r>
          </w:p>
        </w:tc>
      </w:tr>
      <w:tr w:rsidR="00302D55" w:rsidRPr="000745CA" w14:paraId="487591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5F3143" w14:textId="77777777" w:rsidR="00302D55" w:rsidRPr="000745CA"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F1AF4F" w14:textId="6E52E050" w:rsidR="00302D55" w:rsidRPr="000745CA" w:rsidRDefault="00302D55" w:rsidP="00302D55">
            <w:pPr>
              <w:rPr>
                <w:rFonts w:eastAsia="Calibri"/>
                <w:szCs w:val="22"/>
              </w:rPr>
            </w:pPr>
            <w:r w:rsidRPr="000745CA">
              <w:rPr>
                <w:rFonts w:eastAsia="Calibri"/>
                <w:szCs w:val="22"/>
              </w:rPr>
              <w:t>s3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DF269D" w14:textId="1530E237" w:rsidR="00302D55" w:rsidRPr="000745CA" w:rsidRDefault="00302D55" w:rsidP="00302D55">
            <w:pPr>
              <w:rPr>
                <w:rFonts w:eastAsia="Calibri"/>
                <w:szCs w:val="22"/>
              </w:rPr>
            </w:pPr>
            <w:proofErr w:type="spellStart"/>
            <w:r w:rsidRPr="000745CA">
              <w:rPr>
                <w:rFonts w:eastAsia="Calibri"/>
                <w:szCs w:val="22"/>
              </w:rPr>
              <w:t>Gykiai</w:t>
            </w:r>
            <w:proofErr w:type="spellEnd"/>
            <w:r w:rsidRPr="000745CA">
              <w:rPr>
                <w:rFonts w:eastAsia="Calibri"/>
                <w:szCs w:val="22"/>
              </w:rPr>
              <w:t>–</w:t>
            </w:r>
            <w:proofErr w:type="spellStart"/>
            <w:r w:rsidRPr="000745CA">
              <w:rPr>
                <w:rFonts w:eastAsia="Calibri"/>
                <w:szCs w:val="22"/>
              </w:rPr>
              <w:t>Kunigiškiai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8D948BA" w14:textId="662E5400" w:rsidR="00302D55" w:rsidRPr="000745CA" w:rsidRDefault="00302D55" w:rsidP="00302D55">
            <w:pPr>
              <w:jc w:val="right"/>
              <w:rPr>
                <w:rFonts w:eastAsia="Calibri"/>
                <w:szCs w:val="22"/>
              </w:rPr>
            </w:pPr>
            <w:r w:rsidRPr="000745CA">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7CC6D" w14:textId="756B64FE" w:rsidR="00302D55" w:rsidRPr="000745CA" w:rsidRDefault="00302D55" w:rsidP="00302D55">
            <w:pPr>
              <w:jc w:val="right"/>
              <w:rPr>
                <w:rFonts w:eastAsia="Calibri"/>
                <w:szCs w:val="22"/>
              </w:rPr>
            </w:pPr>
            <w:r w:rsidRPr="000745C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A6F08" w14:textId="26F7F0A8" w:rsidR="00302D55" w:rsidRPr="000745CA" w:rsidRDefault="00302D55" w:rsidP="00302D55">
            <w:pPr>
              <w:jc w:val="right"/>
              <w:rPr>
                <w:rFonts w:eastAsia="Calibri"/>
                <w:szCs w:val="22"/>
              </w:rPr>
            </w:pPr>
            <w:r w:rsidRPr="000745CA">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3BEF" w14:textId="4DD2A7D1" w:rsidR="00302D55" w:rsidRPr="000745CA" w:rsidRDefault="00302D55" w:rsidP="00302D55">
            <w:pPr>
              <w:jc w:val="right"/>
              <w:rPr>
                <w:rFonts w:eastAsia="Calibri"/>
                <w:szCs w:val="22"/>
              </w:rPr>
            </w:pPr>
            <w:r w:rsidRPr="000745C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1F1E1" w14:textId="44082F31" w:rsidR="00302D55" w:rsidRPr="000745CA" w:rsidRDefault="00302D55" w:rsidP="00302D55">
            <w:pPr>
              <w:jc w:val="center"/>
              <w:rPr>
                <w:rFonts w:eastAsia="Calibri"/>
                <w:szCs w:val="22"/>
              </w:rPr>
            </w:pPr>
            <w:proofErr w:type="spellStart"/>
            <w:r w:rsidRPr="000745CA">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E9051A" w14:textId="74FB4F1A" w:rsidR="00302D55" w:rsidRPr="000745CA" w:rsidRDefault="00302D55" w:rsidP="00302D55">
            <w:pPr>
              <w:jc w:val="center"/>
              <w:rPr>
                <w:rFonts w:eastAsia="Calibri"/>
                <w:szCs w:val="22"/>
              </w:rPr>
            </w:pPr>
            <w:r w:rsidRPr="000745CA">
              <w:rPr>
                <w:rFonts w:eastAsia="Calibri"/>
                <w:szCs w:val="22"/>
              </w:rPr>
              <w:t>-</w:t>
            </w:r>
          </w:p>
        </w:tc>
      </w:tr>
      <w:tr w:rsidR="00302D55" w:rsidRPr="003C2471" w14:paraId="59CBD2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583040"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EF8E" w14:textId="46BCC089" w:rsidR="00302D55" w:rsidRPr="003C2471" w:rsidRDefault="00302D55" w:rsidP="00302D55">
            <w:pPr>
              <w:rPr>
                <w:rFonts w:eastAsia="Calibri"/>
                <w:szCs w:val="22"/>
              </w:rPr>
            </w:pPr>
            <w:r w:rsidRPr="003C2471">
              <w:rPr>
                <w:rFonts w:eastAsia="Calibri"/>
                <w:szCs w:val="22"/>
              </w:rPr>
              <w:t>s5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D5C812" w14:textId="0F74C5A6" w:rsidR="00302D55" w:rsidRPr="003C2471" w:rsidRDefault="00302D55" w:rsidP="00302D55">
            <w:pPr>
              <w:rPr>
                <w:rFonts w:eastAsia="Calibri"/>
                <w:szCs w:val="22"/>
              </w:rPr>
            </w:pPr>
            <w:r w:rsidRPr="003C2471">
              <w:rPr>
                <w:rFonts w:eastAsia="Calibri"/>
                <w:szCs w:val="22"/>
              </w:rPr>
              <w:t>Pravažiuojamasis kelias nuo Ežero g., Svėdasų mstl. iki kelio Nr. s17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6917D4" w14:textId="5E5E42DA" w:rsidR="00302D55" w:rsidRPr="003C2471" w:rsidRDefault="00302D55" w:rsidP="00302D55">
            <w:pPr>
              <w:jc w:val="right"/>
              <w:rPr>
                <w:rFonts w:eastAsia="Calibri"/>
                <w:szCs w:val="22"/>
              </w:rPr>
            </w:pPr>
            <w:r w:rsidRPr="003C2471">
              <w:rPr>
                <w:rFonts w:eastAsia="Calibri"/>
                <w:szCs w:val="22"/>
              </w:rPr>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4102F" w14:textId="2D5E3C69" w:rsidR="00302D55" w:rsidRPr="003C2471" w:rsidRDefault="00302D55" w:rsidP="00302D55">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B1C5" w14:textId="2718BC70" w:rsidR="00302D55" w:rsidRPr="003C2471" w:rsidRDefault="00302D55" w:rsidP="00302D55">
            <w:pPr>
              <w:jc w:val="right"/>
              <w:rPr>
                <w:rFonts w:eastAsia="Calibri"/>
                <w:szCs w:val="22"/>
              </w:rPr>
            </w:pPr>
            <w:r w:rsidRPr="003C2471">
              <w:rPr>
                <w:rFonts w:eastAsia="Calibri"/>
                <w:szCs w:val="22"/>
              </w:rPr>
              <w:t xml:space="preserve"> 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98C1C" w14:textId="11234582" w:rsidR="00302D55" w:rsidRPr="003C2471" w:rsidRDefault="00302D55" w:rsidP="00302D55">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0FB32" w14:textId="35A7F590" w:rsidR="00302D55" w:rsidRPr="003C2471" w:rsidRDefault="00302D55" w:rsidP="00302D55">
            <w:pPr>
              <w:jc w:val="center"/>
              <w:rPr>
                <w:rFonts w:eastAsia="Calibri"/>
                <w:szCs w:val="22"/>
              </w:rPr>
            </w:pPr>
            <w:proofErr w:type="spellStart"/>
            <w:r w:rsidRPr="003C247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16BA8" w14:textId="7FEAEE5A" w:rsidR="00302D55" w:rsidRPr="003C2471" w:rsidRDefault="00302D55" w:rsidP="00302D55">
            <w:pPr>
              <w:jc w:val="center"/>
              <w:rPr>
                <w:rFonts w:eastAsia="Calibri"/>
                <w:szCs w:val="22"/>
              </w:rPr>
            </w:pPr>
            <w:r w:rsidRPr="003C2471">
              <w:rPr>
                <w:rFonts w:eastAsia="Calibri"/>
                <w:szCs w:val="22"/>
              </w:rPr>
              <w:t>4400-6384-4580</w:t>
            </w:r>
          </w:p>
        </w:tc>
      </w:tr>
      <w:tr w:rsidR="00302D55" w:rsidRPr="003C2471" w14:paraId="65C6FB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4D4F90"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24C9C" w14:textId="5521F625" w:rsidR="00302D55" w:rsidRPr="003C2471" w:rsidRDefault="00302D55" w:rsidP="00302D55">
            <w:pPr>
              <w:rPr>
                <w:rFonts w:eastAsia="Calibri"/>
                <w:szCs w:val="22"/>
              </w:rPr>
            </w:pPr>
            <w:r w:rsidRPr="003C2471">
              <w:rPr>
                <w:rFonts w:eastAsia="Calibri"/>
                <w:szCs w:val="22"/>
              </w:rPr>
              <w:t>s6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71DBE7" w14:textId="23200F65" w:rsidR="00302D55" w:rsidRPr="003C2471" w:rsidRDefault="00302D55" w:rsidP="00302D55">
            <w:pPr>
              <w:rPr>
                <w:rFonts w:eastAsia="Calibri"/>
                <w:szCs w:val="22"/>
              </w:rPr>
            </w:pPr>
            <w:r w:rsidRPr="003C2471">
              <w:rPr>
                <w:rFonts w:eastAsia="Calibri"/>
                <w:szCs w:val="22"/>
              </w:rPr>
              <w:t>Kelias Nr. 120–</w:t>
            </w:r>
            <w:proofErr w:type="spellStart"/>
            <w:r w:rsidRPr="003C2471">
              <w:rPr>
                <w:rFonts w:eastAsia="Calibri"/>
                <w:szCs w:val="22"/>
              </w:rPr>
              <w:t>Sausalaukė</w:t>
            </w:r>
            <w:proofErr w:type="spellEnd"/>
            <w:r w:rsidRPr="003C2471">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0E27F3" w14:textId="09632391" w:rsidR="00302D55" w:rsidRPr="003C2471" w:rsidRDefault="00302D55" w:rsidP="00302D55">
            <w:pPr>
              <w:jc w:val="right"/>
              <w:rPr>
                <w:rFonts w:eastAsia="Calibri"/>
                <w:szCs w:val="22"/>
              </w:rPr>
            </w:pPr>
            <w:r w:rsidRPr="003C2471">
              <w:rPr>
                <w:rFonts w:eastAsia="Calibri"/>
                <w:szCs w:val="22"/>
              </w:rPr>
              <w:t>1977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F7901" w14:textId="42593B07" w:rsidR="00302D55" w:rsidRPr="003C2471" w:rsidRDefault="00302D55" w:rsidP="00302D55">
            <w:pPr>
              <w:jc w:val="right"/>
              <w:rPr>
                <w:rFonts w:eastAsia="Calibri"/>
                <w:szCs w:val="22"/>
              </w:rPr>
            </w:pPr>
            <w:r w:rsidRPr="003C24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21280" w14:textId="7A667F3D" w:rsidR="00302D55" w:rsidRPr="003C2471" w:rsidRDefault="00302D55" w:rsidP="00302D55">
            <w:pPr>
              <w:jc w:val="right"/>
              <w:rPr>
                <w:rFonts w:eastAsia="Calibri"/>
                <w:szCs w:val="22"/>
              </w:rPr>
            </w:pPr>
            <w:r w:rsidRPr="003C2471">
              <w:rPr>
                <w:rFonts w:eastAsia="Calibri"/>
                <w:szCs w:val="22"/>
              </w:rPr>
              <w:t>1977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C8B25" w14:textId="430B08E9" w:rsidR="00302D55" w:rsidRPr="003C2471" w:rsidRDefault="00302D55" w:rsidP="00302D55">
            <w:pPr>
              <w:jc w:val="right"/>
              <w:rPr>
                <w:rFonts w:eastAsia="Calibri"/>
                <w:szCs w:val="22"/>
              </w:rPr>
            </w:pPr>
            <w:r w:rsidRPr="003C24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2F1B1" w14:textId="541177FC" w:rsidR="00302D55" w:rsidRPr="003C2471" w:rsidRDefault="00302D55" w:rsidP="00302D55">
            <w:pPr>
              <w:jc w:val="center"/>
              <w:rPr>
                <w:rFonts w:eastAsia="Calibri"/>
                <w:szCs w:val="22"/>
              </w:rPr>
            </w:pPr>
            <w:proofErr w:type="spellStart"/>
            <w:r w:rsidRPr="003C247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EEF8AE" w14:textId="2FC87ADA" w:rsidR="00302D55" w:rsidRPr="003C2471" w:rsidRDefault="00302D55" w:rsidP="00302D55">
            <w:pPr>
              <w:jc w:val="center"/>
              <w:rPr>
                <w:rFonts w:eastAsia="Calibri"/>
                <w:szCs w:val="22"/>
              </w:rPr>
            </w:pPr>
            <w:r w:rsidRPr="003C2471">
              <w:rPr>
                <w:rFonts w:eastAsia="Calibri"/>
                <w:szCs w:val="22"/>
              </w:rPr>
              <w:t>4400-6335-5812</w:t>
            </w:r>
          </w:p>
        </w:tc>
      </w:tr>
      <w:tr w:rsidR="00302D55" w:rsidRPr="003C2471" w14:paraId="00BCC7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B8054E"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B03C88" w14:textId="48E36509" w:rsidR="00302D55" w:rsidRPr="003C2471" w:rsidRDefault="00302D55" w:rsidP="00302D55">
            <w:pPr>
              <w:rPr>
                <w:rFonts w:eastAsia="Calibri"/>
                <w:szCs w:val="22"/>
              </w:rPr>
            </w:pPr>
            <w:r w:rsidRPr="003C2471">
              <w:rPr>
                <w:rFonts w:eastAsia="Calibri"/>
                <w:szCs w:val="22"/>
              </w:rPr>
              <w:t>s7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0EF3E9" w14:textId="0342A833" w:rsidR="00302D55" w:rsidRPr="003C2471" w:rsidRDefault="00302D55" w:rsidP="00302D55">
            <w:pPr>
              <w:rPr>
                <w:rFonts w:eastAsia="Calibri"/>
                <w:szCs w:val="22"/>
              </w:rPr>
            </w:pPr>
            <w:r w:rsidRPr="003C2471">
              <w:rPr>
                <w:rFonts w:eastAsia="Calibri"/>
                <w:szCs w:val="22"/>
              </w:rPr>
              <w:t xml:space="preserve">Privažiuojamasis kelias prie </w:t>
            </w:r>
            <w:proofErr w:type="spellStart"/>
            <w:r w:rsidRPr="003C2471">
              <w:rPr>
                <w:rFonts w:eastAsia="Calibri"/>
                <w:szCs w:val="22"/>
              </w:rPr>
              <w:t>Jotkonių</w:t>
            </w:r>
            <w:proofErr w:type="spellEnd"/>
            <w:r w:rsidRPr="003C2471">
              <w:rPr>
                <w:rFonts w:eastAsia="Calibri"/>
                <w:szCs w:val="22"/>
              </w:rPr>
              <w:t xml:space="preserve"> k. tvenkinio nuo kelio Nr. 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B02EEC" w14:textId="13D078B0" w:rsidR="00302D55" w:rsidRPr="003C2471" w:rsidRDefault="00302D55" w:rsidP="00302D55">
            <w:pPr>
              <w:jc w:val="right"/>
              <w:rPr>
                <w:rFonts w:eastAsia="Calibri"/>
                <w:szCs w:val="22"/>
              </w:rPr>
            </w:pPr>
            <w:r w:rsidRPr="003C2471">
              <w:rPr>
                <w:rFonts w:eastAsia="Calibri"/>
                <w:szCs w:val="22"/>
              </w:rPr>
              <w:t xml:space="preserve">979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5088C" w14:textId="451ECAE7" w:rsidR="00302D55" w:rsidRPr="003C2471" w:rsidRDefault="00302D55" w:rsidP="00302D55">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C398" w14:textId="3E0771A6" w:rsidR="00302D55" w:rsidRPr="003C2471" w:rsidRDefault="00302D55" w:rsidP="00302D55">
            <w:pPr>
              <w:jc w:val="right"/>
              <w:rPr>
                <w:rFonts w:eastAsia="Calibri"/>
                <w:szCs w:val="22"/>
              </w:rPr>
            </w:pPr>
            <w:r w:rsidRPr="003C2471">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D64CE" w14:textId="11433827" w:rsidR="00302D55" w:rsidRPr="003C2471" w:rsidRDefault="00302D55" w:rsidP="00302D55">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EA5B" w14:textId="29692E2E" w:rsidR="00302D55" w:rsidRPr="003C2471" w:rsidRDefault="00302D55" w:rsidP="00302D55">
            <w:pPr>
              <w:jc w:val="center"/>
              <w:rPr>
                <w:rFonts w:eastAsia="Calibri"/>
                <w:szCs w:val="22"/>
              </w:rPr>
            </w:pPr>
            <w:proofErr w:type="spellStart"/>
            <w:r w:rsidRPr="003C2471">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4B95C0" w14:textId="5C2415DC" w:rsidR="00302D55" w:rsidRPr="003C2471" w:rsidRDefault="00302D55" w:rsidP="00302D55">
            <w:pPr>
              <w:jc w:val="center"/>
              <w:rPr>
                <w:rFonts w:eastAsia="Calibri"/>
                <w:szCs w:val="22"/>
              </w:rPr>
            </w:pPr>
            <w:r w:rsidRPr="003C2471">
              <w:rPr>
                <w:rFonts w:eastAsia="Calibri"/>
                <w:szCs w:val="22"/>
              </w:rPr>
              <w:t>4400-6366-7063</w:t>
            </w:r>
          </w:p>
        </w:tc>
      </w:tr>
      <w:tr w:rsidR="00302D55" w:rsidRPr="003C2471" w14:paraId="35BDF8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49261C"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47F3F0" w14:textId="6F682BF9" w:rsidR="00302D55" w:rsidRPr="003C2471" w:rsidRDefault="00302D55" w:rsidP="00302D55">
            <w:pPr>
              <w:rPr>
                <w:rFonts w:eastAsia="Calibri"/>
                <w:szCs w:val="22"/>
              </w:rPr>
            </w:pPr>
            <w:r w:rsidRPr="003C2471">
              <w:rPr>
                <w:rFonts w:eastAsia="Calibri"/>
                <w:szCs w:val="22"/>
              </w:rPr>
              <w:t>s8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66157A" w14:textId="69407EDD" w:rsidR="00302D55" w:rsidRPr="003C2471" w:rsidRDefault="00302D55" w:rsidP="00302D55">
            <w:pPr>
              <w:rPr>
                <w:rFonts w:eastAsia="Calibri"/>
                <w:szCs w:val="22"/>
              </w:rPr>
            </w:pPr>
            <w:r w:rsidRPr="003C2471">
              <w:rPr>
                <w:rFonts w:eastAsia="Calibri"/>
                <w:szCs w:val="22"/>
              </w:rPr>
              <w:t>Auleliai–Trumpučiai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52DA9D" w14:textId="14961140" w:rsidR="00302D55" w:rsidRPr="003C2471" w:rsidRDefault="00302D55" w:rsidP="00302D55">
            <w:pPr>
              <w:jc w:val="right"/>
              <w:rPr>
                <w:rFonts w:eastAsia="Calibri"/>
                <w:szCs w:val="22"/>
              </w:rPr>
            </w:pPr>
            <w:r w:rsidRPr="003C2471">
              <w:rPr>
                <w:rFonts w:eastAsia="Calibri"/>
                <w:szCs w:val="22"/>
              </w:rPr>
              <w:t xml:space="preserve"> 1314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98516" w14:textId="670230B2" w:rsidR="00302D55" w:rsidRPr="003C2471" w:rsidRDefault="00302D55" w:rsidP="00302D55">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384D8" w14:textId="25259D6D" w:rsidR="00302D55" w:rsidRPr="003C2471" w:rsidRDefault="00302D55" w:rsidP="00302D55">
            <w:pPr>
              <w:jc w:val="right"/>
              <w:rPr>
                <w:rFonts w:eastAsia="Calibri"/>
                <w:szCs w:val="22"/>
              </w:rPr>
            </w:pPr>
            <w:r w:rsidRPr="003C2471">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C2304" w14:textId="56D90F45" w:rsidR="00302D55" w:rsidRPr="003C2471" w:rsidRDefault="00302D55" w:rsidP="00302D55">
            <w:pPr>
              <w:jc w:val="right"/>
              <w:rPr>
                <w:rFonts w:eastAsia="Calibri"/>
                <w:szCs w:val="22"/>
              </w:rPr>
            </w:pPr>
            <w:r w:rsidRPr="003C2471">
              <w:rPr>
                <w:rFonts w:eastAsia="Calibri"/>
                <w:szCs w:val="22"/>
              </w:rPr>
              <w:t xml:space="preserve">  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83468" w14:textId="0897464A" w:rsidR="00302D55" w:rsidRPr="003C2471" w:rsidRDefault="00302D55" w:rsidP="00302D55">
            <w:pPr>
              <w:jc w:val="center"/>
              <w:rPr>
                <w:rFonts w:eastAsia="Calibri"/>
                <w:szCs w:val="22"/>
              </w:rPr>
            </w:pPr>
            <w:proofErr w:type="spellStart"/>
            <w:r w:rsidRPr="003C247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BF5F75" w14:textId="216E5BC3" w:rsidR="00302D55" w:rsidRPr="003C2471" w:rsidRDefault="00302D55" w:rsidP="00302D55">
            <w:pPr>
              <w:jc w:val="center"/>
              <w:rPr>
                <w:rFonts w:eastAsia="Calibri"/>
                <w:szCs w:val="22"/>
              </w:rPr>
            </w:pPr>
            <w:r w:rsidRPr="003C2471">
              <w:rPr>
                <w:rFonts w:eastAsia="Calibri"/>
                <w:szCs w:val="22"/>
              </w:rPr>
              <w:t>4400-6376-2429</w:t>
            </w:r>
          </w:p>
        </w:tc>
      </w:tr>
      <w:tr w:rsidR="00302D55" w:rsidRPr="003C2471" w14:paraId="640B4D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DFF270"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6495BE" w14:textId="514137D0" w:rsidR="00302D55" w:rsidRPr="003C2471" w:rsidRDefault="00302D55" w:rsidP="00302D55">
            <w:pPr>
              <w:rPr>
                <w:rFonts w:eastAsia="Calibri"/>
                <w:szCs w:val="22"/>
              </w:rPr>
            </w:pPr>
            <w:r w:rsidRPr="00026ED9">
              <w:rPr>
                <w:rFonts w:eastAsia="Calibri"/>
                <w:szCs w:val="22"/>
              </w:rPr>
              <w:t>s9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D178CF" w14:textId="7C682F71" w:rsidR="00302D55" w:rsidRPr="003C2471" w:rsidRDefault="00302D55" w:rsidP="00302D55">
            <w:pPr>
              <w:rPr>
                <w:rFonts w:eastAsia="Calibri"/>
                <w:szCs w:val="22"/>
              </w:rPr>
            </w:pPr>
            <w:r w:rsidRPr="00026ED9">
              <w:rPr>
                <w:rFonts w:eastAsia="Calibri"/>
                <w:szCs w:val="22"/>
              </w:rPr>
              <w:t>Kelias Nr.1210–</w:t>
            </w:r>
            <w:proofErr w:type="spellStart"/>
            <w:r w:rsidRPr="00026ED9">
              <w:rPr>
                <w:rFonts w:eastAsia="Calibri"/>
                <w:szCs w:val="22"/>
              </w:rPr>
              <w:t>Liepagiriai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1146E6B" w14:textId="0F6EEF42"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3073</w:t>
            </w: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FB2E" w14:textId="235AC987" w:rsidR="00302D55" w:rsidRPr="003C2471" w:rsidRDefault="00302D55" w:rsidP="00302D55">
            <w:pPr>
              <w:jc w:val="right"/>
              <w:rPr>
                <w:rFonts w:eastAsia="Calibri"/>
                <w:szCs w:val="22"/>
              </w:rPr>
            </w:pPr>
            <w:r w:rsidRPr="00026ED9">
              <w:rPr>
                <w:rFonts w:eastAsia="Calibri"/>
                <w:bCs/>
                <w:szCs w:val="22"/>
              </w:rPr>
              <w:t xml:space="preserve">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CD460" w14:textId="1D98B322" w:rsidR="00302D55" w:rsidRPr="003C2471" w:rsidRDefault="00302D55" w:rsidP="00302D55">
            <w:pPr>
              <w:jc w:val="right"/>
              <w:rPr>
                <w:rFonts w:eastAsia="Calibri"/>
                <w:szCs w:val="22"/>
              </w:rPr>
            </w:pPr>
            <w:r w:rsidRPr="00026ED9">
              <w:rPr>
                <w:rFonts w:eastAsia="Calibri"/>
                <w:bCs/>
                <w:szCs w:val="22"/>
              </w:rPr>
              <w:t>3071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375A" w14:textId="1A526661"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130D2" w14:textId="77777777" w:rsidR="00302D55" w:rsidRPr="00026ED9" w:rsidRDefault="00302D55" w:rsidP="00302D55">
            <w:pPr>
              <w:jc w:val="center"/>
              <w:rPr>
                <w:rFonts w:eastAsia="Calibri"/>
                <w:szCs w:val="22"/>
              </w:rPr>
            </w:pPr>
            <w:proofErr w:type="spellStart"/>
            <w:r w:rsidRPr="00026ED9">
              <w:rPr>
                <w:rFonts w:eastAsia="Calibri"/>
                <w:szCs w:val="22"/>
              </w:rPr>
              <w:t>IIv</w:t>
            </w:r>
            <w:proofErr w:type="spellEnd"/>
          </w:p>
          <w:p w14:paraId="78342E51" w14:textId="378AB58A" w:rsidR="00302D55" w:rsidRPr="003C2471" w:rsidRDefault="00302D55" w:rsidP="00302D55">
            <w:pPr>
              <w:jc w:val="center"/>
              <w:rPr>
                <w:rFonts w:eastAsia="Calibri"/>
                <w:szCs w:val="22"/>
              </w:rPr>
            </w:pPr>
            <w:proofErr w:type="spellStart"/>
            <w:r w:rsidRPr="00026ED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E1C33A" w14:textId="0082D828" w:rsidR="00302D55" w:rsidRPr="003C2471" w:rsidRDefault="00302D55" w:rsidP="00302D55">
            <w:pPr>
              <w:jc w:val="center"/>
              <w:rPr>
                <w:rFonts w:eastAsia="Calibri"/>
                <w:szCs w:val="22"/>
              </w:rPr>
            </w:pPr>
            <w:r w:rsidRPr="00026ED9">
              <w:rPr>
                <w:rFonts w:eastAsia="Calibri"/>
                <w:bCs/>
                <w:szCs w:val="22"/>
              </w:rPr>
              <w:t>4400-6562-3523 4400-6562-3512</w:t>
            </w:r>
          </w:p>
        </w:tc>
      </w:tr>
      <w:tr w:rsidR="00302D55" w:rsidRPr="003C2471" w14:paraId="68171F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B59BFA"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2D971D" w14:textId="5FCABCA6" w:rsidR="00302D55" w:rsidRPr="003C2471" w:rsidRDefault="00302D55" w:rsidP="00302D55">
            <w:pPr>
              <w:rPr>
                <w:rFonts w:eastAsia="Calibri"/>
                <w:szCs w:val="22"/>
              </w:rPr>
            </w:pPr>
            <w:r w:rsidRPr="00026ED9">
              <w:rPr>
                <w:rFonts w:eastAsia="Calibri"/>
                <w:szCs w:val="22"/>
              </w:rPr>
              <w:t>s10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0B36CF" w14:textId="39597FBC" w:rsidR="00302D55" w:rsidRPr="003C2471" w:rsidRDefault="00302D55" w:rsidP="00302D55">
            <w:pPr>
              <w:rPr>
                <w:rFonts w:eastAsia="Calibri"/>
                <w:szCs w:val="22"/>
              </w:rPr>
            </w:pPr>
            <w:proofErr w:type="spellStart"/>
            <w:r w:rsidRPr="00026ED9">
              <w:rPr>
                <w:rFonts w:eastAsia="Calibri"/>
                <w:szCs w:val="22"/>
              </w:rPr>
              <w:t>Vilkabrukiai</w:t>
            </w:r>
            <w:proofErr w:type="spellEnd"/>
            <w:r w:rsidRPr="00026ED9">
              <w:rPr>
                <w:rFonts w:eastAsia="Calibri"/>
                <w:szCs w:val="22"/>
              </w:rPr>
              <w:t>–</w:t>
            </w:r>
            <w:proofErr w:type="spellStart"/>
            <w:r w:rsidRPr="00026ED9">
              <w:rPr>
                <w:rFonts w:eastAsia="Calibri"/>
                <w:szCs w:val="22"/>
              </w:rPr>
              <w:t>Linskis</w:t>
            </w:r>
            <w:proofErr w:type="spellEnd"/>
            <w:r w:rsidRPr="00026ED9">
              <w:rPr>
                <w:rFonts w:eastAsia="Calibri"/>
                <w:szCs w:val="22"/>
              </w:rPr>
              <w:t>,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428607" w14:textId="683E93E8" w:rsidR="00302D55" w:rsidRPr="003C2471" w:rsidRDefault="00302D55" w:rsidP="00302D55">
            <w:pPr>
              <w:jc w:val="right"/>
              <w:rPr>
                <w:rFonts w:eastAsia="Calibri"/>
                <w:szCs w:val="22"/>
              </w:rPr>
            </w:pPr>
            <w:r w:rsidRPr="00026ED9">
              <w:rPr>
                <w:rFonts w:eastAsia="Calibri"/>
                <w:szCs w:val="22"/>
              </w:rPr>
              <w:t xml:space="preserve">1384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CAAC9" w14:textId="476E716E"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0BEC1" w14:textId="3F4A107D" w:rsidR="00302D55" w:rsidRPr="003C2471" w:rsidRDefault="00302D55" w:rsidP="00302D55">
            <w:pPr>
              <w:jc w:val="right"/>
              <w:rPr>
                <w:rFonts w:eastAsia="Calibri"/>
                <w:szCs w:val="22"/>
              </w:rPr>
            </w:pPr>
            <w:r w:rsidRPr="00026ED9">
              <w:rPr>
                <w:rFonts w:eastAsia="Calibri"/>
                <w:szCs w:val="22"/>
              </w:rPr>
              <w:t>1384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D4DE" w14:textId="72B5B02A" w:rsidR="00302D55" w:rsidRPr="003C2471" w:rsidRDefault="00302D55" w:rsidP="00302D55">
            <w:pPr>
              <w:jc w:val="right"/>
              <w:rPr>
                <w:rFonts w:eastAsia="Calibri"/>
                <w:strike/>
                <w:szCs w:val="22"/>
              </w:rPr>
            </w:pPr>
            <w:r w:rsidRPr="00026ED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D31ED" w14:textId="4EC6530C" w:rsidR="00302D55" w:rsidRPr="003C2471" w:rsidRDefault="00302D55" w:rsidP="00302D55">
            <w:pPr>
              <w:jc w:val="center"/>
              <w:rPr>
                <w:rFonts w:eastAsia="Calibri"/>
                <w:szCs w:val="22"/>
              </w:rPr>
            </w:pPr>
            <w:proofErr w:type="spellStart"/>
            <w:r w:rsidRPr="00026ED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110C71" w14:textId="5181273D" w:rsidR="00302D55" w:rsidRPr="003C2471" w:rsidRDefault="00302D55" w:rsidP="00302D55">
            <w:pPr>
              <w:jc w:val="center"/>
              <w:rPr>
                <w:rFonts w:eastAsia="Calibri"/>
                <w:szCs w:val="22"/>
              </w:rPr>
            </w:pPr>
            <w:r w:rsidRPr="00026ED9">
              <w:rPr>
                <w:rFonts w:eastAsia="Calibri"/>
                <w:szCs w:val="22"/>
              </w:rPr>
              <w:t>4400-6343-0766</w:t>
            </w:r>
          </w:p>
        </w:tc>
      </w:tr>
      <w:tr w:rsidR="00302D55" w:rsidRPr="003C2471" w14:paraId="70567EA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2019CF"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B0FC4" w14:textId="25C2E441" w:rsidR="00302D55" w:rsidRPr="003C2471" w:rsidRDefault="00302D55" w:rsidP="00302D55">
            <w:pPr>
              <w:rPr>
                <w:rFonts w:eastAsia="Calibri"/>
                <w:szCs w:val="22"/>
              </w:rPr>
            </w:pPr>
            <w:r w:rsidRPr="00026ED9">
              <w:rPr>
                <w:rFonts w:eastAsia="Calibri"/>
                <w:szCs w:val="22"/>
              </w:rPr>
              <w:t>s11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88575" w14:textId="6CE0234F" w:rsidR="00302D55" w:rsidRPr="003C2471" w:rsidRDefault="00302D55" w:rsidP="00302D55">
            <w:pPr>
              <w:rPr>
                <w:rFonts w:eastAsia="Calibri"/>
                <w:szCs w:val="22"/>
              </w:rPr>
            </w:pPr>
            <w:proofErr w:type="spellStart"/>
            <w:r w:rsidRPr="00026ED9">
              <w:rPr>
                <w:rFonts w:eastAsia="Calibri"/>
                <w:szCs w:val="22"/>
              </w:rPr>
              <w:t>Butėnai</w:t>
            </w:r>
            <w:proofErr w:type="spellEnd"/>
            <w:r w:rsidRPr="00026ED9">
              <w:rPr>
                <w:rFonts w:eastAsia="Calibri"/>
                <w:szCs w:val="22"/>
              </w:rPr>
              <w:t>–</w:t>
            </w:r>
            <w:proofErr w:type="spellStart"/>
            <w:r w:rsidRPr="00026ED9">
              <w:rPr>
                <w:rFonts w:eastAsia="Calibri"/>
                <w:szCs w:val="22"/>
              </w:rPr>
              <w:t>Grikiapeliai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C549644" w14:textId="319B78FB"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2147</w:t>
            </w: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5BAD1" w14:textId="39635122"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CD78A" w14:textId="6A107AB2" w:rsidR="00302D55" w:rsidRPr="003C2471" w:rsidRDefault="00302D55" w:rsidP="00302D55">
            <w:pPr>
              <w:jc w:val="right"/>
              <w:rPr>
                <w:rFonts w:eastAsia="Calibri"/>
                <w:szCs w:val="22"/>
              </w:rPr>
            </w:pPr>
            <w:r w:rsidRPr="00026ED9">
              <w:rPr>
                <w:rFonts w:eastAsia="Calibri"/>
                <w:bCs/>
                <w:szCs w:val="22"/>
              </w:rPr>
              <w:t>1789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AD63" w14:textId="5201E941"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551A8" w14:textId="77777777" w:rsidR="00302D55" w:rsidRPr="00026ED9" w:rsidRDefault="00302D55" w:rsidP="00302D55">
            <w:pPr>
              <w:jc w:val="center"/>
              <w:rPr>
                <w:rFonts w:eastAsia="Calibri"/>
                <w:szCs w:val="22"/>
              </w:rPr>
            </w:pPr>
            <w:proofErr w:type="spellStart"/>
            <w:r w:rsidRPr="00026ED9">
              <w:rPr>
                <w:rFonts w:eastAsia="Calibri"/>
                <w:szCs w:val="22"/>
              </w:rPr>
              <w:t>IIIv</w:t>
            </w:r>
            <w:proofErr w:type="spellEnd"/>
            <w:r w:rsidRPr="00026ED9">
              <w:rPr>
                <w:rFonts w:eastAsia="Calibri"/>
                <w:szCs w:val="22"/>
              </w:rPr>
              <w:t xml:space="preserve"> </w:t>
            </w:r>
          </w:p>
          <w:p w14:paraId="3D0A930A" w14:textId="77777777" w:rsidR="00302D55" w:rsidRPr="00026ED9" w:rsidRDefault="00302D55" w:rsidP="00302D55">
            <w:pPr>
              <w:jc w:val="center"/>
              <w:rPr>
                <w:rFonts w:eastAsia="Calibri"/>
                <w:szCs w:val="22"/>
              </w:rPr>
            </w:pPr>
            <w:proofErr w:type="spellStart"/>
            <w:r w:rsidRPr="00026ED9">
              <w:rPr>
                <w:rFonts w:eastAsia="Calibri"/>
                <w:szCs w:val="22"/>
              </w:rPr>
              <w:t>IIIv</w:t>
            </w:r>
            <w:proofErr w:type="spellEnd"/>
          </w:p>
          <w:p w14:paraId="5D698A27" w14:textId="59B7CDF5" w:rsidR="00302D55" w:rsidRPr="003C2471" w:rsidRDefault="00302D55" w:rsidP="00302D55">
            <w:pPr>
              <w:jc w:val="center"/>
              <w:rPr>
                <w:rFonts w:eastAsia="Calibri"/>
                <w:szCs w:val="22"/>
              </w:rPr>
            </w:pPr>
            <w:proofErr w:type="spellStart"/>
            <w:r w:rsidRPr="00026ED9">
              <w:rPr>
                <w:rFonts w:eastAsia="Calibri"/>
                <w:szCs w:val="22"/>
              </w:rPr>
              <w:t>IIIv</w:t>
            </w:r>
            <w:proofErr w:type="spellEnd"/>
            <w:r w:rsidRPr="00026ED9">
              <w:rPr>
                <w:rFonts w:eastAsia="Calibri"/>
                <w:szCs w:val="22"/>
              </w:rPr>
              <w:t xml:space="preserve"> </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D7532" w14:textId="77777777" w:rsidR="00302D55" w:rsidRPr="00026ED9" w:rsidRDefault="00302D55" w:rsidP="00302D55">
            <w:pPr>
              <w:jc w:val="center"/>
              <w:rPr>
                <w:rFonts w:eastAsia="Calibri"/>
                <w:bCs/>
                <w:szCs w:val="22"/>
              </w:rPr>
            </w:pPr>
            <w:r w:rsidRPr="00026ED9">
              <w:rPr>
                <w:rFonts w:eastAsia="Calibri"/>
                <w:bCs/>
                <w:szCs w:val="22"/>
              </w:rPr>
              <w:t>4400-6562-2704 4400-6562-2726</w:t>
            </w:r>
          </w:p>
          <w:p w14:paraId="34E5D62E" w14:textId="4685EA89" w:rsidR="00302D55" w:rsidRPr="003C2471" w:rsidRDefault="00302D55" w:rsidP="00302D55">
            <w:pPr>
              <w:jc w:val="center"/>
              <w:rPr>
                <w:rFonts w:eastAsia="Calibri"/>
                <w:szCs w:val="22"/>
              </w:rPr>
            </w:pPr>
            <w:r w:rsidRPr="00026ED9">
              <w:rPr>
                <w:rFonts w:eastAsia="Calibri"/>
                <w:bCs/>
                <w:szCs w:val="22"/>
              </w:rPr>
              <w:t>4400-6562-2759</w:t>
            </w:r>
          </w:p>
        </w:tc>
      </w:tr>
      <w:tr w:rsidR="00302D55" w:rsidRPr="003C2471" w14:paraId="1DF293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457B46"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9705AC" w14:textId="3F4055F2" w:rsidR="00302D55" w:rsidRPr="003C2471" w:rsidRDefault="00302D55" w:rsidP="00302D55">
            <w:pPr>
              <w:rPr>
                <w:rFonts w:eastAsia="Calibri"/>
                <w:szCs w:val="22"/>
              </w:rPr>
            </w:pPr>
            <w:r w:rsidRPr="00026ED9">
              <w:rPr>
                <w:rFonts w:eastAsia="Calibri"/>
                <w:szCs w:val="22"/>
              </w:rPr>
              <w:t>s11-1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C157C6" w14:textId="58DB0C10" w:rsidR="00302D55" w:rsidRPr="003C2471" w:rsidRDefault="00302D55" w:rsidP="00302D55">
            <w:pPr>
              <w:rPr>
                <w:rFonts w:eastAsia="Calibri"/>
                <w:szCs w:val="22"/>
              </w:rPr>
            </w:pPr>
            <w:r w:rsidRPr="00026ED9">
              <w:rPr>
                <w:rFonts w:eastAsia="Calibri"/>
                <w:szCs w:val="22"/>
              </w:rPr>
              <w:t xml:space="preserve">Privažiuojamasis kelias prie Kušlių ežero nuo </w:t>
            </w:r>
            <w:proofErr w:type="spellStart"/>
            <w:r w:rsidRPr="00026ED9">
              <w:rPr>
                <w:rFonts w:eastAsia="Calibri"/>
                <w:szCs w:val="22"/>
              </w:rPr>
              <w:t>Sliepsiškio</w:t>
            </w:r>
            <w:proofErr w:type="spellEnd"/>
            <w:r w:rsidRPr="00026ED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511AED" w14:textId="2218F065" w:rsidR="00302D55" w:rsidRPr="003C2471" w:rsidRDefault="00302D55" w:rsidP="00302D55">
            <w:pPr>
              <w:jc w:val="right"/>
              <w:rPr>
                <w:rFonts w:eastAsia="Calibri"/>
                <w:szCs w:val="22"/>
              </w:rPr>
            </w:pPr>
            <w:r w:rsidRPr="00026ED9">
              <w:rPr>
                <w:rFonts w:eastAsia="Calibri"/>
                <w:szCs w:val="22"/>
              </w:rPr>
              <w:t xml:space="preserve"> 805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2C153" w14:textId="57A3CFAB"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F7513" w14:textId="5EE86728" w:rsidR="00302D55" w:rsidRPr="003C2471" w:rsidRDefault="00302D55" w:rsidP="00302D55">
            <w:pPr>
              <w:jc w:val="right"/>
              <w:rPr>
                <w:rFonts w:eastAsia="Calibri"/>
                <w:szCs w:val="22"/>
              </w:rPr>
            </w:pPr>
            <w:r w:rsidRPr="00026ED9">
              <w:rPr>
                <w:rFonts w:eastAsia="Calibri"/>
                <w:szCs w:val="22"/>
              </w:rPr>
              <w:t>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57A1" w14:textId="32EE327D"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DB3E7" w14:textId="4AEA93F1" w:rsidR="00302D55" w:rsidRPr="003C2471" w:rsidRDefault="00302D55" w:rsidP="00302D55">
            <w:pPr>
              <w:jc w:val="center"/>
              <w:rPr>
                <w:rFonts w:eastAsia="Calibri"/>
                <w:szCs w:val="22"/>
              </w:rPr>
            </w:pPr>
            <w:proofErr w:type="spellStart"/>
            <w:r w:rsidRPr="00026ED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4B546D" w14:textId="6C3E8B47" w:rsidR="00302D55" w:rsidRPr="003C2471" w:rsidRDefault="00302D55" w:rsidP="00302D55">
            <w:pPr>
              <w:jc w:val="center"/>
              <w:rPr>
                <w:rFonts w:eastAsia="Calibri"/>
                <w:szCs w:val="22"/>
              </w:rPr>
            </w:pPr>
            <w:r w:rsidRPr="00026ED9">
              <w:rPr>
                <w:rFonts w:eastAsia="Calibri"/>
                <w:szCs w:val="22"/>
              </w:rPr>
              <w:t>4400-6335-5820</w:t>
            </w:r>
          </w:p>
        </w:tc>
      </w:tr>
      <w:tr w:rsidR="00302D55" w:rsidRPr="003C2471" w14:paraId="12D260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0698F7"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742D3" w14:textId="4FD2CF21" w:rsidR="00302D55" w:rsidRPr="003C2471" w:rsidRDefault="00302D55" w:rsidP="00302D55">
            <w:pPr>
              <w:rPr>
                <w:rFonts w:eastAsia="Calibri"/>
                <w:szCs w:val="22"/>
              </w:rPr>
            </w:pPr>
            <w:r w:rsidRPr="00026ED9">
              <w:rPr>
                <w:rFonts w:eastAsia="Calibri"/>
                <w:szCs w:val="22"/>
              </w:rPr>
              <w:t>s12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3B85AD" w14:textId="570E2650" w:rsidR="00302D55" w:rsidRPr="003C2471" w:rsidRDefault="00302D55" w:rsidP="00302D55">
            <w:pPr>
              <w:rPr>
                <w:rFonts w:eastAsia="Calibri"/>
                <w:szCs w:val="22"/>
              </w:rPr>
            </w:pPr>
            <w:proofErr w:type="spellStart"/>
            <w:r w:rsidRPr="00026ED9">
              <w:rPr>
                <w:rFonts w:eastAsia="Calibri"/>
                <w:szCs w:val="22"/>
              </w:rPr>
              <w:t>Vikonys</w:t>
            </w:r>
            <w:proofErr w:type="spellEnd"/>
            <w:r w:rsidRPr="00026ED9">
              <w:rPr>
                <w:rFonts w:eastAsia="Calibri"/>
                <w:szCs w:val="22"/>
              </w:rPr>
              <w:t>–</w:t>
            </w:r>
            <w:proofErr w:type="spellStart"/>
            <w:r w:rsidRPr="00026ED9">
              <w:rPr>
                <w:rFonts w:eastAsia="Calibri"/>
                <w:szCs w:val="22"/>
              </w:rPr>
              <w:t>Sliepsiškis</w:t>
            </w:r>
            <w:proofErr w:type="spellEnd"/>
            <w:r w:rsidRPr="00026ED9">
              <w:rPr>
                <w:rFonts w:eastAsia="Calibri"/>
                <w:szCs w:val="22"/>
              </w:rPr>
              <w:t xml:space="preserve">,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83FC57" w14:textId="4B7608D2" w:rsidR="00302D55" w:rsidRPr="003C2471" w:rsidRDefault="00302D55" w:rsidP="00302D55">
            <w:pPr>
              <w:jc w:val="right"/>
              <w:rPr>
                <w:rFonts w:eastAsia="Calibri"/>
                <w:szCs w:val="22"/>
              </w:rPr>
            </w:pPr>
            <w:r w:rsidRPr="00026ED9">
              <w:rPr>
                <w:rFonts w:eastAsia="Calibri"/>
                <w:szCs w:val="22"/>
              </w:rPr>
              <w:t>1427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45BD1" w14:textId="687EC615"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BF9" w14:textId="31205C7F" w:rsidR="00302D55" w:rsidRPr="003C2471" w:rsidRDefault="00302D55" w:rsidP="00302D55">
            <w:pPr>
              <w:jc w:val="right"/>
              <w:rPr>
                <w:rFonts w:eastAsia="Calibri"/>
                <w:szCs w:val="22"/>
              </w:rPr>
            </w:pPr>
            <w:r w:rsidRPr="00026ED9">
              <w:rPr>
                <w:rFonts w:eastAsia="Calibri"/>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4D807" w14:textId="476DD070" w:rsidR="00302D55" w:rsidRPr="003C2471" w:rsidRDefault="00302D55" w:rsidP="00302D55">
            <w:pPr>
              <w:jc w:val="right"/>
              <w:rPr>
                <w:rFonts w:eastAsia="Calibri"/>
                <w:szCs w:val="22"/>
              </w:rPr>
            </w:pPr>
            <w:r w:rsidRPr="00026ED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063B3" w14:textId="329F57E1" w:rsidR="00302D55" w:rsidRPr="003C2471" w:rsidRDefault="00302D55" w:rsidP="00302D55">
            <w:pPr>
              <w:jc w:val="center"/>
              <w:rPr>
                <w:rFonts w:eastAsia="Calibri"/>
                <w:szCs w:val="22"/>
              </w:rPr>
            </w:pPr>
            <w:proofErr w:type="spellStart"/>
            <w:r w:rsidRPr="00026ED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DDBE17" w14:textId="2FA7DE6A" w:rsidR="00302D55" w:rsidRPr="003C2471" w:rsidRDefault="00302D55" w:rsidP="00302D55">
            <w:pPr>
              <w:jc w:val="center"/>
              <w:rPr>
                <w:rFonts w:eastAsia="Calibri"/>
                <w:szCs w:val="22"/>
              </w:rPr>
            </w:pPr>
            <w:r w:rsidRPr="00026ED9">
              <w:rPr>
                <w:rFonts w:eastAsia="Calibri"/>
                <w:szCs w:val="22"/>
              </w:rPr>
              <w:t>4400-6335-5831</w:t>
            </w:r>
          </w:p>
        </w:tc>
      </w:tr>
      <w:tr w:rsidR="00975286" w:rsidRPr="003C2471" w14:paraId="18108E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2760E5" w14:textId="77777777" w:rsidR="00975286" w:rsidRPr="003C2471" w:rsidRDefault="00975286"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CBD172B" w14:textId="7C0B5567" w:rsidR="00975286" w:rsidRPr="00026ED9" w:rsidRDefault="00975286" w:rsidP="00302D55">
            <w:pPr>
              <w:rPr>
                <w:rFonts w:eastAsia="Calibri"/>
                <w:szCs w:val="22"/>
              </w:rPr>
            </w:pPr>
            <w:r>
              <w:rPr>
                <w:rFonts w:eastAsia="Calibri"/>
                <w:szCs w:val="22"/>
              </w:rPr>
              <w:t>s13</w:t>
            </w:r>
          </w:p>
        </w:tc>
        <w:tc>
          <w:tcPr>
            <w:tcW w:w="4412" w:type="dxa"/>
            <w:tcBorders>
              <w:top w:val="single" w:sz="4" w:space="0" w:color="auto"/>
              <w:left w:val="single" w:sz="4" w:space="0" w:color="auto"/>
              <w:bottom w:val="single" w:sz="4" w:space="0" w:color="auto"/>
              <w:right w:val="single" w:sz="4" w:space="0" w:color="auto"/>
            </w:tcBorders>
            <w:vAlign w:val="center"/>
          </w:tcPr>
          <w:p w14:paraId="2D2EAEA1" w14:textId="74041427" w:rsidR="00975286" w:rsidRPr="00026ED9" w:rsidRDefault="00975286" w:rsidP="00302D55">
            <w:pPr>
              <w:rPr>
                <w:rFonts w:eastAsia="Calibri"/>
                <w:szCs w:val="22"/>
              </w:rPr>
            </w:pPr>
            <w:r w:rsidRPr="00975286">
              <w:rPr>
                <w:rFonts w:eastAsia="Calibri"/>
                <w:szCs w:val="22"/>
              </w:rPr>
              <w:t>Kelias Nr. 118–</w:t>
            </w:r>
            <w:proofErr w:type="spellStart"/>
            <w:r w:rsidRPr="00975286">
              <w:rPr>
                <w:rFonts w:eastAsia="Calibri"/>
                <w:szCs w:val="22"/>
              </w:rPr>
              <w:t>Čiuka</w:t>
            </w:r>
            <w:r>
              <w:rPr>
                <w:rFonts w:eastAsia="Calibri"/>
                <w:szCs w:val="22"/>
              </w:rPr>
              <w:t>i</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72EE2071" w14:textId="0C35F6E6" w:rsidR="00975286" w:rsidRPr="00026ED9" w:rsidRDefault="00975286" w:rsidP="00302D55">
            <w:pPr>
              <w:jc w:val="right"/>
              <w:rPr>
                <w:rFonts w:eastAsia="Calibri"/>
                <w:szCs w:val="22"/>
              </w:rPr>
            </w:pPr>
            <w:r>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vAlign w:val="center"/>
          </w:tcPr>
          <w:p w14:paraId="345F739B" w14:textId="0D4D7BEC" w:rsidR="00975286" w:rsidRPr="00026ED9" w:rsidRDefault="00975286" w:rsidP="00302D55">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CE2D228" w14:textId="7097C035" w:rsidR="00975286" w:rsidRPr="00026ED9" w:rsidRDefault="00975286" w:rsidP="00302D55">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4A521FF" w14:textId="28DAC891" w:rsidR="00975286" w:rsidRPr="00026ED9" w:rsidRDefault="00975286" w:rsidP="00302D55">
            <w:pPr>
              <w:jc w:val="right"/>
              <w:rPr>
                <w:rFonts w:eastAsia="Calibri"/>
                <w:szCs w:val="22"/>
              </w:rPr>
            </w:pPr>
            <w:r>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vAlign w:val="center"/>
          </w:tcPr>
          <w:p w14:paraId="3E1608D5" w14:textId="046A7ECA" w:rsidR="00975286" w:rsidRPr="00026ED9" w:rsidRDefault="00975286" w:rsidP="00302D55">
            <w:pPr>
              <w:jc w:val="center"/>
              <w:rPr>
                <w:rFonts w:eastAsia="Calibri"/>
                <w:szCs w:val="22"/>
              </w:rPr>
            </w:pPr>
            <w:proofErr w:type="spellStart"/>
            <w:r>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E5D9B02" w14:textId="68205C41" w:rsidR="00975286" w:rsidRPr="00026ED9" w:rsidRDefault="00975286" w:rsidP="00302D55">
            <w:pPr>
              <w:jc w:val="center"/>
              <w:rPr>
                <w:rFonts w:eastAsia="Calibri"/>
                <w:szCs w:val="22"/>
              </w:rPr>
            </w:pPr>
            <w:r>
              <w:rPr>
                <w:rFonts w:eastAsia="Calibri"/>
                <w:szCs w:val="22"/>
              </w:rPr>
              <w:t>-</w:t>
            </w:r>
          </w:p>
        </w:tc>
      </w:tr>
      <w:tr w:rsidR="00302D55" w:rsidRPr="003C2471" w14:paraId="1F58A0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BBE1EA"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685E7" w14:textId="310985D4" w:rsidR="00302D55" w:rsidRPr="003C2471" w:rsidRDefault="00302D55" w:rsidP="00302D55">
            <w:pPr>
              <w:rPr>
                <w:rFonts w:eastAsia="Calibri"/>
                <w:szCs w:val="22"/>
              </w:rPr>
            </w:pPr>
            <w:r w:rsidRPr="00026ED9">
              <w:rPr>
                <w:rFonts w:eastAsia="Calibri"/>
                <w:szCs w:val="22"/>
              </w:rPr>
              <w:t>s15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DBDC16" w14:textId="5B08E72C" w:rsidR="00302D55" w:rsidRPr="003C2471" w:rsidRDefault="00302D55" w:rsidP="00302D55">
            <w:pPr>
              <w:rPr>
                <w:rFonts w:eastAsia="Calibri"/>
                <w:szCs w:val="22"/>
              </w:rPr>
            </w:pPr>
            <w:proofErr w:type="spellStart"/>
            <w:r w:rsidRPr="00026ED9">
              <w:rPr>
                <w:rFonts w:eastAsia="Calibri"/>
                <w:szCs w:val="22"/>
              </w:rPr>
              <w:t>Drobčiūnai</w:t>
            </w:r>
            <w:proofErr w:type="spellEnd"/>
            <w:r w:rsidRPr="00026ED9">
              <w:rPr>
                <w:rFonts w:eastAsia="Calibri"/>
                <w:szCs w:val="22"/>
              </w:rPr>
              <w:t>–</w:t>
            </w:r>
            <w:proofErr w:type="spellStart"/>
            <w:r w:rsidRPr="00026ED9">
              <w:rPr>
                <w:rFonts w:eastAsia="Calibri"/>
                <w:szCs w:val="22"/>
              </w:rPr>
              <w:t>Daujočiai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972AC8" w14:textId="39E3F851" w:rsidR="00302D55" w:rsidRPr="003C2471" w:rsidRDefault="00302D55" w:rsidP="00302D55">
            <w:pPr>
              <w:jc w:val="right"/>
              <w:rPr>
                <w:rFonts w:eastAsia="Calibri"/>
                <w:szCs w:val="22"/>
              </w:rPr>
            </w:pPr>
            <w:r w:rsidRPr="00026ED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11EFD" w14:textId="70DA79E0"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8BC7" w14:textId="109A42BA"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3027" w14:textId="273C8521" w:rsidR="00302D55" w:rsidRPr="003C2471" w:rsidRDefault="00302D55" w:rsidP="00302D55">
            <w:pPr>
              <w:jc w:val="right"/>
              <w:rPr>
                <w:rFonts w:eastAsia="Calibri"/>
                <w:szCs w:val="22"/>
              </w:rPr>
            </w:pPr>
            <w:r w:rsidRPr="00026ED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05B" w14:textId="4ABD36BC" w:rsidR="00302D55" w:rsidRPr="003C2471" w:rsidRDefault="00302D55" w:rsidP="00302D55">
            <w:pPr>
              <w:jc w:val="center"/>
              <w:rPr>
                <w:rFonts w:eastAsia="Calibri"/>
                <w:szCs w:val="22"/>
              </w:rPr>
            </w:pPr>
            <w:proofErr w:type="spellStart"/>
            <w:r w:rsidRPr="00026ED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673B3D" w14:textId="3736DC50" w:rsidR="00302D55" w:rsidRPr="003C2471" w:rsidRDefault="00302D55" w:rsidP="00302D55">
            <w:pPr>
              <w:jc w:val="center"/>
              <w:rPr>
                <w:rFonts w:eastAsia="Calibri"/>
                <w:szCs w:val="22"/>
              </w:rPr>
            </w:pPr>
            <w:r w:rsidRPr="00026ED9">
              <w:rPr>
                <w:rFonts w:eastAsia="Calibri"/>
                <w:szCs w:val="22"/>
              </w:rPr>
              <w:t>-</w:t>
            </w:r>
          </w:p>
        </w:tc>
      </w:tr>
      <w:tr w:rsidR="00302D55" w:rsidRPr="003C2471" w14:paraId="7A0764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1F9141"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143E16" w14:textId="20ABD2C6" w:rsidR="00302D55" w:rsidRPr="003C2471" w:rsidRDefault="00302D55" w:rsidP="00302D55">
            <w:pPr>
              <w:rPr>
                <w:rFonts w:eastAsia="Calibri"/>
                <w:szCs w:val="22"/>
              </w:rPr>
            </w:pPr>
            <w:r w:rsidRPr="00026ED9">
              <w:rPr>
                <w:rFonts w:eastAsia="Calibri"/>
                <w:szCs w:val="22"/>
              </w:rPr>
              <w:t>s15-1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9E92CE" w14:textId="761643B6" w:rsidR="00302D55" w:rsidRPr="003C2471" w:rsidRDefault="00302D55" w:rsidP="00302D55">
            <w:pPr>
              <w:rPr>
                <w:rFonts w:eastAsia="Calibri"/>
                <w:szCs w:val="22"/>
              </w:rPr>
            </w:pPr>
            <w:r w:rsidRPr="00026ED9">
              <w:rPr>
                <w:rFonts w:eastAsia="Calibri"/>
                <w:szCs w:val="22"/>
              </w:rPr>
              <w:t xml:space="preserve">Privažiuojamasis kelias prie </w:t>
            </w:r>
            <w:proofErr w:type="spellStart"/>
            <w:r w:rsidRPr="00026ED9">
              <w:rPr>
                <w:rFonts w:eastAsia="Calibri"/>
                <w:szCs w:val="22"/>
              </w:rPr>
              <w:t>Maleišos</w:t>
            </w:r>
            <w:proofErr w:type="spellEnd"/>
            <w:r w:rsidRPr="00026ED9">
              <w:rPr>
                <w:rFonts w:eastAsia="Calibri"/>
                <w:szCs w:val="22"/>
              </w:rPr>
              <w:t xml:space="preserve"> upės nuo kelio Nr. s59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72C73F" w14:textId="17F05A74"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1284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290A2" w14:textId="4F2537E8"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0A" w14:textId="366DEBDD" w:rsidR="00302D55" w:rsidRPr="003C2471" w:rsidRDefault="00302D55" w:rsidP="00302D55">
            <w:pPr>
              <w:jc w:val="right"/>
              <w:rPr>
                <w:rFonts w:eastAsia="Calibri"/>
                <w:szCs w:val="22"/>
              </w:rPr>
            </w:pPr>
            <w:r w:rsidRPr="00026ED9">
              <w:rPr>
                <w:rFonts w:eastAsia="Calibri"/>
                <w:bCs/>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84D5A" w14:textId="01A1237F"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C2A72" w14:textId="06054B82" w:rsidR="00302D55" w:rsidRPr="003C2471" w:rsidRDefault="00302D55" w:rsidP="00302D55">
            <w:pPr>
              <w:jc w:val="center"/>
              <w:rPr>
                <w:rFonts w:eastAsia="Calibri"/>
                <w:szCs w:val="22"/>
              </w:rPr>
            </w:pPr>
            <w:proofErr w:type="spellStart"/>
            <w:r w:rsidRPr="00026ED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852C74" w14:textId="51DC0F07" w:rsidR="00302D55" w:rsidRPr="003C2471" w:rsidRDefault="00302D55" w:rsidP="00302D55">
            <w:pPr>
              <w:jc w:val="center"/>
              <w:rPr>
                <w:rFonts w:eastAsia="Calibri"/>
                <w:szCs w:val="22"/>
              </w:rPr>
            </w:pPr>
            <w:r w:rsidRPr="00026ED9">
              <w:rPr>
                <w:rFonts w:eastAsia="Calibri"/>
                <w:bCs/>
                <w:szCs w:val="22"/>
              </w:rPr>
              <w:t>4400-6355-5544</w:t>
            </w:r>
          </w:p>
        </w:tc>
      </w:tr>
      <w:tr w:rsidR="00302D55" w:rsidRPr="003C2471" w14:paraId="605A76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A9BD0F"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C6ACB5" w14:textId="6C7EADE0" w:rsidR="00302D55" w:rsidRPr="003C2471" w:rsidRDefault="00302D55" w:rsidP="00302D55">
            <w:pPr>
              <w:rPr>
                <w:rFonts w:eastAsia="Calibri"/>
                <w:szCs w:val="22"/>
              </w:rPr>
            </w:pPr>
            <w:r w:rsidRPr="00026ED9">
              <w:rPr>
                <w:rFonts w:eastAsia="Calibri"/>
                <w:szCs w:val="22"/>
              </w:rPr>
              <w:t>s16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DC87CD" w14:textId="2919829A" w:rsidR="00302D55" w:rsidRPr="003C2471" w:rsidRDefault="00302D55" w:rsidP="00302D55">
            <w:pPr>
              <w:rPr>
                <w:rFonts w:eastAsia="Calibri"/>
                <w:szCs w:val="22"/>
              </w:rPr>
            </w:pPr>
            <w:r w:rsidRPr="00026ED9">
              <w:rPr>
                <w:rFonts w:eastAsia="Calibri"/>
                <w:szCs w:val="22"/>
              </w:rPr>
              <w:t>Privažiuojamasis kelias prie dirbtuvių nuo Kalno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529A9E" w14:textId="6316CAD2"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784</w:t>
            </w: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25C64" w14:textId="679162CD"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F3CA0" w14:textId="3840B1E8" w:rsidR="00302D55" w:rsidRPr="003C2471" w:rsidRDefault="00302D55" w:rsidP="00302D55">
            <w:pPr>
              <w:jc w:val="right"/>
              <w:rPr>
                <w:rFonts w:eastAsia="Calibri"/>
                <w:szCs w:val="22"/>
              </w:rPr>
            </w:pPr>
            <w:r w:rsidRPr="00026ED9">
              <w:rPr>
                <w:rFonts w:eastAsia="Calibri"/>
                <w:bCs/>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586DE" w14:textId="05A0C019"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3A3BA" w14:textId="3A09E91B" w:rsidR="00302D55" w:rsidRPr="003C2471" w:rsidRDefault="00302D55" w:rsidP="00302D55">
            <w:pPr>
              <w:jc w:val="center"/>
              <w:rPr>
                <w:rFonts w:eastAsia="Calibri"/>
                <w:szCs w:val="22"/>
              </w:rPr>
            </w:pPr>
            <w:proofErr w:type="spellStart"/>
            <w:r w:rsidRPr="00026ED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5CEF70" w14:textId="298A4835" w:rsidR="00302D55" w:rsidRPr="003C2471" w:rsidRDefault="00302D55" w:rsidP="00302D55">
            <w:pPr>
              <w:jc w:val="center"/>
              <w:rPr>
                <w:rFonts w:eastAsia="Calibri"/>
                <w:szCs w:val="22"/>
              </w:rPr>
            </w:pPr>
            <w:r w:rsidRPr="00026ED9">
              <w:rPr>
                <w:rFonts w:eastAsia="Calibri"/>
                <w:bCs/>
                <w:szCs w:val="22"/>
              </w:rPr>
              <w:t>4400-6355-5300</w:t>
            </w:r>
          </w:p>
        </w:tc>
      </w:tr>
      <w:tr w:rsidR="00302D55" w:rsidRPr="003C2471" w14:paraId="745693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80EC0A"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BDF73" w14:textId="74A5CF73" w:rsidR="00302D55" w:rsidRPr="003C2471" w:rsidRDefault="00302D55" w:rsidP="00302D55">
            <w:pPr>
              <w:rPr>
                <w:rFonts w:eastAsia="Calibri"/>
                <w:szCs w:val="22"/>
              </w:rPr>
            </w:pPr>
            <w:r w:rsidRPr="00026ED9">
              <w:rPr>
                <w:rFonts w:eastAsia="Calibri"/>
                <w:szCs w:val="22"/>
              </w:rPr>
              <w:t>s17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811E0" w14:textId="5F5D6E1C" w:rsidR="00302D55" w:rsidRPr="003C2471" w:rsidRDefault="00302D55" w:rsidP="00302D55">
            <w:pPr>
              <w:rPr>
                <w:rFonts w:eastAsia="Calibri"/>
                <w:szCs w:val="22"/>
              </w:rPr>
            </w:pPr>
            <w:r w:rsidRPr="00026ED9">
              <w:rPr>
                <w:rFonts w:eastAsia="Calibri"/>
                <w:szCs w:val="22"/>
              </w:rPr>
              <w:t>Pravažiuojamasis kelias nuo Liepų g., Bajorų k. iki kelio Nr. s40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0282B6" w14:textId="66108DD1" w:rsidR="00302D55" w:rsidRPr="003C2471" w:rsidRDefault="00302D55" w:rsidP="00302D55">
            <w:pPr>
              <w:jc w:val="right"/>
              <w:rPr>
                <w:rFonts w:eastAsia="Calibri"/>
                <w:szCs w:val="22"/>
              </w:rPr>
            </w:pPr>
            <w:r w:rsidRPr="00026ED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4CC5" w14:textId="1BF3A839"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F46F" w14:textId="49D44287" w:rsidR="00302D55" w:rsidRPr="003C2471" w:rsidRDefault="00302D55" w:rsidP="00302D55">
            <w:pPr>
              <w:jc w:val="right"/>
              <w:rPr>
                <w:rFonts w:eastAsia="Calibri"/>
                <w:szCs w:val="22"/>
              </w:rPr>
            </w:pPr>
            <w:r w:rsidRPr="00026ED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C427B" w14:textId="4725A173"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41C6" w14:textId="2F760AA0" w:rsidR="00302D55" w:rsidRPr="003C2471" w:rsidRDefault="00302D55" w:rsidP="00302D55">
            <w:pPr>
              <w:jc w:val="center"/>
              <w:rPr>
                <w:rFonts w:eastAsia="Calibri"/>
                <w:szCs w:val="22"/>
              </w:rPr>
            </w:pPr>
            <w:proofErr w:type="spellStart"/>
            <w:r w:rsidRPr="00026ED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4B21A6" w14:textId="49CCC641" w:rsidR="00302D55" w:rsidRPr="003C2471" w:rsidRDefault="00302D55" w:rsidP="00302D55">
            <w:pPr>
              <w:jc w:val="center"/>
              <w:rPr>
                <w:rFonts w:eastAsia="Calibri"/>
                <w:szCs w:val="22"/>
              </w:rPr>
            </w:pPr>
            <w:r w:rsidRPr="00026ED9">
              <w:rPr>
                <w:rFonts w:eastAsia="Calibri"/>
                <w:szCs w:val="22"/>
              </w:rPr>
              <w:t>4400-6380-9327</w:t>
            </w:r>
          </w:p>
        </w:tc>
      </w:tr>
      <w:tr w:rsidR="00302D55" w:rsidRPr="003C2471" w14:paraId="64821E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591631"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5357C" w14:textId="252B9667" w:rsidR="00302D55" w:rsidRPr="003C2471" w:rsidRDefault="00302D55" w:rsidP="00302D55">
            <w:pPr>
              <w:rPr>
                <w:rFonts w:eastAsia="Calibri"/>
                <w:szCs w:val="22"/>
              </w:rPr>
            </w:pPr>
            <w:r w:rsidRPr="00026ED9">
              <w:rPr>
                <w:rFonts w:eastAsia="Calibri"/>
                <w:szCs w:val="22"/>
              </w:rPr>
              <w:t>s18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D1AE29" w14:textId="6BD9DB4A" w:rsidR="00302D55" w:rsidRPr="003C2471" w:rsidRDefault="00302D55" w:rsidP="00302D55">
            <w:pPr>
              <w:rPr>
                <w:rFonts w:eastAsia="Calibri"/>
                <w:szCs w:val="22"/>
              </w:rPr>
            </w:pPr>
            <w:r w:rsidRPr="00026ED9">
              <w:rPr>
                <w:rFonts w:eastAsia="Calibri"/>
                <w:szCs w:val="22"/>
              </w:rPr>
              <w:t xml:space="preserve">Privažiuojamasis kelias prie </w:t>
            </w:r>
            <w:proofErr w:type="spellStart"/>
            <w:r w:rsidRPr="00026ED9">
              <w:rPr>
                <w:rFonts w:eastAsia="Calibri"/>
                <w:szCs w:val="22"/>
              </w:rPr>
              <w:t>Uosintėlio</w:t>
            </w:r>
            <w:proofErr w:type="spellEnd"/>
            <w:r w:rsidRPr="00026ED9">
              <w:rPr>
                <w:rFonts w:eastAsia="Calibri"/>
                <w:szCs w:val="22"/>
              </w:rPr>
              <w:t xml:space="preserve"> ežero, </w:t>
            </w:r>
            <w:proofErr w:type="spellStart"/>
            <w:r w:rsidRPr="00026ED9">
              <w:rPr>
                <w:rFonts w:eastAsia="Calibri"/>
                <w:szCs w:val="22"/>
              </w:rPr>
              <w:t>Miliūniškio</w:t>
            </w:r>
            <w:proofErr w:type="spellEnd"/>
            <w:r w:rsidRPr="00026ED9">
              <w:rPr>
                <w:rFonts w:eastAsia="Calibri"/>
                <w:szCs w:val="22"/>
              </w:rPr>
              <w:t xml:space="preserve"> k. nuo kelio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134C1D" w14:textId="6AE32631" w:rsidR="00302D55" w:rsidRPr="003C2471" w:rsidRDefault="00302D55" w:rsidP="00302D55">
            <w:pPr>
              <w:jc w:val="right"/>
              <w:rPr>
                <w:rFonts w:eastAsia="Calibri"/>
                <w:szCs w:val="22"/>
              </w:rPr>
            </w:pPr>
            <w:r w:rsidRPr="00026ED9">
              <w:rPr>
                <w:rFonts w:eastAsia="Calibri"/>
                <w:szCs w:val="22"/>
              </w:rPr>
              <w:t xml:space="preserve">390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B99E" w14:textId="6E52786B"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CCE5F" w14:textId="4A6768F6" w:rsidR="00302D55" w:rsidRPr="003C2471" w:rsidRDefault="00302D55" w:rsidP="00302D55">
            <w:pPr>
              <w:jc w:val="right"/>
              <w:rPr>
                <w:rFonts w:eastAsia="Calibri"/>
                <w:szCs w:val="22"/>
              </w:rPr>
            </w:pPr>
            <w:r w:rsidRPr="00026ED9">
              <w:rPr>
                <w:rFonts w:eastAsia="Calibri"/>
                <w:szCs w:val="22"/>
              </w:rPr>
              <w:t xml:space="preserve"> 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E28A" w14:textId="380D6883"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7B4F" w14:textId="49499B52" w:rsidR="00302D55" w:rsidRPr="003C2471" w:rsidRDefault="00302D55" w:rsidP="00302D55">
            <w:pPr>
              <w:jc w:val="center"/>
              <w:rPr>
                <w:rFonts w:eastAsia="Calibri"/>
                <w:szCs w:val="22"/>
              </w:rPr>
            </w:pPr>
            <w:proofErr w:type="spellStart"/>
            <w:r w:rsidRPr="00026ED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4761DD" w14:textId="372DCB17" w:rsidR="00302D55" w:rsidRPr="003C2471" w:rsidRDefault="00302D55" w:rsidP="00302D55">
            <w:pPr>
              <w:jc w:val="center"/>
              <w:rPr>
                <w:rFonts w:eastAsia="Calibri"/>
                <w:szCs w:val="22"/>
              </w:rPr>
            </w:pPr>
            <w:r w:rsidRPr="00026ED9">
              <w:rPr>
                <w:rFonts w:eastAsia="Calibri"/>
                <w:szCs w:val="22"/>
              </w:rPr>
              <w:t>4400-6335-5842</w:t>
            </w:r>
          </w:p>
        </w:tc>
      </w:tr>
      <w:tr w:rsidR="00302D55" w:rsidRPr="003C2471" w14:paraId="56064CB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E444D6"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1B696" w14:textId="71019B82" w:rsidR="00302D55" w:rsidRPr="003C2471" w:rsidRDefault="00302D55" w:rsidP="00302D55">
            <w:pPr>
              <w:rPr>
                <w:rFonts w:eastAsia="Calibri"/>
                <w:szCs w:val="22"/>
              </w:rPr>
            </w:pPr>
            <w:r w:rsidRPr="00026ED9">
              <w:rPr>
                <w:rFonts w:eastAsia="Calibri"/>
                <w:szCs w:val="22"/>
              </w:rPr>
              <w:t>s19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36613F" w14:textId="5414CFC8" w:rsidR="00302D55" w:rsidRPr="003C2471" w:rsidRDefault="00302D55" w:rsidP="00302D55">
            <w:pPr>
              <w:rPr>
                <w:rFonts w:eastAsia="Calibri"/>
                <w:szCs w:val="22"/>
              </w:rPr>
            </w:pPr>
            <w:r w:rsidRPr="00026ED9">
              <w:rPr>
                <w:rFonts w:eastAsia="Calibri"/>
                <w:szCs w:val="22"/>
              </w:rPr>
              <w:t xml:space="preserve">Kelias Nr. </w:t>
            </w:r>
            <w:r w:rsidRPr="00026ED9">
              <w:rPr>
                <w:rFonts w:eastAsia="Calibri"/>
                <w:strike/>
                <w:szCs w:val="22"/>
              </w:rPr>
              <w:t>120</w:t>
            </w:r>
            <w:r w:rsidRPr="00026ED9">
              <w:rPr>
                <w:rFonts w:eastAsia="Calibri"/>
                <w:szCs w:val="22"/>
              </w:rPr>
              <w:t xml:space="preserve"> 1210–kelias Nr. 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3D9609" w14:textId="25ECD75B" w:rsidR="00302D55" w:rsidRPr="003C2471" w:rsidRDefault="00302D55" w:rsidP="00302D55">
            <w:pPr>
              <w:jc w:val="right"/>
              <w:rPr>
                <w:rFonts w:eastAsia="Calibri"/>
                <w:szCs w:val="22"/>
              </w:rPr>
            </w:pPr>
            <w:r w:rsidRPr="00026ED9">
              <w:rPr>
                <w:rFonts w:eastAsia="Calibri"/>
                <w:szCs w:val="22"/>
              </w:rPr>
              <w:t xml:space="preserve"> 1196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1C3B1" w14:textId="697F2B69"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D30C6" w14:textId="0260F5A8" w:rsidR="00302D55" w:rsidRPr="003C2471" w:rsidRDefault="00302D55" w:rsidP="00302D55">
            <w:pPr>
              <w:jc w:val="right"/>
              <w:rPr>
                <w:rFonts w:eastAsia="Calibri"/>
                <w:szCs w:val="22"/>
              </w:rPr>
            </w:pPr>
            <w:r w:rsidRPr="00026ED9">
              <w:rPr>
                <w:rFonts w:eastAsia="Calibri"/>
                <w:szCs w:val="22"/>
              </w:rPr>
              <w:t xml:space="preserve">  1196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4DCBE" w14:textId="57B64C49"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5436F" w14:textId="22E769DF" w:rsidR="00302D55" w:rsidRPr="003C2471" w:rsidRDefault="00302D55" w:rsidP="00302D55">
            <w:pPr>
              <w:jc w:val="center"/>
              <w:rPr>
                <w:rFonts w:eastAsia="Calibri"/>
                <w:szCs w:val="22"/>
              </w:rPr>
            </w:pPr>
            <w:proofErr w:type="spellStart"/>
            <w:r w:rsidRPr="00026ED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F8CE12" w14:textId="6E2E3A2E" w:rsidR="00302D55" w:rsidRPr="003C2471" w:rsidRDefault="00302D55" w:rsidP="00302D55">
            <w:pPr>
              <w:jc w:val="center"/>
              <w:rPr>
                <w:rFonts w:eastAsia="Calibri"/>
                <w:szCs w:val="22"/>
              </w:rPr>
            </w:pPr>
            <w:r w:rsidRPr="00026ED9">
              <w:rPr>
                <w:rFonts w:eastAsia="Calibri"/>
                <w:szCs w:val="22"/>
              </w:rPr>
              <w:t>4400-6378-0570</w:t>
            </w:r>
          </w:p>
        </w:tc>
      </w:tr>
      <w:tr w:rsidR="00302D55" w:rsidRPr="003C2471" w14:paraId="34443C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BA3A49"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DDA1" w14:textId="49ADB6D0" w:rsidR="00302D55" w:rsidRPr="003C2471" w:rsidRDefault="00302D55" w:rsidP="00302D55">
            <w:pPr>
              <w:rPr>
                <w:rFonts w:eastAsia="Calibri"/>
                <w:szCs w:val="22"/>
              </w:rPr>
            </w:pPr>
            <w:r w:rsidRPr="00026ED9">
              <w:rPr>
                <w:rFonts w:eastAsia="Calibri"/>
                <w:szCs w:val="22"/>
              </w:rPr>
              <w:t>s20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F564E5" w14:textId="6607332C" w:rsidR="00302D55" w:rsidRPr="003C2471" w:rsidRDefault="00302D55" w:rsidP="00302D55">
            <w:pPr>
              <w:rPr>
                <w:rFonts w:eastAsia="Calibri"/>
                <w:szCs w:val="22"/>
              </w:rPr>
            </w:pPr>
            <w:r w:rsidRPr="00026ED9">
              <w:rPr>
                <w:rFonts w:eastAsia="Calibri"/>
                <w:szCs w:val="22"/>
              </w:rPr>
              <w:t>Šaltiniai–</w:t>
            </w:r>
            <w:proofErr w:type="spellStart"/>
            <w:r w:rsidRPr="00026ED9">
              <w:rPr>
                <w:rFonts w:eastAsia="Calibri"/>
                <w:szCs w:val="22"/>
              </w:rPr>
              <w:t>Vilkabrukiai</w:t>
            </w:r>
            <w:proofErr w:type="spellEnd"/>
            <w:r w:rsidRPr="00026ED9">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2C8541" w14:textId="52864C51" w:rsidR="00302D55" w:rsidRPr="003C2471" w:rsidRDefault="00302D55" w:rsidP="00302D55">
            <w:pPr>
              <w:jc w:val="right"/>
              <w:rPr>
                <w:rFonts w:eastAsia="Calibri"/>
                <w:szCs w:val="22"/>
              </w:rPr>
            </w:pPr>
            <w:r w:rsidRPr="00026ED9">
              <w:rPr>
                <w:rFonts w:eastAsia="Calibri"/>
                <w:szCs w:val="22"/>
              </w:rPr>
              <w:t xml:space="preserve">2967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0BCD7" w14:textId="4F1B4DCE" w:rsidR="00302D55" w:rsidRPr="003C2471" w:rsidRDefault="00302D55" w:rsidP="00302D55">
            <w:pPr>
              <w:jc w:val="right"/>
              <w:rPr>
                <w:rFonts w:eastAsia="Calibri"/>
                <w:szCs w:val="22"/>
              </w:rPr>
            </w:pPr>
            <w:r w:rsidRPr="00026E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98715" w14:textId="2EDA88EF" w:rsidR="00302D55" w:rsidRPr="003C2471" w:rsidRDefault="00302D55" w:rsidP="00302D55">
            <w:pPr>
              <w:jc w:val="right"/>
              <w:rPr>
                <w:rFonts w:eastAsia="Calibri"/>
                <w:szCs w:val="22"/>
              </w:rPr>
            </w:pPr>
            <w:r w:rsidRPr="00026ED9">
              <w:rPr>
                <w:rFonts w:eastAsia="Calibri"/>
                <w:szCs w:val="22"/>
              </w:rPr>
              <w:t>2967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FF796" w14:textId="4C212009" w:rsidR="00302D55" w:rsidRPr="003C2471" w:rsidRDefault="00302D55" w:rsidP="00302D55">
            <w:pPr>
              <w:jc w:val="right"/>
              <w:rPr>
                <w:rFonts w:eastAsia="Calibri"/>
                <w:szCs w:val="22"/>
              </w:rPr>
            </w:pPr>
            <w:r w:rsidRPr="00026E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2B84C" w14:textId="77777777" w:rsidR="00302D55" w:rsidRPr="00026ED9" w:rsidRDefault="00302D55" w:rsidP="00302D55">
            <w:pPr>
              <w:jc w:val="center"/>
              <w:rPr>
                <w:rFonts w:eastAsia="Calibri"/>
                <w:szCs w:val="22"/>
              </w:rPr>
            </w:pPr>
            <w:proofErr w:type="spellStart"/>
            <w:r w:rsidRPr="00026ED9">
              <w:rPr>
                <w:rFonts w:eastAsia="Calibri"/>
                <w:szCs w:val="22"/>
              </w:rPr>
              <w:t>IIIv</w:t>
            </w:r>
            <w:proofErr w:type="spellEnd"/>
          </w:p>
          <w:p w14:paraId="5CEA0FDB" w14:textId="2EA4F53B" w:rsidR="00302D55" w:rsidRPr="003C2471" w:rsidRDefault="00302D55" w:rsidP="00302D55">
            <w:pPr>
              <w:jc w:val="center"/>
              <w:rPr>
                <w:rFonts w:eastAsia="Calibri"/>
                <w:szCs w:val="22"/>
              </w:rPr>
            </w:pPr>
            <w:proofErr w:type="spellStart"/>
            <w:r w:rsidRPr="00026ED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CF6E2E" w14:textId="77777777" w:rsidR="00302D55" w:rsidRPr="00026ED9" w:rsidRDefault="00302D55" w:rsidP="00302D55">
            <w:pPr>
              <w:jc w:val="center"/>
              <w:rPr>
                <w:rFonts w:eastAsia="Calibri"/>
                <w:szCs w:val="22"/>
              </w:rPr>
            </w:pPr>
            <w:r w:rsidRPr="00026ED9">
              <w:rPr>
                <w:rFonts w:eastAsia="Calibri"/>
                <w:szCs w:val="22"/>
              </w:rPr>
              <w:t>4400-5493-7129</w:t>
            </w:r>
          </w:p>
          <w:p w14:paraId="1A6F20A6" w14:textId="3FC2C7A8" w:rsidR="00302D55" w:rsidRPr="003C2471" w:rsidRDefault="00302D55" w:rsidP="00302D55">
            <w:pPr>
              <w:jc w:val="center"/>
              <w:rPr>
                <w:rFonts w:eastAsia="Calibri"/>
                <w:szCs w:val="22"/>
              </w:rPr>
            </w:pPr>
            <w:r w:rsidRPr="00026ED9">
              <w:rPr>
                <w:rFonts w:eastAsia="Calibri"/>
                <w:szCs w:val="22"/>
              </w:rPr>
              <w:t>4400-5493-7372</w:t>
            </w:r>
          </w:p>
        </w:tc>
      </w:tr>
      <w:tr w:rsidR="00302D55" w:rsidRPr="003C2471" w14:paraId="7C0CA44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DF21AE"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1BE9AC" w14:textId="7356E2B2" w:rsidR="00302D55" w:rsidRPr="003C2471" w:rsidRDefault="00302D55" w:rsidP="00302D55">
            <w:pPr>
              <w:rPr>
                <w:rFonts w:eastAsia="Calibri"/>
                <w:szCs w:val="22"/>
              </w:rPr>
            </w:pPr>
            <w:r w:rsidRPr="00026ED9">
              <w:rPr>
                <w:rFonts w:eastAsia="Calibri"/>
                <w:szCs w:val="22"/>
              </w:rPr>
              <w:t>s21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0670B" w14:textId="2F44F7FB" w:rsidR="00302D55" w:rsidRPr="003C2471" w:rsidRDefault="00302D55" w:rsidP="00302D55">
            <w:pPr>
              <w:rPr>
                <w:rFonts w:eastAsia="Calibri"/>
                <w:szCs w:val="22"/>
              </w:rPr>
            </w:pPr>
            <w:r w:rsidRPr="00026ED9">
              <w:rPr>
                <w:rFonts w:eastAsia="Calibri"/>
                <w:szCs w:val="22"/>
              </w:rPr>
              <w:t>Kelias Nr.120– Kalniečiai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DD8A0" w14:textId="49BC0B4B"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556</w:t>
            </w: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C64D8" w14:textId="730406EA"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5698B" w14:textId="5AD3988A" w:rsidR="00302D55" w:rsidRPr="003C2471" w:rsidRDefault="00302D55" w:rsidP="00302D55">
            <w:pPr>
              <w:jc w:val="right"/>
              <w:rPr>
                <w:rFonts w:eastAsia="Calibri"/>
                <w:szCs w:val="22"/>
              </w:rPr>
            </w:pPr>
            <w:r w:rsidRPr="00026ED9">
              <w:rPr>
                <w:rFonts w:eastAsia="Calibri"/>
                <w:bCs/>
                <w:szCs w:val="22"/>
              </w:rPr>
              <w:t>556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EC062" w14:textId="5FAD8629" w:rsidR="00302D55" w:rsidRPr="003C2471" w:rsidRDefault="00302D55" w:rsidP="00302D55">
            <w:pPr>
              <w:jc w:val="right"/>
              <w:rPr>
                <w:rFonts w:eastAsia="Calibri"/>
                <w:szCs w:val="22"/>
              </w:rPr>
            </w:pPr>
            <w:r w:rsidRPr="00026ED9">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2530F" w14:textId="7CCF18D7" w:rsidR="00302D55" w:rsidRPr="003C2471" w:rsidRDefault="00302D55" w:rsidP="00302D55">
            <w:pPr>
              <w:jc w:val="center"/>
              <w:rPr>
                <w:rFonts w:eastAsia="Calibri"/>
                <w:szCs w:val="22"/>
              </w:rPr>
            </w:pPr>
            <w:r w:rsidRPr="00026ED9">
              <w:rPr>
                <w:rFonts w:eastAsia="Calibri"/>
                <w:szCs w:val="22"/>
              </w:rPr>
              <w:t xml:space="preserve"> </w:t>
            </w:r>
            <w:proofErr w:type="spellStart"/>
            <w:r w:rsidRPr="00026ED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21998E" w14:textId="7CE86FDA" w:rsidR="00302D55" w:rsidRPr="003C2471" w:rsidRDefault="00302D55" w:rsidP="00302D55">
            <w:pPr>
              <w:jc w:val="center"/>
              <w:rPr>
                <w:rFonts w:eastAsia="Calibri"/>
                <w:szCs w:val="22"/>
              </w:rPr>
            </w:pPr>
            <w:r w:rsidRPr="00026ED9">
              <w:rPr>
                <w:rFonts w:eastAsia="Calibri"/>
                <w:bCs/>
                <w:szCs w:val="22"/>
              </w:rPr>
              <w:t>4400-6803-1069</w:t>
            </w:r>
          </w:p>
        </w:tc>
      </w:tr>
      <w:tr w:rsidR="00302D55" w:rsidRPr="003C2471" w14:paraId="7C3171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07A492" w14:textId="77777777" w:rsidR="00302D55" w:rsidRPr="003C2471"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127EB" w14:textId="406A76A9" w:rsidR="00302D55" w:rsidRPr="003C2471" w:rsidRDefault="00302D55" w:rsidP="00302D55">
            <w:pPr>
              <w:rPr>
                <w:rFonts w:eastAsia="Calibri"/>
                <w:szCs w:val="22"/>
              </w:rPr>
            </w:pPr>
            <w:r w:rsidRPr="00026ED9">
              <w:rPr>
                <w:rFonts w:eastAsia="Calibri"/>
                <w:szCs w:val="22"/>
              </w:rPr>
              <w:t>s22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A522AA" w14:textId="58935743" w:rsidR="00302D55" w:rsidRPr="003C2471" w:rsidRDefault="00302D55" w:rsidP="00302D55">
            <w:pPr>
              <w:rPr>
                <w:rFonts w:eastAsia="Calibri"/>
                <w:szCs w:val="22"/>
              </w:rPr>
            </w:pPr>
            <w:r w:rsidRPr="00026ED9">
              <w:rPr>
                <w:rFonts w:eastAsia="Calibri"/>
                <w:szCs w:val="22"/>
              </w:rPr>
              <w:t>Privažiuojamasis kelias prie Kunigiškių I k. kapinių nuo kelio Nr. s56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2F8163" w14:textId="15D605FD" w:rsidR="00302D55" w:rsidRPr="003C2471" w:rsidRDefault="00302D55" w:rsidP="00302D55">
            <w:pPr>
              <w:jc w:val="right"/>
              <w:rPr>
                <w:rFonts w:eastAsia="Calibri"/>
                <w:szCs w:val="22"/>
              </w:rPr>
            </w:pPr>
            <w:r w:rsidRPr="00026ED9">
              <w:rPr>
                <w:rFonts w:eastAsia="Calibri"/>
                <w:szCs w:val="22"/>
              </w:rPr>
              <w:t xml:space="preserve"> </w:t>
            </w:r>
            <w:r w:rsidRPr="00026ED9">
              <w:rPr>
                <w:rFonts w:eastAsia="Calibri"/>
                <w:bCs/>
                <w:szCs w:val="22"/>
              </w:rPr>
              <w:t>821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A48E" w14:textId="60CFA5E9" w:rsidR="00302D55" w:rsidRPr="003C2471"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CC382" w14:textId="0261AE90" w:rsidR="00302D55" w:rsidRPr="003C2471" w:rsidRDefault="00302D55" w:rsidP="00302D55">
            <w:pPr>
              <w:jc w:val="right"/>
              <w:rPr>
                <w:rFonts w:eastAsia="Calibri"/>
                <w:szCs w:val="22"/>
              </w:rPr>
            </w:pPr>
            <w:r w:rsidRPr="00026ED9">
              <w:rPr>
                <w:rFonts w:eastAsia="Calibri"/>
                <w:bCs/>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54FF5" w14:textId="587C20A5" w:rsidR="00302D55" w:rsidRPr="003C2471" w:rsidRDefault="00302D55" w:rsidP="00302D55">
            <w:pPr>
              <w:jc w:val="right"/>
              <w:rPr>
                <w:rFonts w:eastAsia="Calibri"/>
                <w:szCs w:val="22"/>
              </w:rPr>
            </w:pPr>
            <w:r w:rsidRPr="00026ED9">
              <w:rPr>
                <w:rFonts w:eastAsia="Calibri"/>
                <w:bCs/>
                <w:szCs w:val="22"/>
              </w:rPr>
              <w:t>339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93BE7" w14:textId="0C83E59F" w:rsidR="00302D55" w:rsidRPr="003C2471" w:rsidRDefault="00302D55" w:rsidP="00302D55">
            <w:pPr>
              <w:jc w:val="center"/>
              <w:rPr>
                <w:rFonts w:eastAsia="Calibri"/>
                <w:szCs w:val="22"/>
              </w:rPr>
            </w:pPr>
            <w:r w:rsidRPr="00026ED9">
              <w:rPr>
                <w:rFonts w:eastAsia="Calibri"/>
                <w:bCs/>
                <w:szCs w:val="22"/>
              </w:rPr>
              <w:t xml:space="preserve"> </w:t>
            </w:r>
            <w:proofErr w:type="spellStart"/>
            <w:r w:rsidRPr="00026ED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4BD4D9" w14:textId="702D630A" w:rsidR="00302D55" w:rsidRPr="003C2471" w:rsidRDefault="00302D55" w:rsidP="00302D55">
            <w:pPr>
              <w:jc w:val="center"/>
              <w:rPr>
                <w:rFonts w:eastAsia="Calibri"/>
                <w:szCs w:val="22"/>
              </w:rPr>
            </w:pPr>
            <w:r w:rsidRPr="00026ED9">
              <w:rPr>
                <w:rFonts w:eastAsia="Calibri"/>
                <w:bCs/>
                <w:szCs w:val="22"/>
              </w:rPr>
              <w:t>4400-6803-1058</w:t>
            </w:r>
          </w:p>
        </w:tc>
      </w:tr>
      <w:tr w:rsidR="00302D55" w:rsidRPr="004B1509" w14:paraId="451414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CB1954"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976D13" w14:textId="06C01B9E" w:rsidR="00302D55" w:rsidRPr="004B1509" w:rsidRDefault="00302D55" w:rsidP="00302D55">
            <w:pPr>
              <w:rPr>
                <w:rFonts w:eastAsia="Calibri"/>
                <w:szCs w:val="22"/>
              </w:rPr>
            </w:pPr>
            <w:r w:rsidRPr="00026ED9">
              <w:rPr>
                <w:rFonts w:eastAsia="Calibri"/>
                <w:szCs w:val="22"/>
              </w:rPr>
              <w:t>s23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406FA2" w14:textId="22A8DEB7" w:rsidR="00302D55" w:rsidRPr="004B1509" w:rsidRDefault="00302D55" w:rsidP="00302D55">
            <w:pPr>
              <w:rPr>
                <w:rFonts w:eastAsia="Calibri"/>
                <w:szCs w:val="22"/>
              </w:rPr>
            </w:pPr>
            <w:r w:rsidRPr="00026ED9">
              <w:rPr>
                <w:rFonts w:eastAsia="Calibri"/>
                <w:szCs w:val="22"/>
              </w:rPr>
              <w:t xml:space="preserve">Privažiuojamasis kelias prie Kunigiškių </w:t>
            </w:r>
            <w:r w:rsidRPr="00026ED9">
              <w:rPr>
                <w:rFonts w:eastAsia="Calibri"/>
                <w:bCs/>
                <w:szCs w:val="22"/>
              </w:rPr>
              <w:t>I</w:t>
            </w:r>
            <w:r w:rsidRPr="00026ED9">
              <w:rPr>
                <w:rFonts w:eastAsia="Calibri"/>
                <w:szCs w:val="22"/>
              </w:rPr>
              <w:t xml:space="preserve"> k. dirbtuvių nuo Gudonių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76BE7" w14:textId="72EC2D63" w:rsidR="00302D55" w:rsidRPr="004B1509" w:rsidRDefault="00302D55" w:rsidP="00302D55">
            <w:pPr>
              <w:jc w:val="right"/>
              <w:rPr>
                <w:rFonts w:eastAsia="Calibri"/>
                <w:szCs w:val="22"/>
              </w:rPr>
            </w:pPr>
            <w:r w:rsidRPr="00026ED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32C6D" w14:textId="405D44A6" w:rsidR="00302D55" w:rsidRPr="004B1509"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C0B37" w14:textId="314FF8EF" w:rsidR="00302D55" w:rsidRPr="004B1509" w:rsidRDefault="00302D55" w:rsidP="00302D55">
            <w:pPr>
              <w:jc w:val="right"/>
              <w:rPr>
                <w:rFonts w:eastAsia="Calibri"/>
                <w:szCs w:val="22"/>
              </w:rPr>
            </w:pPr>
            <w:r w:rsidRPr="00026ED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730F9" w14:textId="7DEC3132" w:rsidR="00302D55" w:rsidRPr="004B1509"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E7AD4" w14:textId="4884569E" w:rsidR="00302D55" w:rsidRPr="004B1509" w:rsidRDefault="00302D55" w:rsidP="00302D55">
            <w:pPr>
              <w:jc w:val="center"/>
              <w:rPr>
                <w:rFonts w:eastAsia="Calibri"/>
                <w:bCs/>
                <w:szCs w:val="22"/>
              </w:rPr>
            </w:pPr>
            <w:proofErr w:type="spellStart"/>
            <w:r w:rsidRPr="00026ED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FADD99" w14:textId="32CD0FAF" w:rsidR="00302D55" w:rsidRPr="004B1509" w:rsidRDefault="00302D55" w:rsidP="00302D55">
            <w:pPr>
              <w:jc w:val="center"/>
              <w:rPr>
                <w:rFonts w:eastAsia="Calibri"/>
                <w:szCs w:val="22"/>
              </w:rPr>
            </w:pPr>
            <w:r w:rsidRPr="00026ED9">
              <w:rPr>
                <w:rFonts w:eastAsia="Calibri"/>
                <w:szCs w:val="22"/>
              </w:rPr>
              <w:t>-</w:t>
            </w:r>
          </w:p>
        </w:tc>
      </w:tr>
      <w:tr w:rsidR="00302D55" w:rsidRPr="004B1509" w14:paraId="490B8D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6209ED"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383C5" w14:textId="3BD2D216" w:rsidR="00302D55" w:rsidRPr="004B1509" w:rsidRDefault="00302D55" w:rsidP="00302D55">
            <w:pPr>
              <w:rPr>
                <w:rFonts w:eastAsia="Calibri"/>
                <w:szCs w:val="22"/>
              </w:rPr>
            </w:pPr>
            <w:r w:rsidRPr="00026ED9">
              <w:rPr>
                <w:rFonts w:eastAsia="Calibri"/>
                <w:szCs w:val="22"/>
              </w:rPr>
              <w:t>s24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82D8A9" w14:textId="2244029A" w:rsidR="00302D55" w:rsidRPr="004B1509" w:rsidRDefault="00302D55" w:rsidP="00302D55">
            <w:pPr>
              <w:rPr>
                <w:rFonts w:eastAsia="Calibri"/>
                <w:szCs w:val="22"/>
              </w:rPr>
            </w:pPr>
            <w:r w:rsidRPr="00026ED9">
              <w:rPr>
                <w:rFonts w:eastAsia="Calibri"/>
                <w:szCs w:val="22"/>
              </w:rPr>
              <w:t>Kelias Nr. 120–Girelė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BE98CC" w14:textId="663767D9" w:rsidR="00302D55" w:rsidRPr="004B1509" w:rsidRDefault="00302D55" w:rsidP="00302D55">
            <w:pPr>
              <w:jc w:val="right"/>
              <w:rPr>
                <w:rFonts w:eastAsia="Calibri"/>
                <w:szCs w:val="22"/>
              </w:rPr>
            </w:pPr>
            <w:r w:rsidRPr="00026ED9">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8ACF0" w14:textId="389F1777" w:rsidR="00302D55" w:rsidRPr="004B1509"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F636E" w14:textId="169A14A0" w:rsidR="00302D55" w:rsidRPr="004B1509" w:rsidRDefault="00302D55" w:rsidP="00302D55">
            <w:pPr>
              <w:jc w:val="right"/>
              <w:rPr>
                <w:rFonts w:eastAsia="Calibri"/>
                <w:szCs w:val="22"/>
              </w:rPr>
            </w:pPr>
            <w:r w:rsidRPr="00026E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6508C" w14:textId="57101987" w:rsidR="00302D55" w:rsidRPr="004B1509" w:rsidRDefault="00302D55" w:rsidP="00302D55">
            <w:pPr>
              <w:jc w:val="right"/>
              <w:rPr>
                <w:rFonts w:eastAsia="Calibri"/>
                <w:szCs w:val="22"/>
              </w:rPr>
            </w:pPr>
            <w:r w:rsidRPr="00026ED9">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DFAE" w14:textId="451E0AF2" w:rsidR="00302D55" w:rsidRPr="004B1509" w:rsidRDefault="00302D55" w:rsidP="00302D55">
            <w:pPr>
              <w:jc w:val="center"/>
              <w:rPr>
                <w:rFonts w:eastAsia="Calibri"/>
                <w:bCs/>
                <w:szCs w:val="22"/>
              </w:rPr>
            </w:pPr>
            <w:proofErr w:type="spellStart"/>
            <w:r w:rsidRPr="00026ED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8DE15D" w14:textId="2D446C6D" w:rsidR="00302D55" w:rsidRPr="004B1509" w:rsidRDefault="00302D55" w:rsidP="00302D55">
            <w:pPr>
              <w:jc w:val="center"/>
              <w:rPr>
                <w:rFonts w:eastAsia="Calibri"/>
                <w:szCs w:val="22"/>
              </w:rPr>
            </w:pPr>
            <w:r w:rsidRPr="00026ED9">
              <w:rPr>
                <w:rFonts w:eastAsia="Calibri"/>
                <w:szCs w:val="22"/>
              </w:rPr>
              <w:t>-</w:t>
            </w:r>
          </w:p>
        </w:tc>
      </w:tr>
      <w:tr w:rsidR="00302D55" w:rsidRPr="004B1509" w14:paraId="38EF17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498D82"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6AC1D" w14:textId="6A2C901E" w:rsidR="00302D55" w:rsidRPr="004B1509" w:rsidRDefault="00302D55" w:rsidP="00302D55">
            <w:pPr>
              <w:rPr>
                <w:rFonts w:eastAsia="Calibri"/>
                <w:szCs w:val="22"/>
              </w:rPr>
            </w:pPr>
            <w:r w:rsidRPr="00026ED9">
              <w:rPr>
                <w:rFonts w:eastAsia="Calibri"/>
                <w:szCs w:val="22"/>
              </w:rPr>
              <w:t>s25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59FFC" w14:textId="3BF7B11A" w:rsidR="00302D55" w:rsidRPr="004B1509" w:rsidRDefault="00302D55" w:rsidP="00302D55">
            <w:pPr>
              <w:rPr>
                <w:rFonts w:eastAsia="Calibri"/>
                <w:szCs w:val="22"/>
              </w:rPr>
            </w:pPr>
            <w:r w:rsidRPr="00026ED9">
              <w:rPr>
                <w:rFonts w:eastAsia="Calibri"/>
                <w:szCs w:val="22"/>
              </w:rPr>
              <w:t>Kelias Nr. 120–Moliakalnis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978360" w14:textId="6D77AC28" w:rsidR="00302D55" w:rsidRPr="004B1509" w:rsidRDefault="00302D55" w:rsidP="00302D55">
            <w:pPr>
              <w:jc w:val="right"/>
              <w:rPr>
                <w:rFonts w:eastAsia="Calibri"/>
                <w:szCs w:val="22"/>
              </w:rPr>
            </w:pPr>
            <w:r w:rsidRPr="00026ED9">
              <w:rPr>
                <w:rFonts w:eastAsia="Calibri"/>
                <w:szCs w:val="22"/>
              </w:rPr>
              <w:t xml:space="preserve"> </w:t>
            </w:r>
            <w:r w:rsidRPr="00026ED9">
              <w:rPr>
                <w:rFonts w:eastAsia="Calibri"/>
                <w:bCs/>
                <w:szCs w:val="22"/>
              </w:rPr>
              <w:t>679</w:t>
            </w: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7EB63" w14:textId="6159AB33" w:rsidR="00302D55" w:rsidRPr="004B1509"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E3C5C" w14:textId="38172095" w:rsidR="00302D55" w:rsidRPr="004B1509" w:rsidRDefault="00302D55" w:rsidP="00302D55">
            <w:pPr>
              <w:jc w:val="right"/>
              <w:rPr>
                <w:rFonts w:eastAsia="Calibri"/>
                <w:szCs w:val="22"/>
              </w:rPr>
            </w:pPr>
            <w:r w:rsidRPr="00026ED9">
              <w:rPr>
                <w:rFonts w:eastAsia="Calibri"/>
                <w:szCs w:val="22"/>
              </w:rPr>
              <w:t xml:space="preserve">  </w:t>
            </w:r>
            <w:r w:rsidRPr="00026ED9">
              <w:rPr>
                <w:rFonts w:eastAsia="Calibri"/>
                <w:bCs/>
                <w:szCs w:val="22"/>
              </w:rPr>
              <w:t>679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E77F5" w14:textId="2BF99A12" w:rsidR="00302D55" w:rsidRPr="004B1509" w:rsidRDefault="00302D55" w:rsidP="00302D55">
            <w:pPr>
              <w:jc w:val="right"/>
              <w:rPr>
                <w:rFonts w:eastAsia="Calibri"/>
                <w:szCs w:val="22"/>
              </w:rPr>
            </w:pPr>
            <w:r w:rsidRPr="00026ED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CA003" w14:textId="6EB72921" w:rsidR="00302D55" w:rsidRPr="004B1509" w:rsidRDefault="00302D55" w:rsidP="00302D55">
            <w:pPr>
              <w:jc w:val="center"/>
              <w:rPr>
                <w:rFonts w:eastAsia="Calibri"/>
                <w:bCs/>
                <w:szCs w:val="22"/>
              </w:rPr>
            </w:pPr>
            <w:proofErr w:type="spellStart"/>
            <w:r w:rsidRPr="00026ED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F35ACB" w14:textId="55210C95" w:rsidR="00302D55" w:rsidRPr="004B1509" w:rsidRDefault="00302D55" w:rsidP="00302D55">
            <w:pPr>
              <w:jc w:val="center"/>
              <w:rPr>
                <w:rFonts w:eastAsia="Calibri"/>
                <w:szCs w:val="22"/>
              </w:rPr>
            </w:pPr>
            <w:r w:rsidRPr="00026ED9">
              <w:rPr>
                <w:rFonts w:eastAsia="Calibri"/>
                <w:bCs/>
                <w:szCs w:val="22"/>
              </w:rPr>
              <w:t>4400-6696-2690</w:t>
            </w:r>
          </w:p>
        </w:tc>
      </w:tr>
      <w:tr w:rsidR="00302D55" w:rsidRPr="004B1509" w14:paraId="5AF8FC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62B033"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E7B2E" w14:textId="6397BCAF" w:rsidR="00302D55" w:rsidRPr="004B1509" w:rsidRDefault="00302D55" w:rsidP="00302D55">
            <w:pPr>
              <w:rPr>
                <w:rFonts w:eastAsia="Calibri"/>
                <w:szCs w:val="22"/>
              </w:rPr>
            </w:pPr>
            <w:r w:rsidRPr="004B1509">
              <w:rPr>
                <w:rFonts w:eastAsia="Calibri"/>
                <w:szCs w:val="22"/>
              </w:rPr>
              <w:t>s26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9867B5" w14:textId="412BF5E3" w:rsidR="00302D55" w:rsidRPr="004B1509" w:rsidRDefault="00302D55" w:rsidP="00302D55">
            <w:pPr>
              <w:rPr>
                <w:rFonts w:eastAsia="Calibri"/>
                <w:szCs w:val="22"/>
              </w:rPr>
            </w:pPr>
            <w:r w:rsidRPr="004B1509">
              <w:rPr>
                <w:rFonts w:eastAsia="Calibri"/>
                <w:szCs w:val="22"/>
              </w:rPr>
              <w:t xml:space="preserve">Pravažiuojamasis kelias nuo kelio Nr. 120 iki Mickūnų tilto, </w:t>
            </w:r>
            <w:proofErr w:type="spellStart"/>
            <w:r w:rsidRPr="004B1509">
              <w:rPr>
                <w:rFonts w:eastAsia="Calibri"/>
                <w:szCs w:val="22"/>
              </w:rPr>
              <w:t>Pauriškių</w:t>
            </w:r>
            <w:proofErr w:type="spellEnd"/>
            <w:r w:rsidRPr="004B1509">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CF55FC" w14:textId="59F90AB2" w:rsidR="00302D55" w:rsidRPr="004B1509" w:rsidRDefault="00302D55" w:rsidP="00302D55">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2661D" w14:textId="5166BF33" w:rsidR="00302D55" w:rsidRPr="004B1509" w:rsidRDefault="00302D55" w:rsidP="00302D55">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41789" w14:textId="45CC7855" w:rsidR="00302D55" w:rsidRPr="004B1509" w:rsidRDefault="00302D55" w:rsidP="00302D55">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7DB08" w14:textId="0A1397EF" w:rsidR="00302D55" w:rsidRPr="004B1509" w:rsidRDefault="00302D55" w:rsidP="00302D55">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A89D7" w14:textId="37412940" w:rsidR="00302D55" w:rsidRPr="004B1509" w:rsidRDefault="00302D55" w:rsidP="00302D55">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A6BEF8" w14:textId="5A408F7A" w:rsidR="00302D55" w:rsidRPr="004B1509" w:rsidRDefault="00302D55" w:rsidP="00302D55">
            <w:pPr>
              <w:jc w:val="center"/>
              <w:rPr>
                <w:rFonts w:eastAsia="Calibri"/>
                <w:szCs w:val="22"/>
              </w:rPr>
            </w:pPr>
            <w:r w:rsidRPr="004B1509">
              <w:rPr>
                <w:rFonts w:eastAsia="Calibri"/>
                <w:szCs w:val="22"/>
              </w:rPr>
              <w:t>-</w:t>
            </w:r>
          </w:p>
        </w:tc>
      </w:tr>
      <w:tr w:rsidR="00302D55" w:rsidRPr="004B1509" w14:paraId="526B14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0D9DDF"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E3D71" w14:textId="4C9D4CF6" w:rsidR="00302D55" w:rsidRPr="004B1509" w:rsidRDefault="00302D55" w:rsidP="00302D55">
            <w:pPr>
              <w:rPr>
                <w:rFonts w:eastAsia="Calibri"/>
                <w:szCs w:val="22"/>
              </w:rPr>
            </w:pPr>
            <w:r w:rsidRPr="004B1509">
              <w:rPr>
                <w:rFonts w:eastAsia="Calibri"/>
                <w:szCs w:val="22"/>
              </w:rPr>
              <w:t>s28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37F230" w14:textId="5AF35E07" w:rsidR="00302D55" w:rsidRPr="004B1509" w:rsidRDefault="00302D55" w:rsidP="00302D55">
            <w:pPr>
              <w:rPr>
                <w:rFonts w:eastAsia="Calibri"/>
                <w:szCs w:val="22"/>
              </w:rPr>
            </w:pPr>
            <w:r w:rsidRPr="004B1509">
              <w:rPr>
                <w:rFonts w:eastAsia="Calibri"/>
                <w:szCs w:val="22"/>
              </w:rPr>
              <w:t>Kelias Nr. 120–</w:t>
            </w:r>
            <w:proofErr w:type="spellStart"/>
            <w:r w:rsidRPr="004B1509">
              <w:rPr>
                <w:rFonts w:eastAsia="Calibri"/>
                <w:szCs w:val="22"/>
              </w:rPr>
              <w:t>Grikiapeliai</w:t>
            </w:r>
            <w:proofErr w:type="spellEnd"/>
            <w:r w:rsidRPr="004B1509">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5308FC" w14:textId="3762164A" w:rsidR="00302D55" w:rsidRPr="004B1509" w:rsidRDefault="00302D55" w:rsidP="00302D55">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C7473" w14:textId="51CFF476" w:rsidR="00302D55" w:rsidRPr="004B1509" w:rsidRDefault="00302D55" w:rsidP="00302D55">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C55DD" w14:textId="50BC80AE" w:rsidR="00302D55" w:rsidRPr="004B1509" w:rsidRDefault="00302D55" w:rsidP="00302D55">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6E351" w14:textId="4CD8E94B" w:rsidR="00302D55" w:rsidRPr="004B1509" w:rsidRDefault="00302D55" w:rsidP="00302D55">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60B6" w14:textId="56D0B233" w:rsidR="00302D55" w:rsidRPr="004B1509" w:rsidRDefault="00302D55" w:rsidP="00302D55">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99E821" w14:textId="07F96AA7" w:rsidR="00302D55" w:rsidRPr="004B1509" w:rsidRDefault="00302D55" w:rsidP="00302D55">
            <w:pPr>
              <w:jc w:val="center"/>
              <w:rPr>
                <w:rFonts w:eastAsia="Calibri"/>
                <w:szCs w:val="22"/>
              </w:rPr>
            </w:pPr>
            <w:r w:rsidRPr="004B1509">
              <w:rPr>
                <w:rFonts w:eastAsia="Calibri"/>
                <w:szCs w:val="22"/>
              </w:rPr>
              <w:t>-</w:t>
            </w:r>
          </w:p>
        </w:tc>
      </w:tr>
      <w:tr w:rsidR="00302D55" w:rsidRPr="004B1509" w14:paraId="33FB87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09DC01"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4A02E8" w14:textId="0BB2FD8D" w:rsidR="00302D55" w:rsidRPr="004B1509" w:rsidRDefault="00302D55" w:rsidP="00302D55">
            <w:pPr>
              <w:rPr>
                <w:rFonts w:eastAsia="Calibri"/>
                <w:szCs w:val="22"/>
              </w:rPr>
            </w:pPr>
            <w:r w:rsidRPr="00757253">
              <w:rPr>
                <w:rFonts w:eastAsia="Calibri"/>
                <w:szCs w:val="22"/>
              </w:rPr>
              <w:t>s29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5E5188" w14:textId="1301D04A" w:rsidR="00302D55" w:rsidRPr="004B1509" w:rsidRDefault="00302D55" w:rsidP="00302D55">
            <w:pPr>
              <w:rPr>
                <w:rFonts w:eastAsia="Calibri"/>
                <w:szCs w:val="22"/>
              </w:rPr>
            </w:pPr>
            <w:r w:rsidRPr="00757253">
              <w:rPr>
                <w:rFonts w:eastAsia="Calibri"/>
                <w:szCs w:val="22"/>
              </w:rPr>
              <w:t xml:space="preserve">Privažiuojamasis kelias prie </w:t>
            </w:r>
            <w:proofErr w:type="spellStart"/>
            <w:r w:rsidRPr="00757253">
              <w:rPr>
                <w:rFonts w:eastAsia="Calibri"/>
                <w:szCs w:val="22"/>
              </w:rPr>
              <w:t>Sausalaukės</w:t>
            </w:r>
            <w:proofErr w:type="spellEnd"/>
            <w:r w:rsidRPr="00757253">
              <w:rPr>
                <w:rFonts w:eastAsia="Calibri"/>
                <w:szCs w:val="22"/>
              </w:rPr>
              <w:t xml:space="preserve"> k. nuo kelio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6A7A51" w14:textId="6E8643C8" w:rsidR="00302D55" w:rsidRPr="004B1509" w:rsidRDefault="00302D55" w:rsidP="00302D55">
            <w:pPr>
              <w:jc w:val="right"/>
              <w:rPr>
                <w:rFonts w:eastAsia="Calibri"/>
                <w:szCs w:val="22"/>
              </w:rPr>
            </w:pPr>
            <w:r w:rsidRPr="00757253">
              <w:rPr>
                <w:rFonts w:eastAsia="Calibri"/>
                <w:bCs/>
                <w:szCs w:val="22"/>
              </w:rPr>
              <w:t>1279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339D6" w14:textId="3A316E12"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E9A5D" w14:textId="00BC6756" w:rsidR="00302D55" w:rsidRPr="004B1509" w:rsidRDefault="00302D55" w:rsidP="00302D55">
            <w:pPr>
              <w:jc w:val="right"/>
              <w:rPr>
                <w:rFonts w:eastAsia="Calibri"/>
                <w:szCs w:val="22"/>
              </w:rPr>
            </w:pPr>
            <w:r w:rsidRPr="00757253">
              <w:rPr>
                <w:rFonts w:eastAsia="Calibri"/>
                <w:szCs w:val="22"/>
              </w:rPr>
              <w:t xml:space="preserve"> </w:t>
            </w:r>
            <w:r w:rsidRPr="00757253">
              <w:rPr>
                <w:rFonts w:eastAsia="Calibri"/>
                <w:bCs/>
                <w:szCs w:val="22"/>
              </w:rPr>
              <w:t>1279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4B088" w14:textId="430374C9"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54DEF" w14:textId="12A32233" w:rsidR="00302D55" w:rsidRPr="004B1509" w:rsidRDefault="00302D55" w:rsidP="00302D55">
            <w:pPr>
              <w:jc w:val="center"/>
              <w:rPr>
                <w:rFonts w:eastAsia="Calibri"/>
                <w:bCs/>
                <w:szCs w:val="22"/>
              </w:rPr>
            </w:pPr>
            <w:proofErr w:type="spellStart"/>
            <w:r w:rsidRPr="00757253">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9BC5AF" w14:textId="65F8AA4F" w:rsidR="00302D55" w:rsidRPr="004B1509" w:rsidRDefault="00302D55" w:rsidP="00302D55">
            <w:pPr>
              <w:jc w:val="center"/>
              <w:rPr>
                <w:rFonts w:eastAsia="Calibri"/>
                <w:szCs w:val="22"/>
              </w:rPr>
            </w:pPr>
            <w:r w:rsidRPr="00757253">
              <w:rPr>
                <w:rFonts w:eastAsia="Calibri"/>
                <w:bCs/>
                <w:szCs w:val="22"/>
              </w:rPr>
              <w:t>4400-6803-1036</w:t>
            </w:r>
          </w:p>
        </w:tc>
      </w:tr>
      <w:tr w:rsidR="00302D55" w:rsidRPr="004B1509" w14:paraId="59FFB8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953995"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CEE3DF" w14:textId="1DEF70A5" w:rsidR="00302D55" w:rsidRPr="004B1509" w:rsidRDefault="00302D55" w:rsidP="00302D55">
            <w:pPr>
              <w:rPr>
                <w:rFonts w:eastAsia="Calibri"/>
                <w:szCs w:val="22"/>
              </w:rPr>
            </w:pPr>
            <w:r w:rsidRPr="00757253">
              <w:rPr>
                <w:rFonts w:eastAsia="Calibri"/>
                <w:szCs w:val="22"/>
              </w:rPr>
              <w:t>s30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089438" w14:textId="5F7DC1EB" w:rsidR="00302D55" w:rsidRPr="004B1509" w:rsidRDefault="00302D55" w:rsidP="00302D55">
            <w:pPr>
              <w:rPr>
                <w:rFonts w:eastAsia="Calibri"/>
                <w:szCs w:val="22"/>
              </w:rPr>
            </w:pPr>
            <w:proofErr w:type="spellStart"/>
            <w:r w:rsidRPr="00757253">
              <w:rPr>
                <w:rFonts w:eastAsia="Calibri"/>
                <w:szCs w:val="22"/>
              </w:rPr>
              <w:t>Sausalaukė</w:t>
            </w:r>
            <w:proofErr w:type="spellEnd"/>
            <w:r w:rsidRPr="00757253">
              <w:rPr>
                <w:rFonts w:eastAsia="Calibri"/>
                <w:szCs w:val="22"/>
              </w:rPr>
              <w:t>–</w:t>
            </w:r>
            <w:proofErr w:type="spellStart"/>
            <w:r w:rsidRPr="00757253">
              <w:rPr>
                <w:rFonts w:eastAsia="Calibri"/>
                <w:szCs w:val="22"/>
              </w:rPr>
              <w:t>B</w:t>
            </w:r>
            <w:r w:rsidRPr="00757253">
              <w:rPr>
                <w:rFonts w:eastAsia="Calibri"/>
                <w:bCs/>
                <w:szCs w:val="22"/>
              </w:rPr>
              <w:t>u</w:t>
            </w:r>
            <w:r w:rsidRPr="00757253">
              <w:rPr>
                <w:rFonts w:eastAsia="Calibri"/>
                <w:szCs w:val="22"/>
              </w:rPr>
              <w:t>tėnai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E2AD048" w14:textId="6EA0DB68" w:rsidR="00302D55" w:rsidRPr="004B1509" w:rsidRDefault="00302D55" w:rsidP="00302D55">
            <w:pPr>
              <w:jc w:val="right"/>
              <w:rPr>
                <w:rFonts w:eastAsia="Calibri"/>
                <w:szCs w:val="22"/>
              </w:rPr>
            </w:pPr>
            <w:r w:rsidRPr="00757253">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52CE1" w14:textId="3454B8D0"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9298" w14:textId="6D8DA614" w:rsidR="00302D55" w:rsidRPr="004B1509" w:rsidRDefault="00302D55" w:rsidP="00302D55">
            <w:pPr>
              <w:jc w:val="right"/>
              <w:rPr>
                <w:rFonts w:eastAsia="Calibri"/>
                <w:szCs w:val="22"/>
              </w:rPr>
            </w:pPr>
            <w:r w:rsidRPr="00757253">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FCFEB" w14:textId="3F96BCE6"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87091" w14:textId="7A418B54" w:rsidR="00302D55" w:rsidRPr="004B1509" w:rsidRDefault="00302D55" w:rsidP="00302D55">
            <w:pPr>
              <w:jc w:val="center"/>
              <w:rPr>
                <w:rFonts w:eastAsia="Calibri"/>
                <w:bCs/>
                <w:szCs w:val="22"/>
              </w:rPr>
            </w:pPr>
            <w:proofErr w:type="spellStart"/>
            <w:r w:rsidRPr="0075725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C350CE" w14:textId="537160C0" w:rsidR="00302D55" w:rsidRPr="004B1509" w:rsidRDefault="00302D55" w:rsidP="00302D55">
            <w:pPr>
              <w:jc w:val="center"/>
              <w:rPr>
                <w:rFonts w:eastAsia="Calibri"/>
                <w:szCs w:val="22"/>
              </w:rPr>
            </w:pPr>
            <w:r w:rsidRPr="00757253">
              <w:rPr>
                <w:rFonts w:eastAsia="Calibri"/>
                <w:szCs w:val="22"/>
              </w:rPr>
              <w:t>-</w:t>
            </w:r>
          </w:p>
        </w:tc>
      </w:tr>
      <w:tr w:rsidR="00302D55" w:rsidRPr="004B1509" w14:paraId="2954AB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52A295"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34136E" w14:textId="7D310780" w:rsidR="00302D55" w:rsidRPr="004B1509" w:rsidRDefault="00302D55" w:rsidP="00302D55">
            <w:pPr>
              <w:rPr>
                <w:rFonts w:eastAsia="Calibri"/>
                <w:szCs w:val="22"/>
              </w:rPr>
            </w:pPr>
            <w:r w:rsidRPr="00757253">
              <w:rPr>
                <w:rFonts w:eastAsia="Calibri"/>
                <w:szCs w:val="22"/>
              </w:rPr>
              <w:t>s31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DA52FB" w14:textId="72E02583" w:rsidR="00302D55" w:rsidRPr="004B1509" w:rsidRDefault="00302D55" w:rsidP="00302D55">
            <w:pPr>
              <w:rPr>
                <w:rFonts w:eastAsia="Calibri"/>
                <w:szCs w:val="22"/>
              </w:rPr>
            </w:pPr>
            <w:r w:rsidRPr="00757253">
              <w:rPr>
                <w:rFonts w:eastAsia="Calibri"/>
                <w:szCs w:val="22"/>
              </w:rPr>
              <w:t>Šaltiniai–</w:t>
            </w:r>
            <w:proofErr w:type="spellStart"/>
            <w:r w:rsidRPr="00757253">
              <w:rPr>
                <w:rFonts w:eastAsia="Calibri"/>
                <w:szCs w:val="22"/>
              </w:rPr>
              <w:t>Butėnai</w:t>
            </w:r>
            <w:proofErr w:type="spellEnd"/>
            <w:r w:rsidRPr="00757253">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AE2FF1" w14:textId="14D277BD" w:rsidR="00302D55" w:rsidRPr="004B1509" w:rsidRDefault="00302D55" w:rsidP="00302D55">
            <w:pPr>
              <w:jc w:val="right"/>
              <w:rPr>
                <w:rFonts w:eastAsia="Calibri"/>
                <w:szCs w:val="22"/>
              </w:rPr>
            </w:pPr>
            <w:r w:rsidRPr="00757253">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1F256" w14:textId="12B2DC01"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AB985" w14:textId="36A3725F" w:rsidR="00302D55" w:rsidRPr="004B1509" w:rsidRDefault="00302D55" w:rsidP="00302D55">
            <w:pPr>
              <w:jc w:val="right"/>
              <w:rPr>
                <w:rFonts w:eastAsia="Calibri"/>
                <w:szCs w:val="22"/>
              </w:rPr>
            </w:pPr>
            <w:r w:rsidRPr="00757253">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BC290" w14:textId="18BF4DDA"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3DE56" w14:textId="56D84E2B" w:rsidR="00302D55" w:rsidRPr="004B1509" w:rsidRDefault="00302D55" w:rsidP="00302D55">
            <w:pPr>
              <w:jc w:val="center"/>
              <w:rPr>
                <w:rFonts w:eastAsia="Calibri"/>
                <w:bCs/>
                <w:szCs w:val="22"/>
              </w:rPr>
            </w:pPr>
            <w:proofErr w:type="spellStart"/>
            <w:r w:rsidRPr="0075725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B56E48" w14:textId="6334EBF3" w:rsidR="00302D55" w:rsidRPr="004B1509" w:rsidRDefault="00302D55" w:rsidP="00302D55">
            <w:pPr>
              <w:jc w:val="center"/>
              <w:rPr>
                <w:rFonts w:eastAsia="Calibri"/>
                <w:szCs w:val="22"/>
              </w:rPr>
            </w:pPr>
            <w:r w:rsidRPr="00757253">
              <w:rPr>
                <w:rFonts w:eastAsia="Calibri"/>
                <w:szCs w:val="22"/>
              </w:rPr>
              <w:t>-</w:t>
            </w:r>
          </w:p>
        </w:tc>
      </w:tr>
      <w:tr w:rsidR="00302D55" w:rsidRPr="004B1509" w14:paraId="6B236A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33FFE6"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CE808" w14:textId="19482E7C" w:rsidR="00302D55" w:rsidRPr="004B1509" w:rsidRDefault="00302D55" w:rsidP="00302D55">
            <w:pPr>
              <w:rPr>
                <w:rFonts w:eastAsia="Calibri"/>
                <w:szCs w:val="22"/>
              </w:rPr>
            </w:pPr>
            <w:r w:rsidRPr="00757253">
              <w:rPr>
                <w:rFonts w:eastAsia="Calibri"/>
                <w:szCs w:val="22"/>
              </w:rPr>
              <w:t>s32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8E4DB3" w14:textId="10AAB0E5" w:rsidR="00302D55" w:rsidRPr="004B1509" w:rsidRDefault="00302D55" w:rsidP="00302D55">
            <w:pPr>
              <w:rPr>
                <w:rFonts w:eastAsia="Calibri"/>
                <w:szCs w:val="22"/>
              </w:rPr>
            </w:pPr>
            <w:r w:rsidRPr="00757253">
              <w:rPr>
                <w:rFonts w:eastAsia="Calibri"/>
                <w:szCs w:val="22"/>
              </w:rPr>
              <w:t>Kelias Nr. 118–kelias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47C136" w14:textId="5F398FAA" w:rsidR="00302D55" w:rsidRPr="004B1509" w:rsidRDefault="00302D55" w:rsidP="00302D55">
            <w:pPr>
              <w:jc w:val="right"/>
              <w:rPr>
                <w:rFonts w:eastAsia="Calibri"/>
                <w:szCs w:val="22"/>
              </w:rPr>
            </w:pPr>
            <w:r w:rsidRPr="00757253">
              <w:rPr>
                <w:rFonts w:eastAsia="Calibri"/>
                <w:szCs w:val="22"/>
              </w:rPr>
              <w:t xml:space="preserve"> </w:t>
            </w:r>
            <w:r w:rsidRPr="00757253">
              <w:rPr>
                <w:rFonts w:eastAsia="Calibri"/>
                <w:bCs/>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381E" w14:textId="1BA7B2F2"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A859" w14:textId="17C05BAB" w:rsidR="00302D55" w:rsidRPr="004B1509" w:rsidRDefault="00302D55" w:rsidP="00302D55">
            <w:pPr>
              <w:jc w:val="right"/>
              <w:rPr>
                <w:rFonts w:eastAsia="Calibri"/>
                <w:szCs w:val="22"/>
              </w:rPr>
            </w:pPr>
            <w:r w:rsidRPr="00757253">
              <w:rPr>
                <w:rFonts w:eastAsia="Calibri"/>
                <w:szCs w:val="22"/>
              </w:rPr>
              <w:t xml:space="preserve">  </w:t>
            </w:r>
            <w:r w:rsidRPr="00757253">
              <w:rPr>
                <w:rFonts w:eastAsia="Calibri"/>
                <w:bCs/>
                <w:szCs w:val="22"/>
              </w:rPr>
              <w:t>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422D2" w14:textId="3A752CC4" w:rsidR="00302D55" w:rsidRPr="004B1509" w:rsidRDefault="00302D55" w:rsidP="00302D55">
            <w:pPr>
              <w:jc w:val="right"/>
              <w:rPr>
                <w:rFonts w:eastAsia="Calibri"/>
                <w:szCs w:val="22"/>
              </w:rPr>
            </w:pPr>
            <w:r w:rsidRPr="00757253">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88684" w14:textId="798A7656" w:rsidR="00302D55" w:rsidRPr="004B1509" w:rsidRDefault="00302D55" w:rsidP="00302D55">
            <w:pPr>
              <w:jc w:val="center"/>
              <w:rPr>
                <w:rFonts w:eastAsia="Calibri"/>
                <w:bCs/>
                <w:szCs w:val="22"/>
              </w:rPr>
            </w:pPr>
            <w:proofErr w:type="spellStart"/>
            <w:r w:rsidRPr="0075725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7D4096" w14:textId="7C5C8089" w:rsidR="00302D55" w:rsidRPr="004B1509" w:rsidRDefault="00302D55" w:rsidP="00302D55">
            <w:pPr>
              <w:jc w:val="center"/>
              <w:rPr>
                <w:rFonts w:eastAsia="Calibri"/>
                <w:szCs w:val="22"/>
              </w:rPr>
            </w:pPr>
            <w:r w:rsidRPr="00757253">
              <w:rPr>
                <w:rFonts w:eastAsia="Calibri"/>
                <w:bCs/>
                <w:szCs w:val="22"/>
              </w:rPr>
              <w:t>4400-6803-1136</w:t>
            </w:r>
          </w:p>
        </w:tc>
      </w:tr>
      <w:tr w:rsidR="00302D55" w:rsidRPr="004B1509" w14:paraId="76B72C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C01A75"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3C98F" w14:textId="6079428B" w:rsidR="00302D55" w:rsidRPr="004B1509" w:rsidRDefault="00302D55" w:rsidP="00302D55">
            <w:pPr>
              <w:rPr>
                <w:rFonts w:eastAsia="Calibri"/>
                <w:szCs w:val="22"/>
              </w:rPr>
            </w:pPr>
            <w:r w:rsidRPr="00757253">
              <w:rPr>
                <w:rFonts w:eastAsia="Calibri"/>
                <w:szCs w:val="22"/>
              </w:rPr>
              <w:t>s33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181843" w14:textId="7B99C012" w:rsidR="00302D55" w:rsidRPr="004B1509" w:rsidRDefault="00302D55" w:rsidP="00302D55">
            <w:pPr>
              <w:rPr>
                <w:rFonts w:eastAsia="Calibri"/>
                <w:szCs w:val="22"/>
              </w:rPr>
            </w:pPr>
            <w:r w:rsidRPr="00757253">
              <w:rPr>
                <w:rFonts w:eastAsia="Calibri"/>
                <w:szCs w:val="22"/>
              </w:rPr>
              <w:t>Kelias Nr. 120–kelias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67ADB7" w14:textId="12F19280" w:rsidR="00302D55" w:rsidRPr="004B1509" w:rsidRDefault="00302D55" w:rsidP="00302D55">
            <w:pPr>
              <w:jc w:val="right"/>
              <w:rPr>
                <w:rFonts w:eastAsia="Calibri"/>
                <w:szCs w:val="22"/>
              </w:rPr>
            </w:pPr>
            <w:r w:rsidRPr="00757253">
              <w:rPr>
                <w:rFonts w:eastAsia="Calibri"/>
                <w:bCs/>
                <w:szCs w:val="22"/>
              </w:rPr>
              <w:t>656</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0041E" w14:textId="58913CC2" w:rsidR="00302D55" w:rsidRPr="004B1509" w:rsidRDefault="00302D55" w:rsidP="00302D55">
            <w:pPr>
              <w:jc w:val="right"/>
              <w:rPr>
                <w:rFonts w:eastAsia="Calibri"/>
                <w:szCs w:val="22"/>
              </w:rPr>
            </w:pPr>
            <w:r w:rsidRPr="00757253">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AED69" w14:textId="3A1A2850" w:rsidR="00302D55" w:rsidRPr="004B1509" w:rsidRDefault="00302D55" w:rsidP="00302D55">
            <w:pPr>
              <w:jc w:val="right"/>
              <w:rPr>
                <w:rFonts w:eastAsia="Calibri"/>
                <w:szCs w:val="22"/>
              </w:rPr>
            </w:pPr>
            <w:r w:rsidRPr="00757253">
              <w:rPr>
                <w:rFonts w:eastAsia="Calibri"/>
                <w:szCs w:val="22"/>
              </w:rPr>
              <w:t xml:space="preserve"> </w:t>
            </w:r>
            <w:r w:rsidRPr="00757253">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287F1" w14:textId="691EB4AF" w:rsidR="00302D55" w:rsidRPr="004B1509"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2E99" w14:textId="467BBF88" w:rsidR="00302D55" w:rsidRPr="004B1509" w:rsidRDefault="00302D55" w:rsidP="00302D55">
            <w:pPr>
              <w:jc w:val="center"/>
              <w:rPr>
                <w:rFonts w:eastAsia="Calibri"/>
                <w:bCs/>
                <w:szCs w:val="22"/>
              </w:rPr>
            </w:pPr>
            <w:proofErr w:type="spellStart"/>
            <w:r w:rsidRPr="0075725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B67BC5" w14:textId="19084935" w:rsidR="00302D55" w:rsidRPr="004B1509" w:rsidRDefault="00302D55" w:rsidP="00302D55">
            <w:pPr>
              <w:jc w:val="center"/>
              <w:rPr>
                <w:rFonts w:eastAsia="Calibri"/>
                <w:szCs w:val="22"/>
              </w:rPr>
            </w:pPr>
            <w:r w:rsidRPr="00757253">
              <w:rPr>
                <w:rFonts w:eastAsia="Calibri"/>
                <w:bCs/>
                <w:szCs w:val="22"/>
              </w:rPr>
              <w:t>4400-6695-5953</w:t>
            </w:r>
          </w:p>
        </w:tc>
      </w:tr>
      <w:tr w:rsidR="00302D55" w:rsidRPr="004B1509" w14:paraId="18E224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3CA913"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F2A52" w14:textId="416BF9D1" w:rsidR="00302D55" w:rsidRPr="004B1509" w:rsidRDefault="00302D55" w:rsidP="00302D55">
            <w:pPr>
              <w:rPr>
                <w:rFonts w:eastAsia="Calibri"/>
                <w:szCs w:val="22"/>
              </w:rPr>
            </w:pPr>
            <w:r w:rsidRPr="00757253">
              <w:rPr>
                <w:rFonts w:eastAsia="Calibri"/>
                <w:szCs w:val="22"/>
              </w:rPr>
              <w:t>s34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7785B3" w14:textId="64BD4AAA" w:rsidR="00302D55" w:rsidRPr="004B1509" w:rsidRDefault="00302D55" w:rsidP="00302D55">
            <w:pPr>
              <w:rPr>
                <w:rFonts w:eastAsia="Calibri"/>
                <w:szCs w:val="22"/>
              </w:rPr>
            </w:pPr>
            <w:proofErr w:type="spellStart"/>
            <w:r w:rsidRPr="00757253">
              <w:rPr>
                <w:rFonts w:eastAsia="Calibri"/>
                <w:szCs w:val="22"/>
              </w:rPr>
              <w:t>Savičiūnai</w:t>
            </w:r>
            <w:proofErr w:type="spellEnd"/>
            <w:r w:rsidRPr="00757253">
              <w:rPr>
                <w:rFonts w:eastAsia="Calibri"/>
                <w:szCs w:val="22"/>
              </w:rPr>
              <w:t>–</w:t>
            </w:r>
            <w:proofErr w:type="spellStart"/>
            <w:r w:rsidRPr="00757253">
              <w:rPr>
                <w:rFonts w:eastAsia="Calibri"/>
                <w:szCs w:val="22"/>
              </w:rPr>
              <w:t>Degsniai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E50EBE2" w14:textId="3B6B8929" w:rsidR="00302D55" w:rsidRPr="004B1509" w:rsidRDefault="00302D55" w:rsidP="00302D55">
            <w:pPr>
              <w:jc w:val="right"/>
              <w:rPr>
                <w:rFonts w:eastAsia="Calibri"/>
                <w:szCs w:val="22"/>
              </w:rPr>
            </w:pPr>
            <w:r w:rsidRPr="00757253">
              <w:rPr>
                <w:rFonts w:eastAsia="Calibri"/>
                <w:szCs w:val="22"/>
              </w:rPr>
              <w:t xml:space="preserve">1343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61E5B" w14:textId="06A445F9" w:rsidR="00302D55" w:rsidRPr="004B1509"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7806C" w14:textId="5F0145CB" w:rsidR="00302D55" w:rsidRPr="004B1509" w:rsidRDefault="00302D55" w:rsidP="00302D55">
            <w:pPr>
              <w:jc w:val="right"/>
              <w:rPr>
                <w:rFonts w:eastAsia="Calibri"/>
                <w:szCs w:val="22"/>
              </w:rPr>
            </w:pPr>
            <w:r w:rsidRPr="00757253">
              <w:rPr>
                <w:rFonts w:eastAsia="Calibri"/>
                <w:szCs w:val="22"/>
              </w:rPr>
              <w:t>1343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67047" w14:textId="68F28B32" w:rsidR="00302D55" w:rsidRPr="004B1509"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FA61" w14:textId="276E9AE9" w:rsidR="00302D55" w:rsidRPr="004B1509" w:rsidRDefault="00302D55" w:rsidP="00302D55">
            <w:pPr>
              <w:jc w:val="center"/>
              <w:rPr>
                <w:rFonts w:eastAsia="Calibri"/>
                <w:bCs/>
                <w:szCs w:val="22"/>
              </w:rPr>
            </w:pPr>
            <w:proofErr w:type="spellStart"/>
            <w:r w:rsidRPr="0075725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CB49FC" w14:textId="12772EA0" w:rsidR="00302D55" w:rsidRPr="004B1509" w:rsidRDefault="00302D55" w:rsidP="00302D55">
            <w:pPr>
              <w:jc w:val="center"/>
              <w:rPr>
                <w:rFonts w:eastAsia="Calibri"/>
                <w:szCs w:val="22"/>
              </w:rPr>
            </w:pPr>
            <w:r w:rsidRPr="00757253">
              <w:rPr>
                <w:rFonts w:eastAsia="Calibri"/>
                <w:szCs w:val="22"/>
              </w:rPr>
              <w:t>4400-5494-3447</w:t>
            </w:r>
          </w:p>
        </w:tc>
      </w:tr>
      <w:tr w:rsidR="00302D55" w:rsidRPr="00EB1995" w14:paraId="792E04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AFBD3E"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FBB3E4" w14:textId="367D2A54" w:rsidR="00302D55" w:rsidRPr="00EB1995" w:rsidRDefault="00302D55" w:rsidP="00302D55">
            <w:pPr>
              <w:rPr>
                <w:rFonts w:eastAsia="Calibri"/>
                <w:szCs w:val="22"/>
              </w:rPr>
            </w:pPr>
            <w:r w:rsidRPr="00757253">
              <w:rPr>
                <w:rFonts w:eastAsia="Calibri"/>
                <w:szCs w:val="22"/>
              </w:rPr>
              <w:t>s35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30E66D" w14:textId="3CA85394" w:rsidR="00302D55" w:rsidRPr="00EB1995" w:rsidRDefault="00302D55" w:rsidP="00302D55">
            <w:pPr>
              <w:rPr>
                <w:rFonts w:eastAsia="Calibri"/>
                <w:szCs w:val="22"/>
              </w:rPr>
            </w:pPr>
            <w:r w:rsidRPr="00757253">
              <w:rPr>
                <w:rFonts w:eastAsia="Calibri"/>
                <w:szCs w:val="22"/>
              </w:rPr>
              <w:t>Kelias Nr. 118–kelias Nr. s19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04D112" w14:textId="7D3DB7A2" w:rsidR="00302D55" w:rsidRPr="00EB1995" w:rsidRDefault="00302D55" w:rsidP="00302D55">
            <w:pPr>
              <w:jc w:val="right"/>
              <w:rPr>
                <w:rFonts w:eastAsia="Calibri"/>
                <w:szCs w:val="22"/>
              </w:rPr>
            </w:pPr>
            <w:r w:rsidRPr="00757253">
              <w:rPr>
                <w:rFonts w:eastAsia="Calibri"/>
                <w:szCs w:val="22"/>
              </w:rPr>
              <w:t xml:space="preserve"> 621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5617B" w14:textId="6B384CEC"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9592A" w14:textId="19D540E9" w:rsidR="00302D55" w:rsidRPr="00EB1995" w:rsidRDefault="00302D55" w:rsidP="00302D55">
            <w:pPr>
              <w:jc w:val="right"/>
              <w:rPr>
                <w:rFonts w:eastAsia="Calibri"/>
                <w:szCs w:val="22"/>
              </w:rPr>
            </w:pPr>
            <w:r w:rsidRPr="00757253">
              <w:rPr>
                <w:rFonts w:eastAsia="Calibri"/>
                <w:szCs w:val="22"/>
              </w:rPr>
              <w:t xml:space="preserve"> 621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E83EA" w14:textId="0613B658"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771F7" w14:textId="653DC48B" w:rsidR="00302D55" w:rsidRPr="00EB1995" w:rsidRDefault="00302D55" w:rsidP="00302D55">
            <w:pPr>
              <w:jc w:val="center"/>
              <w:rPr>
                <w:rFonts w:eastAsia="Calibri"/>
                <w:szCs w:val="22"/>
              </w:rPr>
            </w:pPr>
            <w:proofErr w:type="spellStart"/>
            <w:r w:rsidRPr="0075725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ABCEEC" w14:textId="4ED4AFEF" w:rsidR="00302D55" w:rsidRPr="00EB1995" w:rsidRDefault="00302D55" w:rsidP="00302D55">
            <w:pPr>
              <w:jc w:val="center"/>
              <w:rPr>
                <w:rFonts w:eastAsia="Calibri"/>
                <w:szCs w:val="22"/>
              </w:rPr>
            </w:pPr>
            <w:r w:rsidRPr="00757253">
              <w:rPr>
                <w:rFonts w:eastAsia="Calibri"/>
                <w:szCs w:val="22"/>
              </w:rPr>
              <w:t>4400-6378-0592</w:t>
            </w:r>
          </w:p>
        </w:tc>
      </w:tr>
      <w:tr w:rsidR="00302D55" w:rsidRPr="00EB1995" w14:paraId="035D67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6CE1D9"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2145A1" w14:textId="2E606A07" w:rsidR="00302D55" w:rsidRPr="00EB1995" w:rsidRDefault="00302D55" w:rsidP="00302D55">
            <w:pPr>
              <w:rPr>
                <w:rFonts w:eastAsia="Calibri"/>
                <w:szCs w:val="22"/>
              </w:rPr>
            </w:pPr>
            <w:r w:rsidRPr="00757253">
              <w:rPr>
                <w:rFonts w:eastAsia="Calibri"/>
                <w:szCs w:val="22"/>
              </w:rPr>
              <w:t>s36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791ECF" w14:textId="2CD6EE0F" w:rsidR="00302D55" w:rsidRPr="00EB1995" w:rsidRDefault="00302D55" w:rsidP="00302D55">
            <w:pPr>
              <w:rPr>
                <w:rFonts w:eastAsia="Calibri"/>
                <w:szCs w:val="22"/>
              </w:rPr>
            </w:pPr>
            <w:r w:rsidRPr="00757253">
              <w:rPr>
                <w:rFonts w:eastAsia="Calibri"/>
                <w:szCs w:val="22"/>
              </w:rPr>
              <w:t>Kelias Nr. 1210–</w:t>
            </w:r>
            <w:proofErr w:type="spellStart"/>
            <w:r w:rsidRPr="00757253">
              <w:rPr>
                <w:rFonts w:eastAsia="Calibri"/>
                <w:szCs w:val="22"/>
              </w:rPr>
              <w:t>Drobčiūnai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19FC5A4" w14:textId="218A3E04"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1046</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DE145" w14:textId="0FC8E432" w:rsidR="00302D55" w:rsidRPr="00EB1995" w:rsidRDefault="00302D55" w:rsidP="00302D55">
            <w:pPr>
              <w:jc w:val="right"/>
              <w:rPr>
                <w:rFonts w:eastAsia="Calibri"/>
                <w:szCs w:val="22"/>
              </w:rPr>
            </w:pPr>
            <w:r w:rsidRPr="00757253">
              <w:rPr>
                <w:rFonts w:eastAsia="Calibri"/>
                <w:bCs/>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7F2D9" w14:textId="43FAFD4A"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1042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C666C" w14:textId="71CCEEEF"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ECD1" w14:textId="71F10EC6" w:rsidR="00302D55" w:rsidRPr="00EB1995" w:rsidRDefault="00302D55" w:rsidP="00302D55">
            <w:pPr>
              <w:jc w:val="center"/>
              <w:rPr>
                <w:rFonts w:eastAsia="Calibri"/>
                <w:szCs w:val="22"/>
              </w:rPr>
            </w:pPr>
            <w:r w:rsidRPr="00757253">
              <w:rPr>
                <w:rFonts w:eastAsia="Calibri"/>
                <w:strike/>
                <w:szCs w:val="22"/>
              </w:rPr>
              <w:t xml:space="preserve"> </w:t>
            </w:r>
            <w:proofErr w:type="spellStart"/>
            <w:r w:rsidRPr="0075725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F6CE83" w14:textId="2C729E2B" w:rsidR="00302D55" w:rsidRPr="00EB1995" w:rsidRDefault="00302D55" w:rsidP="00302D55">
            <w:pPr>
              <w:jc w:val="center"/>
              <w:rPr>
                <w:rFonts w:eastAsia="Calibri"/>
                <w:szCs w:val="22"/>
              </w:rPr>
            </w:pPr>
            <w:r w:rsidRPr="00757253">
              <w:rPr>
                <w:rFonts w:eastAsia="Calibri"/>
                <w:bCs/>
                <w:szCs w:val="22"/>
              </w:rPr>
              <w:t>4400-6803-1125</w:t>
            </w:r>
          </w:p>
        </w:tc>
      </w:tr>
      <w:tr w:rsidR="00302D55" w:rsidRPr="00EB1995" w14:paraId="3A3C6D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56D49D"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74E18" w14:textId="3493714A" w:rsidR="00302D55" w:rsidRPr="00EB1995" w:rsidRDefault="00302D55" w:rsidP="00302D55">
            <w:pPr>
              <w:rPr>
                <w:rFonts w:eastAsia="Calibri"/>
                <w:szCs w:val="22"/>
              </w:rPr>
            </w:pPr>
            <w:r w:rsidRPr="00757253">
              <w:rPr>
                <w:rFonts w:eastAsia="Calibri"/>
                <w:szCs w:val="22"/>
              </w:rPr>
              <w:t>s37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EBDE5C" w14:textId="7243CD06" w:rsidR="00302D55" w:rsidRPr="00EB1995" w:rsidRDefault="00302D55" w:rsidP="00302D55">
            <w:pPr>
              <w:rPr>
                <w:rFonts w:eastAsia="Calibri"/>
                <w:szCs w:val="22"/>
              </w:rPr>
            </w:pPr>
            <w:r w:rsidRPr="00757253">
              <w:rPr>
                <w:rFonts w:eastAsia="Calibri"/>
                <w:szCs w:val="22"/>
              </w:rPr>
              <w:t>Privažiuojamasis kelias prie Aulelių g., Aulelių k. nuo kelio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BE6223" w14:textId="33D3531C"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762</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B613" w14:textId="1AFA6319"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0DD2D" w14:textId="4C42903E" w:rsidR="00302D55" w:rsidRPr="00EB1995" w:rsidRDefault="00302D55" w:rsidP="00302D55">
            <w:pPr>
              <w:jc w:val="right"/>
              <w:rPr>
                <w:rFonts w:eastAsia="Calibri"/>
                <w:szCs w:val="22"/>
              </w:rPr>
            </w:pPr>
            <w:r w:rsidRPr="00757253">
              <w:rPr>
                <w:rFonts w:eastAsia="Calibri"/>
                <w:bCs/>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2054C" w14:textId="32D6E584" w:rsidR="00302D55" w:rsidRPr="00EB1995" w:rsidRDefault="00302D55" w:rsidP="00302D55">
            <w:pPr>
              <w:jc w:val="right"/>
              <w:rPr>
                <w:rFonts w:eastAsia="Calibri"/>
                <w:szCs w:val="22"/>
              </w:rPr>
            </w:pPr>
            <w:r w:rsidRPr="0075725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241D9" w14:textId="37948B80" w:rsidR="00302D55" w:rsidRPr="00EB1995" w:rsidRDefault="00302D55" w:rsidP="00302D55">
            <w:pPr>
              <w:jc w:val="center"/>
              <w:rPr>
                <w:rFonts w:eastAsia="Calibri"/>
                <w:szCs w:val="22"/>
              </w:rPr>
            </w:pPr>
            <w:r w:rsidRPr="00757253">
              <w:rPr>
                <w:rFonts w:eastAsia="Calibri"/>
                <w:szCs w:val="22"/>
              </w:rPr>
              <w:t xml:space="preserve"> </w:t>
            </w:r>
            <w:proofErr w:type="spellStart"/>
            <w:r w:rsidRPr="0075725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C50ACE" w14:textId="39F368DD" w:rsidR="00302D55" w:rsidRPr="00EB1995" w:rsidRDefault="00302D55" w:rsidP="00302D55">
            <w:pPr>
              <w:jc w:val="center"/>
              <w:rPr>
                <w:rFonts w:eastAsia="Calibri"/>
                <w:szCs w:val="22"/>
              </w:rPr>
            </w:pPr>
            <w:r w:rsidRPr="00757253">
              <w:rPr>
                <w:rFonts w:eastAsia="Calibri"/>
                <w:bCs/>
                <w:szCs w:val="22"/>
              </w:rPr>
              <w:t>4400-6803-1103</w:t>
            </w:r>
          </w:p>
        </w:tc>
      </w:tr>
      <w:tr w:rsidR="00302D55" w:rsidRPr="00EB1995" w14:paraId="48A870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3290C8"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E918AF" w14:textId="1A42943F" w:rsidR="00302D55" w:rsidRPr="00EB1995" w:rsidRDefault="00302D55" w:rsidP="00302D55">
            <w:pPr>
              <w:rPr>
                <w:rFonts w:eastAsia="Calibri"/>
                <w:szCs w:val="22"/>
              </w:rPr>
            </w:pPr>
            <w:r w:rsidRPr="00757253">
              <w:rPr>
                <w:rFonts w:eastAsia="Calibri"/>
                <w:szCs w:val="22"/>
              </w:rPr>
              <w:t>s39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64A4C1" w14:textId="6FB9EA6B" w:rsidR="00302D55" w:rsidRPr="00EB1995" w:rsidRDefault="00302D55" w:rsidP="00302D55">
            <w:pPr>
              <w:rPr>
                <w:rFonts w:eastAsia="Calibri"/>
                <w:szCs w:val="22"/>
              </w:rPr>
            </w:pPr>
            <w:r w:rsidRPr="00757253">
              <w:rPr>
                <w:rFonts w:eastAsia="Calibri"/>
                <w:szCs w:val="22"/>
              </w:rPr>
              <w:t>Kelias Nr. 1233–</w:t>
            </w:r>
            <w:proofErr w:type="spellStart"/>
            <w:r w:rsidRPr="00757253">
              <w:rPr>
                <w:rFonts w:eastAsia="Calibri"/>
                <w:szCs w:val="22"/>
              </w:rPr>
              <w:t>Maleišiai</w:t>
            </w:r>
            <w:proofErr w:type="spellEnd"/>
            <w:r w:rsidRPr="00757253">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1135EA" w14:textId="501D9E28"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727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E1585" w14:textId="62AB8289" w:rsidR="00302D55" w:rsidRPr="00EB1995" w:rsidRDefault="00302D55" w:rsidP="00302D55">
            <w:pPr>
              <w:jc w:val="right"/>
              <w:rPr>
                <w:rFonts w:eastAsia="Calibri"/>
                <w:szCs w:val="22"/>
              </w:rPr>
            </w:pPr>
            <w:r w:rsidRPr="00757253">
              <w:rPr>
                <w:rFonts w:eastAsia="Calibri"/>
                <w:bCs/>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5C0A" w14:textId="058BE4F4"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3EBD5" w14:textId="09337458"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B427E" w14:textId="0BE5A1BD" w:rsidR="00302D55" w:rsidRPr="00EB1995" w:rsidRDefault="00302D55" w:rsidP="00302D55">
            <w:pPr>
              <w:jc w:val="center"/>
              <w:rPr>
                <w:rFonts w:eastAsia="Calibri"/>
                <w:szCs w:val="22"/>
              </w:rPr>
            </w:pPr>
            <w:proofErr w:type="spellStart"/>
            <w:r w:rsidRPr="0075725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3295C4" w14:textId="0DF1884C" w:rsidR="00302D55" w:rsidRPr="00EB1995" w:rsidRDefault="00302D55" w:rsidP="00302D55">
            <w:pPr>
              <w:jc w:val="center"/>
              <w:rPr>
                <w:rFonts w:eastAsia="Calibri"/>
                <w:szCs w:val="22"/>
              </w:rPr>
            </w:pPr>
            <w:r w:rsidRPr="00757253">
              <w:rPr>
                <w:rFonts w:eastAsia="Calibri"/>
                <w:bCs/>
                <w:szCs w:val="22"/>
              </w:rPr>
              <w:t>4400-6803-1047</w:t>
            </w:r>
          </w:p>
        </w:tc>
      </w:tr>
      <w:tr w:rsidR="00302D55" w:rsidRPr="00EB1995" w14:paraId="55DD8C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F742B1"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6295D" w14:textId="40C7F1DD" w:rsidR="00302D55" w:rsidRPr="00EB1995" w:rsidRDefault="00302D55" w:rsidP="00302D55">
            <w:pPr>
              <w:rPr>
                <w:rFonts w:eastAsia="Calibri"/>
                <w:szCs w:val="22"/>
              </w:rPr>
            </w:pPr>
            <w:r w:rsidRPr="00757253">
              <w:rPr>
                <w:rFonts w:eastAsia="Calibri"/>
                <w:szCs w:val="22"/>
              </w:rPr>
              <w:t>s40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2D9CF1" w14:textId="18133C11" w:rsidR="00302D55" w:rsidRPr="00EB1995" w:rsidRDefault="00302D55" w:rsidP="00302D55">
            <w:pPr>
              <w:rPr>
                <w:rFonts w:eastAsia="Calibri"/>
                <w:szCs w:val="22"/>
              </w:rPr>
            </w:pPr>
            <w:r w:rsidRPr="00757253">
              <w:rPr>
                <w:rFonts w:eastAsia="Calibri"/>
                <w:szCs w:val="22"/>
              </w:rPr>
              <w:t>Svėdasai–</w:t>
            </w:r>
            <w:proofErr w:type="spellStart"/>
            <w:r w:rsidRPr="00757253">
              <w:rPr>
                <w:rFonts w:eastAsia="Calibri"/>
                <w:szCs w:val="22"/>
              </w:rPr>
              <w:t>Čiukai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1EAABD2" w14:textId="108701D2"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2790</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E666A" w14:textId="6B8B8D6F"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BC328" w14:textId="06003758"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2790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A966C" w14:textId="30A4C81E"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62974" w14:textId="77777777" w:rsidR="00302D55" w:rsidRPr="00757253" w:rsidRDefault="00302D55" w:rsidP="00302D55">
            <w:pPr>
              <w:jc w:val="center"/>
              <w:rPr>
                <w:rFonts w:eastAsia="Calibri"/>
                <w:szCs w:val="22"/>
              </w:rPr>
            </w:pPr>
            <w:proofErr w:type="spellStart"/>
            <w:r w:rsidRPr="00757253">
              <w:rPr>
                <w:rFonts w:eastAsia="Calibri"/>
                <w:szCs w:val="22"/>
              </w:rPr>
              <w:t>Iv</w:t>
            </w:r>
            <w:proofErr w:type="spellEnd"/>
          </w:p>
          <w:p w14:paraId="3180F3A6" w14:textId="77777777" w:rsidR="00302D55" w:rsidRPr="00757253" w:rsidRDefault="00302D55" w:rsidP="00302D55">
            <w:pPr>
              <w:jc w:val="center"/>
              <w:rPr>
                <w:rFonts w:eastAsia="Calibri"/>
                <w:bCs/>
                <w:szCs w:val="22"/>
              </w:rPr>
            </w:pPr>
            <w:proofErr w:type="spellStart"/>
            <w:r w:rsidRPr="00757253">
              <w:rPr>
                <w:rFonts w:eastAsia="Calibri"/>
                <w:bCs/>
                <w:szCs w:val="22"/>
              </w:rPr>
              <w:t>Iv</w:t>
            </w:r>
            <w:proofErr w:type="spellEnd"/>
          </w:p>
          <w:p w14:paraId="0F296C41" w14:textId="3B0FFD19" w:rsidR="00302D55" w:rsidRPr="00EB1995" w:rsidRDefault="00302D55" w:rsidP="00302D55">
            <w:pPr>
              <w:jc w:val="center"/>
              <w:rPr>
                <w:rFonts w:eastAsia="Calibri"/>
                <w:szCs w:val="22"/>
              </w:rPr>
            </w:pPr>
            <w:proofErr w:type="spellStart"/>
            <w:r w:rsidRPr="0075725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2AA3DF" w14:textId="56FE6DD4" w:rsidR="00302D55" w:rsidRPr="00EB1995" w:rsidRDefault="00302D55" w:rsidP="00302D55">
            <w:pPr>
              <w:jc w:val="center"/>
              <w:rPr>
                <w:rFonts w:eastAsia="Calibri"/>
                <w:szCs w:val="22"/>
              </w:rPr>
            </w:pPr>
            <w:r w:rsidRPr="00757253">
              <w:rPr>
                <w:rFonts w:eastAsia="Calibri"/>
                <w:bCs/>
                <w:szCs w:val="22"/>
              </w:rPr>
              <w:t>4400-6695-5942 4400-6695-5897 4400-6695-5906</w:t>
            </w:r>
          </w:p>
        </w:tc>
      </w:tr>
      <w:tr w:rsidR="00302D55" w:rsidRPr="00EB1995" w14:paraId="1A392A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748E62"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870C1C" w14:textId="121092DA" w:rsidR="00302D55" w:rsidRPr="00EB1995" w:rsidRDefault="00302D55" w:rsidP="00302D55">
            <w:pPr>
              <w:rPr>
                <w:rFonts w:eastAsia="Calibri"/>
                <w:szCs w:val="22"/>
              </w:rPr>
            </w:pPr>
            <w:r w:rsidRPr="00757253">
              <w:rPr>
                <w:rFonts w:eastAsia="Calibri"/>
                <w:szCs w:val="22"/>
              </w:rPr>
              <w:t>s41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E86517" w14:textId="127BBC77" w:rsidR="00302D55" w:rsidRPr="00EB1995" w:rsidRDefault="00302D55" w:rsidP="00302D55">
            <w:pPr>
              <w:rPr>
                <w:rFonts w:eastAsia="Calibri"/>
                <w:szCs w:val="22"/>
              </w:rPr>
            </w:pPr>
            <w:r w:rsidRPr="00757253">
              <w:rPr>
                <w:rFonts w:eastAsia="Calibri"/>
                <w:szCs w:val="22"/>
              </w:rPr>
              <w:t>Bajorai–</w:t>
            </w:r>
            <w:proofErr w:type="spellStart"/>
            <w:r w:rsidRPr="00757253">
              <w:rPr>
                <w:rFonts w:eastAsia="Calibri"/>
                <w:szCs w:val="22"/>
              </w:rPr>
              <w:t>Vaitkūnai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67AF1CF" w14:textId="20561EED"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2097</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B4C7F" w14:textId="7F494E6A"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263C1" w14:textId="7D62465D" w:rsidR="00302D55" w:rsidRPr="00EB1995" w:rsidRDefault="00302D55" w:rsidP="00302D55">
            <w:pPr>
              <w:jc w:val="right"/>
              <w:rPr>
                <w:rFonts w:eastAsia="Calibri"/>
                <w:szCs w:val="22"/>
              </w:rPr>
            </w:pPr>
            <w:r w:rsidRPr="00757253">
              <w:rPr>
                <w:rFonts w:eastAsia="Calibri"/>
                <w:szCs w:val="22"/>
              </w:rPr>
              <w:t xml:space="preserve"> </w:t>
            </w:r>
            <w:r w:rsidRPr="00757253">
              <w:rPr>
                <w:rFonts w:eastAsia="Calibri"/>
                <w:bCs/>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99EC1" w14:textId="2C806DC4"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C426E" w14:textId="4FF37B25" w:rsidR="00302D55" w:rsidRPr="00EB1995" w:rsidRDefault="00302D55" w:rsidP="00302D55">
            <w:pPr>
              <w:jc w:val="center"/>
              <w:rPr>
                <w:rFonts w:eastAsia="Calibri"/>
                <w:szCs w:val="22"/>
              </w:rPr>
            </w:pPr>
            <w:proofErr w:type="spellStart"/>
            <w:r w:rsidRPr="0075725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6D5A97" w14:textId="799C35DE" w:rsidR="00302D55" w:rsidRPr="00EB1995" w:rsidRDefault="00302D55" w:rsidP="00302D55">
            <w:pPr>
              <w:jc w:val="center"/>
              <w:rPr>
                <w:rFonts w:eastAsia="Calibri"/>
                <w:szCs w:val="22"/>
              </w:rPr>
            </w:pPr>
            <w:r w:rsidRPr="00757253">
              <w:rPr>
                <w:rFonts w:eastAsia="Calibri"/>
                <w:bCs/>
                <w:szCs w:val="22"/>
              </w:rPr>
              <w:t>4400-6695-5842</w:t>
            </w:r>
          </w:p>
        </w:tc>
      </w:tr>
      <w:tr w:rsidR="00302D55" w:rsidRPr="00EB1995" w14:paraId="6ED788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23FDF6"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279B1" w14:textId="313A00C5" w:rsidR="00302D55" w:rsidRPr="00EB1995" w:rsidRDefault="00302D55" w:rsidP="00302D55">
            <w:pPr>
              <w:rPr>
                <w:rFonts w:eastAsia="Calibri"/>
                <w:szCs w:val="22"/>
              </w:rPr>
            </w:pPr>
            <w:r w:rsidRPr="00757253">
              <w:rPr>
                <w:rFonts w:eastAsia="Calibri"/>
                <w:szCs w:val="22"/>
              </w:rPr>
              <w:t>s44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936566" w14:textId="3BBD6F1C" w:rsidR="00302D55" w:rsidRPr="00EB1995" w:rsidRDefault="00302D55" w:rsidP="00302D55">
            <w:pPr>
              <w:rPr>
                <w:rFonts w:eastAsia="Calibri"/>
                <w:szCs w:val="22"/>
              </w:rPr>
            </w:pPr>
            <w:r w:rsidRPr="00757253">
              <w:rPr>
                <w:rFonts w:eastAsia="Calibri"/>
                <w:szCs w:val="22"/>
              </w:rPr>
              <w:t xml:space="preserve">Pravažiuojamasis kelias prie </w:t>
            </w:r>
            <w:proofErr w:type="spellStart"/>
            <w:r w:rsidRPr="00757253">
              <w:rPr>
                <w:rFonts w:eastAsia="Calibri"/>
                <w:szCs w:val="22"/>
              </w:rPr>
              <w:t>Pajario</w:t>
            </w:r>
            <w:proofErr w:type="spellEnd"/>
            <w:r w:rsidRPr="00757253">
              <w:rPr>
                <w:rFonts w:eastAsia="Calibri"/>
                <w:szCs w:val="22"/>
              </w:rPr>
              <w:t xml:space="preserve"> g., Bajorų k. nuo </w:t>
            </w:r>
            <w:proofErr w:type="spellStart"/>
            <w:r w:rsidRPr="00757253">
              <w:rPr>
                <w:rFonts w:eastAsia="Calibri"/>
                <w:szCs w:val="22"/>
              </w:rPr>
              <w:t>Čiukų</w:t>
            </w:r>
            <w:proofErr w:type="spellEnd"/>
            <w:r w:rsidRPr="0075725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A5DBAF" w14:textId="0AE11156" w:rsidR="00302D55" w:rsidRPr="00EB1995" w:rsidRDefault="00302D55" w:rsidP="00302D55">
            <w:pPr>
              <w:jc w:val="right"/>
              <w:rPr>
                <w:rFonts w:eastAsia="Calibri"/>
                <w:szCs w:val="22"/>
              </w:rPr>
            </w:pPr>
            <w:r w:rsidRPr="00757253">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9BC6A" w14:textId="229F3FA8"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E0174" w14:textId="5B268772"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BE7" w14:textId="246689C0" w:rsidR="00302D55" w:rsidRPr="00EB1995" w:rsidRDefault="00302D55" w:rsidP="00302D55">
            <w:pPr>
              <w:jc w:val="right"/>
              <w:rPr>
                <w:rFonts w:eastAsia="Calibri"/>
                <w:szCs w:val="22"/>
              </w:rPr>
            </w:pPr>
            <w:r w:rsidRPr="00757253">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BC1CF" w14:textId="2246EBC6" w:rsidR="00302D55" w:rsidRPr="00EB1995" w:rsidRDefault="00302D55" w:rsidP="00302D55">
            <w:pPr>
              <w:jc w:val="center"/>
              <w:rPr>
                <w:rFonts w:eastAsia="Calibri"/>
                <w:szCs w:val="22"/>
              </w:rPr>
            </w:pPr>
            <w:proofErr w:type="spellStart"/>
            <w:r w:rsidRPr="0075725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471AB0" w14:textId="631AF027" w:rsidR="00302D55" w:rsidRPr="00EB1995" w:rsidRDefault="00302D55" w:rsidP="00302D55">
            <w:pPr>
              <w:jc w:val="center"/>
              <w:rPr>
                <w:rFonts w:eastAsia="Calibri"/>
                <w:szCs w:val="22"/>
              </w:rPr>
            </w:pPr>
            <w:r w:rsidRPr="00757253">
              <w:rPr>
                <w:rFonts w:eastAsia="Calibri"/>
                <w:szCs w:val="22"/>
              </w:rPr>
              <w:t>-</w:t>
            </w:r>
          </w:p>
        </w:tc>
      </w:tr>
      <w:tr w:rsidR="00302D55" w:rsidRPr="00EB1995" w14:paraId="345F35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990001"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A21AE0" w14:textId="7B01B3BD" w:rsidR="00302D55" w:rsidRPr="00EB1995" w:rsidRDefault="00302D55" w:rsidP="00302D55">
            <w:pPr>
              <w:rPr>
                <w:rFonts w:eastAsia="Calibri"/>
                <w:szCs w:val="22"/>
              </w:rPr>
            </w:pPr>
            <w:r w:rsidRPr="00757253">
              <w:rPr>
                <w:rFonts w:eastAsia="Calibri"/>
                <w:szCs w:val="22"/>
              </w:rPr>
              <w:t>s45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EDEE86" w14:textId="7E8B7D03" w:rsidR="00302D55" w:rsidRPr="00EB1995" w:rsidRDefault="00302D55" w:rsidP="00302D55">
            <w:pPr>
              <w:rPr>
                <w:rFonts w:eastAsia="Calibri"/>
                <w:szCs w:val="22"/>
              </w:rPr>
            </w:pPr>
            <w:proofErr w:type="spellStart"/>
            <w:r w:rsidRPr="00757253">
              <w:rPr>
                <w:rFonts w:eastAsia="Calibri"/>
                <w:szCs w:val="22"/>
              </w:rPr>
              <w:t>Vilkabrukiai</w:t>
            </w:r>
            <w:proofErr w:type="spellEnd"/>
            <w:r w:rsidRPr="00757253">
              <w:rPr>
                <w:rFonts w:eastAsia="Calibri"/>
                <w:szCs w:val="22"/>
              </w:rPr>
              <w:t>–Kaimynai,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E45AC8" w14:textId="05097B62" w:rsidR="00302D55" w:rsidRPr="00EB1995" w:rsidRDefault="00302D55" w:rsidP="00302D55">
            <w:pPr>
              <w:jc w:val="right"/>
              <w:rPr>
                <w:rFonts w:eastAsia="Calibri"/>
                <w:szCs w:val="22"/>
              </w:rPr>
            </w:pPr>
            <w:r w:rsidRPr="00757253">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B64CD" w14:textId="3DAD7E2C"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6E484" w14:textId="576060EC" w:rsidR="00302D55" w:rsidRPr="00EB1995" w:rsidRDefault="00302D55" w:rsidP="00302D55">
            <w:pPr>
              <w:jc w:val="right"/>
              <w:rPr>
                <w:rFonts w:eastAsia="Calibri"/>
                <w:szCs w:val="22"/>
              </w:rPr>
            </w:pPr>
            <w:r w:rsidRPr="00757253">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95FD6" w14:textId="04F1D8DD"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844F" w14:textId="5DF8F1F8" w:rsidR="00302D55" w:rsidRPr="00EB1995" w:rsidRDefault="00302D55" w:rsidP="00302D55">
            <w:pPr>
              <w:jc w:val="center"/>
              <w:rPr>
                <w:rFonts w:eastAsia="Calibri"/>
                <w:szCs w:val="22"/>
              </w:rPr>
            </w:pPr>
            <w:proofErr w:type="spellStart"/>
            <w:r w:rsidRPr="0075725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16B65F" w14:textId="4A5B108E" w:rsidR="00302D55" w:rsidRPr="00EB1995" w:rsidRDefault="00302D55" w:rsidP="00302D55">
            <w:pPr>
              <w:jc w:val="center"/>
              <w:rPr>
                <w:rFonts w:eastAsia="Calibri"/>
                <w:szCs w:val="22"/>
              </w:rPr>
            </w:pPr>
            <w:r w:rsidRPr="00757253">
              <w:rPr>
                <w:rFonts w:eastAsia="Calibri"/>
                <w:szCs w:val="22"/>
              </w:rPr>
              <w:t>4400-5493-7150</w:t>
            </w:r>
          </w:p>
        </w:tc>
      </w:tr>
      <w:tr w:rsidR="00302D55" w:rsidRPr="00EB1995" w14:paraId="29D2AB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84F113"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13C71" w14:textId="15E37B50" w:rsidR="00302D55" w:rsidRPr="00EB1995" w:rsidRDefault="00302D55" w:rsidP="00302D55">
            <w:pPr>
              <w:rPr>
                <w:rFonts w:eastAsia="Calibri"/>
                <w:szCs w:val="22"/>
              </w:rPr>
            </w:pPr>
            <w:r w:rsidRPr="00757253">
              <w:rPr>
                <w:rFonts w:eastAsia="Calibri"/>
                <w:szCs w:val="22"/>
              </w:rPr>
              <w:t>s46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8B363" w14:textId="051C91DE" w:rsidR="00302D55" w:rsidRPr="00EB1995" w:rsidRDefault="00302D55" w:rsidP="00302D55">
            <w:pPr>
              <w:rPr>
                <w:rFonts w:eastAsia="Calibri"/>
                <w:szCs w:val="22"/>
              </w:rPr>
            </w:pPr>
            <w:r w:rsidRPr="00757253">
              <w:rPr>
                <w:rFonts w:eastAsia="Calibri"/>
                <w:szCs w:val="22"/>
              </w:rPr>
              <w:t>Kelias Nr. 118–</w:t>
            </w:r>
            <w:proofErr w:type="spellStart"/>
            <w:r w:rsidRPr="00757253">
              <w:rPr>
                <w:rFonts w:eastAsia="Calibri"/>
                <w:szCs w:val="22"/>
              </w:rPr>
              <w:t>Sausalaukė</w:t>
            </w:r>
            <w:proofErr w:type="spellEnd"/>
            <w:r w:rsidRPr="00757253">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A6ABDE" w14:textId="1693F3DC" w:rsidR="00302D55" w:rsidRPr="00EB1995" w:rsidRDefault="00302D55" w:rsidP="00302D55">
            <w:pPr>
              <w:jc w:val="right"/>
              <w:rPr>
                <w:rFonts w:eastAsia="Calibri"/>
                <w:szCs w:val="22"/>
              </w:rPr>
            </w:pPr>
            <w:r w:rsidRPr="00757253">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C2165" w14:textId="0723FC83" w:rsidR="00302D55" w:rsidRPr="00EB1995" w:rsidRDefault="00302D55" w:rsidP="00302D55">
            <w:pPr>
              <w:jc w:val="right"/>
              <w:rPr>
                <w:rFonts w:eastAsia="Calibri"/>
                <w:szCs w:val="22"/>
              </w:rPr>
            </w:pPr>
            <w:r w:rsidRPr="00757253">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9C694" w14:textId="704F16A6" w:rsidR="00302D55" w:rsidRPr="00EB1995" w:rsidRDefault="00302D55" w:rsidP="00302D55">
            <w:pPr>
              <w:jc w:val="right"/>
              <w:rPr>
                <w:rFonts w:eastAsia="Calibri"/>
                <w:szCs w:val="22"/>
              </w:rPr>
            </w:pPr>
            <w:r w:rsidRPr="00757253">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40006" w14:textId="12F48D7E" w:rsidR="00302D55" w:rsidRPr="00EB1995" w:rsidRDefault="00302D55" w:rsidP="00302D55">
            <w:pPr>
              <w:jc w:val="right"/>
              <w:rPr>
                <w:rFonts w:eastAsia="Calibri"/>
                <w:szCs w:val="22"/>
              </w:rPr>
            </w:pPr>
            <w:r w:rsidRPr="0075725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19B01" w14:textId="453F70A4" w:rsidR="00302D55" w:rsidRPr="00EB1995" w:rsidRDefault="00302D55" w:rsidP="00302D55">
            <w:pPr>
              <w:jc w:val="center"/>
              <w:rPr>
                <w:rFonts w:eastAsia="Calibri"/>
                <w:szCs w:val="22"/>
              </w:rPr>
            </w:pPr>
            <w:proofErr w:type="spellStart"/>
            <w:r w:rsidRPr="0075725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A45160" w14:textId="48B05712" w:rsidR="00302D55" w:rsidRPr="00EB1995" w:rsidRDefault="00302D55" w:rsidP="00302D55">
            <w:pPr>
              <w:jc w:val="center"/>
              <w:rPr>
                <w:rFonts w:eastAsia="Calibri"/>
                <w:szCs w:val="22"/>
              </w:rPr>
            </w:pPr>
            <w:r w:rsidRPr="00757253">
              <w:rPr>
                <w:rFonts w:eastAsia="Calibri"/>
                <w:szCs w:val="22"/>
              </w:rPr>
              <w:t>4400-5340-5738</w:t>
            </w:r>
          </w:p>
        </w:tc>
      </w:tr>
      <w:tr w:rsidR="00302D55" w:rsidRPr="00EB1995" w14:paraId="67AB06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161F89"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47D7E" w14:textId="6B6C1812" w:rsidR="00302D55" w:rsidRPr="00EB1995" w:rsidRDefault="00302D55" w:rsidP="00302D55">
            <w:pPr>
              <w:rPr>
                <w:rFonts w:eastAsia="Calibri"/>
                <w:szCs w:val="22"/>
              </w:rPr>
            </w:pPr>
            <w:r w:rsidRPr="00757253">
              <w:rPr>
                <w:rFonts w:eastAsia="Calibri"/>
                <w:szCs w:val="22"/>
              </w:rPr>
              <w:t>s47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F49DB" w14:textId="4EF74E31" w:rsidR="00302D55" w:rsidRPr="00EB1995" w:rsidRDefault="00302D55" w:rsidP="00302D55">
            <w:pPr>
              <w:rPr>
                <w:rFonts w:eastAsia="Calibri"/>
                <w:szCs w:val="22"/>
              </w:rPr>
            </w:pPr>
            <w:r w:rsidRPr="00757253">
              <w:rPr>
                <w:rFonts w:eastAsia="Calibri"/>
                <w:szCs w:val="22"/>
              </w:rPr>
              <w:t>Miškiniai–</w:t>
            </w:r>
            <w:proofErr w:type="spellStart"/>
            <w:r w:rsidRPr="00757253">
              <w:rPr>
                <w:rFonts w:eastAsia="Calibri"/>
                <w:szCs w:val="22"/>
              </w:rPr>
              <w:t>Vaitkūnai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B910C6E" w14:textId="366C9CCC" w:rsidR="00302D55" w:rsidRPr="00EB1995" w:rsidRDefault="00302D55" w:rsidP="00302D55">
            <w:pPr>
              <w:jc w:val="right"/>
              <w:rPr>
                <w:rFonts w:eastAsia="Calibri"/>
                <w:szCs w:val="22"/>
              </w:rPr>
            </w:pPr>
            <w:r w:rsidRPr="00757253">
              <w:rPr>
                <w:rFonts w:eastAsia="Calibri"/>
                <w:bCs/>
                <w:szCs w:val="22"/>
              </w:rPr>
              <w:t>793</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6C8CF" w14:textId="36E4A99A"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24F97" w14:textId="49D6E72E" w:rsidR="00302D55" w:rsidRPr="00EB1995" w:rsidRDefault="00302D55" w:rsidP="00302D55">
            <w:pPr>
              <w:jc w:val="right"/>
              <w:rPr>
                <w:rFonts w:eastAsia="Calibri"/>
                <w:szCs w:val="22"/>
              </w:rPr>
            </w:pPr>
            <w:r w:rsidRPr="00757253">
              <w:rPr>
                <w:rFonts w:eastAsia="Calibri"/>
                <w:bCs/>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3C02" w14:textId="5A77DB84"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EDEA3" w14:textId="37AFEDAD" w:rsidR="00302D55" w:rsidRPr="00EB1995" w:rsidRDefault="00302D55" w:rsidP="00302D55">
            <w:pPr>
              <w:jc w:val="center"/>
              <w:rPr>
                <w:rFonts w:eastAsia="Calibri"/>
                <w:szCs w:val="22"/>
              </w:rPr>
            </w:pPr>
            <w:proofErr w:type="spellStart"/>
            <w:r w:rsidRPr="0075725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7FD8BF" w14:textId="28E62729" w:rsidR="00302D55" w:rsidRPr="00EB1995" w:rsidRDefault="00302D55" w:rsidP="00302D55">
            <w:pPr>
              <w:jc w:val="center"/>
              <w:rPr>
                <w:rFonts w:eastAsia="Calibri"/>
                <w:szCs w:val="22"/>
              </w:rPr>
            </w:pPr>
            <w:r w:rsidRPr="00757253">
              <w:rPr>
                <w:rFonts w:eastAsia="Calibri"/>
                <w:bCs/>
                <w:szCs w:val="22"/>
              </w:rPr>
              <w:t>4400-6695-5910</w:t>
            </w:r>
          </w:p>
        </w:tc>
      </w:tr>
      <w:tr w:rsidR="00302D55" w:rsidRPr="00EB1995" w14:paraId="011381B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30EA93"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A3C5CC" w14:textId="623A6EDD" w:rsidR="00302D55" w:rsidRPr="00EB1995" w:rsidRDefault="00302D55" w:rsidP="00302D55">
            <w:pPr>
              <w:rPr>
                <w:rFonts w:eastAsia="Calibri"/>
                <w:szCs w:val="22"/>
              </w:rPr>
            </w:pPr>
            <w:r w:rsidRPr="00757253">
              <w:rPr>
                <w:rFonts w:eastAsia="Calibri"/>
                <w:szCs w:val="22"/>
              </w:rPr>
              <w:t>s48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E7E606" w14:textId="27AD199F" w:rsidR="00302D55" w:rsidRPr="00EB1995" w:rsidRDefault="00302D55" w:rsidP="00302D55">
            <w:pPr>
              <w:rPr>
                <w:rFonts w:eastAsia="Calibri"/>
                <w:szCs w:val="22"/>
              </w:rPr>
            </w:pPr>
            <w:proofErr w:type="spellStart"/>
            <w:r w:rsidRPr="00757253">
              <w:rPr>
                <w:rFonts w:eastAsia="Calibri"/>
                <w:szCs w:val="22"/>
              </w:rPr>
              <w:t>Jotkonys</w:t>
            </w:r>
            <w:proofErr w:type="spellEnd"/>
            <w:r w:rsidRPr="00757253">
              <w:rPr>
                <w:rFonts w:eastAsia="Calibri"/>
                <w:szCs w:val="22"/>
              </w:rPr>
              <w:t>–Ruzgai,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702F86" w14:textId="7D359CA8" w:rsidR="00302D55" w:rsidRPr="00EB1995" w:rsidRDefault="00302D55" w:rsidP="00302D55">
            <w:pPr>
              <w:jc w:val="right"/>
              <w:rPr>
                <w:rFonts w:eastAsia="Calibri"/>
                <w:szCs w:val="22"/>
              </w:rPr>
            </w:pPr>
            <w:r w:rsidRPr="00757253">
              <w:rPr>
                <w:rFonts w:eastAsia="Calibri"/>
                <w:strike/>
                <w:szCs w:val="22"/>
              </w:rPr>
              <w:t xml:space="preserve"> </w:t>
            </w:r>
            <w:r w:rsidRPr="00757253">
              <w:rPr>
                <w:rFonts w:eastAsia="Calibri"/>
                <w:bCs/>
                <w:szCs w:val="22"/>
              </w:rPr>
              <w:t>293</w:t>
            </w: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BFC21" w14:textId="681F78FA"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4264C" w14:textId="796C439F"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72B" w14:textId="3033ADDB" w:rsidR="00302D55" w:rsidRPr="00EB1995" w:rsidRDefault="00302D55" w:rsidP="00302D55">
            <w:pPr>
              <w:jc w:val="right"/>
              <w:rPr>
                <w:rFonts w:eastAsia="Calibri"/>
                <w:szCs w:val="22"/>
              </w:rPr>
            </w:pPr>
            <w:r w:rsidRPr="00757253">
              <w:rPr>
                <w:rFonts w:eastAsia="Calibri"/>
                <w:bCs/>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19CAC" w14:textId="50535D6A" w:rsidR="00302D55" w:rsidRPr="00EB1995" w:rsidRDefault="00302D55" w:rsidP="00302D55">
            <w:pPr>
              <w:jc w:val="center"/>
              <w:rPr>
                <w:rFonts w:eastAsia="Calibri"/>
                <w:szCs w:val="22"/>
              </w:rPr>
            </w:pPr>
            <w:r w:rsidRPr="00757253">
              <w:rPr>
                <w:rFonts w:eastAsia="Calibri"/>
                <w:szCs w:val="22"/>
              </w:rPr>
              <w:t xml:space="preserve"> </w:t>
            </w:r>
            <w:proofErr w:type="spellStart"/>
            <w:r w:rsidRPr="0075725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45CA8" w14:textId="37396865" w:rsidR="00302D55" w:rsidRPr="00EB1995" w:rsidRDefault="00302D55" w:rsidP="00302D55">
            <w:pPr>
              <w:jc w:val="center"/>
              <w:rPr>
                <w:rFonts w:eastAsia="Calibri"/>
                <w:szCs w:val="22"/>
              </w:rPr>
            </w:pPr>
            <w:r w:rsidRPr="00757253">
              <w:rPr>
                <w:rFonts w:eastAsia="Calibri"/>
                <w:bCs/>
                <w:szCs w:val="22"/>
              </w:rPr>
              <w:t>4400-6695-5931</w:t>
            </w:r>
          </w:p>
        </w:tc>
      </w:tr>
      <w:tr w:rsidR="00302D55" w:rsidRPr="00EB1995" w14:paraId="330012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63CD26"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C2272F" w14:textId="703E1635" w:rsidR="00302D55" w:rsidRPr="00EB1995" w:rsidRDefault="00302D55" w:rsidP="00302D55">
            <w:pPr>
              <w:rPr>
                <w:rFonts w:eastAsia="Calibri"/>
                <w:szCs w:val="22"/>
              </w:rPr>
            </w:pPr>
            <w:r w:rsidRPr="00757253">
              <w:rPr>
                <w:rFonts w:eastAsia="Calibri"/>
                <w:bCs/>
                <w:szCs w:val="22"/>
              </w:rPr>
              <w:t>s49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662F76" w14:textId="6BF0AA88" w:rsidR="00302D55" w:rsidRPr="00EB1995" w:rsidRDefault="00302D55" w:rsidP="00302D55">
            <w:pPr>
              <w:rPr>
                <w:rFonts w:eastAsia="Calibri"/>
                <w:szCs w:val="22"/>
              </w:rPr>
            </w:pPr>
            <w:r w:rsidRPr="00757253">
              <w:rPr>
                <w:rFonts w:eastAsia="Calibri"/>
                <w:bCs/>
                <w:szCs w:val="22"/>
              </w:rPr>
              <w:t>Pravažiuojamasis kelias nuo Moliakalnio g. iki Mokyklos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377F3C" w14:textId="2A873302" w:rsidR="00302D55" w:rsidRPr="00EB1995" w:rsidRDefault="00302D55" w:rsidP="00302D55">
            <w:pPr>
              <w:jc w:val="right"/>
              <w:rPr>
                <w:rFonts w:eastAsia="Calibri"/>
                <w:szCs w:val="22"/>
              </w:rPr>
            </w:pPr>
            <w:r w:rsidRPr="00757253">
              <w:rPr>
                <w:rFonts w:eastAsia="Calibri"/>
                <w:bCs/>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8F192" w14:textId="23671058" w:rsidR="00302D55" w:rsidRPr="00EB1995" w:rsidRDefault="00302D55" w:rsidP="00302D55">
            <w:pPr>
              <w:jc w:val="right"/>
              <w:rPr>
                <w:rFonts w:eastAsia="Calibri"/>
                <w:szCs w:val="22"/>
              </w:rPr>
            </w:pPr>
            <w:r w:rsidRPr="0075725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84088" w14:textId="1EA24633" w:rsidR="00302D55" w:rsidRPr="00EB1995" w:rsidRDefault="00302D55" w:rsidP="00302D55">
            <w:pPr>
              <w:jc w:val="right"/>
              <w:rPr>
                <w:rFonts w:eastAsia="Calibri"/>
                <w:szCs w:val="22"/>
              </w:rPr>
            </w:pPr>
            <w:r w:rsidRPr="00757253">
              <w:rPr>
                <w:rFonts w:eastAsia="Calibri"/>
                <w:bCs/>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116" w14:textId="0E18E933" w:rsidR="00302D55" w:rsidRPr="00EB1995" w:rsidRDefault="00302D55" w:rsidP="00302D55">
            <w:pPr>
              <w:jc w:val="right"/>
              <w:rPr>
                <w:rFonts w:eastAsia="Calibri"/>
                <w:szCs w:val="22"/>
              </w:rPr>
            </w:pPr>
            <w:r w:rsidRPr="0075725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0903F" w14:textId="4345BED6" w:rsidR="00302D55" w:rsidRPr="00EB1995" w:rsidRDefault="00302D55" w:rsidP="00302D55">
            <w:pPr>
              <w:jc w:val="center"/>
              <w:rPr>
                <w:rFonts w:eastAsia="Calibri"/>
                <w:szCs w:val="22"/>
              </w:rPr>
            </w:pPr>
            <w:proofErr w:type="spellStart"/>
            <w:r w:rsidRPr="0075725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6AB71F" w14:textId="375027F0" w:rsidR="00302D55" w:rsidRPr="00EB1995" w:rsidRDefault="00302D55" w:rsidP="00302D55">
            <w:pPr>
              <w:jc w:val="center"/>
              <w:rPr>
                <w:rFonts w:eastAsia="Calibri"/>
                <w:szCs w:val="22"/>
              </w:rPr>
            </w:pPr>
            <w:r w:rsidRPr="00757253">
              <w:rPr>
                <w:rFonts w:eastAsia="Calibri"/>
                <w:bCs/>
                <w:szCs w:val="22"/>
              </w:rPr>
              <w:t>-</w:t>
            </w:r>
          </w:p>
        </w:tc>
      </w:tr>
      <w:tr w:rsidR="00302D55" w:rsidRPr="00EB1995" w14:paraId="260D81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C81F7A"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C4E15" w14:textId="6E55AC8A" w:rsidR="00302D55" w:rsidRPr="00EB1995" w:rsidRDefault="00302D55" w:rsidP="00302D55">
            <w:pPr>
              <w:rPr>
                <w:rFonts w:eastAsia="Calibri"/>
                <w:szCs w:val="22"/>
              </w:rPr>
            </w:pPr>
            <w:r w:rsidRPr="00757253">
              <w:rPr>
                <w:rFonts w:eastAsia="Calibri"/>
                <w:szCs w:val="22"/>
              </w:rPr>
              <w:t>s50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FC4F66" w14:textId="2AF6FC2A" w:rsidR="00302D55" w:rsidRPr="00EB1995" w:rsidRDefault="00302D55" w:rsidP="00302D55">
            <w:pPr>
              <w:rPr>
                <w:rFonts w:eastAsia="Calibri"/>
                <w:szCs w:val="22"/>
              </w:rPr>
            </w:pPr>
            <w:proofErr w:type="spellStart"/>
            <w:r w:rsidRPr="00757253">
              <w:rPr>
                <w:rFonts w:eastAsia="Calibri"/>
                <w:szCs w:val="22"/>
              </w:rPr>
              <w:t>Vikonys</w:t>
            </w:r>
            <w:proofErr w:type="spellEnd"/>
            <w:r w:rsidRPr="00757253">
              <w:rPr>
                <w:rFonts w:eastAsia="Calibri"/>
                <w:szCs w:val="22"/>
              </w:rPr>
              <w:t>–</w:t>
            </w:r>
            <w:proofErr w:type="spellStart"/>
            <w:r w:rsidRPr="00757253">
              <w:rPr>
                <w:rFonts w:eastAsia="Calibri"/>
                <w:szCs w:val="22"/>
              </w:rPr>
              <w:t>Galvydžiai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77ED8BD" w14:textId="5D6A210F" w:rsidR="00302D55" w:rsidRPr="00EB1995" w:rsidRDefault="00302D55" w:rsidP="00302D55">
            <w:pPr>
              <w:jc w:val="right"/>
              <w:rPr>
                <w:rFonts w:eastAsia="Calibri"/>
                <w:szCs w:val="22"/>
              </w:rPr>
            </w:pPr>
            <w:r w:rsidRPr="00757253">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DBEF3" w14:textId="00C9B1BD"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34686" w14:textId="2322EBB2"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538C8" w14:textId="0469CFAB" w:rsidR="00302D55" w:rsidRPr="00EB1995" w:rsidRDefault="00302D55" w:rsidP="00302D55">
            <w:pPr>
              <w:jc w:val="right"/>
              <w:rPr>
                <w:rFonts w:eastAsia="Calibri"/>
                <w:szCs w:val="22"/>
              </w:rPr>
            </w:pPr>
            <w:r w:rsidRPr="00757253">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009AD" w14:textId="2C09871F" w:rsidR="00302D55" w:rsidRPr="00EB1995" w:rsidRDefault="00302D55" w:rsidP="00302D55">
            <w:pPr>
              <w:jc w:val="center"/>
              <w:rPr>
                <w:rFonts w:eastAsia="Calibri"/>
                <w:szCs w:val="22"/>
              </w:rPr>
            </w:pPr>
            <w:proofErr w:type="spellStart"/>
            <w:r w:rsidRPr="0075725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B01474" w14:textId="5B63BC09" w:rsidR="00302D55" w:rsidRPr="00EB1995" w:rsidRDefault="00302D55" w:rsidP="00302D55">
            <w:pPr>
              <w:jc w:val="center"/>
              <w:rPr>
                <w:rFonts w:eastAsia="Calibri"/>
                <w:szCs w:val="22"/>
              </w:rPr>
            </w:pPr>
            <w:r w:rsidRPr="00757253">
              <w:rPr>
                <w:rFonts w:eastAsia="Calibri"/>
                <w:szCs w:val="22"/>
              </w:rPr>
              <w:t>-</w:t>
            </w:r>
          </w:p>
        </w:tc>
      </w:tr>
      <w:tr w:rsidR="00302D55" w:rsidRPr="00EB1995" w14:paraId="7C0914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2D0F44"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F9DC3" w14:textId="31DAA75D" w:rsidR="00302D55" w:rsidRPr="00EB1995" w:rsidRDefault="00302D55" w:rsidP="00302D55">
            <w:pPr>
              <w:rPr>
                <w:rFonts w:eastAsia="Calibri"/>
                <w:szCs w:val="22"/>
              </w:rPr>
            </w:pPr>
            <w:r w:rsidRPr="00757253">
              <w:rPr>
                <w:rFonts w:eastAsia="Calibri"/>
                <w:szCs w:val="22"/>
              </w:rPr>
              <w:t>s51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4417A3" w14:textId="15555657" w:rsidR="00302D55" w:rsidRPr="00EB1995" w:rsidRDefault="00302D55" w:rsidP="00302D55">
            <w:pPr>
              <w:rPr>
                <w:rFonts w:eastAsia="Calibri"/>
                <w:szCs w:val="22"/>
              </w:rPr>
            </w:pPr>
            <w:r w:rsidRPr="00757253">
              <w:rPr>
                <w:rFonts w:eastAsia="Calibri"/>
                <w:szCs w:val="22"/>
              </w:rPr>
              <w:t xml:space="preserve">Privažiuojamasis kelias prie Kušlių ežero nuo </w:t>
            </w:r>
            <w:proofErr w:type="spellStart"/>
            <w:r w:rsidRPr="00757253">
              <w:rPr>
                <w:rFonts w:eastAsia="Calibri"/>
                <w:szCs w:val="22"/>
              </w:rPr>
              <w:t>Galvydžių</w:t>
            </w:r>
            <w:proofErr w:type="spellEnd"/>
            <w:r w:rsidRPr="0075725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4B7ADE" w14:textId="2FF6264D" w:rsidR="00302D55" w:rsidRPr="00EB1995" w:rsidRDefault="00302D55" w:rsidP="00302D55">
            <w:pPr>
              <w:jc w:val="right"/>
              <w:rPr>
                <w:rFonts w:eastAsia="Calibri"/>
                <w:szCs w:val="22"/>
              </w:rPr>
            </w:pPr>
            <w:r w:rsidRPr="00757253">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56865" w14:textId="4DFA8B03"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CB0C" w14:textId="4D86D372" w:rsidR="00302D55" w:rsidRPr="00EB1995" w:rsidRDefault="00302D55" w:rsidP="00302D55">
            <w:pPr>
              <w:jc w:val="right"/>
              <w:rPr>
                <w:rFonts w:eastAsia="Calibri"/>
                <w:szCs w:val="22"/>
              </w:rPr>
            </w:pPr>
            <w:r w:rsidRPr="0075725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47BD4" w14:textId="3D214121" w:rsidR="00302D55" w:rsidRPr="00EB1995" w:rsidRDefault="00302D55" w:rsidP="00302D55">
            <w:pPr>
              <w:jc w:val="right"/>
              <w:rPr>
                <w:rFonts w:eastAsia="Calibri"/>
                <w:szCs w:val="22"/>
              </w:rPr>
            </w:pPr>
            <w:r w:rsidRPr="00757253">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F4038" w14:textId="1F3D65EF" w:rsidR="00302D55" w:rsidRPr="00EB1995" w:rsidRDefault="00302D55" w:rsidP="00302D55">
            <w:pPr>
              <w:jc w:val="center"/>
              <w:rPr>
                <w:rFonts w:eastAsia="Calibri"/>
                <w:szCs w:val="22"/>
              </w:rPr>
            </w:pPr>
            <w:proofErr w:type="spellStart"/>
            <w:r w:rsidRPr="0075725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FF73C4" w14:textId="651B5C62" w:rsidR="00302D55" w:rsidRPr="00EB1995" w:rsidRDefault="00302D55" w:rsidP="00302D55">
            <w:pPr>
              <w:jc w:val="center"/>
              <w:rPr>
                <w:rFonts w:eastAsia="Calibri"/>
                <w:szCs w:val="22"/>
              </w:rPr>
            </w:pPr>
            <w:r w:rsidRPr="00757253">
              <w:rPr>
                <w:rFonts w:eastAsia="Calibri"/>
                <w:szCs w:val="22"/>
              </w:rPr>
              <w:t>-</w:t>
            </w:r>
          </w:p>
        </w:tc>
      </w:tr>
      <w:tr w:rsidR="00302D55" w:rsidRPr="00EB1995" w14:paraId="6F9965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6CD40E"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0FBE49" w14:textId="484E0E82" w:rsidR="00302D55" w:rsidRPr="00EB1995" w:rsidRDefault="00302D55" w:rsidP="00302D55">
            <w:pPr>
              <w:rPr>
                <w:rFonts w:eastAsia="Calibri"/>
                <w:szCs w:val="22"/>
              </w:rPr>
            </w:pPr>
            <w:r w:rsidRPr="00EB1995">
              <w:rPr>
                <w:rFonts w:eastAsia="Calibri"/>
                <w:szCs w:val="22"/>
              </w:rPr>
              <w:t>s53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03958A" w14:textId="1CA05F1B" w:rsidR="00302D55" w:rsidRPr="00EB1995" w:rsidRDefault="00302D55" w:rsidP="00302D55">
            <w:pPr>
              <w:rPr>
                <w:rFonts w:eastAsia="Calibri"/>
                <w:szCs w:val="22"/>
              </w:rPr>
            </w:pPr>
            <w:proofErr w:type="spellStart"/>
            <w:r w:rsidRPr="00EB1995">
              <w:rPr>
                <w:rFonts w:eastAsia="Calibri"/>
                <w:szCs w:val="22"/>
              </w:rPr>
              <w:t>Vikonys</w:t>
            </w:r>
            <w:proofErr w:type="spellEnd"/>
            <w:r w:rsidRPr="00EB1995">
              <w:rPr>
                <w:rFonts w:eastAsia="Calibri"/>
                <w:szCs w:val="22"/>
              </w:rPr>
              <w:t>–</w:t>
            </w:r>
            <w:proofErr w:type="spellStart"/>
            <w:r w:rsidRPr="00EB1995">
              <w:rPr>
                <w:rFonts w:eastAsia="Calibri"/>
                <w:szCs w:val="22"/>
              </w:rPr>
              <w:t>Sliepsiškis</w:t>
            </w:r>
            <w:proofErr w:type="spellEnd"/>
            <w:r w:rsidRPr="00EB1995">
              <w:rPr>
                <w:rFonts w:eastAsia="Calibri"/>
                <w:szCs w:val="22"/>
              </w:rPr>
              <w:t xml:space="preserve">,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8CB09E" w14:textId="2F32A992" w:rsidR="00302D55" w:rsidRPr="00EB1995" w:rsidRDefault="00302D55" w:rsidP="00302D55">
            <w:pPr>
              <w:jc w:val="right"/>
              <w:rPr>
                <w:rFonts w:eastAsia="Calibri"/>
                <w:szCs w:val="22"/>
              </w:rPr>
            </w:pPr>
            <w:r w:rsidRPr="00EB1995">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606867" w14:textId="2830AC3A" w:rsidR="00302D55" w:rsidRPr="00EB1995" w:rsidRDefault="00302D55" w:rsidP="00302D55">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20A70" w14:textId="7253911D" w:rsidR="00302D55" w:rsidRPr="00EB1995" w:rsidRDefault="00302D55" w:rsidP="00302D55">
            <w:pPr>
              <w:jc w:val="right"/>
              <w:rPr>
                <w:rFonts w:eastAsia="Calibri"/>
                <w:szCs w:val="22"/>
              </w:rPr>
            </w:pPr>
            <w:r w:rsidRPr="00EB1995">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74E6B" w14:textId="23B22924" w:rsidR="00302D55" w:rsidRPr="00EB1995" w:rsidRDefault="00302D55" w:rsidP="00302D55">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82FA4" w14:textId="47381913" w:rsidR="00302D55" w:rsidRPr="00EB1995" w:rsidRDefault="00302D55" w:rsidP="00302D55">
            <w:pPr>
              <w:jc w:val="center"/>
              <w:rPr>
                <w:rFonts w:eastAsia="Calibri"/>
                <w:szCs w:val="22"/>
              </w:rPr>
            </w:pPr>
            <w:proofErr w:type="spellStart"/>
            <w:r w:rsidRPr="00EB199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C89F71" w14:textId="42DD5DC5" w:rsidR="00302D55" w:rsidRPr="00EB1995" w:rsidRDefault="00302D55" w:rsidP="00302D55">
            <w:pPr>
              <w:jc w:val="center"/>
              <w:rPr>
                <w:rFonts w:eastAsia="Calibri"/>
                <w:szCs w:val="22"/>
              </w:rPr>
            </w:pPr>
            <w:r w:rsidRPr="00EB1995">
              <w:rPr>
                <w:rFonts w:eastAsia="Calibri"/>
                <w:szCs w:val="22"/>
              </w:rPr>
              <w:t>-</w:t>
            </w:r>
          </w:p>
        </w:tc>
      </w:tr>
      <w:tr w:rsidR="00302D55" w:rsidRPr="00EB1995" w14:paraId="581FF7A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C49E9E"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0609B7" w14:textId="14BB87D3" w:rsidR="00302D55" w:rsidRPr="00EB1995" w:rsidRDefault="00302D55" w:rsidP="00302D55">
            <w:pPr>
              <w:rPr>
                <w:rFonts w:eastAsia="Calibri"/>
                <w:szCs w:val="22"/>
              </w:rPr>
            </w:pPr>
            <w:r w:rsidRPr="00757253">
              <w:rPr>
                <w:rFonts w:eastAsia="Calibri"/>
                <w:bCs/>
                <w:szCs w:val="22"/>
              </w:rPr>
              <w:t>s54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AF5DC3" w14:textId="04FCC199" w:rsidR="00302D55" w:rsidRPr="00EB1995" w:rsidRDefault="00302D55" w:rsidP="00302D55">
            <w:pPr>
              <w:rPr>
                <w:rFonts w:eastAsia="Calibri"/>
                <w:szCs w:val="22"/>
              </w:rPr>
            </w:pPr>
            <w:r w:rsidRPr="00757253">
              <w:rPr>
                <w:rFonts w:eastAsia="Calibri"/>
                <w:bCs/>
                <w:szCs w:val="22"/>
              </w:rPr>
              <w:t xml:space="preserve">Privažiuojamasis kelias prie bendruomenės namų nuo </w:t>
            </w:r>
            <w:proofErr w:type="spellStart"/>
            <w:r w:rsidRPr="00757253">
              <w:rPr>
                <w:rFonts w:eastAsia="Calibri"/>
                <w:bCs/>
                <w:szCs w:val="22"/>
              </w:rPr>
              <w:t>Butėnų</w:t>
            </w:r>
            <w:proofErr w:type="spellEnd"/>
            <w:r w:rsidRPr="00757253">
              <w:rPr>
                <w:rFonts w:eastAsia="Calibri"/>
                <w:bCs/>
                <w:szCs w:val="22"/>
              </w:rPr>
              <w:t xml:space="preserve"> g., </w:t>
            </w:r>
            <w:proofErr w:type="spellStart"/>
            <w:r w:rsidRPr="00757253">
              <w:rPr>
                <w:rFonts w:eastAsia="Calibri"/>
                <w:bCs/>
                <w:szCs w:val="22"/>
              </w:rPr>
              <w:t>Butėnų</w:t>
            </w:r>
            <w:proofErr w:type="spellEnd"/>
            <w:r w:rsidRPr="00757253">
              <w:rPr>
                <w:rFonts w:eastAsia="Calibri"/>
                <w:bCs/>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ACE917" w14:textId="461908A3" w:rsidR="00302D55" w:rsidRPr="00EB1995" w:rsidRDefault="00302D55" w:rsidP="00302D55">
            <w:pPr>
              <w:jc w:val="right"/>
              <w:rPr>
                <w:rFonts w:eastAsia="Calibri"/>
                <w:szCs w:val="22"/>
              </w:rPr>
            </w:pPr>
            <w:r w:rsidRPr="00757253">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6FCBD" w14:textId="7C798057" w:rsidR="00302D55" w:rsidRPr="00EB1995" w:rsidRDefault="00302D55" w:rsidP="00302D55">
            <w:pPr>
              <w:jc w:val="right"/>
              <w:rPr>
                <w:rFonts w:eastAsia="Calibri"/>
                <w:szCs w:val="22"/>
              </w:rPr>
            </w:pPr>
            <w:r w:rsidRPr="0075725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A88EC" w14:textId="40A5D2E5" w:rsidR="00302D55" w:rsidRPr="00EB1995" w:rsidRDefault="00302D55" w:rsidP="00302D55">
            <w:pPr>
              <w:jc w:val="right"/>
              <w:rPr>
                <w:rFonts w:eastAsia="Calibri"/>
                <w:szCs w:val="22"/>
              </w:rPr>
            </w:pPr>
            <w:r w:rsidRPr="0075725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38A4A" w14:textId="55CBFCBA" w:rsidR="00302D55" w:rsidRPr="00EB1995" w:rsidRDefault="00302D55" w:rsidP="00302D55">
            <w:pPr>
              <w:jc w:val="right"/>
              <w:rPr>
                <w:rFonts w:eastAsia="Calibri"/>
                <w:szCs w:val="22"/>
              </w:rPr>
            </w:pPr>
            <w:r w:rsidRPr="00757253">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D40CD" w14:textId="7FD1B075" w:rsidR="00302D55" w:rsidRPr="00EB1995" w:rsidRDefault="00302D55" w:rsidP="00302D55">
            <w:pPr>
              <w:jc w:val="center"/>
              <w:rPr>
                <w:rFonts w:eastAsia="Calibri"/>
                <w:szCs w:val="22"/>
              </w:rPr>
            </w:pPr>
            <w:proofErr w:type="spellStart"/>
            <w:r w:rsidRPr="00757253">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7BE57F" w14:textId="78616528" w:rsidR="00302D55" w:rsidRPr="00EB1995" w:rsidRDefault="00302D55" w:rsidP="00302D55">
            <w:pPr>
              <w:jc w:val="center"/>
              <w:rPr>
                <w:rFonts w:eastAsia="Calibri"/>
                <w:szCs w:val="22"/>
              </w:rPr>
            </w:pPr>
            <w:r w:rsidRPr="00757253">
              <w:rPr>
                <w:rFonts w:eastAsia="Calibri"/>
                <w:bCs/>
                <w:szCs w:val="22"/>
              </w:rPr>
              <w:t>-</w:t>
            </w:r>
          </w:p>
        </w:tc>
      </w:tr>
      <w:tr w:rsidR="00302D55" w:rsidRPr="00EB1995" w14:paraId="7851C3E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6BA1B2"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0B13" w14:textId="069955FB" w:rsidR="00302D55" w:rsidRPr="00EB1995" w:rsidRDefault="00302D55" w:rsidP="00302D55">
            <w:pPr>
              <w:rPr>
                <w:rFonts w:eastAsia="Calibri"/>
                <w:szCs w:val="22"/>
              </w:rPr>
            </w:pPr>
            <w:r w:rsidRPr="00D25803">
              <w:rPr>
                <w:rFonts w:eastAsia="Calibri"/>
                <w:szCs w:val="22"/>
              </w:rPr>
              <w:t>s55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E09079" w14:textId="41411444" w:rsidR="00302D55" w:rsidRPr="00EB1995" w:rsidRDefault="00302D55" w:rsidP="00302D55">
            <w:pPr>
              <w:rPr>
                <w:rFonts w:eastAsia="Calibri"/>
                <w:szCs w:val="22"/>
              </w:rPr>
            </w:pPr>
            <w:proofErr w:type="spellStart"/>
            <w:r w:rsidRPr="00D25803">
              <w:rPr>
                <w:rFonts w:eastAsia="Calibri"/>
                <w:szCs w:val="22"/>
              </w:rPr>
              <w:t>Jotkonys</w:t>
            </w:r>
            <w:proofErr w:type="spellEnd"/>
            <w:r w:rsidRPr="00D25803">
              <w:rPr>
                <w:rFonts w:eastAsia="Calibri"/>
                <w:szCs w:val="22"/>
              </w:rPr>
              <w:t>–Miškiniai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13511D" w14:textId="10C7E875" w:rsidR="00302D55" w:rsidRPr="00EB1995" w:rsidRDefault="00302D55" w:rsidP="00302D55">
            <w:pPr>
              <w:jc w:val="right"/>
              <w:rPr>
                <w:rFonts w:eastAsia="Calibri"/>
                <w:szCs w:val="22"/>
              </w:rPr>
            </w:pPr>
            <w:r w:rsidRPr="00D25803">
              <w:rPr>
                <w:rFonts w:eastAsia="Calibri"/>
                <w:szCs w:val="22"/>
              </w:rPr>
              <w:t xml:space="preserve"> </w:t>
            </w:r>
            <w:r w:rsidRPr="00D25803">
              <w:rPr>
                <w:rFonts w:eastAsia="Calibri"/>
                <w:bCs/>
                <w:szCs w:val="22"/>
              </w:rPr>
              <w:t>2875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B99A" w14:textId="4E4C78EC" w:rsidR="00302D55" w:rsidRPr="00EB1995" w:rsidRDefault="00302D55" w:rsidP="00302D55">
            <w:pPr>
              <w:jc w:val="right"/>
              <w:rPr>
                <w:rFonts w:eastAsia="Calibri"/>
                <w:szCs w:val="22"/>
              </w:rPr>
            </w:pPr>
            <w:r w:rsidRPr="00D2580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C0A48" w14:textId="1BDD3BC8" w:rsidR="00302D55" w:rsidRPr="00EB1995" w:rsidRDefault="00302D55" w:rsidP="00302D55">
            <w:pPr>
              <w:jc w:val="right"/>
              <w:rPr>
                <w:rFonts w:eastAsia="Calibri"/>
                <w:szCs w:val="22"/>
              </w:rPr>
            </w:pPr>
            <w:r w:rsidRPr="00D25803">
              <w:rPr>
                <w:rFonts w:eastAsia="Calibri"/>
                <w:szCs w:val="22"/>
              </w:rPr>
              <w:t xml:space="preserve">  </w:t>
            </w:r>
            <w:r w:rsidRPr="00D25803">
              <w:rPr>
                <w:rFonts w:eastAsia="Calibri"/>
                <w:bCs/>
                <w:szCs w:val="22"/>
              </w:rPr>
              <w:t>2875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54FA" w14:textId="0BF79B06" w:rsidR="00302D55" w:rsidRPr="00EB1995" w:rsidRDefault="00302D55" w:rsidP="00302D55">
            <w:pPr>
              <w:jc w:val="right"/>
              <w:rPr>
                <w:rFonts w:eastAsia="Calibri"/>
                <w:szCs w:val="22"/>
              </w:rPr>
            </w:pPr>
            <w:r w:rsidRPr="00D2580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FF86" w14:textId="4C06024E" w:rsidR="00302D55" w:rsidRPr="00EB1995" w:rsidRDefault="00302D55" w:rsidP="00302D55">
            <w:pPr>
              <w:jc w:val="center"/>
              <w:rPr>
                <w:rFonts w:eastAsia="Calibri"/>
                <w:szCs w:val="22"/>
              </w:rPr>
            </w:pPr>
            <w:proofErr w:type="spellStart"/>
            <w:r w:rsidRPr="00D2580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EA5F2A" w14:textId="3799ADC7" w:rsidR="00302D55" w:rsidRPr="00EB1995" w:rsidRDefault="00302D55" w:rsidP="00302D55">
            <w:pPr>
              <w:jc w:val="center"/>
              <w:rPr>
                <w:rFonts w:eastAsia="Calibri"/>
                <w:szCs w:val="22"/>
              </w:rPr>
            </w:pPr>
            <w:r w:rsidRPr="00D25803">
              <w:rPr>
                <w:rFonts w:eastAsia="Calibri"/>
                <w:bCs/>
                <w:szCs w:val="22"/>
              </w:rPr>
              <w:t>4400-6698-9842</w:t>
            </w:r>
          </w:p>
        </w:tc>
      </w:tr>
      <w:tr w:rsidR="00302D55" w:rsidRPr="00EB1995" w14:paraId="07A5F1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D508C5" w14:textId="77777777" w:rsidR="00302D55" w:rsidRPr="00EB1995"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BE7303" w14:textId="7BAD9B5A" w:rsidR="00302D55" w:rsidRPr="00EB1995" w:rsidRDefault="00302D55" w:rsidP="00302D55">
            <w:pPr>
              <w:rPr>
                <w:rFonts w:eastAsia="Calibri"/>
                <w:szCs w:val="22"/>
              </w:rPr>
            </w:pPr>
            <w:r w:rsidRPr="00D919FE">
              <w:rPr>
                <w:rFonts w:eastAsia="Calibri"/>
                <w:szCs w:val="22"/>
              </w:rPr>
              <w:t>s56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4F2742" w14:textId="4D0E12A6" w:rsidR="00302D55" w:rsidRPr="00EB1995" w:rsidRDefault="00302D55" w:rsidP="00302D55">
            <w:pPr>
              <w:rPr>
                <w:rFonts w:eastAsia="Calibri"/>
                <w:szCs w:val="22"/>
              </w:rPr>
            </w:pPr>
            <w:proofErr w:type="spellStart"/>
            <w:r w:rsidRPr="00D919FE">
              <w:rPr>
                <w:rFonts w:eastAsia="Calibri"/>
                <w:szCs w:val="22"/>
              </w:rPr>
              <w:t>Kunigiškiai</w:t>
            </w:r>
            <w:proofErr w:type="spellEnd"/>
            <w:r w:rsidRPr="00D919FE">
              <w:rPr>
                <w:rFonts w:eastAsia="Calibri"/>
                <w:szCs w:val="22"/>
              </w:rPr>
              <w:t xml:space="preserve"> I–Gudoniai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A201C5" w14:textId="615D40C3" w:rsidR="00302D55" w:rsidRPr="00EB1995" w:rsidRDefault="00302D55" w:rsidP="00302D55">
            <w:pPr>
              <w:jc w:val="right"/>
              <w:rPr>
                <w:rFonts w:eastAsia="Calibri"/>
                <w:szCs w:val="22"/>
              </w:rPr>
            </w:pPr>
            <w:r w:rsidRPr="00D919FE">
              <w:rPr>
                <w:rFonts w:eastAsia="Calibri"/>
                <w:szCs w:val="22"/>
              </w:rPr>
              <w:t xml:space="preserve"> </w:t>
            </w:r>
            <w:r w:rsidRPr="00D919FE">
              <w:rPr>
                <w:rFonts w:eastAsia="Calibri"/>
                <w:bCs/>
                <w:szCs w:val="22"/>
              </w:rPr>
              <w:t>4776</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A089" w14:textId="427E8FCA" w:rsidR="00302D55" w:rsidRPr="00EB1995"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D638F" w14:textId="34CC9795" w:rsidR="00302D55" w:rsidRPr="00EB1995" w:rsidRDefault="00302D55" w:rsidP="00302D55">
            <w:pPr>
              <w:jc w:val="right"/>
              <w:rPr>
                <w:rFonts w:eastAsia="Calibri"/>
                <w:szCs w:val="22"/>
              </w:rPr>
            </w:pPr>
            <w:r w:rsidRPr="00D919FE">
              <w:rPr>
                <w:rFonts w:eastAsia="Calibri"/>
                <w:szCs w:val="22"/>
              </w:rPr>
              <w:t xml:space="preserve"> </w:t>
            </w:r>
            <w:r w:rsidRPr="00D919FE">
              <w:rPr>
                <w:rFonts w:eastAsia="Calibri"/>
                <w:bCs/>
                <w:szCs w:val="22"/>
              </w:rPr>
              <w:t>4776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16335" w14:textId="549A73BF" w:rsidR="00302D55" w:rsidRPr="00EB1995"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79E48" w14:textId="615EED37" w:rsidR="00302D55" w:rsidRPr="00EB1995" w:rsidRDefault="00302D55" w:rsidP="00302D55">
            <w:pPr>
              <w:jc w:val="center"/>
              <w:rPr>
                <w:rFonts w:eastAsia="Calibri"/>
                <w:szCs w:val="22"/>
              </w:rPr>
            </w:pPr>
            <w:proofErr w:type="spellStart"/>
            <w:r w:rsidRPr="00D919F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4FE236" w14:textId="72B76C4E" w:rsidR="00302D55" w:rsidRPr="00EB1995" w:rsidRDefault="00302D55" w:rsidP="00302D55">
            <w:pPr>
              <w:jc w:val="center"/>
              <w:rPr>
                <w:rFonts w:eastAsia="Calibri"/>
                <w:szCs w:val="22"/>
              </w:rPr>
            </w:pPr>
            <w:r w:rsidRPr="00D919FE">
              <w:rPr>
                <w:rFonts w:eastAsia="Calibri"/>
                <w:bCs/>
                <w:szCs w:val="22"/>
              </w:rPr>
              <w:t>4400-6803-1158</w:t>
            </w:r>
          </w:p>
        </w:tc>
      </w:tr>
      <w:tr w:rsidR="00302D55" w:rsidRPr="004B1509" w14:paraId="757FC5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410527"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F49E9" w14:textId="2E5DD76E" w:rsidR="00302D55" w:rsidRPr="004B1509" w:rsidRDefault="00302D55" w:rsidP="00302D55">
            <w:pPr>
              <w:rPr>
                <w:rFonts w:eastAsia="Calibri"/>
                <w:szCs w:val="22"/>
              </w:rPr>
            </w:pPr>
            <w:r w:rsidRPr="00D919FE">
              <w:rPr>
                <w:rFonts w:eastAsia="Calibri"/>
                <w:szCs w:val="22"/>
              </w:rPr>
              <w:t>s57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7357F2" w14:textId="65818C2D" w:rsidR="00302D55" w:rsidRPr="004B1509" w:rsidRDefault="00302D55" w:rsidP="00302D55">
            <w:pPr>
              <w:rPr>
                <w:rFonts w:eastAsia="Calibri"/>
                <w:szCs w:val="22"/>
              </w:rPr>
            </w:pPr>
            <w:r w:rsidRPr="00D919FE">
              <w:rPr>
                <w:rFonts w:eastAsia="Calibri"/>
                <w:szCs w:val="22"/>
              </w:rPr>
              <w:t>Kelias Nr. 120–</w:t>
            </w:r>
            <w:proofErr w:type="spellStart"/>
            <w:r w:rsidRPr="00D919FE">
              <w:rPr>
                <w:rFonts w:eastAsia="Calibri"/>
                <w:szCs w:val="22"/>
              </w:rPr>
              <w:t>Netikiškiai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101B2C3" w14:textId="260019A9" w:rsidR="00302D55" w:rsidRPr="004B1509" w:rsidRDefault="00302D55" w:rsidP="00302D55">
            <w:pPr>
              <w:jc w:val="right"/>
              <w:rPr>
                <w:rFonts w:eastAsia="Calibri"/>
                <w:szCs w:val="22"/>
              </w:rPr>
            </w:pPr>
            <w:r w:rsidRPr="00D919FE">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3A022" w14:textId="311C95A0"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30229" w14:textId="43D4F3B6" w:rsidR="00302D55" w:rsidRPr="004B1509" w:rsidRDefault="00302D55" w:rsidP="00302D55">
            <w:pPr>
              <w:jc w:val="right"/>
              <w:rPr>
                <w:rFonts w:eastAsia="Calibri"/>
                <w:szCs w:val="22"/>
              </w:rPr>
            </w:pPr>
            <w:r w:rsidRPr="00D919FE">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69A9C" w14:textId="3579C559"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649F6" w14:textId="326DA18F" w:rsidR="00302D55" w:rsidRPr="004B1509" w:rsidRDefault="00302D55" w:rsidP="00302D55">
            <w:pPr>
              <w:jc w:val="center"/>
              <w:rPr>
                <w:rFonts w:eastAsia="Calibri"/>
                <w:bCs/>
                <w:szCs w:val="22"/>
              </w:rPr>
            </w:pPr>
            <w:r w:rsidRPr="00D919FE">
              <w:rPr>
                <w:rFonts w:eastAsia="Calibri"/>
                <w:szCs w:val="22"/>
              </w:rPr>
              <w:t xml:space="preserve"> </w:t>
            </w:r>
            <w:proofErr w:type="spellStart"/>
            <w:r w:rsidRPr="00D919F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F01C6F" w14:textId="30423749" w:rsidR="00302D55" w:rsidRPr="004B1509" w:rsidRDefault="00302D55" w:rsidP="00302D55">
            <w:pPr>
              <w:jc w:val="center"/>
              <w:rPr>
                <w:rFonts w:eastAsia="Calibri"/>
                <w:szCs w:val="22"/>
              </w:rPr>
            </w:pPr>
            <w:r w:rsidRPr="00D919FE">
              <w:rPr>
                <w:rFonts w:eastAsia="Calibri"/>
                <w:szCs w:val="22"/>
              </w:rPr>
              <w:t>4400-5494-3474</w:t>
            </w:r>
          </w:p>
        </w:tc>
      </w:tr>
      <w:tr w:rsidR="00302D55" w:rsidRPr="004B1509" w14:paraId="75DDF63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D291FF"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7BA7B" w14:textId="48C0BE33" w:rsidR="00302D55" w:rsidRPr="004B1509" w:rsidRDefault="00302D55" w:rsidP="00302D55">
            <w:pPr>
              <w:rPr>
                <w:rFonts w:eastAsia="Calibri"/>
                <w:szCs w:val="22"/>
              </w:rPr>
            </w:pPr>
            <w:r w:rsidRPr="00D919FE">
              <w:rPr>
                <w:rFonts w:eastAsia="Calibri"/>
                <w:szCs w:val="22"/>
              </w:rPr>
              <w:t>s58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F9C82A" w14:textId="2A09D9C1" w:rsidR="00302D55" w:rsidRPr="004B1509" w:rsidRDefault="00302D55" w:rsidP="00302D55">
            <w:pPr>
              <w:rPr>
                <w:rFonts w:eastAsia="Calibri"/>
                <w:szCs w:val="22"/>
              </w:rPr>
            </w:pPr>
            <w:proofErr w:type="spellStart"/>
            <w:r w:rsidRPr="00D919FE">
              <w:rPr>
                <w:rFonts w:eastAsia="Calibri"/>
                <w:szCs w:val="22"/>
              </w:rPr>
              <w:t>Drobčiūnai</w:t>
            </w:r>
            <w:proofErr w:type="spellEnd"/>
            <w:r w:rsidRPr="00D919FE">
              <w:rPr>
                <w:rFonts w:eastAsia="Calibri"/>
                <w:szCs w:val="22"/>
              </w:rPr>
              <w:t>–</w:t>
            </w:r>
            <w:proofErr w:type="spellStart"/>
            <w:r w:rsidRPr="00D919FE">
              <w:rPr>
                <w:rFonts w:eastAsia="Calibri"/>
                <w:szCs w:val="22"/>
              </w:rPr>
              <w:t>Netikiškiai</w:t>
            </w:r>
            <w:proofErr w:type="spellEnd"/>
            <w:r w:rsidRPr="00D919FE">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80D80A" w14:textId="565944AE" w:rsidR="00302D55" w:rsidRPr="004B1509" w:rsidRDefault="00302D55" w:rsidP="00302D55">
            <w:pPr>
              <w:jc w:val="right"/>
              <w:rPr>
                <w:rFonts w:eastAsia="Calibri"/>
                <w:szCs w:val="22"/>
              </w:rPr>
            </w:pPr>
            <w:r w:rsidRPr="00D919FE">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B6E0" w14:textId="2F9CB688"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06E8A" w14:textId="431FD9E3" w:rsidR="00302D55" w:rsidRPr="004B1509" w:rsidRDefault="00302D55" w:rsidP="00302D55">
            <w:pPr>
              <w:jc w:val="right"/>
              <w:rPr>
                <w:rFonts w:eastAsia="Calibri"/>
                <w:szCs w:val="22"/>
              </w:rPr>
            </w:pPr>
            <w:r w:rsidRPr="00D919FE">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82B1" w14:textId="0DD68E2F"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BA2FB" w14:textId="17712404" w:rsidR="00302D55" w:rsidRPr="004B1509" w:rsidRDefault="00302D55" w:rsidP="00302D55">
            <w:pPr>
              <w:jc w:val="center"/>
              <w:rPr>
                <w:rFonts w:eastAsia="Calibri"/>
                <w:bCs/>
                <w:szCs w:val="22"/>
              </w:rPr>
            </w:pPr>
            <w:proofErr w:type="spellStart"/>
            <w:r w:rsidRPr="00D919FE">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88597D" w14:textId="3576C7F5" w:rsidR="00302D55" w:rsidRPr="004B1509" w:rsidRDefault="00302D55" w:rsidP="00302D55">
            <w:pPr>
              <w:jc w:val="center"/>
              <w:rPr>
                <w:rFonts w:eastAsia="Calibri"/>
                <w:szCs w:val="22"/>
              </w:rPr>
            </w:pPr>
            <w:r w:rsidRPr="00D919FE">
              <w:rPr>
                <w:rFonts w:eastAsia="Calibri"/>
                <w:szCs w:val="22"/>
              </w:rPr>
              <w:t>-</w:t>
            </w:r>
          </w:p>
        </w:tc>
      </w:tr>
      <w:tr w:rsidR="00302D55" w:rsidRPr="004B1509" w14:paraId="500CFB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3C563A"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4E7C8" w14:textId="7D0EEFE0" w:rsidR="00302D55" w:rsidRPr="004B1509" w:rsidRDefault="00302D55" w:rsidP="00302D55">
            <w:pPr>
              <w:rPr>
                <w:rFonts w:eastAsia="Calibri"/>
                <w:szCs w:val="22"/>
              </w:rPr>
            </w:pPr>
            <w:r w:rsidRPr="00D919FE">
              <w:rPr>
                <w:rFonts w:eastAsia="Calibri"/>
                <w:szCs w:val="22"/>
              </w:rPr>
              <w:t>s59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FCAF09" w14:textId="6E8C3ED1" w:rsidR="00302D55" w:rsidRPr="004B1509" w:rsidRDefault="00302D55" w:rsidP="00302D55">
            <w:pPr>
              <w:rPr>
                <w:rFonts w:eastAsia="Calibri"/>
                <w:szCs w:val="22"/>
              </w:rPr>
            </w:pPr>
            <w:r w:rsidRPr="00D919FE">
              <w:rPr>
                <w:rFonts w:eastAsia="Calibri"/>
                <w:szCs w:val="22"/>
              </w:rPr>
              <w:t>Kelias Nr. 120–</w:t>
            </w:r>
            <w:proofErr w:type="spellStart"/>
            <w:r w:rsidRPr="00D919FE">
              <w:rPr>
                <w:rFonts w:eastAsia="Calibri"/>
                <w:szCs w:val="22"/>
              </w:rPr>
              <w:t>Daujočiai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CD3BBC6" w14:textId="26205CFA" w:rsidR="00302D55" w:rsidRPr="004B1509" w:rsidRDefault="00302D55" w:rsidP="00302D55">
            <w:pPr>
              <w:jc w:val="right"/>
              <w:rPr>
                <w:rFonts w:eastAsia="Calibri"/>
                <w:szCs w:val="22"/>
              </w:rPr>
            </w:pPr>
            <w:r w:rsidRPr="00D919FE">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743B1" w14:textId="67B63E33"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CAFF3" w14:textId="3ADD9C23" w:rsidR="00302D55" w:rsidRPr="004B1509" w:rsidRDefault="00302D55" w:rsidP="00302D55">
            <w:pPr>
              <w:jc w:val="right"/>
              <w:rPr>
                <w:rFonts w:eastAsia="Calibri"/>
                <w:szCs w:val="22"/>
              </w:rPr>
            </w:pPr>
            <w:r w:rsidRPr="00D919FE">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6BE2A" w14:textId="568A831D"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EDBD6" w14:textId="7110101A" w:rsidR="00302D55" w:rsidRPr="004B1509" w:rsidRDefault="00302D55" w:rsidP="00302D55">
            <w:pPr>
              <w:jc w:val="center"/>
              <w:rPr>
                <w:rFonts w:eastAsia="Calibri"/>
                <w:bCs/>
                <w:szCs w:val="22"/>
              </w:rPr>
            </w:pPr>
            <w:proofErr w:type="spellStart"/>
            <w:r w:rsidRPr="00D919FE">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FEDA63" w14:textId="048B096E" w:rsidR="00302D55" w:rsidRPr="004B1509" w:rsidRDefault="00302D55" w:rsidP="00302D55">
            <w:pPr>
              <w:jc w:val="center"/>
              <w:rPr>
                <w:rFonts w:eastAsia="Calibri"/>
                <w:szCs w:val="22"/>
              </w:rPr>
            </w:pPr>
            <w:r w:rsidRPr="00D919FE">
              <w:rPr>
                <w:rFonts w:eastAsia="Calibri"/>
                <w:szCs w:val="22"/>
              </w:rPr>
              <w:t>4400-5493-7383</w:t>
            </w:r>
          </w:p>
        </w:tc>
      </w:tr>
      <w:tr w:rsidR="00302D55" w:rsidRPr="004B1509" w14:paraId="632C17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24E0A2"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A75AE" w14:textId="3932CAD5" w:rsidR="00302D55" w:rsidRPr="004B1509" w:rsidRDefault="00302D55" w:rsidP="00302D55">
            <w:pPr>
              <w:rPr>
                <w:rFonts w:eastAsia="Calibri"/>
                <w:szCs w:val="22"/>
              </w:rPr>
            </w:pPr>
            <w:r w:rsidRPr="00D919FE">
              <w:rPr>
                <w:rFonts w:eastAsia="Calibri"/>
                <w:szCs w:val="22"/>
              </w:rPr>
              <w:t>s60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114AFC" w14:textId="3C435068" w:rsidR="00302D55" w:rsidRPr="004B1509" w:rsidRDefault="00302D55" w:rsidP="00302D55">
            <w:pPr>
              <w:rPr>
                <w:rFonts w:eastAsia="Calibri"/>
                <w:szCs w:val="22"/>
              </w:rPr>
            </w:pPr>
            <w:r w:rsidRPr="00D919FE">
              <w:rPr>
                <w:rFonts w:eastAsia="Calibri"/>
                <w:szCs w:val="22"/>
              </w:rPr>
              <w:t xml:space="preserve">Privažiuojamasis kelias prie Daujočių k. dirbtuvių nuo kelio Nr. </w:t>
            </w:r>
            <w:r w:rsidRPr="00D919FE">
              <w:rPr>
                <w:rFonts w:eastAsia="Calibri"/>
                <w:bCs/>
                <w:szCs w:val="22"/>
              </w:rPr>
              <w:t>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7676EC" w14:textId="5E8F576F" w:rsidR="00302D55" w:rsidRPr="004B1509" w:rsidRDefault="00302D55" w:rsidP="00302D55">
            <w:pPr>
              <w:jc w:val="right"/>
              <w:rPr>
                <w:rFonts w:eastAsia="Calibri"/>
                <w:szCs w:val="22"/>
              </w:rPr>
            </w:pPr>
            <w:r w:rsidRPr="00D919FE">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CF940" w14:textId="529259ED"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2EAF6" w14:textId="718F2E76" w:rsidR="00302D55" w:rsidRPr="004B1509" w:rsidRDefault="00302D55" w:rsidP="00302D55">
            <w:pPr>
              <w:jc w:val="right"/>
              <w:rPr>
                <w:rFonts w:eastAsia="Calibri"/>
                <w:szCs w:val="22"/>
              </w:rPr>
            </w:pPr>
            <w:r w:rsidRPr="00D919FE">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CA9A0" w14:textId="2FBEE142"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529E8" w14:textId="77777777" w:rsidR="00302D55" w:rsidRPr="00D919FE" w:rsidRDefault="00302D55" w:rsidP="00302D55">
            <w:pPr>
              <w:jc w:val="center"/>
              <w:rPr>
                <w:rFonts w:eastAsia="Calibri"/>
                <w:bCs/>
                <w:szCs w:val="22"/>
              </w:rPr>
            </w:pPr>
            <w:proofErr w:type="spellStart"/>
            <w:r w:rsidRPr="00D919FE">
              <w:rPr>
                <w:rFonts w:eastAsia="Calibri"/>
                <w:bCs/>
                <w:szCs w:val="22"/>
              </w:rPr>
              <w:t>Iv</w:t>
            </w:r>
            <w:proofErr w:type="spellEnd"/>
          </w:p>
          <w:p w14:paraId="1D3412D4" w14:textId="79155722" w:rsidR="00302D55" w:rsidRPr="004B1509" w:rsidRDefault="00302D55" w:rsidP="00302D55">
            <w:pPr>
              <w:jc w:val="center"/>
              <w:rPr>
                <w:rFonts w:eastAsia="Calibri"/>
                <w:bCs/>
                <w:szCs w:val="22"/>
              </w:rPr>
            </w:pPr>
            <w:proofErr w:type="spellStart"/>
            <w:r w:rsidRPr="00D919FE">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329578" w14:textId="77777777" w:rsidR="00302D55" w:rsidRPr="00D919FE" w:rsidRDefault="00302D55" w:rsidP="00302D55">
            <w:pPr>
              <w:jc w:val="center"/>
              <w:rPr>
                <w:rFonts w:eastAsia="Calibri"/>
                <w:szCs w:val="22"/>
              </w:rPr>
            </w:pPr>
            <w:r w:rsidRPr="00D919FE">
              <w:rPr>
                <w:rFonts w:eastAsia="Calibri"/>
                <w:szCs w:val="22"/>
              </w:rPr>
              <w:t>4400-5496-5778</w:t>
            </w:r>
          </w:p>
          <w:p w14:paraId="71C30F3A" w14:textId="789CFC0D" w:rsidR="00302D55" w:rsidRPr="004B1509" w:rsidRDefault="00302D55" w:rsidP="00302D55">
            <w:pPr>
              <w:jc w:val="center"/>
              <w:rPr>
                <w:rFonts w:eastAsia="Calibri"/>
                <w:szCs w:val="22"/>
              </w:rPr>
            </w:pPr>
            <w:r w:rsidRPr="00D919FE">
              <w:rPr>
                <w:rFonts w:eastAsia="Calibri"/>
                <w:szCs w:val="22"/>
              </w:rPr>
              <w:t>4400-5494-3436</w:t>
            </w:r>
          </w:p>
        </w:tc>
      </w:tr>
      <w:tr w:rsidR="00302D55" w:rsidRPr="004B1509" w14:paraId="547029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8CD938"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5FA89" w14:textId="417402E7" w:rsidR="00302D55" w:rsidRPr="004B1509" w:rsidRDefault="00302D55" w:rsidP="00302D55">
            <w:pPr>
              <w:rPr>
                <w:rFonts w:eastAsia="Calibri"/>
                <w:szCs w:val="22"/>
              </w:rPr>
            </w:pPr>
            <w:r w:rsidRPr="00D919FE">
              <w:rPr>
                <w:rFonts w:eastAsia="Calibri"/>
                <w:szCs w:val="22"/>
              </w:rPr>
              <w:t>s69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90E4B" w14:textId="0C65AAE3" w:rsidR="00302D55" w:rsidRPr="004B1509" w:rsidRDefault="00302D55" w:rsidP="00302D55">
            <w:pPr>
              <w:rPr>
                <w:rFonts w:eastAsia="Calibri"/>
                <w:szCs w:val="22"/>
              </w:rPr>
            </w:pPr>
            <w:proofErr w:type="spellStart"/>
            <w:r w:rsidRPr="00D919FE">
              <w:rPr>
                <w:rFonts w:eastAsia="Calibri"/>
                <w:szCs w:val="22"/>
              </w:rPr>
              <w:t>Gykiai</w:t>
            </w:r>
            <w:proofErr w:type="spellEnd"/>
            <w:r w:rsidRPr="00D919FE">
              <w:rPr>
                <w:rFonts w:eastAsia="Calibri"/>
                <w:szCs w:val="22"/>
              </w:rPr>
              <w:t>–Kraštai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4639C0" w14:textId="0CC16C0B" w:rsidR="00302D55" w:rsidRPr="004B1509" w:rsidRDefault="00302D55" w:rsidP="00302D55">
            <w:pPr>
              <w:jc w:val="right"/>
              <w:rPr>
                <w:rFonts w:eastAsia="Calibri"/>
                <w:szCs w:val="22"/>
              </w:rPr>
            </w:pPr>
            <w:r w:rsidRPr="00D919FE">
              <w:rPr>
                <w:rFonts w:eastAsia="Calibri"/>
                <w:bCs/>
                <w:szCs w:val="22"/>
              </w:rPr>
              <w:t>1522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240CF" w14:textId="74927B39"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D18AC" w14:textId="12429492" w:rsidR="00302D55" w:rsidRPr="004B1509" w:rsidRDefault="00302D55" w:rsidP="00302D55">
            <w:pPr>
              <w:jc w:val="right"/>
              <w:rPr>
                <w:rFonts w:eastAsia="Calibri"/>
                <w:szCs w:val="22"/>
              </w:rPr>
            </w:pPr>
            <w:r w:rsidRPr="00D919FE">
              <w:rPr>
                <w:rFonts w:eastAsia="Calibri"/>
                <w:bCs/>
                <w:szCs w:val="22"/>
              </w:rPr>
              <w:t>1522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83F4C" w14:textId="046E97E5" w:rsidR="00302D55" w:rsidRPr="004B1509" w:rsidRDefault="00302D55" w:rsidP="00302D55">
            <w:pPr>
              <w:jc w:val="right"/>
              <w:rPr>
                <w:rFonts w:eastAsia="Calibri"/>
                <w:szCs w:val="22"/>
              </w:rPr>
            </w:pPr>
            <w:r w:rsidRPr="00D919F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12505" w14:textId="3CE66E87" w:rsidR="00302D55" w:rsidRPr="004B1509" w:rsidRDefault="00302D55" w:rsidP="00302D55">
            <w:pPr>
              <w:jc w:val="center"/>
              <w:rPr>
                <w:rFonts w:eastAsia="Calibri"/>
                <w:bCs/>
                <w:szCs w:val="22"/>
              </w:rPr>
            </w:pPr>
            <w:proofErr w:type="spellStart"/>
            <w:r w:rsidRPr="00D919F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E60590" w14:textId="6366D996" w:rsidR="00302D55" w:rsidRPr="004B1509" w:rsidRDefault="00302D55" w:rsidP="00302D55">
            <w:pPr>
              <w:jc w:val="center"/>
              <w:rPr>
                <w:rFonts w:eastAsia="Calibri"/>
                <w:szCs w:val="22"/>
              </w:rPr>
            </w:pPr>
            <w:r w:rsidRPr="00D919FE">
              <w:rPr>
                <w:rFonts w:eastAsia="Calibri"/>
                <w:bCs/>
                <w:szCs w:val="22"/>
              </w:rPr>
              <w:t>4400-6803-1025</w:t>
            </w:r>
          </w:p>
        </w:tc>
      </w:tr>
      <w:tr w:rsidR="00302D55" w:rsidRPr="004B1509" w14:paraId="29CFC78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F4D236"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316317" w14:textId="1B8C77CE" w:rsidR="00302D55" w:rsidRPr="004B1509" w:rsidRDefault="00302D55" w:rsidP="00302D55">
            <w:pPr>
              <w:rPr>
                <w:rFonts w:eastAsia="Calibri"/>
                <w:szCs w:val="22"/>
              </w:rPr>
            </w:pPr>
            <w:r w:rsidRPr="00D919FE">
              <w:rPr>
                <w:rFonts w:eastAsia="Calibri"/>
                <w:szCs w:val="22"/>
              </w:rPr>
              <w:t>s74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B364C3" w14:textId="11CE2FF1" w:rsidR="00302D55" w:rsidRPr="004B1509" w:rsidRDefault="00302D55" w:rsidP="00302D55">
            <w:pPr>
              <w:rPr>
                <w:rFonts w:eastAsia="Calibri"/>
                <w:szCs w:val="22"/>
              </w:rPr>
            </w:pPr>
            <w:r w:rsidRPr="00D919FE">
              <w:rPr>
                <w:rFonts w:eastAsia="Calibri"/>
                <w:szCs w:val="22"/>
              </w:rPr>
              <w:t xml:space="preserve">Privažiuojamasis kelias prie Beragio ežero nuo Dvaro g., Bajorų k.,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2D6CE5" w14:textId="00B32338" w:rsidR="00302D55" w:rsidRPr="004B1509" w:rsidRDefault="00302D55" w:rsidP="00302D55">
            <w:pPr>
              <w:jc w:val="right"/>
              <w:rPr>
                <w:rFonts w:eastAsia="Calibri"/>
                <w:szCs w:val="22"/>
              </w:rPr>
            </w:pPr>
            <w:r w:rsidRPr="00D919FE">
              <w:rPr>
                <w:rFonts w:eastAsia="Calibri"/>
                <w:bCs/>
                <w:szCs w:val="22"/>
              </w:rPr>
              <w:t>728</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8827" w14:textId="7B057F41"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EF66B" w14:textId="3B3430CB" w:rsidR="00302D55" w:rsidRPr="004B1509" w:rsidRDefault="00302D55" w:rsidP="00302D55">
            <w:pPr>
              <w:jc w:val="right"/>
              <w:rPr>
                <w:rFonts w:eastAsia="Calibri"/>
                <w:szCs w:val="22"/>
              </w:rPr>
            </w:pPr>
            <w:r w:rsidRPr="00D919FE">
              <w:rPr>
                <w:rFonts w:eastAsia="Calibri"/>
                <w:bCs/>
                <w:szCs w:val="22"/>
              </w:rPr>
              <w:t>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2DD5" w14:textId="368F0F2D" w:rsidR="00302D55" w:rsidRPr="004B1509" w:rsidRDefault="00302D55" w:rsidP="00302D55">
            <w:pPr>
              <w:jc w:val="right"/>
              <w:rPr>
                <w:rFonts w:eastAsia="Calibri"/>
                <w:szCs w:val="22"/>
              </w:rPr>
            </w:pPr>
            <w:r w:rsidRPr="00D919F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AF860" w14:textId="00899235" w:rsidR="00302D55" w:rsidRPr="004B1509" w:rsidRDefault="00302D55" w:rsidP="00302D55">
            <w:pPr>
              <w:jc w:val="center"/>
              <w:rPr>
                <w:rFonts w:eastAsia="Calibri"/>
                <w:bCs/>
                <w:szCs w:val="22"/>
              </w:rPr>
            </w:pPr>
            <w:proofErr w:type="spellStart"/>
            <w:r w:rsidRPr="00D919F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377D53" w14:textId="6B837C7A" w:rsidR="00302D55" w:rsidRPr="004B1509" w:rsidRDefault="00302D55" w:rsidP="00302D55">
            <w:pPr>
              <w:jc w:val="center"/>
              <w:rPr>
                <w:rFonts w:eastAsia="Calibri"/>
                <w:szCs w:val="22"/>
              </w:rPr>
            </w:pPr>
            <w:r w:rsidRPr="00D919FE">
              <w:rPr>
                <w:rFonts w:eastAsia="Calibri"/>
                <w:bCs/>
                <w:szCs w:val="22"/>
              </w:rPr>
              <w:t>4400-6695-5886</w:t>
            </w:r>
          </w:p>
        </w:tc>
      </w:tr>
      <w:tr w:rsidR="00302D55" w:rsidRPr="004B1509" w14:paraId="778012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262883"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CF259" w14:textId="18E5823A" w:rsidR="00302D55" w:rsidRPr="004B1509" w:rsidRDefault="00302D55" w:rsidP="00302D55">
            <w:pPr>
              <w:rPr>
                <w:rFonts w:eastAsia="Calibri"/>
                <w:szCs w:val="22"/>
              </w:rPr>
            </w:pPr>
            <w:r w:rsidRPr="00D919FE">
              <w:rPr>
                <w:rFonts w:eastAsia="Calibri"/>
                <w:szCs w:val="22"/>
              </w:rPr>
              <w:t>s75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1A021E" w14:textId="198D56CD" w:rsidR="00302D55" w:rsidRPr="004B1509" w:rsidRDefault="00302D55" w:rsidP="00302D55">
            <w:pPr>
              <w:rPr>
                <w:rFonts w:eastAsia="Calibri"/>
                <w:szCs w:val="22"/>
              </w:rPr>
            </w:pPr>
            <w:r w:rsidRPr="00D919FE">
              <w:rPr>
                <w:rFonts w:eastAsia="Calibri"/>
                <w:szCs w:val="22"/>
              </w:rPr>
              <w:t xml:space="preserve">Privažiuojamasis kelias prie Beragio ežero nuo Dvaro g., Bajorų k.,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D0252C" w14:textId="01605DA6" w:rsidR="00302D55" w:rsidRPr="004B1509" w:rsidRDefault="00302D55" w:rsidP="00302D55">
            <w:pPr>
              <w:jc w:val="right"/>
              <w:rPr>
                <w:rFonts w:eastAsia="Calibri"/>
                <w:szCs w:val="22"/>
              </w:rPr>
            </w:pPr>
            <w:r w:rsidRPr="00D919FE">
              <w:rPr>
                <w:rFonts w:eastAsia="Calibri"/>
                <w:bCs/>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2ECE85" w14:textId="2603ECB4"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8D60" w14:textId="3371E4A4" w:rsidR="00302D55" w:rsidRPr="004B1509" w:rsidRDefault="00302D55" w:rsidP="00302D55">
            <w:pPr>
              <w:jc w:val="right"/>
              <w:rPr>
                <w:rFonts w:eastAsia="Calibri"/>
                <w:szCs w:val="22"/>
              </w:rPr>
            </w:pPr>
            <w:r w:rsidRPr="00D919FE">
              <w:rPr>
                <w:rFonts w:eastAsia="Calibri"/>
                <w:bCs/>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532C" w14:textId="1C16725F"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C9AC6" w14:textId="2538A2CD" w:rsidR="00302D55" w:rsidRPr="004B1509" w:rsidRDefault="00302D55" w:rsidP="00302D55">
            <w:pPr>
              <w:jc w:val="center"/>
              <w:rPr>
                <w:rFonts w:eastAsia="Calibri"/>
                <w:bCs/>
                <w:szCs w:val="22"/>
              </w:rPr>
            </w:pPr>
            <w:proofErr w:type="spellStart"/>
            <w:r w:rsidRPr="00D919FE">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7A64F6" w14:textId="58708D52" w:rsidR="00302D55" w:rsidRPr="004B1509" w:rsidRDefault="00302D55" w:rsidP="00302D55">
            <w:pPr>
              <w:jc w:val="center"/>
              <w:rPr>
                <w:rFonts w:eastAsia="Calibri"/>
                <w:szCs w:val="22"/>
              </w:rPr>
            </w:pPr>
            <w:r w:rsidRPr="00D919FE">
              <w:rPr>
                <w:rFonts w:eastAsia="Calibri"/>
                <w:bCs/>
                <w:szCs w:val="22"/>
              </w:rPr>
              <w:t>4400-6695-5875</w:t>
            </w:r>
          </w:p>
        </w:tc>
      </w:tr>
      <w:tr w:rsidR="00302D55" w:rsidRPr="00046C5F" w14:paraId="7548DCA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5A34FF" w14:textId="77777777" w:rsidR="00302D55" w:rsidRPr="00046C5F"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FD7B4" w14:textId="6AB9951B" w:rsidR="00302D55" w:rsidRPr="00046C5F" w:rsidRDefault="00302D55" w:rsidP="00302D55">
            <w:pPr>
              <w:rPr>
                <w:rFonts w:eastAsia="Calibri"/>
                <w:szCs w:val="22"/>
              </w:rPr>
            </w:pPr>
            <w:r w:rsidRPr="00D919FE">
              <w:rPr>
                <w:rFonts w:eastAsia="Calibri"/>
                <w:bCs/>
                <w:szCs w:val="22"/>
              </w:rPr>
              <w:t>s90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F2EFA7" w14:textId="6EAFC0F0" w:rsidR="00302D55" w:rsidRPr="00046C5F" w:rsidRDefault="00302D55" w:rsidP="00302D55">
            <w:pPr>
              <w:rPr>
                <w:rFonts w:eastAsia="Calibri"/>
                <w:szCs w:val="22"/>
              </w:rPr>
            </w:pPr>
            <w:r w:rsidRPr="00D919FE">
              <w:rPr>
                <w:rFonts w:eastAsia="Calibri"/>
                <w:bCs/>
                <w:szCs w:val="22"/>
              </w:rPr>
              <w:t>Privažiuojamasis kelias prie gyvenamųjų namų Kalno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E0BCA7" w14:textId="24C3FD53" w:rsidR="00302D55" w:rsidRPr="00046C5F" w:rsidRDefault="00302D55" w:rsidP="00302D55">
            <w:pPr>
              <w:jc w:val="right"/>
              <w:rPr>
                <w:rFonts w:eastAsia="Calibri"/>
                <w:szCs w:val="22"/>
              </w:rPr>
            </w:pPr>
            <w:r w:rsidRPr="00D919FE">
              <w:rPr>
                <w:rFonts w:eastAsia="Calibri"/>
                <w:bCs/>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2041E" w14:textId="0467C888" w:rsidR="00302D55" w:rsidRPr="00046C5F" w:rsidRDefault="00302D55" w:rsidP="00302D55">
            <w:pPr>
              <w:jc w:val="right"/>
              <w:rPr>
                <w:rFonts w:eastAsia="Calibri"/>
                <w:szCs w:val="22"/>
              </w:rPr>
            </w:pPr>
            <w:r w:rsidRPr="00D919F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4EE9C" w14:textId="29BF6DC0" w:rsidR="00302D55" w:rsidRPr="00046C5F" w:rsidRDefault="00302D55" w:rsidP="00302D55">
            <w:pPr>
              <w:jc w:val="right"/>
              <w:rPr>
                <w:rFonts w:eastAsia="Calibri"/>
                <w:szCs w:val="22"/>
              </w:rPr>
            </w:pPr>
            <w:r w:rsidRPr="00D919FE">
              <w:rPr>
                <w:rFonts w:eastAsia="Calibri"/>
                <w:bCs/>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285E1" w14:textId="142BEFD5" w:rsidR="00302D55" w:rsidRPr="00046C5F" w:rsidRDefault="00302D55" w:rsidP="00302D55">
            <w:pPr>
              <w:jc w:val="right"/>
              <w:rPr>
                <w:rFonts w:eastAsia="Calibri"/>
                <w:szCs w:val="22"/>
              </w:rPr>
            </w:pPr>
            <w:r w:rsidRPr="00D919F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D7EF1" w14:textId="330A763D" w:rsidR="00302D55" w:rsidRPr="00046C5F" w:rsidRDefault="00302D55" w:rsidP="00302D55">
            <w:pPr>
              <w:jc w:val="center"/>
              <w:rPr>
                <w:rFonts w:eastAsia="Calibri"/>
                <w:szCs w:val="22"/>
              </w:rPr>
            </w:pPr>
            <w:proofErr w:type="spellStart"/>
            <w:r w:rsidRPr="00D919FE">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3C6DB0" w14:textId="089D6582" w:rsidR="00302D55" w:rsidRPr="00046C5F" w:rsidRDefault="00302D55" w:rsidP="00302D55">
            <w:pPr>
              <w:jc w:val="center"/>
              <w:rPr>
                <w:rFonts w:eastAsia="Calibri"/>
                <w:szCs w:val="22"/>
              </w:rPr>
            </w:pPr>
            <w:r w:rsidRPr="00D919FE">
              <w:rPr>
                <w:rFonts w:eastAsia="Calibri"/>
                <w:bCs/>
                <w:szCs w:val="22"/>
              </w:rPr>
              <w:t>-</w:t>
            </w:r>
          </w:p>
        </w:tc>
      </w:tr>
      <w:tr w:rsidR="00302D55" w:rsidRPr="004B1509" w14:paraId="65F333B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465CE6"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68FD7" w14:textId="0F3F0927" w:rsidR="00302D55" w:rsidRPr="004B1509" w:rsidRDefault="00302D55" w:rsidP="00302D55">
            <w:pPr>
              <w:rPr>
                <w:rFonts w:eastAsia="Calibri"/>
                <w:szCs w:val="22"/>
              </w:rPr>
            </w:pPr>
            <w:r w:rsidRPr="00D919FE">
              <w:rPr>
                <w:rFonts w:eastAsia="Calibri"/>
                <w:szCs w:val="22"/>
              </w:rPr>
              <w:t>s92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A8EBFE" w14:textId="6A1D21D2" w:rsidR="00302D55" w:rsidRPr="004B1509" w:rsidRDefault="00302D55" w:rsidP="00302D55">
            <w:pPr>
              <w:rPr>
                <w:rFonts w:eastAsia="Calibri"/>
                <w:szCs w:val="22"/>
              </w:rPr>
            </w:pPr>
            <w:r w:rsidRPr="00D919FE">
              <w:rPr>
                <w:rFonts w:eastAsia="Calibri"/>
                <w:szCs w:val="22"/>
              </w:rPr>
              <w:t>Kelias Nr. 118–</w:t>
            </w:r>
            <w:proofErr w:type="spellStart"/>
            <w:r w:rsidRPr="00D919FE">
              <w:rPr>
                <w:rFonts w:eastAsia="Calibri"/>
                <w:szCs w:val="22"/>
              </w:rPr>
              <w:t>Liepagiriai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97254A6" w14:textId="00683B7B" w:rsidR="00302D55" w:rsidRPr="004B1509" w:rsidRDefault="00302D55" w:rsidP="00302D55">
            <w:pPr>
              <w:jc w:val="right"/>
              <w:rPr>
                <w:rFonts w:eastAsia="Calibri"/>
                <w:bCs/>
                <w:szCs w:val="22"/>
              </w:rPr>
            </w:pPr>
            <w:r w:rsidRPr="00D919FE">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65B4B" w14:textId="5E552942" w:rsidR="00302D55" w:rsidRPr="004B1509" w:rsidRDefault="00302D55" w:rsidP="00302D55">
            <w:pPr>
              <w:jc w:val="right"/>
              <w:rPr>
                <w:rFonts w:eastAsia="Calibri"/>
                <w:bCs/>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910CE" w14:textId="5A2337A6" w:rsidR="00302D55" w:rsidRPr="004B1509" w:rsidRDefault="00302D55" w:rsidP="00302D55">
            <w:pPr>
              <w:jc w:val="right"/>
              <w:rPr>
                <w:rFonts w:eastAsia="Calibri"/>
                <w:bCs/>
                <w:szCs w:val="22"/>
              </w:rPr>
            </w:pPr>
            <w:r w:rsidRPr="00D919FE">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69064" w14:textId="5FE91B02" w:rsidR="00302D55" w:rsidRPr="004B1509" w:rsidRDefault="00302D55" w:rsidP="00302D55">
            <w:pPr>
              <w:jc w:val="right"/>
              <w:rPr>
                <w:rFonts w:eastAsia="Calibri"/>
                <w:bCs/>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E3934" w14:textId="70DE3230" w:rsidR="00302D55" w:rsidRPr="004B1509" w:rsidRDefault="00302D55" w:rsidP="00302D55">
            <w:pPr>
              <w:jc w:val="center"/>
              <w:rPr>
                <w:rFonts w:eastAsia="Calibri"/>
                <w:bCs/>
                <w:szCs w:val="22"/>
              </w:rPr>
            </w:pPr>
            <w:proofErr w:type="spellStart"/>
            <w:r w:rsidRPr="00D919FE">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153085" w14:textId="64D91A16" w:rsidR="00302D55" w:rsidRPr="004B1509" w:rsidRDefault="00302D55" w:rsidP="00302D55">
            <w:pPr>
              <w:jc w:val="center"/>
              <w:rPr>
                <w:rFonts w:eastAsia="Calibri"/>
                <w:bCs/>
                <w:szCs w:val="22"/>
              </w:rPr>
            </w:pPr>
            <w:r w:rsidRPr="00D919FE">
              <w:rPr>
                <w:rFonts w:eastAsia="Calibri"/>
                <w:szCs w:val="22"/>
              </w:rPr>
              <w:t>-</w:t>
            </w:r>
          </w:p>
        </w:tc>
      </w:tr>
      <w:tr w:rsidR="00302D55" w:rsidRPr="004B1509" w14:paraId="15B67CA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148FD5"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EC4BB" w14:textId="3546147D" w:rsidR="00302D55" w:rsidRPr="004B1509" w:rsidRDefault="00302D55" w:rsidP="00302D55">
            <w:pPr>
              <w:rPr>
                <w:rFonts w:eastAsia="Calibri"/>
                <w:szCs w:val="22"/>
              </w:rPr>
            </w:pPr>
            <w:r w:rsidRPr="00D919FE">
              <w:rPr>
                <w:rFonts w:eastAsia="Calibri"/>
                <w:bCs/>
                <w:szCs w:val="22"/>
              </w:rPr>
              <w:t>s96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2E186B" w14:textId="1F4CA265" w:rsidR="00302D55" w:rsidRPr="004B1509" w:rsidRDefault="00302D55" w:rsidP="00302D55">
            <w:pPr>
              <w:rPr>
                <w:rFonts w:eastAsia="Calibri"/>
                <w:szCs w:val="22"/>
              </w:rPr>
            </w:pPr>
            <w:r w:rsidRPr="00D919FE">
              <w:rPr>
                <w:rFonts w:eastAsia="Calibri"/>
                <w:bCs/>
                <w:szCs w:val="22"/>
              </w:rPr>
              <w:t xml:space="preserve">Kelias link </w:t>
            </w:r>
            <w:proofErr w:type="spellStart"/>
            <w:r w:rsidRPr="00D919FE">
              <w:rPr>
                <w:rFonts w:eastAsia="Calibri"/>
                <w:bCs/>
                <w:szCs w:val="22"/>
              </w:rPr>
              <w:t>Baukio</w:t>
            </w:r>
            <w:proofErr w:type="spellEnd"/>
            <w:r w:rsidRPr="00D919FE">
              <w:rPr>
                <w:rFonts w:eastAsia="Calibri"/>
                <w:bCs/>
                <w:szCs w:val="22"/>
              </w:rPr>
              <w:t xml:space="preserve"> ežero nuo kelio Nr. s97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6B9C96" w14:textId="1C5720AC" w:rsidR="00302D55" w:rsidRPr="004B1509" w:rsidRDefault="00302D55" w:rsidP="00302D55">
            <w:pPr>
              <w:jc w:val="right"/>
              <w:rPr>
                <w:rFonts w:eastAsia="Calibri"/>
                <w:szCs w:val="22"/>
              </w:rPr>
            </w:pPr>
            <w:r w:rsidRPr="00D919FE">
              <w:rPr>
                <w:rFonts w:eastAsia="Calibri"/>
                <w:bCs/>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2E68F" w14:textId="242661A4" w:rsidR="00302D55" w:rsidRPr="004B1509" w:rsidRDefault="00302D55" w:rsidP="00302D55">
            <w:pPr>
              <w:jc w:val="right"/>
              <w:rPr>
                <w:rFonts w:eastAsia="Calibri"/>
                <w:szCs w:val="22"/>
              </w:rPr>
            </w:pPr>
            <w:r w:rsidRPr="00D919F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3BB09" w14:textId="19444358" w:rsidR="00302D55" w:rsidRPr="004B1509" w:rsidRDefault="00302D55" w:rsidP="00302D55">
            <w:pPr>
              <w:jc w:val="right"/>
              <w:rPr>
                <w:rFonts w:eastAsia="Calibri"/>
                <w:szCs w:val="22"/>
              </w:rPr>
            </w:pPr>
            <w:r w:rsidRPr="00D919F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4639" w14:textId="0588EA9B" w:rsidR="00302D55" w:rsidRPr="004B1509" w:rsidRDefault="00302D55" w:rsidP="00302D55">
            <w:pPr>
              <w:jc w:val="right"/>
              <w:rPr>
                <w:rFonts w:eastAsia="Calibri"/>
                <w:szCs w:val="22"/>
              </w:rPr>
            </w:pPr>
            <w:r w:rsidRPr="00D919FE">
              <w:rPr>
                <w:rFonts w:eastAsia="Calibri"/>
                <w:bCs/>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1EDF9" w14:textId="4F6E4647" w:rsidR="00302D55" w:rsidRPr="004B1509" w:rsidRDefault="00302D55" w:rsidP="00302D55">
            <w:pPr>
              <w:jc w:val="center"/>
              <w:rPr>
                <w:rFonts w:eastAsia="Calibri"/>
                <w:bCs/>
                <w:szCs w:val="22"/>
              </w:rPr>
            </w:pPr>
            <w:proofErr w:type="spellStart"/>
            <w:r w:rsidRPr="00D919FE">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732747" w14:textId="714D6E36" w:rsidR="00302D55" w:rsidRPr="004B1509" w:rsidRDefault="00302D55" w:rsidP="00302D55">
            <w:pPr>
              <w:jc w:val="center"/>
              <w:rPr>
                <w:rFonts w:eastAsia="Calibri"/>
                <w:szCs w:val="22"/>
              </w:rPr>
            </w:pPr>
            <w:r w:rsidRPr="00D919FE">
              <w:rPr>
                <w:rFonts w:eastAsia="Calibri"/>
                <w:bCs/>
                <w:szCs w:val="22"/>
              </w:rPr>
              <w:t>-</w:t>
            </w:r>
          </w:p>
        </w:tc>
      </w:tr>
      <w:tr w:rsidR="00302D55" w:rsidRPr="004B1509" w14:paraId="321324A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D8CC71"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27C040" w14:textId="40F6F470" w:rsidR="00302D55" w:rsidRPr="004B1509" w:rsidRDefault="00302D55" w:rsidP="00302D55">
            <w:pPr>
              <w:rPr>
                <w:rFonts w:eastAsia="Calibri"/>
                <w:szCs w:val="22"/>
              </w:rPr>
            </w:pPr>
            <w:r w:rsidRPr="00D919FE">
              <w:rPr>
                <w:rFonts w:eastAsia="Calibri"/>
                <w:szCs w:val="22"/>
              </w:rPr>
              <w:t>s97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072FBD" w14:textId="3C284D23" w:rsidR="00302D55" w:rsidRPr="004B1509" w:rsidRDefault="00302D55" w:rsidP="00302D55">
            <w:pPr>
              <w:rPr>
                <w:rFonts w:eastAsia="Calibri"/>
                <w:szCs w:val="22"/>
              </w:rPr>
            </w:pPr>
            <w:proofErr w:type="spellStart"/>
            <w:r w:rsidRPr="00D919FE">
              <w:rPr>
                <w:rFonts w:eastAsia="Calibri"/>
                <w:szCs w:val="22"/>
              </w:rPr>
              <w:t>Vilkabrukiai</w:t>
            </w:r>
            <w:proofErr w:type="spellEnd"/>
            <w:r w:rsidRPr="00D919FE">
              <w:rPr>
                <w:rFonts w:eastAsia="Calibri"/>
                <w:szCs w:val="22"/>
              </w:rPr>
              <w:t xml:space="preserve">– </w:t>
            </w:r>
            <w:proofErr w:type="spellStart"/>
            <w:r w:rsidRPr="00D919FE">
              <w:rPr>
                <w:rFonts w:eastAsia="Calibri"/>
                <w:szCs w:val="22"/>
              </w:rPr>
              <w:t>Kunigiškiai</w:t>
            </w:r>
            <w:proofErr w:type="spellEnd"/>
            <w:r w:rsidRPr="00D919FE">
              <w:rPr>
                <w:rFonts w:eastAsia="Calibri"/>
                <w:szCs w:val="22"/>
              </w:rPr>
              <w:t xml:space="preserve">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BF535B" w14:textId="0E15F988" w:rsidR="00302D55" w:rsidRPr="004B1509" w:rsidRDefault="00302D55" w:rsidP="00302D55">
            <w:pPr>
              <w:jc w:val="right"/>
              <w:rPr>
                <w:rFonts w:eastAsia="Calibri"/>
                <w:szCs w:val="22"/>
              </w:rPr>
            </w:pPr>
            <w:r w:rsidRPr="00D919FE">
              <w:rPr>
                <w:rFonts w:eastAsia="Calibri"/>
                <w:szCs w:val="22"/>
              </w:rPr>
              <w:t xml:space="preserve">1063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DA0E6" w14:textId="6E3AB508"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28567" w14:textId="74EFDCAE" w:rsidR="00302D55" w:rsidRPr="004B1509" w:rsidRDefault="00302D55" w:rsidP="00302D55">
            <w:pPr>
              <w:jc w:val="right"/>
              <w:rPr>
                <w:rFonts w:eastAsia="Calibri"/>
                <w:szCs w:val="22"/>
              </w:rPr>
            </w:pPr>
            <w:r w:rsidRPr="00D919FE">
              <w:rPr>
                <w:rFonts w:eastAsia="Calibri"/>
                <w:szCs w:val="22"/>
              </w:rPr>
              <w:t>1063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47ED6" w14:textId="4EDD7775"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08C40" w14:textId="77777777" w:rsidR="00302D55" w:rsidRPr="00D919FE" w:rsidRDefault="00302D55" w:rsidP="00302D55">
            <w:pPr>
              <w:jc w:val="center"/>
              <w:rPr>
                <w:rFonts w:eastAsia="Calibri"/>
                <w:strike/>
                <w:szCs w:val="22"/>
              </w:rPr>
            </w:pPr>
            <w:proofErr w:type="spellStart"/>
            <w:r w:rsidRPr="00D919FE">
              <w:rPr>
                <w:rFonts w:eastAsia="Calibri"/>
                <w:szCs w:val="22"/>
              </w:rPr>
              <w:t>IIIv</w:t>
            </w:r>
            <w:proofErr w:type="spellEnd"/>
          </w:p>
          <w:p w14:paraId="158296FC" w14:textId="05E14347" w:rsidR="00302D55" w:rsidRPr="004B1509" w:rsidRDefault="00302D55" w:rsidP="00302D55">
            <w:pPr>
              <w:jc w:val="center"/>
              <w:rPr>
                <w:rFonts w:eastAsia="Calibri"/>
                <w:bCs/>
                <w:szCs w:val="22"/>
              </w:rPr>
            </w:pPr>
            <w:proofErr w:type="spellStart"/>
            <w:r w:rsidRPr="00D919F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C4DF41" w14:textId="77777777" w:rsidR="00302D55" w:rsidRPr="00D919FE" w:rsidRDefault="00302D55" w:rsidP="00302D55">
            <w:pPr>
              <w:jc w:val="center"/>
              <w:rPr>
                <w:rFonts w:eastAsia="Calibri"/>
                <w:szCs w:val="22"/>
              </w:rPr>
            </w:pPr>
            <w:r w:rsidRPr="00D919FE">
              <w:rPr>
                <w:rFonts w:eastAsia="Calibri"/>
                <w:szCs w:val="22"/>
              </w:rPr>
              <w:t>4400-5493-7161</w:t>
            </w:r>
          </w:p>
          <w:p w14:paraId="4DE700B6" w14:textId="65B5AA7C" w:rsidR="00302D55" w:rsidRPr="004B1509" w:rsidRDefault="00302D55" w:rsidP="00302D55">
            <w:pPr>
              <w:jc w:val="center"/>
              <w:rPr>
                <w:rFonts w:eastAsia="Calibri"/>
                <w:szCs w:val="22"/>
              </w:rPr>
            </w:pPr>
            <w:r w:rsidRPr="00D919FE">
              <w:rPr>
                <w:rFonts w:eastAsia="Calibri"/>
                <w:szCs w:val="22"/>
              </w:rPr>
              <w:t>4400-5495-6297</w:t>
            </w:r>
          </w:p>
        </w:tc>
      </w:tr>
      <w:tr w:rsidR="00302D55" w:rsidRPr="004B1509" w14:paraId="0E5CD9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72E388"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F945A" w14:textId="73DAFA8D" w:rsidR="00302D55" w:rsidRPr="004B1509" w:rsidRDefault="00302D55" w:rsidP="00302D55">
            <w:pPr>
              <w:rPr>
                <w:rFonts w:eastAsia="Calibri"/>
                <w:szCs w:val="22"/>
              </w:rPr>
            </w:pPr>
            <w:r w:rsidRPr="00D919FE">
              <w:rPr>
                <w:rFonts w:eastAsia="Calibri"/>
                <w:szCs w:val="22"/>
              </w:rPr>
              <w:t>s99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3B0028" w14:textId="2DB01C84" w:rsidR="00302D55" w:rsidRPr="004B1509" w:rsidRDefault="00302D55" w:rsidP="00302D55">
            <w:pPr>
              <w:rPr>
                <w:rFonts w:eastAsia="Calibri"/>
                <w:szCs w:val="22"/>
              </w:rPr>
            </w:pPr>
            <w:r w:rsidRPr="00D919FE">
              <w:rPr>
                <w:rFonts w:eastAsia="Calibri"/>
                <w:szCs w:val="22"/>
              </w:rPr>
              <w:t>Kelias Nr. 120–</w:t>
            </w:r>
            <w:proofErr w:type="spellStart"/>
            <w:r w:rsidRPr="00D919FE">
              <w:rPr>
                <w:rFonts w:eastAsia="Calibri"/>
                <w:szCs w:val="22"/>
              </w:rPr>
              <w:t>Grikiapeliai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681F8F7" w14:textId="1636D269" w:rsidR="00302D55" w:rsidRPr="004B1509" w:rsidRDefault="00302D55" w:rsidP="00302D55">
            <w:pPr>
              <w:jc w:val="right"/>
              <w:rPr>
                <w:rFonts w:eastAsia="Calibri"/>
                <w:szCs w:val="22"/>
              </w:rPr>
            </w:pPr>
            <w:r w:rsidRPr="00D919FE">
              <w:rPr>
                <w:rFonts w:eastAsia="Calibri"/>
                <w:bCs/>
                <w:szCs w:val="22"/>
              </w:rPr>
              <w:t xml:space="preserve"> 924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8EDEE" w14:textId="48D08EDA" w:rsidR="00302D55" w:rsidRPr="004B1509" w:rsidRDefault="00302D55" w:rsidP="00302D55">
            <w:pPr>
              <w:jc w:val="right"/>
              <w:rPr>
                <w:rFonts w:eastAsia="Calibri"/>
                <w:szCs w:val="22"/>
              </w:rPr>
            </w:pPr>
            <w:r w:rsidRPr="00D919FE">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C80E7" w14:textId="51B1A80A" w:rsidR="00302D55" w:rsidRPr="004B1509" w:rsidRDefault="00302D55" w:rsidP="00302D55">
            <w:pPr>
              <w:jc w:val="right"/>
              <w:rPr>
                <w:rFonts w:eastAsia="Calibri"/>
                <w:szCs w:val="22"/>
              </w:rPr>
            </w:pPr>
            <w:r w:rsidRPr="00D919FE">
              <w:rPr>
                <w:rFonts w:eastAsia="Calibri"/>
                <w:bCs/>
                <w:szCs w:val="22"/>
              </w:rPr>
              <w:t>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F5AA" w14:textId="3452A4AD" w:rsidR="00302D55" w:rsidRPr="004B1509" w:rsidRDefault="00302D55" w:rsidP="00302D55">
            <w:pPr>
              <w:jc w:val="right"/>
              <w:rPr>
                <w:rFonts w:eastAsia="Calibri"/>
                <w:szCs w:val="22"/>
              </w:rPr>
            </w:pPr>
            <w:r w:rsidRPr="00D919FE">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239C6" w14:textId="2B841B89" w:rsidR="00302D55" w:rsidRPr="004B1509" w:rsidRDefault="00302D55" w:rsidP="00302D55">
            <w:pPr>
              <w:jc w:val="center"/>
              <w:rPr>
                <w:rFonts w:eastAsia="Calibri"/>
                <w:bCs/>
                <w:szCs w:val="22"/>
              </w:rPr>
            </w:pPr>
            <w:proofErr w:type="spellStart"/>
            <w:r w:rsidRPr="00D919F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3F318E" w14:textId="41868B87" w:rsidR="00302D55" w:rsidRPr="004B1509" w:rsidRDefault="00302D55" w:rsidP="00302D55">
            <w:pPr>
              <w:jc w:val="center"/>
              <w:rPr>
                <w:rFonts w:eastAsia="Calibri"/>
                <w:szCs w:val="22"/>
              </w:rPr>
            </w:pPr>
            <w:r w:rsidRPr="00D919FE">
              <w:rPr>
                <w:rFonts w:eastAsia="Calibri"/>
                <w:bCs/>
                <w:szCs w:val="22"/>
              </w:rPr>
              <w:t>4400-6803-1258</w:t>
            </w:r>
          </w:p>
        </w:tc>
      </w:tr>
      <w:tr w:rsidR="00302D55" w:rsidRPr="004B1509" w14:paraId="75D3CE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034200"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7C081" w14:textId="5936D040" w:rsidR="00302D55" w:rsidRPr="004B1509" w:rsidRDefault="00302D55" w:rsidP="00302D55">
            <w:pPr>
              <w:rPr>
                <w:rFonts w:eastAsia="Calibri"/>
                <w:szCs w:val="22"/>
              </w:rPr>
            </w:pPr>
            <w:r w:rsidRPr="00D919FE">
              <w:rPr>
                <w:rFonts w:eastAsia="Calibri"/>
                <w:szCs w:val="22"/>
              </w:rPr>
              <w:t>s102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711225" w14:textId="7B73F711" w:rsidR="00302D55" w:rsidRPr="004B1509" w:rsidRDefault="00302D55" w:rsidP="00302D55">
            <w:pPr>
              <w:rPr>
                <w:rFonts w:eastAsia="Calibri"/>
                <w:szCs w:val="22"/>
              </w:rPr>
            </w:pPr>
            <w:r w:rsidRPr="00D919FE">
              <w:rPr>
                <w:rFonts w:eastAsia="Calibri"/>
                <w:szCs w:val="22"/>
              </w:rPr>
              <w:t>Kelias Nr. 1210–Kelias Nr. 1223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D1E3E5" w14:textId="115058D1" w:rsidR="00302D55" w:rsidRPr="004B1509" w:rsidRDefault="00302D55" w:rsidP="00302D55">
            <w:pPr>
              <w:jc w:val="right"/>
              <w:rPr>
                <w:rFonts w:eastAsia="Calibri"/>
                <w:szCs w:val="22"/>
              </w:rPr>
            </w:pPr>
            <w:r w:rsidRPr="00D919FE">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827C" w14:textId="137ACEE1"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AB506" w14:textId="061F0F1D"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F8930" w14:textId="65A785D2" w:rsidR="00302D55" w:rsidRPr="004B1509" w:rsidRDefault="00302D55" w:rsidP="00302D55">
            <w:pPr>
              <w:jc w:val="right"/>
              <w:rPr>
                <w:rFonts w:eastAsia="Calibri"/>
                <w:szCs w:val="22"/>
              </w:rPr>
            </w:pPr>
            <w:r w:rsidRPr="00D919FE">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EC064" w14:textId="493DA192" w:rsidR="00302D55" w:rsidRPr="004B1509" w:rsidRDefault="00302D55" w:rsidP="00302D55">
            <w:pPr>
              <w:jc w:val="center"/>
              <w:rPr>
                <w:rFonts w:eastAsia="Calibri"/>
                <w:bCs/>
                <w:szCs w:val="22"/>
              </w:rPr>
            </w:pPr>
            <w:proofErr w:type="spellStart"/>
            <w:r w:rsidRPr="00D919FE">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A7A0E1" w14:textId="3F82FA95" w:rsidR="00302D55" w:rsidRPr="004B1509" w:rsidRDefault="00302D55" w:rsidP="00302D55">
            <w:pPr>
              <w:jc w:val="center"/>
              <w:rPr>
                <w:rFonts w:eastAsia="Calibri"/>
                <w:szCs w:val="22"/>
              </w:rPr>
            </w:pPr>
            <w:r w:rsidRPr="00D919FE">
              <w:rPr>
                <w:rFonts w:eastAsia="Calibri"/>
                <w:szCs w:val="22"/>
              </w:rPr>
              <w:t>-</w:t>
            </w:r>
          </w:p>
        </w:tc>
      </w:tr>
      <w:tr w:rsidR="00302D55" w:rsidRPr="004B1509" w14:paraId="20BF993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B719D1"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664329" w14:textId="450CEA68" w:rsidR="00302D55" w:rsidRPr="004B1509" w:rsidRDefault="00302D55" w:rsidP="00302D55">
            <w:pPr>
              <w:rPr>
                <w:rFonts w:eastAsia="Calibri"/>
                <w:szCs w:val="22"/>
              </w:rPr>
            </w:pPr>
            <w:r w:rsidRPr="00D919FE">
              <w:rPr>
                <w:rFonts w:eastAsia="Calibri"/>
                <w:szCs w:val="22"/>
              </w:rPr>
              <w:t>s106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2B6CBC" w14:textId="00DEC933" w:rsidR="00302D55" w:rsidRPr="004B1509" w:rsidRDefault="00302D55" w:rsidP="00302D55">
            <w:pPr>
              <w:rPr>
                <w:rFonts w:eastAsia="Calibri"/>
                <w:szCs w:val="22"/>
              </w:rPr>
            </w:pPr>
            <w:proofErr w:type="spellStart"/>
            <w:r w:rsidRPr="00D919FE">
              <w:rPr>
                <w:rFonts w:eastAsia="Calibri"/>
                <w:szCs w:val="22"/>
              </w:rPr>
              <w:t>Drobčiūnai</w:t>
            </w:r>
            <w:proofErr w:type="spellEnd"/>
            <w:r w:rsidRPr="00D919FE">
              <w:rPr>
                <w:rFonts w:eastAsia="Calibri"/>
                <w:szCs w:val="22"/>
              </w:rPr>
              <w:t>–</w:t>
            </w:r>
            <w:proofErr w:type="spellStart"/>
            <w:r w:rsidRPr="00D919FE">
              <w:rPr>
                <w:rFonts w:eastAsia="Calibri"/>
                <w:szCs w:val="22"/>
              </w:rPr>
              <w:t>Milokiškis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2F75743" w14:textId="16368806" w:rsidR="00302D55" w:rsidRPr="004B1509" w:rsidRDefault="00302D55" w:rsidP="00302D55">
            <w:pPr>
              <w:jc w:val="right"/>
              <w:rPr>
                <w:rFonts w:eastAsia="Calibri"/>
                <w:szCs w:val="22"/>
              </w:rPr>
            </w:pPr>
            <w:r w:rsidRPr="00D919FE">
              <w:rPr>
                <w:rFonts w:eastAsia="Calibri"/>
                <w:bCs/>
                <w:szCs w:val="22"/>
              </w:rPr>
              <w:t>672</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BA5EB" w14:textId="1F8995C2"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F686" w14:textId="2DE7ED36" w:rsidR="00302D55" w:rsidRPr="004B1509" w:rsidRDefault="00302D55" w:rsidP="00302D55">
            <w:pPr>
              <w:jc w:val="right"/>
              <w:rPr>
                <w:rFonts w:eastAsia="Calibri"/>
                <w:szCs w:val="22"/>
              </w:rPr>
            </w:pPr>
            <w:r w:rsidRPr="00D919FE">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63778" w14:textId="2233A2FA" w:rsidR="00302D55" w:rsidRPr="004B1509" w:rsidRDefault="00302D55" w:rsidP="00302D55">
            <w:pPr>
              <w:jc w:val="right"/>
              <w:rPr>
                <w:rFonts w:eastAsia="Calibri"/>
                <w:szCs w:val="22"/>
              </w:rPr>
            </w:pPr>
            <w:r w:rsidRPr="00D919FE">
              <w:rPr>
                <w:rFonts w:eastAsia="Calibri"/>
                <w:szCs w:val="22"/>
              </w:rPr>
              <w:t xml:space="preserve"> </w:t>
            </w:r>
            <w:r w:rsidRPr="00D919FE">
              <w:rPr>
                <w:rFonts w:eastAsia="Calibri"/>
                <w:bCs/>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AA054" w14:textId="46EDDB0E" w:rsidR="00302D55" w:rsidRPr="004B1509" w:rsidRDefault="00302D55" w:rsidP="00302D55">
            <w:pPr>
              <w:jc w:val="center"/>
              <w:rPr>
                <w:rFonts w:eastAsia="Calibri"/>
                <w:bCs/>
                <w:szCs w:val="22"/>
              </w:rPr>
            </w:pPr>
            <w:r w:rsidRPr="00D919FE">
              <w:rPr>
                <w:rFonts w:eastAsia="Calibri"/>
                <w:bCs/>
                <w:szCs w:val="22"/>
              </w:rPr>
              <w:t xml:space="preserve"> </w:t>
            </w:r>
            <w:proofErr w:type="spellStart"/>
            <w:r w:rsidRPr="00D919F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459705" w14:textId="58F72763" w:rsidR="00302D55" w:rsidRPr="004B1509" w:rsidRDefault="00302D55" w:rsidP="00302D55">
            <w:pPr>
              <w:jc w:val="center"/>
              <w:rPr>
                <w:rFonts w:eastAsia="Calibri"/>
                <w:szCs w:val="22"/>
              </w:rPr>
            </w:pPr>
            <w:r w:rsidRPr="00D919FE">
              <w:rPr>
                <w:rFonts w:eastAsia="Calibri"/>
                <w:bCs/>
                <w:szCs w:val="22"/>
              </w:rPr>
              <w:t>4400-6803-1070</w:t>
            </w:r>
          </w:p>
        </w:tc>
      </w:tr>
      <w:tr w:rsidR="00302D55" w:rsidRPr="009F54CC" w14:paraId="519A0D1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65E3AA" w14:textId="77777777" w:rsidR="00302D55" w:rsidRPr="009F54CC"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DBE74B" w14:textId="7E207F12" w:rsidR="00302D55" w:rsidRPr="009F54CC" w:rsidRDefault="00302D55" w:rsidP="00302D55">
            <w:pPr>
              <w:rPr>
                <w:rFonts w:eastAsia="Calibri"/>
                <w:szCs w:val="22"/>
              </w:rPr>
            </w:pPr>
            <w:r w:rsidRPr="00D919FE">
              <w:rPr>
                <w:rFonts w:eastAsia="Calibri"/>
                <w:szCs w:val="22"/>
              </w:rPr>
              <w:t>s107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450FDF" w14:textId="08004943" w:rsidR="00302D55" w:rsidRPr="009F54CC" w:rsidRDefault="00302D55" w:rsidP="00302D55">
            <w:pPr>
              <w:rPr>
                <w:rFonts w:eastAsia="Calibri"/>
                <w:szCs w:val="22"/>
              </w:rPr>
            </w:pPr>
            <w:proofErr w:type="spellStart"/>
            <w:r w:rsidRPr="00D919FE">
              <w:rPr>
                <w:rFonts w:eastAsia="Calibri"/>
                <w:szCs w:val="22"/>
              </w:rPr>
              <w:t>Drobčiūnai</w:t>
            </w:r>
            <w:proofErr w:type="spellEnd"/>
            <w:r w:rsidRPr="00D919FE">
              <w:rPr>
                <w:rFonts w:eastAsia="Calibri"/>
                <w:szCs w:val="22"/>
              </w:rPr>
              <w:t>–</w:t>
            </w:r>
            <w:proofErr w:type="spellStart"/>
            <w:r w:rsidRPr="00D919FE">
              <w:rPr>
                <w:rFonts w:eastAsia="Calibri"/>
                <w:szCs w:val="22"/>
              </w:rPr>
              <w:t>Naujikai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37EBFF2" w14:textId="45A9D3F9" w:rsidR="00302D55" w:rsidRPr="009F54CC" w:rsidRDefault="00302D55" w:rsidP="00302D55">
            <w:pPr>
              <w:jc w:val="right"/>
              <w:rPr>
                <w:rFonts w:eastAsia="Calibri"/>
                <w:szCs w:val="22"/>
              </w:rPr>
            </w:pPr>
            <w:r w:rsidRPr="00D919FE">
              <w:rPr>
                <w:rFonts w:eastAsia="Calibri"/>
                <w:szCs w:val="22"/>
              </w:rPr>
              <w:t xml:space="preserve"> </w:t>
            </w:r>
            <w:r w:rsidRPr="00D919FE">
              <w:rPr>
                <w:rFonts w:eastAsia="Calibri"/>
                <w:bCs/>
                <w:szCs w:val="22"/>
              </w:rPr>
              <w:t>524</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669E7" w14:textId="6C359E9A" w:rsidR="00302D55" w:rsidRPr="009F54CC"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9853B" w14:textId="3D1915D4" w:rsidR="00302D55" w:rsidRPr="009F54CC" w:rsidRDefault="00302D55" w:rsidP="00302D55">
            <w:pPr>
              <w:jc w:val="right"/>
              <w:rPr>
                <w:rFonts w:eastAsia="Calibri"/>
                <w:szCs w:val="22"/>
              </w:rPr>
            </w:pPr>
            <w:r w:rsidRPr="00D919FE">
              <w:rPr>
                <w:rFonts w:eastAsia="Calibri"/>
                <w:bCs/>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8F8C1" w14:textId="429C1FA3" w:rsidR="00302D55" w:rsidRPr="009F54CC" w:rsidRDefault="00302D55" w:rsidP="00302D55">
            <w:pPr>
              <w:jc w:val="right"/>
              <w:rPr>
                <w:rFonts w:eastAsia="Calibri"/>
                <w:szCs w:val="22"/>
              </w:rPr>
            </w:pPr>
            <w:r w:rsidRPr="00D919FE">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F987" w14:textId="2DC98D38" w:rsidR="00302D55" w:rsidRPr="009F54CC" w:rsidRDefault="00302D55" w:rsidP="00302D55">
            <w:pPr>
              <w:jc w:val="center"/>
              <w:rPr>
                <w:rFonts w:eastAsia="Calibri"/>
                <w:bCs/>
                <w:szCs w:val="22"/>
              </w:rPr>
            </w:pPr>
            <w:r w:rsidRPr="00D919FE">
              <w:rPr>
                <w:rFonts w:eastAsia="Calibri"/>
                <w:bCs/>
                <w:szCs w:val="22"/>
              </w:rPr>
              <w:t xml:space="preserve"> </w:t>
            </w:r>
            <w:proofErr w:type="spellStart"/>
            <w:r w:rsidRPr="00D919F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007BCB" w14:textId="0C131ADA" w:rsidR="00302D55" w:rsidRPr="009F54CC" w:rsidRDefault="00302D55" w:rsidP="00302D55">
            <w:pPr>
              <w:jc w:val="center"/>
              <w:rPr>
                <w:rFonts w:eastAsia="Calibri"/>
                <w:szCs w:val="22"/>
              </w:rPr>
            </w:pPr>
            <w:r w:rsidRPr="00D919FE">
              <w:rPr>
                <w:rFonts w:eastAsia="Calibri"/>
                <w:bCs/>
                <w:szCs w:val="22"/>
              </w:rPr>
              <w:t>4400-6803-1090</w:t>
            </w:r>
          </w:p>
        </w:tc>
      </w:tr>
      <w:tr w:rsidR="00302D55" w:rsidRPr="004B1509" w14:paraId="455148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F4E607"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956A2" w14:textId="3508C2A7" w:rsidR="00302D55" w:rsidRPr="004B1509" w:rsidRDefault="00302D55" w:rsidP="00302D55">
            <w:pPr>
              <w:rPr>
                <w:rFonts w:eastAsia="Calibri"/>
                <w:szCs w:val="22"/>
              </w:rPr>
            </w:pPr>
            <w:r w:rsidRPr="00D919FE">
              <w:rPr>
                <w:rFonts w:eastAsia="Calibri"/>
                <w:szCs w:val="22"/>
              </w:rPr>
              <w:t>s108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ED789D" w14:textId="6F4B89C2" w:rsidR="00302D55" w:rsidRPr="004B1509" w:rsidRDefault="00302D55" w:rsidP="00302D55">
            <w:pPr>
              <w:rPr>
                <w:rFonts w:eastAsia="Calibri"/>
                <w:szCs w:val="22"/>
              </w:rPr>
            </w:pPr>
            <w:proofErr w:type="spellStart"/>
            <w:r w:rsidRPr="00D919FE">
              <w:rPr>
                <w:rFonts w:eastAsia="Calibri"/>
                <w:szCs w:val="22"/>
              </w:rPr>
              <w:t>Drobčiūnai</w:t>
            </w:r>
            <w:proofErr w:type="spellEnd"/>
            <w:r w:rsidRPr="00D919FE">
              <w:rPr>
                <w:rFonts w:eastAsia="Calibri"/>
                <w:szCs w:val="22"/>
              </w:rPr>
              <w:t>–</w:t>
            </w:r>
            <w:proofErr w:type="spellStart"/>
            <w:r w:rsidRPr="00D919FE">
              <w:rPr>
                <w:rFonts w:eastAsia="Calibri"/>
                <w:szCs w:val="22"/>
              </w:rPr>
              <w:t>Daujočiai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C39113A" w14:textId="15A03F2F" w:rsidR="00302D55" w:rsidRPr="004B1509" w:rsidRDefault="00302D55" w:rsidP="00302D55">
            <w:pPr>
              <w:jc w:val="right"/>
              <w:rPr>
                <w:rFonts w:eastAsia="Calibri"/>
                <w:szCs w:val="22"/>
              </w:rPr>
            </w:pPr>
            <w:r w:rsidRPr="00D919FE">
              <w:rPr>
                <w:rFonts w:eastAsia="Calibri"/>
                <w:bCs/>
                <w:szCs w:val="22"/>
              </w:rPr>
              <w:t>1049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6B104" w14:textId="2CDBAD1B"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1C338" w14:textId="6D01D1E5" w:rsidR="00302D55" w:rsidRPr="004B1509" w:rsidRDefault="00302D55" w:rsidP="00302D55">
            <w:pPr>
              <w:jc w:val="right"/>
              <w:rPr>
                <w:rFonts w:eastAsia="Calibri"/>
                <w:szCs w:val="22"/>
              </w:rPr>
            </w:pPr>
            <w:r w:rsidRPr="00D919FE">
              <w:rPr>
                <w:rFonts w:eastAsia="Calibri"/>
                <w:bCs/>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AE9E0" w14:textId="5DB37573" w:rsidR="00302D55" w:rsidRPr="004B1509" w:rsidRDefault="00302D55" w:rsidP="00302D55">
            <w:pPr>
              <w:jc w:val="right"/>
              <w:rPr>
                <w:rFonts w:eastAsia="Calibri"/>
                <w:szCs w:val="22"/>
              </w:rPr>
            </w:pPr>
            <w:r w:rsidRPr="00D919FE">
              <w:rPr>
                <w:rFonts w:eastAsia="Calibri"/>
                <w:szCs w:val="22"/>
              </w:rPr>
              <w:t xml:space="preserve">  </w:t>
            </w:r>
            <w:r w:rsidRPr="00D919FE">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B0880" w14:textId="47FEEB7B" w:rsidR="00302D55" w:rsidRPr="004B1509" w:rsidRDefault="00302D55" w:rsidP="00302D55">
            <w:pPr>
              <w:jc w:val="center"/>
              <w:rPr>
                <w:rFonts w:eastAsia="Calibri"/>
                <w:bCs/>
                <w:szCs w:val="22"/>
              </w:rPr>
            </w:pPr>
            <w:proofErr w:type="spellStart"/>
            <w:r w:rsidRPr="00D919F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F1CCF9" w14:textId="2C013844" w:rsidR="00302D55" w:rsidRPr="004B1509" w:rsidRDefault="00302D55" w:rsidP="00302D55">
            <w:pPr>
              <w:jc w:val="center"/>
              <w:rPr>
                <w:rFonts w:eastAsia="Calibri"/>
                <w:szCs w:val="22"/>
              </w:rPr>
            </w:pPr>
            <w:r w:rsidRPr="00D919FE">
              <w:rPr>
                <w:rFonts w:eastAsia="Calibri"/>
                <w:bCs/>
                <w:szCs w:val="22"/>
              </w:rPr>
              <w:t>4400-6561-9798</w:t>
            </w:r>
          </w:p>
        </w:tc>
      </w:tr>
      <w:tr w:rsidR="00302D55" w:rsidRPr="004B1509" w14:paraId="243DA7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503FCA"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C0598" w14:textId="1463F88F" w:rsidR="00302D55" w:rsidRPr="004B1509" w:rsidRDefault="00302D55" w:rsidP="00302D55">
            <w:pPr>
              <w:rPr>
                <w:rFonts w:eastAsia="Calibri"/>
                <w:szCs w:val="22"/>
              </w:rPr>
            </w:pPr>
            <w:r w:rsidRPr="00D919FE">
              <w:rPr>
                <w:rFonts w:eastAsia="Calibri"/>
                <w:szCs w:val="22"/>
              </w:rPr>
              <w:t>s111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5F7090" w14:textId="5EFC27E8" w:rsidR="00302D55" w:rsidRPr="004B1509" w:rsidRDefault="00302D55" w:rsidP="00302D55">
            <w:pPr>
              <w:rPr>
                <w:rFonts w:eastAsia="Calibri"/>
                <w:szCs w:val="22"/>
              </w:rPr>
            </w:pPr>
            <w:r w:rsidRPr="00D919FE">
              <w:rPr>
                <w:rFonts w:eastAsia="Calibri"/>
                <w:szCs w:val="22"/>
              </w:rPr>
              <w:t>Privažiuojamasis kelias prie Mokyklos g., Svėdasų mstl. nuo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6DFDB6" w14:textId="665D507A" w:rsidR="00302D55" w:rsidRPr="004B1509" w:rsidRDefault="00302D55" w:rsidP="00302D55">
            <w:pPr>
              <w:jc w:val="right"/>
              <w:rPr>
                <w:rFonts w:eastAsia="Calibri"/>
                <w:szCs w:val="22"/>
              </w:rPr>
            </w:pPr>
            <w:r w:rsidRPr="00D919FE">
              <w:rPr>
                <w:rFonts w:eastAsia="Calibri"/>
                <w:szCs w:val="22"/>
              </w:rPr>
              <w:t xml:space="preserve"> </w:t>
            </w:r>
            <w:r w:rsidRPr="00D919FE">
              <w:rPr>
                <w:rFonts w:eastAsia="Calibri"/>
                <w:bCs/>
                <w:szCs w:val="22"/>
              </w:rPr>
              <w:t>1248</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E7D6" w14:textId="0CE6A557"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CE9D7" w14:textId="4829BB45" w:rsidR="00302D55" w:rsidRPr="004B1509" w:rsidRDefault="00302D55" w:rsidP="00302D55">
            <w:pPr>
              <w:jc w:val="right"/>
              <w:rPr>
                <w:rFonts w:eastAsia="Calibri"/>
                <w:szCs w:val="22"/>
              </w:rPr>
            </w:pPr>
            <w:r w:rsidRPr="00D919FE">
              <w:rPr>
                <w:rFonts w:eastAsia="Calibri"/>
                <w:bCs/>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3A290" w14:textId="5E33341C" w:rsidR="00302D55" w:rsidRPr="004B1509" w:rsidRDefault="00302D55" w:rsidP="00302D55">
            <w:pPr>
              <w:jc w:val="right"/>
              <w:rPr>
                <w:rFonts w:eastAsia="Calibri"/>
                <w:szCs w:val="22"/>
              </w:rPr>
            </w:pPr>
            <w:r w:rsidRPr="00D919FE">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056C3" w14:textId="0AC3508E" w:rsidR="00302D55" w:rsidRPr="004B1509" w:rsidRDefault="00302D55" w:rsidP="00302D55">
            <w:pPr>
              <w:jc w:val="center"/>
              <w:rPr>
                <w:rFonts w:eastAsia="Calibri"/>
                <w:bCs/>
                <w:szCs w:val="22"/>
              </w:rPr>
            </w:pPr>
            <w:proofErr w:type="spellStart"/>
            <w:r w:rsidRPr="00D919F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FD589F" w14:textId="5694BC2C" w:rsidR="00302D55" w:rsidRPr="004B1509" w:rsidRDefault="00302D55" w:rsidP="00302D55">
            <w:pPr>
              <w:jc w:val="center"/>
              <w:rPr>
                <w:rFonts w:eastAsia="Calibri"/>
                <w:szCs w:val="22"/>
              </w:rPr>
            </w:pPr>
            <w:r w:rsidRPr="00D919FE">
              <w:rPr>
                <w:rFonts w:eastAsia="Calibri"/>
                <w:bCs/>
                <w:szCs w:val="22"/>
              </w:rPr>
              <w:t>4400-6803-1203</w:t>
            </w:r>
          </w:p>
        </w:tc>
      </w:tr>
      <w:tr w:rsidR="00302D55" w:rsidRPr="004B1509" w14:paraId="7B83E3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4333E6"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2AF47D" w14:textId="65B240FE" w:rsidR="00302D55" w:rsidRPr="004B1509" w:rsidRDefault="00302D55" w:rsidP="00302D55">
            <w:pPr>
              <w:rPr>
                <w:rFonts w:eastAsia="Calibri"/>
                <w:szCs w:val="22"/>
              </w:rPr>
            </w:pPr>
            <w:r w:rsidRPr="00D919FE">
              <w:rPr>
                <w:rFonts w:eastAsia="Calibri"/>
                <w:szCs w:val="22"/>
              </w:rPr>
              <w:t>s116</w:t>
            </w:r>
            <w:r w:rsidRPr="00D919FE">
              <w:rPr>
                <w:rFonts w:eastAsia="Calibri"/>
                <w:bCs/>
                <w:szCs w:val="22"/>
              </w:rPr>
              <w:t>-3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25C04" w14:textId="40016F5E" w:rsidR="00302D55" w:rsidRPr="004B1509" w:rsidRDefault="00302D55" w:rsidP="00302D55">
            <w:pPr>
              <w:rPr>
                <w:rFonts w:eastAsia="Calibri"/>
                <w:szCs w:val="22"/>
              </w:rPr>
            </w:pPr>
            <w:r w:rsidRPr="00D919FE">
              <w:rPr>
                <w:rFonts w:eastAsia="Calibri"/>
                <w:szCs w:val="22"/>
              </w:rPr>
              <w:t>Kelias Nr. 120–Kelias Nr. 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C0E1E9" w14:textId="14B9AA64" w:rsidR="00302D55" w:rsidRPr="004B1509" w:rsidRDefault="00302D55" w:rsidP="00302D55">
            <w:pPr>
              <w:jc w:val="right"/>
              <w:rPr>
                <w:rFonts w:eastAsia="Calibri"/>
                <w:szCs w:val="22"/>
              </w:rPr>
            </w:pPr>
            <w:r w:rsidRPr="00D919FE">
              <w:rPr>
                <w:rFonts w:eastAsia="Calibri"/>
                <w:szCs w:val="22"/>
              </w:rPr>
              <w:t xml:space="preserve"> </w:t>
            </w:r>
            <w:r w:rsidRPr="00D919FE">
              <w:rPr>
                <w:rFonts w:eastAsia="Calibri"/>
                <w:bCs/>
                <w:szCs w:val="22"/>
              </w:rPr>
              <w:t>437</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7AD65" w14:textId="3E0F826C" w:rsidR="00302D55" w:rsidRPr="004B1509" w:rsidRDefault="00302D55" w:rsidP="00302D55">
            <w:pPr>
              <w:jc w:val="right"/>
              <w:rPr>
                <w:rFonts w:eastAsia="Calibri"/>
                <w:szCs w:val="22"/>
              </w:rPr>
            </w:pPr>
            <w:r w:rsidRPr="00D919FE">
              <w:rPr>
                <w:rFonts w:eastAsia="Calibri"/>
                <w:bCs/>
                <w:szCs w:val="22"/>
              </w:rPr>
              <w:t>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3B803" w14:textId="6F807CEA" w:rsidR="00302D55" w:rsidRPr="004B1509" w:rsidRDefault="00302D55" w:rsidP="00302D55">
            <w:pPr>
              <w:jc w:val="right"/>
              <w:rPr>
                <w:rFonts w:eastAsia="Calibri"/>
                <w:szCs w:val="22"/>
              </w:rPr>
            </w:pPr>
            <w:r w:rsidRPr="00D919FE">
              <w:rPr>
                <w:rFonts w:eastAsia="Calibri"/>
                <w:bCs/>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0709" w14:textId="0A366A17" w:rsidR="00302D55" w:rsidRPr="004B1509" w:rsidRDefault="00302D55" w:rsidP="00302D55">
            <w:pPr>
              <w:jc w:val="right"/>
              <w:rPr>
                <w:rFonts w:eastAsia="Calibri"/>
                <w:szCs w:val="22"/>
              </w:rPr>
            </w:pPr>
            <w:r w:rsidRPr="00D919FE">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5A3BB" w14:textId="1E357486" w:rsidR="00302D55" w:rsidRPr="004B1509" w:rsidRDefault="00302D55" w:rsidP="00302D55">
            <w:pPr>
              <w:jc w:val="center"/>
              <w:rPr>
                <w:rFonts w:eastAsia="Calibri"/>
                <w:bCs/>
                <w:szCs w:val="22"/>
              </w:rPr>
            </w:pPr>
            <w:proofErr w:type="spellStart"/>
            <w:r w:rsidRPr="00D919F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27375F" w14:textId="12B13962" w:rsidR="00302D55" w:rsidRPr="004B1509" w:rsidRDefault="00302D55" w:rsidP="00302D55">
            <w:pPr>
              <w:jc w:val="center"/>
              <w:rPr>
                <w:rFonts w:eastAsia="Calibri"/>
                <w:szCs w:val="22"/>
              </w:rPr>
            </w:pPr>
            <w:r w:rsidRPr="00D919FE">
              <w:rPr>
                <w:rFonts w:eastAsia="Calibri"/>
                <w:bCs/>
                <w:szCs w:val="22"/>
              </w:rPr>
              <w:t>4400-6353-2470</w:t>
            </w:r>
          </w:p>
        </w:tc>
      </w:tr>
      <w:tr w:rsidR="00302D55" w:rsidRPr="004B1509" w14:paraId="02EF57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30093B"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EDEE736" w14:textId="33F30F50" w:rsidR="00302D55" w:rsidRPr="004B1509" w:rsidRDefault="00302D55" w:rsidP="00302D55">
            <w:pPr>
              <w:rPr>
                <w:rFonts w:eastAsia="Calibri"/>
                <w:szCs w:val="22"/>
              </w:rPr>
            </w:pPr>
            <w:r w:rsidRPr="00D919FE">
              <w:rPr>
                <w:rFonts w:eastAsia="Calibri"/>
                <w:szCs w:val="22"/>
              </w:rPr>
              <w:t>s117</w:t>
            </w:r>
          </w:p>
        </w:tc>
        <w:tc>
          <w:tcPr>
            <w:tcW w:w="4412" w:type="dxa"/>
            <w:tcBorders>
              <w:top w:val="single" w:sz="4" w:space="0" w:color="auto"/>
              <w:left w:val="single" w:sz="4" w:space="0" w:color="auto"/>
              <w:bottom w:val="single" w:sz="4" w:space="0" w:color="auto"/>
              <w:right w:val="single" w:sz="4" w:space="0" w:color="auto"/>
            </w:tcBorders>
            <w:vAlign w:val="center"/>
          </w:tcPr>
          <w:p w14:paraId="7858E718" w14:textId="0E9F3812" w:rsidR="00302D55" w:rsidRPr="004B1509" w:rsidRDefault="00302D55" w:rsidP="00302D55">
            <w:pPr>
              <w:rPr>
                <w:rFonts w:eastAsia="Calibri"/>
                <w:szCs w:val="22"/>
              </w:rPr>
            </w:pPr>
            <w:r w:rsidRPr="00D919FE">
              <w:rPr>
                <w:rFonts w:eastAsia="Calibri"/>
                <w:szCs w:val="22"/>
              </w:rPr>
              <w:t>Privažiuojamasis kelias prie Šilo g., Svėdasų mstl. nuo kelio Nr. 120</w:t>
            </w:r>
          </w:p>
        </w:tc>
        <w:tc>
          <w:tcPr>
            <w:tcW w:w="1147" w:type="dxa"/>
            <w:tcBorders>
              <w:top w:val="single" w:sz="4" w:space="0" w:color="auto"/>
              <w:left w:val="single" w:sz="4" w:space="0" w:color="auto"/>
              <w:bottom w:val="single" w:sz="4" w:space="0" w:color="auto"/>
              <w:right w:val="single" w:sz="4" w:space="0" w:color="auto"/>
            </w:tcBorders>
            <w:vAlign w:val="center"/>
          </w:tcPr>
          <w:p w14:paraId="05A673E4" w14:textId="0D36D35F" w:rsidR="00302D55" w:rsidRPr="004B1509" w:rsidRDefault="00302D55" w:rsidP="00302D55">
            <w:pPr>
              <w:jc w:val="right"/>
              <w:rPr>
                <w:rFonts w:eastAsia="Calibri"/>
                <w:szCs w:val="22"/>
              </w:rPr>
            </w:pPr>
            <w:r w:rsidRPr="00D919FE">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vAlign w:val="center"/>
          </w:tcPr>
          <w:p w14:paraId="5DB8A228" w14:textId="0B57AC45"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0F31B871" w14:textId="3D7894DB" w:rsidR="00302D55" w:rsidRPr="004B1509" w:rsidRDefault="00302D55" w:rsidP="00302D55">
            <w:pPr>
              <w:jc w:val="right"/>
              <w:rPr>
                <w:rFonts w:eastAsia="Calibri"/>
                <w:szCs w:val="22"/>
              </w:rPr>
            </w:pPr>
            <w:r w:rsidRPr="00D919FE">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vAlign w:val="center"/>
          </w:tcPr>
          <w:p w14:paraId="017D8DB6" w14:textId="55F35B77"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48B23D9B" w14:textId="7408D020" w:rsidR="00302D55" w:rsidRPr="004B1509" w:rsidRDefault="00302D55" w:rsidP="00302D55">
            <w:pPr>
              <w:jc w:val="center"/>
              <w:rPr>
                <w:rFonts w:eastAsia="Calibri"/>
                <w:bCs/>
                <w:szCs w:val="22"/>
              </w:rPr>
            </w:pPr>
            <w:proofErr w:type="spellStart"/>
            <w:r w:rsidRPr="00D919FE">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78F24FE1" w14:textId="11254B0C" w:rsidR="00302D55" w:rsidRPr="004B1509" w:rsidRDefault="00302D55" w:rsidP="00302D55">
            <w:pPr>
              <w:jc w:val="center"/>
              <w:rPr>
                <w:rFonts w:eastAsia="Calibri"/>
                <w:szCs w:val="22"/>
              </w:rPr>
            </w:pPr>
            <w:r w:rsidRPr="00D919FE">
              <w:rPr>
                <w:rFonts w:eastAsia="Calibri"/>
                <w:szCs w:val="22"/>
              </w:rPr>
              <w:t>-</w:t>
            </w:r>
          </w:p>
        </w:tc>
      </w:tr>
      <w:tr w:rsidR="00302D55" w:rsidRPr="004B1509" w14:paraId="07BFA5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00D2AA"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19E992E" w14:textId="5EBCC2BB" w:rsidR="00302D55" w:rsidRPr="004B1509" w:rsidRDefault="00302D55" w:rsidP="00302D55">
            <w:pPr>
              <w:rPr>
                <w:rFonts w:eastAsia="Calibri"/>
                <w:szCs w:val="22"/>
              </w:rPr>
            </w:pPr>
            <w:r w:rsidRPr="00D919FE">
              <w:rPr>
                <w:rFonts w:eastAsia="Calibri"/>
                <w:szCs w:val="22"/>
              </w:rPr>
              <w:t>s119</w:t>
            </w:r>
          </w:p>
        </w:tc>
        <w:tc>
          <w:tcPr>
            <w:tcW w:w="4412" w:type="dxa"/>
            <w:tcBorders>
              <w:top w:val="single" w:sz="4" w:space="0" w:color="auto"/>
              <w:left w:val="single" w:sz="4" w:space="0" w:color="auto"/>
              <w:bottom w:val="single" w:sz="4" w:space="0" w:color="auto"/>
              <w:right w:val="single" w:sz="4" w:space="0" w:color="auto"/>
            </w:tcBorders>
            <w:vAlign w:val="center"/>
          </w:tcPr>
          <w:p w14:paraId="7C6746E2" w14:textId="0A8762B1" w:rsidR="00302D55" w:rsidRPr="004B1509" w:rsidRDefault="00302D55" w:rsidP="00302D55">
            <w:pPr>
              <w:rPr>
                <w:rFonts w:eastAsia="Calibri"/>
                <w:szCs w:val="22"/>
              </w:rPr>
            </w:pPr>
            <w:r w:rsidRPr="00D919FE">
              <w:rPr>
                <w:rFonts w:eastAsia="Calibri"/>
                <w:szCs w:val="22"/>
              </w:rPr>
              <w:t>Kelias Nr. 118–Kelias Nr. s13</w:t>
            </w:r>
          </w:p>
        </w:tc>
        <w:tc>
          <w:tcPr>
            <w:tcW w:w="1147" w:type="dxa"/>
            <w:tcBorders>
              <w:top w:val="single" w:sz="4" w:space="0" w:color="auto"/>
              <w:left w:val="single" w:sz="4" w:space="0" w:color="auto"/>
              <w:bottom w:val="single" w:sz="4" w:space="0" w:color="auto"/>
              <w:right w:val="single" w:sz="4" w:space="0" w:color="auto"/>
            </w:tcBorders>
            <w:vAlign w:val="center"/>
          </w:tcPr>
          <w:p w14:paraId="21174FC1" w14:textId="06E1E337" w:rsidR="00302D55" w:rsidRPr="004B1509" w:rsidRDefault="00302D55" w:rsidP="00302D55">
            <w:pPr>
              <w:jc w:val="right"/>
              <w:rPr>
                <w:rFonts w:eastAsia="Calibri"/>
                <w:szCs w:val="22"/>
              </w:rPr>
            </w:pPr>
            <w:r w:rsidRPr="00D919FE">
              <w:rPr>
                <w:rFonts w:eastAsia="Calibri"/>
                <w:bCs/>
                <w:szCs w:val="22"/>
              </w:rPr>
              <w:t>707</w:t>
            </w: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165B5823" w14:textId="22D67053" w:rsidR="00302D55" w:rsidRPr="004B1509" w:rsidRDefault="00302D55" w:rsidP="00302D55">
            <w:pPr>
              <w:jc w:val="right"/>
              <w:rPr>
                <w:rFonts w:eastAsia="Calibri"/>
                <w:szCs w:val="22"/>
              </w:rPr>
            </w:pPr>
            <w:r w:rsidRPr="00D919F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4950F2F5" w14:textId="179FF499" w:rsidR="00302D55" w:rsidRPr="004B1509" w:rsidRDefault="00302D55" w:rsidP="00302D55">
            <w:pPr>
              <w:jc w:val="right"/>
              <w:rPr>
                <w:rFonts w:eastAsia="Calibri"/>
                <w:szCs w:val="22"/>
              </w:rPr>
            </w:pPr>
            <w:r w:rsidRPr="00D919FE">
              <w:rPr>
                <w:rFonts w:eastAsia="Calibri"/>
                <w:bCs/>
                <w:szCs w:val="22"/>
              </w:rPr>
              <w:t>707</w:t>
            </w:r>
          </w:p>
        </w:tc>
        <w:tc>
          <w:tcPr>
            <w:tcW w:w="1133" w:type="dxa"/>
            <w:tcBorders>
              <w:top w:val="single" w:sz="4" w:space="0" w:color="auto"/>
              <w:left w:val="single" w:sz="4" w:space="0" w:color="auto"/>
              <w:bottom w:val="single" w:sz="4" w:space="0" w:color="auto"/>
              <w:right w:val="single" w:sz="4" w:space="0" w:color="auto"/>
            </w:tcBorders>
            <w:vAlign w:val="center"/>
          </w:tcPr>
          <w:p w14:paraId="41857C57" w14:textId="6E776041" w:rsidR="00302D55" w:rsidRPr="004B1509" w:rsidRDefault="00302D55" w:rsidP="00302D55">
            <w:pPr>
              <w:jc w:val="right"/>
              <w:rPr>
                <w:rFonts w:eastAsia="Calibri"/>
                <w:szCs w:val="22"/>
              </w:rPr>
            </w:pPr>
            <w:r w:rsidRPr="00D919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8FFFF8E" w14:textId="74B4932C" w:rsidR="00302D55" w:rsidRPr="004B1509" w:rsidRDefault="00302D55" w:rsidP="00302D55">
            <w:pPr>
              <w:jc w:val="center"/>
              <w:rPr>
                <w:rFonts w:eastAsia="Calibri"/>
                <w:bCs/>
                <w:szCs w:val="22"/>
              </w:rPr>
            </w:pPr>
            <w:proofErr w:type="spellStart"/>
            <w:r w:rsidRPr="00D919FE">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FFBBE48" w14:textId="4E7EFF09" w:rsidR="00302D55" w:rsidRPr="004B1509" w:rsidRDefault="00302D55" w:rsidP="00302D55">
            <w:pPr>
              <w:jc w:val="center"/>
              <w:rPr>
                <w:rFonts w:eastAsia="Calibri"/>
                <w:szCs w:val="22"/>
              </w:rPr>
            </w:pPr>
            <w:r w:rsidRPr="00D919FE">
              <w:rPr>
                <w:rFonts w:eastAsia="Calibri"/>
                <w:bCs/>
                <w:szCs w:val="22"/>
              </w:rPr>
              <w:t>4400-6695-5853</w:t>
            </w:r>
          </w:p>
        </w:tc>
      </w:tr>
      <w:tr w:rsidR="00302D55" w:rsidRPr="004B1509" w14:paraId="44FCF21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4B546C"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AF2891B" w14:textId="790AE671" w:rsidR="00302D55" w:rsidRPr="004B1509" w:rsidRDefault="00302D55" w:rsidP="00302D55">
            <w:pPr>
              <w:rPr>
                <w:rFonts w:eastAsia="Calibri"/>
                <w:szCs w:val="22"/>
              </w:rPr>
            </w:pPr>
            <w:r w:rsidRPr="00D919FE">
              <w:rPr>
                <w:rFonts w:eastAsia="Calibri"/>
                <w:bCs/>
                <w:szCs w:val="22"/>
              </w:rPr>
              <w:t>s123</w:t>
            </w:r>
          </w:p>
        </w:tc>
        <w:tc>
          <w:tcPr>
            <w:tcW w:w="4412" w:type="dxa"/>
            <w:tcBorders>
              <w:top w:val="single" w:sz="4" w:space="0" w:color="auto"/>
              <w:left w:val="single" w:sz="4" w:space="0" w:color="auto"/>
              <w:bottom w:val="single" w:sz="4" w:space="0" w:color="auto"/>
              <w:right w:val="single" w:sz="4" w:space="0" w:color="auto"/>
            </w:tcBorders>
            <w:vAlign w:val="center"/>
          </w:tcPr>
          <w:p w14:paraId="15828A6E" w14:textId="323765A7" w:rsidR="00302D55" w:rsidRPr="004B1509" w:rsidRDefault="00302D55" w:rsidP="00302D55">
            <w:pPr>
              <w:rPr>
                <w:rFonts w:eastAsia="Calibri"/>
                <w:szCs w:val="22"/>
              </w:rPr>
            </w:pPr>
            <w:r w:rsidRPr="00D919FE">
              <w:rPr>
                <w:rFonts w:eastAsia="Calibri"/>
                <w:bCs/>
                <w:szCs w:val="22"/>
              </w:rPr>
              <w:t>Privažiuojamasis kelias prie Socialinės globos namų Svėdasų mstl.</w:t>
            </w:r>
          </w:p>
        </w:tc>
        <w:tc>
          <w:tcPr>
            <w:tcW w:w="1147" w:type="dxa"/>
            <w:tcBorders>
              <w:top w:val="single" w:sz="4" w:space="0" w:color="auto"/>
              <w:left w:val="single" w:sz="4" w:space="0" w:color="auto"/>
              <w:bottom w:val="single" w:sz="4" w:space="0" w:color="auto"/>
              <w:right w:val="single" w:sz="4" w:space="0" w:color="auto"/>
            </w:tcBorders>
            <w:vAlign w:val="center"/>
          </w:tcPr>
          <w:p w14:paraId="4C056B96" w14:textId="12438107" w:rsidR="00302D55" w:rsidRPr="004B1509" w:rsidRDefault="00302D55" w:rsidP="00302D55">
            <w:pPr>
              <w:jc w:val="right"/>
              <w:rPr>
                <w:rFonts w:eastAsia="Calibri"/>
                <w:szCs w:val="22"/>
              </w:rPr>
            </w:pPr>
            <w:r w:rsidRPr="00D919FE">
              <w:rPr>
                <w:rFonts w:eastAsia="Calibri"/>
                <w:bCs/>
                <w:szCs w:val="22"/>
              </w:rPr>
              <w:t>83</w:t>
            </w:r>
          </w:p>
        </w:tc>
        <w:tc>
          <w:tcPr>
            <w:tcW w:w="1133" w:type="dxa"/>
            <w:tcBorders>
              <w:top w:val="single" w:sz="4" w:space="0" w:color="auto"/>
              <w:left w:val="single" w:sz="4" w:space="0" w:color="auto"/>
              <w:bottom w:val="single" w:sz="4" w:space="0" w:color="auto"/>
              <w:right w:val="single" w:sz="4" w:space="0" w:color="auto"/>
            </w:tcBorders>
            <w:vAlign w:val="center"/>
          </w:tcPr>
          <w:p w14:paraId="06FD3A3A" w14:textId="42B9965A" w:rsidR="00302D55" w:rsidRPr="004B1509" w:rsidRDefault="00302D55" w:rsidP="00302D55">
            <w:pPr>
              <w:jc w:val="right"/>
              <w:rPr>
                <w:rFonts w:eastAsia="Calibri"/>
                <w:szCs w:val="22"/>
              </w:rPr>
            </w:pPr>
            <w:r w:rsidRPr="00D919FE">
              <w:rPr>
                <w:rFonts w:eastAsia="Calibri"/>
                <w:bCs/>
                <w:szCs w:val="22"/>
              </w:rPr>
              <w:t>83</w:t>
            </w:r>
          </w:p>
        </w:tc>
        <w:tc>
          <w:tcPr>
            <w:tcW w:w="1133" w:type="dxa"/>
            <w:tcBorders>
              <w:top w:val="single" w:sz="4" w:space="0" w:color="auto"/>
              <w:left w:val="single" w:sz="4" w:space="0" w:color="auto"/>
              <w:bottom w:val="single" w:sz="4" w:space="0" w:color="auto"/>
              <w:right w:val="single" w:sz="4" w:space="0" w:color="auto"/>
            </w:tcBorders>
            <w:vAlign w:val="center"/>
          </w:tcPr>
          <w:p w14:paraId="3BAF89A7" w14:textId="64C9C5FF" w:rsidR="00302D55" w:rsidRPr="004B1509" w:rsidRDefault="00302D55" w:rsidP="00302D55">
            <w:pPr>
              <w:jc w:val="right"/>
              <w:rPr>
                <w:rFonts w:eastAsia="Calibri"/>
                <w:szCs w:val="22"/>
              </w:rPr>
            </w:pPr>
            <w:r w:rsidRPr="00D919F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840A98D" w14:textId="2BBDB688" w:rsidR="00302D55" w:rsidRPr="004B1509" w:rsidRDefault="00302D55" w:rsidP="00302D55">
            <w:pPr>
              <w:jc w:val="right"/>
              <w:rPr>
                <w:rFonts w:eastAsia="Calibri"/>
                <w:szCs w:val="22"/>
              </w:rPr>
            </w:pPr>
            <w:r w:rsidRPr="00D919FE">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3B576EA" w14:textId="281052A7" w:rsidR="00302D55" w:rsidRPr="004B1509" w:rsidRDefault="00302D55" w:rsidP="00302D55">
            <w:pPr>
              <w:jc w:val="center"/>
              <w:rPr>
                <w:rFonts w:eastAsia="Calibri"/>
                <w:bCs/>
                <w:szCs w:val="22"/>
              </w:rPr>
            </w:pPr>
            <w:proofErr w:type="spellStart"/>
            <w:r w:rsidRPr="00D919F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39FD00B" w14:textId="153FA2F1" w:rsidR="00302D55" w:rsidRPr="004B1509" w:rsidRDefault="00302D55" w:rsidP="00302D55">
            <w:pPr>
              <w:jc w:val="center"/>
              <w:rPr>
                <w:rFonts w:eastAsia="Calibri"/>
                <w:szCs w:val="22"/>
              </w:rPr>
            </w:pPr>
            <w:r w:rsidRPr="00D919FE">
              <w:rPr>
                <w:rFonts w:eastAsia="Calibri"/>
                <w:bCs/>
                <w:szCs w:val="22"/>
              </w:rPr>
              <w:t>-</w:t>
            </w:r>
          </w:p>
        </w:tc>
      </w:tr>
      <w:tr w:rsidR="00302D55" w:rsidRPr="004B1509" w14:paraId="1CB7F5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A35414"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6DD450E" w14:textId="455ABBF6" w:rsidR="00302D55" w:rsidRPr="004B1509" w:rsidRDefault="00302D55" w:rsidP="00302D55">
            <w:pPr>
              <w:rPr>
                <w:rFonts w:eastAsia="Calibri"/>
                <w:szCs w:val="22"/>
              </w:rPr>
            </w:pPr>
            <w:r w:rsidRPr="00E53576">
              <w:rPr>
                <w:rFonts w:eastAsia="Calibri"/>
                <w:szCs w:val="22"/>
              </w:rPr>
              <w:t>s129</w:t>
            </w:r>
          </w:p>
        </w:tc>
        <w:tc>
          <w:tcPr>
            <w:tcW w:w="4412" w:type="dxa"/>
            <w:tcBorders>
              <w:top w:val="single" w:sz="4" w:space="0" w:color="auto"/>
              <w:left w:val="single" w:sz="4" w:space="0" w:color="auto"/>
              <w:bottom w:val="single" w:sz="4" w:space="0" w:color="auto"/>
              <w:right w:val="single" w:sz="4" w:space="0" w:color="auto"/>
            </w:tcBorders>
            <w:vAlign w:val="center"/>
          </w:tcPr>
          <w:p w14:paraId="71AEEFFE" w14:textId="44E99FFD" w:rsidR="00302D55" w:rsidRPr="004B1509" w:rsidRDefault="00302D55" w:rsidP="00302D55">
            <w:pPr>
              <w:rPr>
                <w:rFonts w:eastAsia="Calibri"/>
                <w:szCs w:val="22"/>
              </w:rPr>
            </w:pPr>
            <w:r w:rsidRPr="00E53576">
              <w:rPr>
                <w:rFonts w:eastAsia="Calibri"/>
                <w:szCs w:val="22"/>
              </w:rPr>
              <w:t xml:space="preserve">Privažiuojamasis kelias prie valymo įrenginių </w:t>
            </w:r>
            <w:proofErr w:type="spellStart"/>
            <w:r w:rsidRPr="00E53576">
              <w:rPr>
                <w:rFonts w:eastAsia="Calibri"/>
                <w:szCs w:val="22"/>
              </w:rPr>
              <w:t>Miliūniškio</w:t>
            </w:r>
            <w:proofErr w:type="spellEnd"/>
            <w:r w:rsidRPr="00E53576">
              <w:rPr>
                <w:rFonts w:eastAsia="Calibri"/>
                <w:szCs w:val="22"/>
              </w:rPr>
              <w:t xml:space="preserve"> k. nuo kelio Nr. 1210</w:t>
            </w:r>
          </w:p>
        </w:tc>
        <w:tc>
          <w:tcPr>
            <w:tcW w:w="1147" w:type="dxa"/>
            <w:tcBorders>
              <w:top w:val="single" w:sz="4" w:space="0" w:color="auto"/>
              <w:left w:val="single" w:sz="4" w:space="0" w:color="auto"/>
              <w:bottom w:val="single" w:sz="4" w:space="0" w:color="auto"/>
              <w:right w:val="single" w:sz="4" w:space="0" w:color="auto"/>
            </w:tcBorders>
            <w:vAlign w:val="center"/>
          </w:tcPr>
          <w:p w14:paraId="5F39CF2B" w14:textId="51AB7BA9" w:rsidR="00302D55" w:rsidRPr="004B1509" w:rsidRDefault="00302D55" w:rsidP="00302D55">
            <w:pPr>
              <w:jc w:val="right"/>
              <w:rPr>
                <w:rFonts w:eastAsia="Calibri"/>
                <w:szCs w:val="22"/>
              </w:rPr>
            </w:pPr>
            <w:r w:rsidRPr="00E53576">
              <w:rPr>
                <w:rFonts w:eastAsia="Calibri"/>
                <w:bCs/>
                <w:szCs w:val="22"/>
              </w:rPr>
              <w:t>332</w:t>
            </w:r>
            <w:r w:rsidRPr="00E535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47CD940A" w14:textId="3AB3D890" w:rsidR="00302D55" w:rsidRPr="004B1509" w:rsidRDefault="00302D55" w:rsidP="00302D55">
            <w:pPr>
              <w:jc w:val="right"/>
              <w:rPr>
                <w:rFonts w:eastAsia="Calibri"/>
                <w:szCs w:val="22"/>
              </w:rPr>
            </w:pPr>
            <w:r w:rsidRPr="00E535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34B5214B" w14:textId="2087E1CF" w:rsidR="00302D55" w:rsidRPr="004B1509" w:rsidRDefault="00302D55" w:rsidP="00302D55">
            <w:pPr>
              <w:jc w:val="right"/>
              <w:rPr>
                <w:rFonts w:eastAsia="Calibri"/>
                <w:szCs w:val="22"/>
              </w:rPr>
            </w:pPr>
            <w:r w:rsidRPr="00E53576">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vAlign w:val="center"/>
          </w:tcPr>
          <w:p w14:paraId="23CB1609" w14:textId="17EE7F58" w:rsidR="00302D55" w:rsidRPr="004B1509" w:rsidRDefault="00302D55" w:rsidP="00302D55">
            <w:pPr>
              <w:jc w:val="right"/>
              <w:rPr>
                <w:rFonts w:eastAsia="Calibri"/>
                <w:szCs w:val="22"/>
              </w:rPr>
            </w:pPr>
            <w:r w:rsidRPr="00E5357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1191E4D" w14:textId="33980ED6" w:rsidR="00302D55" w:rsidRPr="004B1509" w:rsidRDefault="00302D55" w:rsidP="00302D55">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7BAC514D" w14:textId="6B7E0699" w:rsidR="00302D55" w:rsidRPr="004B1509" w:rsidRDefault="00302D55" w:rsidP="00302D55">
            <w:pPr>
              <w:jc w:val="center"/>
              <w:rPr>
                <w:rFonts w:eastAsia="Calibri"/>
                <w:szCs w:val="22"/>
              </w:rPr>
            </w:pPr>
            <w:r w:rsidRPr="00E53576">
              <w:rPr>
                <w:rFonts w:eastAsia="Calibri"/>
                <w:bCs/>
                <w:szCs w:val="22"/>
              </w:rPr>
              <w:t>4400-6803-1147</w:t>
            </w:r>
          </w:p>
        </w:tc>
      </w:tr>
      <w:tr w:rsidR="00302D55" w:rsidRPr="004B1509" w14:paraId="2BBBEB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4A6E67" w14:textId="77777777" w:rsidR="00302D55" w:rsidRPr="004B1509" w:rsidRDefault="00302D55" w:rsidP="00302D55">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A7A40AE" w14:textId="5CD01A22" w:rsidR="00302D55" w:rsidRPr="004B1509" w:rsidRDefault="00302D55" w:rsidP="00302D55">
            <w:pPr>
              <w:rPr>
                <w:rFonts w:eastAsia="Calibri"/>
                <w:szCs w:val="22"/>
              </w:rPr>
            </w:pPr>
            <w:r w:rsidRPr="00E53576">
              <w:rPr>
                <w:rFonts w:eastAsia="Calibri"/>
                <w:szCs w:val="22"/>
              </w:rPr>
              <w:t>s139</w:t>
            </w:r>
          </w:p>
        </w:tc>
        <w:tc>
          <w:tcPr>
            <w:tcW w:w="4412" w:type="dxa"/>
            <w:tcBorders>
              <w:top w:val="single" w:sz="4" w:space="0" w:color="auto"/>
              <w:left w:val="single" w:sz="4" w:space="0" w:color="auto"/>
              <w:bottom w:val="single" w:sz="4" w:space="0" w:color="auto"/>
              <w:right w:val="single" w:sz="4" w:space="0" w:color="auto"/>
            </w:tcBorders>
            <w:vAlign w:val="center"/>
          </w:tcPr>
          <w:p w14:paraId="7F103630" w14:textId="3687829D" w:rsidR="00302D55" w:rsidRPr="004B1509" w:rsidRDefault="00302D55" w:rsidP="00302D55">
            <w:pPr>
              <w:rPr>
                <w:rFonts w:eastAsia="Calibri"/>
                <w:szCs w:val="22"/>
              </w:rPr>
            </w:pPr>
            <w:r w:rsidRPr="00E53576">
              <w:rPr>
                <w:rFonts w:eastAsia="Calibri"/>
                <w:szCs w:val="22"/>
              </w:rPr>
              <w:t>Privažiuojamasis kelias prie valymo įrenginių nuo Liepų g. Aulelių k.</w:t>
            </w:r>
          </w:p>
        </w:tc>
        <w:tc>
          <w:tcPr>
            <w:tcW w:w="1147" w:type="dxa"/>
            <w:tcBorders>
              <w:top w:val="single" w:sz="4" w:space="0" w:color="auto"/>
              <w:left w:val="single" w:sz="4" w:space="0" w:color="auto"/>
              <w:bottom w:val="single" w:sz="4" w:space="0" w:color="auto"/>
              <w:right w:val="single" w:sz="4" w:space="0" w:color="auto"/>
            </w:tcBorders>
            <w:vAlign w:val="center"/>
          </w:tcPr>
          <w:p w14:paraId="2BFBCD9E" w14:textId="07AA88F8" w:rsidR="00302D55" w:rsidRPr="004B1509" w:rsidRDefault="00302D55" w:rsidP="00302D55">
            <w:pPr>
              <w:jc w:val="right"/>
              <w:rPr>
                <w:rFonts w:eastAsia="Calibri"/>
                <w:szCs w:val="22"/>
              </w:rPr>
            </w:pPr>
            <w:r w:rsidRPr="00E53576">
              <w:rPr>
                <w:rFonts w:eastAsia="Calibri"/>
                <w:bCs/>
                <w:szCs w:val="22"/>
              </w:rPr>
              <w:t>234</w:t>
            </w:r>
            <w:r w:rsidRPr="00E535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760BFBBD" w14:textId="345553F5" w:rsidR="00302D55" w:rsidRPr="004B1509" w:rsidRDefault="00302D55" w:rsidP="00302D55">
            <w:pPr>
              <w:jc w:val="right"/>
              <w:rPr>
                <w:rFonts w:eastAsia="Calibri"/>
                <w:szCs w:val="22"/>
              </w:rPr>
            </w:pPr>
            <w:r w:rsidRPr="00E535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44C57D97" w14:textId="4882AAE1" w:rsidR="00302D55" w:rsidRPr="004B1509" w:rsidRDefault="00302D55" w:rsidP="00302D55">
            <w:pPr>
              <w:jc w:val="right"/>
              <w:rPr>
                <w:rFonts w:eastAsia="Calibri"/>
                <w:szCs w:val="22"/>
              </w:rPr>
            </w:pPr>
            <w:r w:rsidRPr="00E53576">
              <w:rPr>
                <w:rFonts w:eastAsia="Calibri"/>
                <w:bCs/>
                <w:szCs w:val="22"/>
              </w:rPr>
              <w:t>234</w:t>
            </w:r>
          </w:p>
        </w:tc>
        <w:tc>
          <w:tcPr>
            <w:tcW w:w="1133" w:type="dxa"/>
            <w:tcBorders>
              <w:top w:val="single" w:sz="4" w:space="0" w:color="auto"/>
              <w:left w:val="single" w:sz="4" w:space="0" w:color="auto"/>
              <w:bottom w:val="single" w:sz="4" w:space="0" w:color="auto"/>
              <w:right w:val="single" w:sz="4" w:space="0" w:color="auto"/>
            </w:tcBorders>
            <w:vAlign w:val="center"/>
          </w:tcPr>
          <w:p w14:paraId="676FF47A" w14:textId="57E26183" w:rsidR="00302D55" w:rsidRPr="004B1509" w:rsidRDefault="00302D55" w:rsidP="00302D55">
            <w:pPr>
              <w:jc w:val="right"/>
              <w:rPr>
                <w:rFonts w:eastAsia="Calibri"/>
                <w:szCs w:val="22"/>
              </w:rPr>
            </w:pPr>
            <w:r w:rsidRPr="00E53576">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4D02D85E" w14:textId="22C3CE63" w:rsidR="00302D55" w:rsidRPr="004B1509" w:rsidRDefault="00302D55" w:rsidP="00302D55">
            <w:pPr>
              <w:jc w:val="center"/>
              <w:rPr>
                <w:rFonts w:eastAsia="Calibri"/>
                <w:bCs/>
                <w:szCs w:val="22"/>
              </w:rPr>
            </w:pPr>
            <w:r w:rsidRPr="00E53576">
              <w:rPr>
                <w:rFonts w:eastAsia="Calibri"/>
                <w:bCs/>
                <w:szCs w:val="22"/>
              </w:rPr>
              <w:t xml:space="preserve"> </w:t>
            </w:r>
            <w:proofErr w:type="spellStart"/>
            <w:r w:rsidRPr="00E53576">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1336525" w14:textId="4CD15FBD" w:rsidR="00302D55" w:rsidRPr="004B1509" w:rsidRDefault="00302D55" w:rsidP="00302D55">
            <w:pPr>
              <w:jc w:val="center"/>
              <w:rPr>
                <w:rFonts w:eastAsia="Calibri"/>
                <w:szCs w:val="22"/>
              </w:rPr>
            </w:pPr>
            <w:r w:rsidRPr="00E53576">
              <w:rPr>
                <w:rFonts w:eastAsia="Calibri"/>
                <w:bCs/>
                <w:szCs w:val="22"/>
              </w:rPr>
              <w:t>4400-6803-1114</w:t>
            </w:r>
          </w:p>
        </w:tc>
      </w:tr>
      <w:tr w:rsidR="00302D55" w:rsidRPr="004B1509" w14:paraId="02ED1F93"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54BBD6B9" w14:textId="77777777" w:rsidR="00302D55" w:rsidRPr="004B1509" w:rsidRDefault="00302D55" w:rsidP="00302D55">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4529577D" w14:textId="77777777" w:rsidR="00302D55" w:rsidRPr="004B1509" w:rsidRDefault="00302D55" w:rsidP="00302D5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E0E3FE8" w14:textId="77777777" w:rsidR="00302D55" w:rsidRPr="004B1509" w:rsidRDefault="00302D55" w:rsidP="00302D55">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3B69DE4" w14:textId="77777777" w:rsidR="00302D55" w:rsidRPr="004B1509" w:rsidRDefault="00302D55" w:rsidP="00302D55">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FD42245" w14:textId="77777777" w:rsidR="00302D55" w:rsidRPr="004B1509" w:rsidRDefault="00302D55" w:rsidP="00302D55">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833A73B" w14:textId="77777777" w:rsidR="00302D55" w:rsidRPr="004B1509" w:rsidRDefault="00302D55" w:rsidP="00302D55">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0A34725" w14:textId="77777777" w:rsidR="00302D55" w:rsidRPr="004B1509" w:rsidRDefault="00302D55" w:rsidP="00302D55">
            <w:pPr>
              <w:jc w:val="center"/>
              <w:rPr>
                <w:rFonts w:eastAsia="Calibri"/>
                <w:bCs/>
                <w:szCs w:val="22"/>
              </w:rPr>
            </w:pPr>
          </w:p>
        </w:tc>
      </w:tr>
      <w:tr w:rsidR="000A6213" w:rsidRPr="004B1509" w14:paraId="7DF88A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E108AB"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65FCB" w14:textId="134CB9A3" w:rsidR="000A6213" w:rsidRPr="004B1509" w:rsidRDefault="000A6213" w:rsidP="000A6213">
            <w:pPr>
              <w:rPr>
                <w:rFonts w:eastAsia="Calibri"/>
                <w:szCs w:val="22"/>
              </w:rPr>
            </w:pPr>
            <w:r w:rsidRPr="00E53576">
              <w:rPr>
                <w:rFonts w:eastAsia="Calibri"/>
                <w:szCs w:val="22"/>
              </w:rPr>
              <w:t>SSV12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65A6CA" w14:textId="4BFCE712" w:rsidR="000A6213" w:rsidRPr="004B1509" w:rsidRDefault="000A6213" w:rsidP="000A6213">
            <w:pPr>
              <w:rPr>
                <w:rFonts w:eastAsia="Calibri"/>
                <w:szCs w:val="22"/>
              </w:rPr>
            </w:pPr>
            <w:r w:rsidRPr="00E53576">
              <w:rPr>
                <w:rFonts w:eastAsia="Calibri"/>
                <w:szCs w:val="22"/>
              </w:rPr>
              <w:t xml:space="preserve">Privažiuojamasis kelias prie gyvenamųjų namų </w:t>
            </w:r>
            <w:proofErr w:type="spellStart"/>
            <w:r w:rsidRPr="00E53576">
              <w:rPr>
                <w:rFonts w:eastAsia="Calibri"/>
                <w:szCs w:val="22"/>
              </w:rPr>
              <w:t>Gykių</w:t>
            </w:r>
            <w:proofErr w:type="spellEnd"/>
            <w:r w:rsidRPr="00E53576">
              <w:rPr>
                <w:rFonts w:eastAsia="Calibri"/>
                <w:szCs w:val="22"/>
              </w:rPr>
              <w:t xml:space="preserve"> k. nuo kelio Nr. s3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BC8E7E" w14:textId="75E8156B" w:rsidR="000A6213" w:rsidRPr="004B1509" w:rsidRDefault="000A6213" w:rsidP="000A6213">
            <w:pPr>
              <w:jc w:val="right"/>
              <w:rPr>
                <w:rFonts w:eastAsia="Calibri"/>
                <w:bCs/>
                <w:szCs w:val="22"/>
              </w:rPr>
            </w:pPr>
            <w:r w:rsidRPr="00E53576">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33C09" w14:textId="56641269"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2EAF4" w14:textId="59A554A7"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C69A1" w14:textId="3787E349" w:rsidR="000A6213" w:rsidRPr="004B1509" w:rsidRDefault="000A6213" w:rsidP="000A6213">
            <w:pPr>
              <w:jc w:val="right"/>
              <w:rPr>
                <w:rFonts w:eastAsia="Calibri"/>
                <w:bCs/>
                <w:szCs w:val="22"/>
              </w:rPr>
            </w:pPr>
            <w:r w:rsidRPr="00E53576">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D4146" w14:textId="407F8093"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BDD09B" w14:textId="678A32CD"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7028A3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DE6418"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B2C881" w14:textId="137F89AB" w:rsidR="000A6213" w:rsidRPr="004B1509" w:rsidRDefault="000A6213" w:rsidP="000A6213">
            <w:pPr>
              <w:rPr>
                <w:rFonts w:eastAsia="Calibri"/>
                <w:szCs w:val="22"/>
              </w:rPr>
            </w:pPr>
            <w:r w:rsidRPr="00E53576">
              <w:rPr>
                <w:rFonts w:eastAsia="Calibri"/>
                <w:szCs w:val="22"/>
              </w:rPr>
              <w:t>SSV31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C2EA43" w14:textId="558FC3ED" w:rsidR="000A6213" w:rsidRPr="004B1509" w:rsidRDefault="000A6213" w:rsidP="000A6213">
            <w:pPr>
              <w:rPr>
                <w:rFonts w:eastAsia="Calibri"/>
                <w:szCs w:val="22"/>
              </w:rPr>
            </w:pPr>
            <w:r w:rsidRPr="00E53576">
              <w:rPr>
                <w:rFonts w:eastAsia="Calibri"/>
                <w:szCs w:val="22"/>
              </w:rPr>
              <w:t xml:space="preserve">Privažiuojamasis kelias prie Bajorų g., Bajorų k. nuo kelio Nr. s55,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A1C74F" w14:textId="7A5E8AB7" w:rsidR="000A6213" w:rsidRPr="004B1509" w:rsidRDefault="000A6213" w:rsidP="000A6213">
            <w:pPr>
              <w:jc w:val="right"/>
              <w:rPr>
                <w:rFonts w:eastAsia="Calibri"/>
                <w:bCs/>
                <w:szCs w:val="22"/>
              </w:rPr>
            </w:pPr>
            <w:r w:rsidRPr="00E53576">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7F9AA" w14:textId="4CD879E4"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1D20A" w14:textId="6774A062"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96F6" w14:textId="3FA1C029" w:rsidR="000A6213" w:rsidRPr="004B1509" w:rsidRDefault="000A6213" w:rsidP="000A6213">
            <w:pPr>
              <w:jc w:val="right"/>
              <w:rPr>
                <w:rFonts w:eastAsia="Calibri"/>
                <w:bCs/>
                <w:szCs w:val="22"/>
              </w:rPr>
            </w:pPr>
            <w:r w:rsidRPr="00E53576">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3203A" w14:textId="65A259E9"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F82822" w14:textId="24F7769B"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78D5C1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05F4DC"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F82A7" w14:textId="0FB88538" w:rsidR="000A6213" w:rsidRPr="004B1509" w:rsidRDefault="000A6213" w:rsidP="000A6213">
            <w:pPr>
              <w:rPr>
                <w:rFonts w:eastAsia="Calibri"/>
                <w:szCs w:val="22"/>
              </w:rPr>
            </w:pPr>
            <w:r w:rsidRPr="00E53576">
              <w:rPr>
                <w:rFonts w:eastAsia="Calibri"/>
                <w:szCs w:val="22"/>
              </w:rPr>
              <w:t>SSV51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3F545" w14:textId="61F79EF3" w:rsidR="000A6213" w:rsidRPr="004B1509" w:rsidRDefault="000A6213" w:rsidP="000A6213">
            <w:pPr>
              <w:rPr>
                <w:rFonts w:eastAsia="Calibri"/>
                <w:szCs w:val="22"/>
              </w:rPr>
            </w:pPr>
            <w:r w:rsidRPr="00E53576">
              <w:rPr>
                <w:rFonts w:eastAsia="Calibri"/>
                <w:szCs w:val="22"/>
              </w:rPr>
              <w:t xml:space="preserve">Privažiuojamasis kelias prie gyvenamųjų namų </w:t>
            </w:r>
            <w:proofErr w:type="spellStart"/>
            <w:r w:rsidRPr="00E53576">
              <w:rPr>
                <w:rFonts w:eastAsia="Calibri"/>
                <w:szCs w:val="22"/>
              </w:rPr>
              <w:t>Savičiūnų</w:t>
            </w:r>
            <w:proofErr w:type="spellEnd"/>
            <w:r w:rsidRPr="00E53576">
              <w:rPr>
                <w:rFonts w:eastAsia="Calibri"/>
                <w:szCs w:val="22"/>
              </w:rPr>
              <w:t xml:space="preserve"> k. nuo kelio Nr. s97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351F2D" w14:textId="6A426582" w:rsidR="000A6213" w:rsidRPr="004B1509" w:rsidRDefault="000A6213" w:rsidP="000A6213">
            <w:pPr>
              <w:jc w:val="right"/>
              <w:rPr>
                <w:rFonts w:eastAsia="Calibri"/>
                <w:bCs/>
                <w:szCs w:val="22"/>
              </w:rPr>
            </w:pPr>
            <w:r w:rsidRPr="00E53576">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9C349" w14:textId="10ED828A"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59B5E" w14:textId="0D953089"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2271" w14:textId="039FF703" w:rsidR="000A6213" w:rsidRPr="004B1509" w:rsidRDefault="000A6213" w:rsidP="000A6213">
            <w:pPr>
              <w:jc w:val="right"/>
              <w:rPr>
                <w:rFonts w:eastAsia="Calibri"/>
                <w:bCs/>
                <w:szCs w:val="22"/>
              </w:rPr>
            </w:pPr>
            <w:r w:rsidRPr="00E53576">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412DA" w14:textId="202A8AB3"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14322D" w14:textId="78B32B7C"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4A7520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64FEA9"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A7E06" w14:textId="45643512" w:rsidR="000A6213" w:rsidRPr="004B1509" w:rsidRDefault="000A6213" w:rsidP="000A6213">
            <w:pPr>
              <w:rPr>
                <w:rFonts w:eastAsia="Calibri"/>
                <w:szCs w:val="22"/>
              </w:rPr>
            </w:pPr>
            <w:r w:rsidRPr="00E53576">
              <w:rPr>
                <w:rFonts w:eastAsia="Calibri"/>
                <w:szCs w:val="22"/>
              </w:rPr>
              <w:t>SSV137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1183D8" w14:textId="3EF08414" w:rsidR="000A6213" w:rsidRPr="004B1509" w:rsidRDefault="000A6213" w:rsidP="000A6213">
            <w:pPr>
              <w:rPr>
                <w:rFonts w:eastAsia="Calibri"/>
                <w:szCs w:val="22"/>
              </w:rPr>
            </w:pPr>
            <w:r w:rsidRPr="00E53576">
              <w:rPr>
                <w:rFonts w:eastAsia="Calibri"/>
                <w:szCs w:val="22"/>
              </w:rPr>
              <w:t xml:space="preserve">Privažiuojamasis kelias prie Bajorų g., Bajorų k nuo kelio Nr. s55,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FBE33D" w14:textId="3EF8DD26" w:rsidR="000A6213" w:rsidRPr="004B1509" w:rsidRDefault="000A6213" w:rsidP="000A6213">
            <w:pPr>
              <w:jc w:val="right"/>
              <w:rPr>
                <w:rFonts w:eastAsia="Calibri"/>
                <w:bCs/>
                <w:szCs w:val="22"/>
              </w:rPr>
            </w:pPr>
            <w:r w:rsidRPr="00E53576">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978F9" w14:textId="41B0A880"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2ABD2" w14:textId="0F2165D9"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65615" w14:textId="175CADD1" w:rsidR="000A6213" w:rsidRPr="004B1509" w:rsidRDefault="000A6213" w:rsidP="000A6213">
            <w:pPr>
              <w:jc w:val="right"/>
              <w:rPr>
                <w:rFonts w:eastAsia="Calibri"/>
                <w:bCs/>
                <w:szCs w:val="22"/>
              </w:rPr>
            </w:pPr>
            <w:r w:rsidRPr="00E53576">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11F58" w14:textId="5DCCF39E"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AC6A42" w14:textId="270FBC51"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13A6C0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5B3D6F"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09354" w14:textId="30AF8320" w:rsidR="000A6213" w:rsidRPr="004B1509" w:rsidRDefault="000A6213" w:rsidP="000A6213">
            <w:pPr>
              <w:rPr>
                <w:rFonts w:eastAsia="Calibri"/>
                <w:szCs w:val="22"/>
              </w:rPr>
            </w:pPr>
            <w:r w:rsidRPr="00E53576">
              <w:rPr>
                <w:rFonts w:eastAsia="Calibri"/>
                <w:szCs w:val="22"/>
              </w:rPr>
              <w:t>SSV143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30ECB5" w14:textId="17570C41" w:rsidR="000A6213" w:rsidRPr="004B1509" w:rsidRDefault="000A6213" w:rsidP="000A6213">
            <w:pPr>
              <w:rPr>
                <w:rFonts w:eastAsia="Calibri"/>
                <w:szCs w:val="22"/>
              </w:rPr>
            </w:pPr>
            <w:r w:rsidRPr="00E53576">
              <w:rPr>
                <w:rFonts w:eastAsia="Calibri"/>
                <w:szCs w:val="22"/>
              </w:rPr>
              <w:t xml:space="preserve">Pravažiuojamasis  kelias nuo </w:t>
            </w:r>
            <w:proofErr w:type="spellStart"/>
            <w:r w:rsidRPr="00E53576">
              <w:rPr>
                <w:rFonts w:eastAsia="Calibri"/>
                <w:szCs w:val="22"/>
              </w:rPr>
              <w:t>Vikonių</w:t>
            </w:r>
            <w:proofErr w:type="spellEnd"/>
            <w:r w:rsidRPr="00E53576">
              <w:rPr>
                <w:rFonts w:eastAsia="Calibri"/>
                <w:szCs w:val="22"/>
              </w:rPr>
              <w:t xml:space="preserve"> g., </w:t>
            </w:r>
            <w:proofErr w:type="spellStart"/>
            <w:r w:rsidRPr="00E53576">
              <w:rPr>
                <w:rFonts w:eastAsia="Calibri"/>
                <w:szCs w:val="22"/>
              </w:rPr>
              <w:t>Vikonių</w:t>
            </w:r>
            <w:proofErr w:type="spellEnd"/>
            <w:r w:rsidRPr="00E53576">
              <w:rPr>
                <w:rFonts w:eastAsia="Calibri"/>
                <w:szCs w:val="22"/>
              </w:rPr>
              <w:t xml:space="preserve"> k. iki </w:t>
            </w:r>
            <w:proofErr w:type="spellStart"/>
            <w:r w:rsidRPr="00E53576">
              <w:rPr>
                <w:rFonts w:eastAsia="Calibri"/>
                <w:szCs w:val="22"/>
              </w:rPr>
              <w:t>Pajario</w:t>
            </w:r>
            <w:proofErr w:type="spellEnd"/>
            <w:r w:rsidRPr="00E53576">
              <w:rPr>
                <w:rFonts w:eastAsia="Calibri"/>
                <w:szCs w:val="22"/>
              </w:rPr>
              <w:t xml:space="preserve">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F5CAE0" w14:textId="5270FA2E" w:rsidR="000A6213" w:rsidRPr="004B1509" w:rsidRDefault="000A6213" w:rsidP="000A6213">
            <w:pPr>
              <w:jc w:val="right"/>
              <w:rPr>
                <w:rFonts w:eastAsia="Calibri"/>
                <w:bCs/>
                <w:szCs w:val="22"/>
              </w:rPr>
            </w:pPr>
            <w:r w:rsidRPr="00E53576">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4B529" w14:textId="0C6024FA"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D22B" w14:textId="7EF0C082"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9813B" w14:textId="6F85AD0E" w:rsidR="000A6213" w:rsidRPr="004B1509" w:rsidRDefault="000A6213" w:rsidP="000A6213">
            <w:pPr>
              <w:jc w:val="right"/>
              <w:rPr>
                <w:rFonts w:eastAsia="Calibri"/>
                <w:bCs/>
                <w:szCs w:val="22"/>
              </w:rPr>
            </w:pPr>
            <w:r w:rsidRPr="00E53576">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F8475" w14:textId="7EDB6AF0"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39560B" w14:textId="70342AC2"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6C9E25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C6E5E1E"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D6FFA" w14:textId="29ED0AB7" w:rsidR="000A6213" w:rsidRPr="004B1509" w:rsidRDefault="000A6213" w:rsidP="000A6213">
            <w:pPr>
              <w:rPr>
                <w:rFonts w:eastAsia="Calibri"/>
                <w:szCs w:val="22"/>
              </w:rPr>
            </w:pPr>
            <w:r w:rsidRPr="00E53576">
              <w:rPr>
                <w:rFonts w:eastAsia="Calibri"/>
                <w:szCs w:val="22"/>
              </w:rPr>
              <w:t>SSV152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5DA3D0" w14:textId="532A9425" w:rsidR="000A6213" w:rsidRPr="004B1509" w:rsidRDefault="000A6213" w:rsidP="000A6213">
            <w:pPr>
              <w:rPr>
                <w:rFonts w:eastAsia="Calibri"/>
                <w:szCs w:val="22"/>
              </w:rPr>
            </w:pPr>
            <w:r w:rsidRPr="00E53576">
              <w:rPr>
                <w:rFonts w:eastAsia="Calibri"/>
                <w:szCs w:val="22"/>
              </w:rPr>
              <w:t xml:space="preserve">Privažiuojamasis kelias prie gyvenamųjų namų </w:t>
            </w:r>
            <w:proofErr w:type="spellStart"/>
            <w:r w:rsidRPr="00E53576">
              <w:rPr>
                <w:rFonts w:eastAsia="Calibri"/>
                <w:szCs w:val="22"/>
              </w:rPr>
              <w:t>Netikiškių</w:t>
            </w:r>
            <w:proofErr w:type="spellEnd"/>
            <w:r w:rsidRPr="00E53576">
              <w:rPr>
                <w:rFonts w:eastAsia="Calibri"/>
                <w:szCs w:val="22"/>
              </w:rPr>
              <w:t xml:space="preserve"> k. nuo kelio Nr. s57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621BCF" w14:textId="52936B0B" w:rsidR="000A6213" w:rsidRPr="004B1509" w:rsidRDefault="000A6213" w:rsidP="000A6213">
            <w:pPr>
              <w:jc w:val="right"/>
              <w:rPr>
                <w:rFonts w:eastAsia="Calibri"/>
                <w:bCs/>
                <w:szCs w:val="22"/>
              </w:rPr>
            </w:pPr>
            <w:r w:rsidRPr="00E53576">
              <w:rPr>
                <w:rFonts w:eastAsia="Calibri"/>
                <w:bCs/>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A558" w14:textId="19C389FE" w:rsidR="000A6213" w:rsidRPr="004B1509" w:rsidRDefault="000A6213" w:rsidP="000A6213">
            <w:pPr>
              <w:jc w:val="right"/>
              <w:rPr>
                <w:rFonts w:eastAsia="Calibri"/>
                <w:bCs/>
                <w:szCs w:val="22"/>
              </w:rPr>
            </w:pPr>
            <w:r w:rsidRPr="00E5357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1164E" w14:textId="529146EC" w:rsidR="000A6213" w:rsidRPr="004B1509" w:rsidRDefault="000A6213" w:rsidP="000A6213">
            <w:pPr>
              <w:jc w:val="right"/>
              <w:rPr>
                <w:rFonts w:eastAsia="Calibri"/>
                <w:bCs/>
                <w:szCs w:val="22"/>
              </w:rPr>
            </w:pPr>
            <w:r w:rsidRPr="00E5357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998F" w14:textId="73D0BB96" w:rsidR="000A6213" w:rsidRPr="004B1509" w:rsidRDefault="000A6213" w:rsidP="000A6213">
            <w:pPr>
              <w:jc w:val="right"/>
              <w:rPr>
                <w:rFonts w:eastAsia="Calibri"/>
                <w:bCs/>
                <w:szCs w:val="22"/>
              </w:rPr>
            </w:pPr>
            <w:r w:rsidRPr="00E53576">
              <w:rPr>
                <w:rFonts w:eastAsia="Calibri"/>
                <w:bCs/>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CDA17" w14:textId="48D96641" w:rsidR="000A6213" w:rsidRPr="004B1509" w:rsidRDefault="000A6213" w:rsidP="000A6213">
            <w:pPr>
              <w:jc w:val="center"/>
              <w:rPr>
                <w:rFonts w:eastAsia="Calibri"/>
                <w:bCs/>
                <w:szCs w:val="22"/>
              </w:rPr>
            </w:pPr>
            <w:proofErr w:type="spellStart"/>
            <w:r w:rsidRPr="00E53576">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7787B7" w14:textId="1CCCE182"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245000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0E1440"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B8C54" w14:textId="7E749E38" w:rsidR="000A6213" w:rsidRPr="004B1509" w:rsidRDefault="000A6213" w:rsidP="000A6213">
            <w:pPr>
              <w:rPr>
                <w:rFonts w:eastAsia="Calibri"/>
                <w:szCs w:val="22"/>
              </w:rPr>
            </w:pPr>
            <w:r w:rsidRPr="00E53576">
              <w:rPr>
                <w:rFonts w:eastAsia="Calibri"/>
                <w:szCs w:val="22"/>
              </w:rPr>
              <w:t>SSV158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34B61" w14:textId="60828ACC" w:rsidR="000A6213" w:rsidRPr="004B1509" w:rsidRDefault="000A6213" w:rsidP="000A6213">
            <w:pPr>
              <w:rPr>
                <w:rFonts w:eastAsia="Calibri"/>
                <w:szCs w:val="22"/>
              </w:rPr>
            </w:pPr>
            <w:r w:rsidRPr="00E53576">
              <w:rPr>
                <w:rFonts w:eastAsia="Calibri"/>
                <w:szCs w:val="22"/>
              </w:rPr>
              <w:t xml:space="preserve">Pravažiuojamasis kelias nuo </w:t>
            </w:r>
            <w:proofErr w:type="spellStart"/>
            <w:r w:rsidRPr="00E53576">
              <w:rPr>
                <w:rFonts w:eastAsia="Calibri"/>
                <w:szCs w:val="22"/>
              </w:rPr>
              <w:t>Butėnų</w:t>
            </w:r>
            <w:proofErr w:type="spellEnd"/>
            <w:r w:rsidRPr="00E53576">
              <w:rPr>
                <w:rFonts w:eastAsia="Calibri"/>
                <w:szCs w:val="22"/>
              </w:rPr>
              <w:t xml:space="preserve"> k. kapinių iki Šventosios upės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5FB269" w14:textId="0B9AAE07" w:rsidR="000A6213" w:rsidRPr="004B1509" w:rsidRDefault="000A6213" w:rsidP="000A6213">
            <w:pPr>
              <w:jc w:val="right"/>
              <w:rPr>
                <w:rFonts w:eastAsia="Calibri"/>
                <w:bCs/>
                <w:szCs w:val="22"/>
              </w:rPr>
            </w:pPr>
            <w:r w:rsidRPr="00E53576">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C4ED3" w14:textId="18782662"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9E9D" w14:textId="491B7DCF"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BC17" w14:textId="71472131" w:rsidR="000A6213" w:rsidRPr="004B1509" w:rsidRDefault="000A6213" w:rsidP="000A6213">
            <w:pPr>
              <w:jc w:val="right"/>
              <w:rPr>
                <w:rFonts w:eastAsia="Calibri"/>
                <w:bCs/>
                <w:szCs w:val="22"/>
              </w:rPr>
            </w:pPr>
            <w:r w:rsidRPr="00E53576">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63AB" w14:textId="0713576E"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39827E" w14:textId="09720CF9"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08ADDD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3AA670"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FEFDA" w14:textId="7B62F7EA" w:rsidR="000A6213" w:rsidRPr="004B1509" w:rsidRDefault="000A6213" w:rsidP="000A6213">
            <w:pPr>
              <w:rPr>
                <w:rFonts w:eastAsia="Calibri"/>
                <w:szCs w:val="22"/>
              </w:rPr>
            </w:pPr>
            <w:r w:rsidRPr="00E53576">
              <w:rPr>
                <w:rFonts w:eastAsia="Calibri"/>
                <w:szCs w:val="22"/>
              </w:rPr>
              <w:t>SSV190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715DE1" w14:textId="56769881" w:rsidR="000A6213" w:rsidRPr="004B1509" w:rsidRDefault="000A6213" w:rsidP="000A6213">
            <w:pPr>
              <w:rPr>
                <w:rFonts w:eastAsia="Calibri"/>
                <w:szCs w:val="22"/>
              </w:rPr>
            </w:pPr>
            <w:r w:rsidRPr="00E53576">
              <w:rPr>
                <w:rFonts w:eastAsia="Calibri"/>
                <w:szCs w:val="22"/>
              </w:rPr>
              <w:t xml:space="preserve">Pravažiuojamasis kelias nuo </w:t>
            </w:r>
            <w:proofErr w:type="spellStart"/>
            <w:r w:rsidRPr="00E53576">
              <w:rPr>
                <w:rFonts w:eastAsia="Calibri"/>
                <w:szCs w:val="22"/>
              </w:rPr>
              <w:t>Jotkonių</w:t>
            </w:r>
            <w:proofErr w:type="spellEnd"/>
            <w:r w:rsidRPr="00E53576">
              <w:rPr>
                <w:rFonts w:eastAsia="Calibri"/>
                <w:szCs w:val="22"/>
              </w:rPr>
              <w:t xml:space="preserve"> g., </w:t>
            </w:r>
            <w:proofErr w:type="spellStart"/>
            <w:r w:rsidRPr="00E53576">
              <w:rPr>
                <w:rFonts w:eastAsia="Calibri"/>
                <w:szCs w:val="22"/>
              </w:rPr>
              <w:t>Jotkonių</w:t>
            </w:r>
            <w:proofErr w:type="spellEnd"/>
            <w:r w:rsidRPr="00E53576">
              <w:rPr>
                <w:rFonts w:eastAsia="Calibri"/>
                <w:szCs w:val="22"/>
              </w:rPr>
              <w:t xml:space="preserve"> k. iki </w:t>
            </w:r>
            <w:proofErr w:type="spellStart"/>
            <w:r w:rsidRPr="00E53576">
              <w:rPr>
                <w:rFonts w:eastAsia="Calibri"/>
                <w:szCs w:val="22"/>
              </w:rPr>
              <w:t>Adomynės</w:t>
            </w:r>
            <w:proofErr w:type="spellEnd"/>
            <w:r w:rsidRPr="00E53576">
              <w:rPr>
                <w:rFonts w:eastAsia="Calibri"/>
                <w:szCs w:val="22"/>
              </w:rPr>
              <w:t xml:space="preserve"> k.,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2B58DC" w14:textId="1666748A" w:rsidR="000A6213" w:rsidRPr="004B1509" w:rsidRDefault="000A6213" w:rsidP="000A6213">
            <w:pPr>
              <w:jc w:val="right"/>
              <w:rPr>
                <w:rFonts w:eastAsia="Calibri"/>
                <w:bCs/>
                <w:szCs w:val="22"/>
              </w:rPr>
            </w:pPr>
            <w:r w:rsidRPr="00E53576">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C946A" w14:textId="320FD437"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66B98" w14:textId="39DE3F3E"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A6BD4" w14:textId="3F441AAF" w:rsidR="000A6213" w:rsidRPr="004B1509" w:rsidRDefault="000A6213" w:rsidP="000A6213">
            <w:pPr>
              <w:jc w:val="right"/>
              <w:rPr>
                <w:rFonts w:eastAsia="Calibri"/>
                <w:bCs/>
                <w:szCs w:val="22"/>
              </w:rPr>
            </w:pPr>
            <w:r w:rsidRPr="00E53576">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7740A" w14:textId="1DAB921D"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B7D2B" w14:textId="60B95264"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3BDFB48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09BE78"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CB5E5" w14:textId="0BAB2D7F" w:rsidR="000A6213" w:rsidRPr="004B1509" w:rsidRDefault="000A6213" w:rsidP="000A6213">
            <w:pPr>
              <w:rPr>
                <w:rFonts w:eastAsia="Calibri"/>
                <w:szCs w:val="22"/>
              </w:rPr>
            </w:pPr>
            <w:r w:rsidRPr="00E53576">
              <w:rPr>
                <w:rFonts w:eastAsia="Calibri"/>
                <w:szCs w:val="22"/>
              </w:rPr>
              <w:t>SSV199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3AE3CA" w14:textId="49C748CA" w:rsidR="000A6213" w:rsidRPr="004B1509" w:rsidRDefault="000A6213" w:rsidP="000A6213">
            <w:pPr>
              <w:rPr>
                <w:rFonts w:eastAsia="Calibri"/>
                <w:szCs w:val="22"/>
              </w:rPr>
            </w:pPr>
            <w:r w:rsidRPr="00E53576">
              <w:rPr>
                <w:rFonts w:eastAsia="Calibri"/>
                <w:szCs w:val="22"/>
              </w:rPr>
              <w:t xml:space="preserve">Privažiuojamasis kelias prie </w:t>
            </w:r>
            <w:proofErr w:type="spellStart"/>
            <w:r w:rsidRPr="00E53576">
              <w:rPr>
                <w:rFonts w:eastAsia="Calibri"/>
                <w:szCs w:val="22"/>
              </w:rPr>
              <w:t>Sliepsiškio</w:t>
            </w:r>
            <w:proofErr w:type="spellEnd"/>
            <w:r w:rsidRPr="00E53576">
              <w:rPr>
                <w:rFonts w:eastAsia="Calibri"/>
                <w:szCs w:val="22"/>
              </w:rPr>
              <w:t xml:space="preserve"> k. kapinių nuo kelio Nr. s53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418ECF" w14:textId="288889E5" w:rsidR="000A6213" w:rsidRPr="004B1509" w:rsidRDefault="000A6213" w:rsidP="000A6213">
            <w:pPr>
              <w:jc w:val="right"/>
              <w:rPr>
                <w:rFonts w:eastAsia="Calibri"/>
                <w:bCs/>
                <w:szCs w:val="22"/>
              </w:rPr>
            </w:pPr>
            <w:r w:rsidRPr="00E53576">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0472F" w14:textId="500B55AF"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7A175" w14:textId="6995F7D9"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9AEA3" w14:textId="1E73245D" w:rsidR="000A6213" w:rsidRPr="004B1509" w:rsidRDefault="000A6213" w:rsidP="000A6213">
            <w:pPr>
              <w:jc w:val="right"/>
              <w:rPr>
                <w:rFonts w:eastAsia="Calibri"/>
                <w:bCs/>
                <w:szCs w:val="22"/>
              </w:rPr>
            </w:pPr>
            <w:r w:rsidRPr="00E53576">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D98B4" w14:textId="31DF69C0"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98040A" w14:textId="1349CEE1"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4ACC0F5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1D37B3"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EE7849" w14:textId="35C24B4A" w:rsidR="000A6213" w:rsidRPr="004B1509" w:rsidRDefault="000A6213" w:rsidP="000A6213">
            <w:pPr>
              <w:rPr>
                <w:rFonts w:eastAsia="Calibri"/>
                <w:szCs w:val="22"/>
              </w:rPr>
            </w:pPr>
            <w:r w:rsidRPr="00E53576">
              <w:rPr>
                <w:rFonts w:eastAsia="Calibri"/>
                <w:szCs w:val="22"/>
              </w:rPr>
              <w:t>SSV211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897372" w14:textId="18394DFE" w:rsidR="000A6213" w:rsidRPr="004B1509" w:rsidRDefault="000A6213" w:rsidP="000A6213">
            <w:pPr>
              <w:rPr>
                <w:rFonts w:eastAsia="Calibri"/>
                <w:szCs w:val="22"/>
              </w:rPr>
            </w:pPr>
            <w:r w:rsidRPr="00E53576">
              <w:rPr>
                <w:rFonts w:eastAsia="Calibri"/>
                <w:szCs w:val="22"/>
              </w:rPr>
              <w:t xml:space="preserve">Privažiuojamasis kelias prie gyvenamųjų namų </w:t>
            </w:r>
            <w:proofErr w:type="spellStart"/>
            <w:r w:rsidRPr="00E53576">
              <w:rPr>
                <w:rFonts w:eastAsia="Calibri"/>
                <w:szCs w:val="22"/>
              </w:rPr>
              <w:t>Netikiškių</w:t>
            </w:r>
            <w:proofErr w:type="spellEnd"/>
            <w:r w:rsidRPr="00E53576">
              <w:rPr>
                <w:rFonts w:eastAsia="Calibri"/>
                <w:szCs w:val="22"/>
              </w:rPr>
              <w:t xml:space="preserve"> k. nuo kelio Nr. SSV152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1E979C" w14:textId="4B1DE686" w:rsidR="000A6213" w:rsidRPr="004B1509" w:rsidRDefault="000A6213" w:rsidP="000A6213">
            <w:pPr>
              <w:jc w:val="right"/>
              <w:rPr>
                <w:rFonts w:eastAsia="Calibri"/>
                <w:bCs/>
                <w:szCs w:val="22"/>
              </w:rPr>
            </w:pPr>
            <w:r w:rsidRPr="00E53576">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B022E" w14:textId="03F4667D" w:rsidR="000A6213" w:rsidRPr="004B1509" w:rsidRDefault="000A6213" w:rsidP="000A6213">
            <w:pPr>
              <w:jc w:val="right"/>
              <w:rPr>
                <w:rFonts w:eastAsia="Calibri"/>
                <w:bCs/>
                <w:szCs w:val="22"/>
              </w:rPr>
            </w:pPr>
            <w:r w:rsidRPr="00E5357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F75A0" w14:textId="432E6D00" w:rsidR="000A6213" w:rsidRPr="004B1509" w:rsidRDefault="000A6213" w:rsidP="000A6213">
            <w:pPr>
              <w:jc w:val="right"/>
              <w:rPr>
                <w:rFonts w:eastAsia="Calibri"/>
                <w:bCs/>
                <w:szCs w:val="22"/>
              </w:rPr>
            </w:pPr>
            <w:r w:rsidRPr="00E5357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6FF0" w14:textId="300BB301" w:rsidR="000A6213" w:rsidRPr="004B1509" w:rsidRDefault="000A6213" w:rsidP="000A6213">
            <w:pPr>
              <w:jc w:val="right"/>
              <w:rPr>
                <w:rFonts w:eastAsia="Calibri"/>
                <w:bCs/>
                <w:szCs w:val="22"/>
              </w:rPr>
            </w:pPr>
            <w:r w:rsidRPr="00E53576">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32AEB" w14:textId="425E5304" w:rsidR="000A6213" w:rsidRPr="004B1509" w:rsidRDefault="000A6213" w:rsidP="000A6213">
            <w:pPr>
              <w:jc w:val="center"/>
              <w:rPr>
                <w:rFonts w:eastAsia="Calibri"/>
                <w:bCs/>
                <w:szCs w:val="22"/>
              </w:rPr>
            </w:pPr>
            <w:proofErr w:type="spellStart"/>
            <w:r w:rsidRPr="00E53576">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726652" w14:textId="1ADBBB7D"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4A3A3C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743A65"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0EF5D" w14:textId="773FFF94" w:rsidR="000A6213" w:rsidRPr="004B1509" w:rsidRDefault="000A6213" w:rsidP="000A6213">
            <w:pPr>
              <w:rPr>
                <w:rFonts w:eastAsia="Calibri"/>
                <w:szCs w:val="22"/>
              </w:rPr>
            </w:pPr>
            <w:r w:rsidRPr="00E53576">
              <w:rPr>
                <w:rFonts w:eastAsia="Calibri"/>
                <w:szCs w:val="22"/>
              </w:rPr>
              <w:t>SSV263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1B7EE0" w14:textId="4FE79A53" w:rsidR="000A6213" w:rsidRPr="004B1509" w:rsidRDefault="000A6213" w:rsidP="000A6213">
            <w:pPr>
              <w:rPr>
                <w:rFonts w:eastAsia="Calibri"/>
                <w:szCs w:val="22"/>
              </w:rPr>
            </w:pPr>
            <w:r w:rsidRPr="00E53576">
              <w:rPr>
                <w:rFonts w:eastAsia="Calibri"/>
                <w:szCs w:val="22"/>
              </w:rPr>
              <w:t>Privažiuojamasis kelias prie gyvenamųjų namų nuo Moliakalnio g.,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DF4B24" w14:textId="54ED437F" w:rsidR="000A6213" w:rsidRPr="004B1509" w:rsidRDefault="000A6213" w:rsidP="000A6213">
            <w:pPr>
              <w:jc w:val="right"/>
              <w:rPr>
                <w:rFonts w:eastAsia="Calibri"/>
                <w:bCs/>
                <w:szCs w:val="22"/>
              </w:rPr>
            </w:pPr>
            <w:r w:rsidRPr="00E53576">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26FE8" w14:textId="05DF83A8"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BEA3A" w14:textId="737A31DB" w:rsidR="000A6213" w:rsidRPr="004B1509" w:rsidRDefault="000A6213" w:rsidP="000A6213">
            <w:pPr>
              <w:jc w:val="right"/>
              <w:rPr>
                <w:rFonts w:eastAsia="Calibri"/>
                <w:bCs/>
                <w:szCs w:val="22"/>
              </w:rPr>
            </w:pPr>
            <w:r w:rsidRPr="00E53576">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58FD5" w14:textId="33B3E179" w:rsidR="000A6213" w:rsidRPr="004B1509" w:rsidRDefault="000A6213" w:rsidP="000A6213">
            <w:pPr>
              <w:jc w:val="right"/>
              <w:rPr>
                <w:rFonts w:eastAsia="Calibri"/>
                <w:bCs/>
                <w:szCs w:val="22"/>
              </w:rPr>
            </w:pPr>
            <w:r w:rsidRPr="00E53576">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BB345" w14:textId="51BCAAA7" w:rsidR="000A6213" w:rsidRPr="004B1509" w:rsidRDefault="000A6213" w:rsidP="000A6213">
            <w:pPr>
              <w:jc w:val="center"/>
              <w:rPr>
                <w:rFonts w:eastAsia="Calibri"/>
                <w:bCs/>
                <w:szCs w:val="22"/>
              </w:rPr>
            </w:pPr>
            <w:proofErr w:type="spellStart"/>
            <w:r w:rsidRPr="00E53576">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B9568C" w14:textId="65BD3044"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20B21D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1EE763"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F95EF" w14:textId="3D0DCBA0" w:rsidR="000A6213" w:rsidRPr="004B1509" w:rsidRDefault="000A6213" w:rsidP="000A6213">
            <w:pPr>
              <w:rPr>
                <w:rFonts w:eastAsia="Calibri"/>
                <w:szCs w:val="22"/>
              </w:rPr>
            </w:pPr>
            <w:r w:rsidRPr="00E53576">
              <w:rPr>
                <w:rFonts w:eastAsia="Calibri"/>
                <w:bCs/>
                <w:szCs w:val="22"/>
              </w:rPr>
              <w:t>SSV264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47CAEB" w14:textId="001C9BFD" w:rsidR="000A6213" w:rsidRPr="004B1509" w:rsidRDefault="000A6213" w:rsidP="000A6213">
            <w:pPr>
              <w:rPr>
                <w:rFonts w:eastAsia="Calibri"/>
                <w:szCs w:val="22"/>
              </w:rPr>
            </w:pPr>
            <w:r w:rsidRPr="00E53576">
              <w:rPr>
                <w:rFonts w:eastAsia="Calibri"/>
                <w:bCs/>
                <w:szCs w:val="22"/>
              </w:rPr>
              <w:t>Privažiuojamasis kelias prie Beragio ežero valčių nuleidimo statinio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404BB9" w14:textId="5821D59D" w:rsidR="000A6213" w:rsidRPr="004B1509" w:rsidRDefault="000A6213" w:rsidP="000A6213">
            <w:pPr>
              <w:jc w:val="right"/>
              <w:rPr>
                <w:rFonts w:eastAsia="Calibri"/>
                <w:bCs/>
                <w:szCs w:val="22"/>
              </w:rPr>
            </w:pPr>
            <w:r w:rsidRPr="00E53576">
              <w:rPr>
                <w:rFonts w:eastAsia="Calibri"/>
                <w:bCs/>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5D473" w14:textId="77288C84" w:rsidR="000A6213" w:rsidRPr="004B1509" w:rsidRDefault="000A6213" w:rsidP="000A6213">
            <w:pPr>
              <w:jc w:val="right"/>
              <w:rPr>
                <w:rFonts w:eastAsia="Calibri"/>
                <w:bCs/>
                <w:szCs w:val="22"/>
              </w:rPr>
            </w:pPr>
            <w:r w:rsidRPr="00E5357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F248" w14:textId="44875398" w:rsidR="000A6213" w:rsidRPr="004B1509" w:rsidRDefault="000A6213" w:rsidP="000A6213">
            <w:pPr>
              <w:jc w:val="right"/>
              <w:rPr>
                <w:rFonts w:eastAsia="Calibri"/>
                <w:bCs/>
                <w:szCs w:val="22"/>
              </w:rPr>
            </w:pPr>
            <w:r w:rsidRPr="00E5357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277F8" w14:textId="631D6840" w:rsidR="000A6213" w:rsidRPr="004B1509" w:rsidRDefault="000A6213" w:rsidP="000A6213">
            <w:pPr>
              <w:jc w:val="right"/>
              <w:rPr>
                <w:rFonts w:eastAsia="Calibri"/>
                <w:bCs/>
                <w:szCs w:val="22"/>
              </w:rPr>
            </w:pPr>
            <w:r w:rsidRPr="00E53576">
              <w:rPr>
                <w:rFonts w:eastAsia="Calibri"/>
                <w:bCs/>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2754" w14:textId="6A0F342B" w:rsidR="000A6213" w:rsidRPr="004B1509" w:rsidRDefault="000A6213" w:rsidP="000A6213">
            <w:pPr>
              <w:jc w:val="center"/>
              <w:rPr>
                <w:rFonts w:eastAsia="Calibri"/>
                <w:bCs/>
                <w:szCs w:val="22"/>
              </w:rPr>
            </w:pPr>
            <w:proofErr w:type="spellStart"/>
            <w:r w:rsidRPr="00E53576">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0EB13B" w14:textId="1BBE7AB6" w:rsidR="000A6213" w:rsidRPr="004B1509" w:rsidRDefault="000A6213" w:rsidP="000A6213">
            <w:pPr>
              <w:jc w:val="center"/>
              <w:rPr>
                <w:rFonts w:eastAsia="Calibri"/>
                <w:bCs/>
                <w:szCs w:val="22"/>
              </w:rPr>
            </w:pPr>
            <w:r w:rsidRPr="00E53576">
              <w:rPr>
                <w:rFonts w:eastAsia="Calibri"/>
                <w:bCs/>
                <w:szCs w:val="22"/>
              </w:rPr>
              <w:t>-</w:t>
            </w:r>
          </w:p>
        </w:tc>
      </w:tr>
      <w:tr w:rsidR="000A6213" w:rsidRPr="004B1509" w14:paraId="61400C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347E8B"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79754" w14:textId="58557FD6" w:rsidR="000A6213" w:rsidRPr="004B1509" w:rsidRDefault="000A6213" w:rsidP="000A6213">
            <w:pPr>
              <w:rPr>
                <w:rFonts w:eastAsia="Calibri"/>
                <w:szCs w:val="22"/>
              </w:rPr>
            </w:pPr>
            <w:r w:rsidRPr="004B1509">
              <w:rPr>
                <w:rFonts w:eastAsia="Calibri"/>
                <w:szCs w:val="22"/>
              </w:rPr>
              <w:t>SSV302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53CAB" w14:textId="6045BB48" w:rsidR="000A6213" w:rsidRPr="004B1509" w:rsidRDefault="000A6213" w:rsidP="000A6213">
            <w:pPr>
              <w:rPr>
                <w:rFonts w:eastAsia="Calibri"/>
                <w:szCs w:val="22"/>
              </w:rPr>
            </w:pPr>
            <w:r w:rsidRPr="004B1509">
              <w:rPr>
                <w:rFonts w:eastAsia="Calibri"/>
                <w:szCs w:val="22"/>
              </w:rPr>
              <w:t xml:space="preserve">Privažiuojamasis kelias prie Kuprių k. nuo </w:t>
            </w:r>
            <w:proofErr w:type="spellStart"/>
            <w:r w:rsidRPr="004B1509">
              <w:rPr>
                <w:rFonts w:eastAsia="Calibri"/>
                <w:szCs w:val="22"/>
              </w:rPr>
              <w:t>Grikiapelių</w:t>
            </w:r>
            <w:proofErr w:type="spellEnd"/>
            <w:r w:rsidRPr="004B1509">
              <w:rPr>
                <w:rFonts w:eastAsia="Calibri"/>
                <w:szCs w:val="22"/>
              </w:rPr>
              <w:t xml:space="preserve"> g., </w:t>
            </w:r>
            <w:proofErr w:type="spellStart"/>
            <w:r w:rsidRPr="004B1509">
              <w:rPr>
                <w:rFonts w:eastAsia="Calibri"/>
                <w:szCs w:val="22"/>
              </w:rPr>
              <w:t>Grikiapelių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154D14" w14:textId="0F002D53" w:rsidR="000A6213" w:rsidRPr="004B1509" w:rsidRDefault="000A6213" w:rsidP="000A6213">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AD3C0" w14:textId="2B5BEC93"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A64A2" w14:textId="1CFE0E53"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38CAB" w14:textId="752228D4" w:rsidR="000A6213" w:rsidRPr="004B1509" w:rsidRDefault="000A6213" w:rsidP="000A6213">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5296" w14:textId="281E0170" w:rsidR="000A6213" w:rsidRPr="004B1509" w:rsidRDefault="000A6213" w:rsidP="000A621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9535DB" w14:textId="3E9062FC" w:rsidR="000A6213" w:rsidRPr="004B1509" w:rsidRDefault="000A6213" w:rsidP="000A6213">
            <w:pPr>
              <w:jc w:val="center"/>
              <w:rPr>
                <w:rFonts w:eastAsia="Calibri"/>
                <w:bCs/>
                <w:szCs w:val="22"/>
              </w:rPr>
            </w:pPr>
            <w:r w:rsidRPr="004B1509">
              <w:rPr>
                <w:rFonts w:eastAsia="Calibri"/>
                <w:bCs/>
                <w:szCs w:val="22"/>
              </w:rPr>
              <w:t>-</w:t>
            </w:r>
          </w:p>
        </w:tc>
      </w:tr>
      <w:tr w:rsidR="000A6213" w:rsidRPr="004B1509" w14:paraId="7CF16F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19E039"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BE4B2" w14:textId="557B0306" w:rsidR="000A6213" w:rsidRPr="004B1509" w:rsidRDefault="000A6213" w:rsidP="000A6213">
            <w:pPr>
              <w:rPr>
                <w:rFonts w:eastAsia="Calibri"/>
                <w:szCs w:val="22"/>
              </w:rPr>
            </w:pPr>
            <w:r w:rsidRPr="004B1509">
              <w:rPr>
                <w:rFonts w:eastAsia="Calibri"/>
                <w:szCs w:val="22"/>
              </w:rPr>
              <w:t>SSV306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41290D" w14:textId="2721B7ED" w:rsidR="000A6213" w:rsidRPr="004B1509" w:rsidRDefault="000A6213" w:rsidP="000A6213">
            <w:pPr>
              <w:rPr>
                <w:rFonts w:eastAsia="Calibri"/>
                <w:szCs w:val="22"/>
              </w:rPr>
            </w:pPr>
            <w:r w:rsidRPr="004B1509">
              <w:rPr>
                <w:rFonts w:eastAsia="Calibri"/>
                <w:szCs w:val="22"/>
              </w:rPr>
              <w:t xml:space="preserve">Pravažiuojamasis kelias nuo Mokyklos g. iki </w:t>
            </w:r>
            <w:proofErr w:type="spellStart"/>
            <w:r w:rsidRPr="004B1509">
              <w:rPr>
                <w:rFonts w:eastAsia="Calibri"/>
                <w:szCs w:val="22"/>
              </w:rPr>
              <w:t>Grikiapelių</w:t>
            </w:r>
            <w:proofErr w:type="spellEnd"/>
            <w:r w:rsidRPr="004B1509">
              <w:rPr>
                <w:rFonts w:eastAsia="Calibri"/>
                <w:szCs w:val="22"/>
              </w:rPr>
              <w:t xml:space="preserve"> g., </w:t>
            </w:r>
            <w:proofErr w:type="spellStart"/>
            <w:r w:rsidRPr="004B1509">
              <w:rPr>
                <w:rFonts w:eastAsia="Calibri"/>
                <w:szCs w:val="22"/>
              </w:rPr>
              <w:t>Grikiapelių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0ADE3" w14:textId="4FA006CF" w:rsidR="000A6213" w:rsidRPr="004B1509" w:rsidRDefault="000A6213" w:rsidP="000A6213">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BD952" w14:textId="1FC38EF6"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025E" w14:textId="1EDA0580"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B959" w14:textId="1AAFF6A2" w:rsidR="000A6213" w:rsidRPr="004B1509" w:rsidRDefault="000A6213" w:rsidP="000A6213">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36611" w14:textId="5DDD03FE" w:rsidR="000A6213" w:rsidRPr="004B1509" w:rsidRDefault="000A6213" w:rsidP="000A621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8F991C" w14:textId="2951E172" w:rsidR="000A6213" w:rsidRPr="004B1509" w:rsidRDefault="000A6213" w:rsidP="000A6213">
            <w:pPr>
              <w:jc w:val="center"/>
              <w:rPr>
                <w:rFonts w:eastAsia="Calibri"/>
                <w:bCs/>
                <w:szCs w:val="22"/>
              </w:rPr>
            </w:pPr>
            <w:r w:rsidRPr="004B1509">
              <w:rPr>
                <w:rFonts w:eastAsia="Calibri"/>
                <w:bCs/>
                <w:szCs w:val="22"/>
              </w:rPr>
              <w:t>-</w:t>
            </w:r>
          </w:p>
        </w:tc>
      </w:tr>
      <w:tr w:rsidR="000A6213" w:rsidRPr="004B1509" w14:paraId="2FC789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4E0EA7"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0952B41" w14:textId="45429DB8" w:rsidR="000A6213" w:rsidRPr="004B1509" w:rsidRDefault="000A6213" w:rsidP="000A6213">
            <w:pPr>
              <w:rPr>
                <w:rFonts w:eastAsia="Calibri"/>
                <w:szCs w:val="22"/>
              </w:rPr>
            </w:pPr>
            <w:r w:rsidRPr="004B1509">
              <w:rPr>
                <w:rFonts w:eastAsia="Calibri"/>
                <w:szCs w:val="22"/>
              </w:rPr>
              <w:t>SSV361</w:t>
            </w:r>
          </w:p>
        </w:tc>
        <w:tc>
          <w:tcPr>
            <w:tcW w:w="4412" w:type="dxa"/>
            <w:tcBorders>
              <w:top w:val="single" w:sz="4" w:space="0" w:color="auto"/>
              <w:left w:val="single" w:sz="4" w:space="0" w:color="auto"/>
              <w:bottom w:val="single" w:sz="4" w:space="0" w:color="auto"/>
              <w:right w:val="single" w:sz="4" w:space="0" w:color="auto"/>
            </w:tcBorders>
            <w:vAlign w:val="center"/>
          </w:tcPr>
          <w:p w14:paraId="25A94FEE" w14:textId="27A97B61" w:rsidR="000A6213" w:rsidRPr="004B1509" w:rsidRDefault="000A6213" w:rsidP="000A6213">
            <w:pPr>
              <w:rPr>
                <w:rFonts w:eastAsia="Calibri"/>
                <w:szCs w:val="22"/>
              </w:rPr>
            </w:pPr>
            <w:r w:rsidRPr="004B1509">
              <w:rPr>
                <w:rFonts w:eastAsia="Calibri"/>
                <w:szCs w:val="22"/>
              </w:rPr>
              <w:t>Privažiuojamasis kelias prie Kušlių ežero, Kušlių k. nuo kelio Nr. 11-1</w:t>
            </w:r>
          </w:p>
        </w:tc>
        <w:tc>
          <w:tcPr>
            <w:tcW w:w="1147" w:type="dxa"/>
            <w:tcBorders>
              <w:top w:val="single" w:sz="4" w:space="0" w:color="auto"/>
              <w:left w:val="single" w:sz="4" w:space="0" w:color="auto"/>
              <w:bottom w:val="single" w:sz="4" w:space="0" w:color="auto"/>
              <w:right w:val="single" w:sz="4" w:space="0" w:color="auto"/>
            </w:tcBorders>
            <w:vAlign w:val="center"/>
          </w:tcPr>
          <w:p w14:paraId="6B6C25EA" w14:textId="2BEF026B" w:rsidR="000A6213" w:rsidRPr="004B1509" w:rsidRDefault="000A6213" w:rsidP="000A6213">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tcPr>
          <w:p w14:paraId="2EF774A6" w14:textId="0B3C95F8"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6642DAD8" w14:textId="2E520F6E"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2DD288CE" w14:textId="1D26BB9D" w:rsidR="000A6213" w:rsidRPr="004B1509" w:rsidRDefault="000A6213" w:rsidP="000A6213">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tcPr>
          <w:p w14:paraId="00D715BD" w14:textId="71F848E7" w:rsidR="000A6213" w:rsidRPr="004B1509" w:rsidRDefault="000A6213" w:rsidP="000A621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669B166" w14:textId="5D11C213" w:rsidR="000A6213" w:rsidRPr="004B1509" w:rsidRDefault="000A6213" w:rsidP="000A6213">
            <w:pPr>
              <w:jc w:val="center"/>
              <w:rPr>
                <w:rFonts w:eastAsia="Calibri"/>
                <w:bCs/>
                <w:szCs w:val="22"/>
              </w:rPr>
            </w:pPr>
            <w:r w:rsidRPr="004B1509">
              <w:rPr>
                <w:rFonts w:eastAsia="Calibri"/>
                <w:bCs/>
                <w:szCs w:val="22"/>
              </w:rPr>
              <w:t>-</w:t>
            </w:r>
          </w:p>
        </w:tc>
      </w:tr>
      <w:tr w:rsidR="000A6213" w:rsidRPr="004B1509" w14:paraId="22326C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F954D8"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C388F47" w14:textId="0D4F2BFF" w:rsidR="000A6213" w:rsidRPr="004B1509" w:rsidRDefault="000A6213" w:rsidP="000A6213">
            <w:pPr>
              <w:rPr>
                <w:rFonts w:eastAsia="Calibri"/>
                <w:szCs w:val="22"/>
              </w:rPr>
            </w:pPr>
            <w:r w:rsidRPr="004B1509">
              <w:rPr>
                <w:rFonts w:eastAsia="Calibri"/>
                <w:szCs w:val="22"/>
              </w:rPr>
              <w:t>SSV363</w:t>
            </w:r>
          </w:p>
        </w:tc>
        <w:tc>
          <w:tcPr>
            <w:tcW w:w="4412" w:type="dxa"/>
            <w:tcBorders>
              <w:top w:val="single" w:sz="4" w:space="0" w:color="auto"/>
              <w:left w:val="single" w:sz="4" w:space="0" w:color="auto"/>
              <w:bottom w:val="single" w:sz="4" w:space="0" w:color="auto"/>
              <w:right w:val="single" w:sz="4" w:space="0" w:color="auto"/>
            </w:tcBorders>
            <w:vAlign w:val="center"/>
          </w:tcPr>
          <w:p w14:paraId="60DD6218" w14:textId="315787FD" w:rsidR="000A6213" w:rsidRPr="004B1509" w:rsidRDefault="000A6213" w:rsidP="000A6213">
            <w:pPr>
              <w:rPr>
                <w:rFonts w:eastAsia="Calibri"/>
                <w:szCs w:val="22"/>
              </w:rPr>
            </w:pPr>
            <w:r w:rsidRPr="004B1509">
              <w:rPr>
                <w:rFonts w:eastAsia="Calibri"/>
                <w:szCs w:val="22"/>
              </w:rPr>
              <w:t xml:space="preserve">Pravažiuojamasis kelias nuo </w:t>
            </w:r>
            <w:proofErr w:type="spellStart"/>
            <w:r w:rsidRPr="004B1509">
              <w:rPr>
                <w:rFonts w:eastAsia="Calibri"/>
                <w:szCs w:val="22"/>
              </w:rPr>
              <w:t>Butėnų</w:t>
            </w:r>
            <w:proofErr w:type="spellEnd"/>
            <w:r w:rsidRPr="004B1509">
              <w:rPr>
                <w:rFonts w:eastAsia="Calibri"/>
                <w:szCs w:val="22"/>
              </w:rPr>
              <w:t xml:space="preserve"> g., </w:t>
            </w:r>
            <w:proofErr w:type="spellStart"/>
            <w:r w:rsidRPr="004B1509">
              <w:rPr>
                <w:rFonts w:eastAsia="Calibri"/>
                <w:szCs w:val="22"/>
              </w:rPr>
              <w:t>Butėnų</w:t>
            </w:r>
            <w:proofErr w:type="spellEnd"/>
            <w:r w:rsidRPr="004B1509">
              <w:rPr>
                <w:rFonts w:eastAsia="Calibri"/>
                <w:szCs w:val="22"/>
              </w:rPr>
              <w:t xml:space="preserve"> k. iki kelio Nr. </w:t>
            </w:r>
            <w:r>
              <w:rPr>
                <w:rFonts w:eastAsia="Calibri"/>
                <w:szCs w:val="22"/>
              </w:rPr>
              <w:t>s</w:t>
            </w:r>
            <w:r w:rsidRPr="004B1509">
              <w:rPr>
                <w:rFonts w:eastAsia="Calibri"/>
                <w:szCs w:val="22"/>
              </w:rPr>
              <w:t>31</w:t>
            </w:r>
          </w:p>
        </w:tc>
        <w:tc>
          <w:tcPr>
            <w:tcW w:w="1147" w:type="dxa"/>
            <w:tcBorders>
              <w:top w:val="single" w:sz="4" w:space="0" w:color="auto"/>
              <w:left w:val="single" w:sz="4" w:space="0" w:color="auto"/>
              <w:bottom w:val="single" w:sz="4" w:space="0" w:color="auto"/>
              <w:right w:val="single" w:sz="4" w:space="0" w:color="auto"/>
            </w:tcBorders>
            <w:vAlign w:val="center"/>
          </w:tcPr>
          <w:p w14:paraId="2809219D" w14:textId="0608D127" w:rsidR="000A6213" w:rsidRPr="004B1509" w:rsidRDefault="000A6213" w:rsidP="000A6213">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tcPr>
          <w:p w14:paraId="015B5749" w14:textId="1B4C6949"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2830376E" w14:textId="5D6FDE20"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5CCB3B5F" w14:textId="27A94BD7" w:rsidR="000A6213" w:rsidRPr="004B1509" w:rsidRDefault="000A6213" w:rsidP="000A6213">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tcPr>
          <w:p w14:paraId="7BB18AA1" w14:textId="24CF4542" w:rsidR="000A6213" w:rsidRPr="004B1509" w:rsidRDefault="000A6213" w:rsidP="000A621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5204636" w14:textId="3EA0B9C3" w:rsidR="000A6213" w:rsidRPr="004B1509" w:rsidRDefault="000A6213" w:rsidP="000A6213">
            <w:pPr>
              <w:jc w:val="center"/>
              <w:rPr>
                <w:rFonts w:eastAsia="Calibri"/>
                <w:bCs/>
                <w:szCs w:val="22"/>
              </w:rPr>
            </w:pPr>
            <w:r w:rsidRPr="004B1509">
              <w:rPr>
                <w:rFonts w:eastAsia="Calibri"/>
                <w:bCs/>
                <w:szCs w:val="22"/>
              </w:rPr>
              <w:t>-</w:t>
            </w:r>
          </w:p>
        </w:tc>
      </w:tr>
      <w:tr w:rsidR="000A6213" w:rsidRPr="004B1509" w14:paraId="3E15C9B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67C774" w14:textId="77777777" w:rsidR="000A6213" w:rsidRPr="004B1509" w:rsidRDefault="000A6213" w:rsidP="000A6213">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F5B5E5E" w14:textId="37033DF0" w:rsidR="000A6213" w:rsidRPr="004B1509" w:rsidRDefault="000A6213" w:rsidP="000A6213">
            <w:pPr>
              <w:rPr>
                <w:rFonts w:eastAsia="Calibri"/>
                <w:szCs w:val="22"/>
              </w:rPr>
            </w:pPr>
            <w:r w:rsidRPr="004B1509">
              <w:rPr>
                <w:rFonts w:eastAsia="Calibri"/>
                <w:szCs w:val="22"/>
              </w:rPr>
              <w:t>SSV383</w:t>
            </w:r>
          </w:p>
        </w:tc>
        <w:tc>
          <w:tcPr>
            <w:tcW w:w="4412" w:type="dxa"/>
            <w:tcBorders>
              <w:top w:val="single" w:sz="4" w:space="0" w:color="auto"/>
              <w:left w:val="single" w:sz="4" w:space="0" w:color="auto"/>
              <w:bottom w:val="single" w:sz="4" w:space="0" w:color="auto"/>
              <w:right w:val="single" w:sz="4" w:space="0" w:color="auto"/>
            </w:tcBorders>
            <w:vAlign w:val="center"/>
          </w:tcPr>
          <w:p w14:paraId="2F4022F4" w14:textId="126C00B3" w:rsidR="000A6213" w:rsidRPr="004B1509" w:rsidRDefault="000A6213" w:rsidP="000A6213">
            <w:pPr>
              <w:rPr>
                <w:rFonts w:eastAsia="Calibri"/>
                <w:szCs w:val="22"/>
              </w:rPr>
            </w:pPr>
            <w:r w:rsidRPr="004B1509">
              <w:rPr>
                <w:rFonts w:eastAsia="Calibri"/>
                <w:szCs w:val="22"/>
              </w:rPr>
              <w:t xml:space="preserve">Privažiuojamasis kelias prie </w:t>
            </w:r>
            <w:proofErr w:type="spellStart"/>
            <w:r w:rsidRPr="004B1509">
              <w:rPr>
                <w:rFonts w:eastAsia="Calibri"/>
                <w:szCs w:val="22"/>
              </w:rPr>
              <w:t>Galviškio</w:t>
            </w:r>
            <w:proofErr w:type="spellEnd"/>
            <w:r w:rsidRPr="004B1509">
              <w:rPr>
                <w:rFonts w:eastAsia="Calibri"/>
                <w:szCs w:val="22"/>
              </w:rPr>
              <w:t xml:space="preserve"> k. nuo kelio Nr. 120</w:t>
            </w:r>
          </w:p>
        </w:tc>
        <w:tc>
          <w:tcPr>
            <w:tcW w:w="1147" w:type="dxa"/>
            <w:tcBorders>
              <w:top w:val="single" w:sz="4" w:space="0" w:color="auto"/>
              <w:left w:val="single" w:sz="4" w:space="0" w:color="auto"/>
              <w:bottom w:val="single" w:sz="4" w:space="0" w:color="auto"/>
              <w:right w:val="single" w:sz="4" w:space="0" w:color="auto"/>
            </w:tcBorders>
            <w:vAlign w:val="center"/>
          </w:tcPr>
          <w:p w14:paraId="4A89A635" w14:textId="546384B4" w:rsidR="000A6213" w:rsidRPr="004B1509" w:rsidRDefault="000A6213" w:rsidP="000A6213">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tcPr>
          <w:p w14:paraId="1DBA289B" w14:textId="08E6D7A5"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09B484A0" w14:textId="1AEB77C9" w:rsidR="000A6213" w:rsidRPr="004B1509" w:rsidRDefault="000A6213" w:rsidP="000A6213">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6D509815" w14:textId="565F1F41" w:rsidR="000A6213" w:rsidRPr="004B1509" w:rsidRDefault="000A6213" w:rsidP="000A6213">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tcPr>
          <w:p w14:paraId="47E7530B" w14:textId="1A3ED429" w:rsidR="000A6213" w:rsidRPr="004B1509" w:rsidRDefault="000A6213" w:rsidP="000A6213">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06998C0" w14:textId="775DF0AC" w:rsidR="000A6213" w:rsidRPr="004B1509" w:rsidRDefault="000A6213" w:rsidP="000A6213">
            <w:pPr>
              <w:jc w:val="center"/>
              <w:rPr>
                <w:rFonts w:eastAsia="Calibri"/>
                <w:bCs/>
                <w:szCs w:val="22"/>
              </w:rPr>
            </w:pPr>
            <w:r w:rsidRPr="004B1509">
              <w:rPr>
                <w:rFonts w:eastAsia="Calibri"/>
                <w:bCs/>
                <w:szCs w:val="22"/>
              </w:rPr>
              <w:t>-</w:t>
            </w:r>
          </w:p>
        </w:tc>
      </w:tr>
      <w:tr w:rsidR="009922C7" w:rsidRPr="004B1509" w14:paraId="3634EB71"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54617A2" w14:textId="77777777" w:rsidR="009922C7" w:rsidRPr="004B1509" w:rsidRDefault="009922C7" w:rsidP="009922C7">
            <w:pPr>
              <w:tabs>
                <w:tab w:val="center" w:pos="4819"/>
                <w:tab w:val="right" w:pos="9638"/>
              </w:tabs>
              <w:rPr>
                <w:rFonts w:eastAsia="Calibri"/>
                <w:i/>
                <w:iCs/>
                <w:szCs w:val="22"/>
              </w:rPr>
            </w:pPr>
            <w:r w:rsidRPr="004B1509">
              <w:rPr>
                <w:rFonts w:eastAsia="Calibri"/>
                <w:i/>
                <w:iCs/>
                <w:szCs w:val="22"/>
              </w:rPr>
              <w:t>9.</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D05935D" w14:textId="77777777" w:rsidR="009922C7" w:rsidRPr="004B1509" w:rsidRDefault="009922C7" w:rsidP="009922C7">
            <w:pPr>
              <w:rPr>
                <w:rFonts w:eastAsia="Calibri"/>
                <w:i/>
                <w:iCs/>
                <w:szCs w:val="22"/>
              </w:rPr>
            </w:pPr>
            <w:r w:rsidRPr="004B1509">
              <w:rPr>
                <w:rFonts w:eastAsia="Calibri"/>
                <w:i/>
                <w:iCs/>
                <w:szCs w:val="22"/>
              </w:rPr>
              <w:t>TRAUPIO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59F35E1B" w14:textId="7CB6A60F" w:rsidR="009922C7" w:rsidRPr="004B1509" w:rsidRDefault="009922C7" w:rsidP="009922C7">
            <w:pPr>
              <w:jc w:val="right"/>
              <w:rPr>
                <w:rFonts w:eastAsia="Calibri"/>
                <w:bCs/>
                <w:i/>
                <w:iCs/>
                <w:szCs w:val="22"/>
              </w:rPr>
            </w:pPr>
            <w:r w:rsidRPr="00207B71">
              <w:rPr>
                <w:rFonts w:eastAsia="Calibri"/>
                <w:bCs/>
                <w:i/>
                <w:iCs/>
                <w:szCs w:val="22"/>
              </w:rPr>
              <w:t>87 785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86E0D72" w14:textId="509E55D0" w:rsidR="009922C7" w:rsidRPr="004B1509" w:rsidRDefault="009922C7" w:rsidP="009922C7">
            <w:pPr>
              <w:jc w:val="right"/>
              <w:rPr>
                <w:rFonts w:eastAsia="Calibri"/>
                <w:bCs/>
                <w:i/>
                <w:iCs/>
                <w:szCs w:val="22"/>
              </w:rPr>
            </w:pPr>
            <w:r w:rsidRPr="00207B71">
              <w:rPr>
                <w:rFonts w:eastAsia="Calibri"/>
                <w:bCs/>
                <w:i/>
                <w:iCs/>
                <w:szCs w:val="22"/>
              </w:rPr>
              <w:t>6 448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06ADDF" w14:textId="1DE43ADC" w:rsidR="009922C7" w:rsidRPr="004B1509" w:rsidRDefault="009922C7" w:rsidP="009922C7">
            <w:pPr>
              <w:jc w:val="right"/>
              <w:rPr>
                <w:rFonts w:eastAsia="Calibri"/>
                <w:bCs/>
                <w:i/>
                <w:iCs/>
                <w:szCs w:val="22"/>
              </w:rPr>
            </w:pPr>
            <w:r w:rsidRPr="00207B71">
              <w:rPr>
                <w:rFonts w:eastAsia="Calibri"/>
                <w:bCs/>
                <w:i/>
                <w:iCs/>
                <w:szCs w:val="22"/>
              </w:rPr>
              <w:t>48 937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8492D96" w14:textId="037CB12A" w:rsidR="009922C7" w:rsidRPr="004B1509" w:rsidRDefault="009922C7" w:rsidP="009922C7">
            <w:pPr>
              <w:jc w:val="right"/>
              <w:rPr>
                <w:rFonts w:eastAsia="Calibri"/>
                <w:i/>
                <w:iCs/>
                <w:szCs w:val="22"/>
              </w:rPr>
            </w:pPr>
            <w:r w:rsidRPr="00207B71">
              <w:rPr>
                <w:rFonts w:eastAsia="Calibri"/>
                <w:i/>
                <w:iCs/>
                <w:szCs w:val="22"/>
              </w:rPr>
              <w:t>32 400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66AAB6" w14:textId="77777777" w:rsidR="009922C7" w:rsidRPr="004B1509" w:rsidRDefault="009922C7" w:rsidP="009922C7">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FAFCC14" w14:textId="77777777" w:rsidR="009922C7" w:rsidRPr="004B1509" w:rsidRDefault="009922C7" w:rsidP="009922C7">
            <w:pPr>
              <w:jc w:val="center"/>
              <w:rPr>
                <w:rFonts w:eastAsia="Calibri"/>
                <w:i/>
                <w:iCs/>
                <w:szCs w:val="22"/>
              </w:rPr>
            </w:pPr>
          </w:p>
        </w:tc>
      </w:tr>
      <w:tr w:rsidR="009922C7" w:rsidRPr="004B1509" w14:paraId="652901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27390F2A" w14:textId="77777777" w:rsidR="009922C7" w:rsidRPr="004B1509" w:rsidRDefault="009922C7" w:rsidP="009922C7">
            <w:pPr>
              <w:tabs>
                <w:tab w:val="center" w:pos="4819"/>
                <w:tab w:val="right" w:pos="9638"/>
              </w:tabs>
              <w:rPr>
                <w:rFonts w:eastAsia="Calibri"/>
                <w:i/>
                <w:iCs/>
                <w:szCs w:val="22"/>
              </w:rPr>
            </w:pPr>
            <w:r w:rsidRPr="004B1509">
              <w:rPr>
                <w:rFonts w:eastAsia="Calibri"/>
                <w:i/>
                <w:iCs/>
                <w:szCs w:val="22"/>
              </w:rPr>
              <w:t>9.1.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5307922D" w14:textId="77777777" w:rsidR="009922C7" w:rsidRPr="004B1509" w:rsidRDefault="009922C7" w:rsidP="009922C7">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647FB2F8" w14:textId="1D431DE0" w:rsidR="009922C7" w:rsidRPr="004B1509" w:rsidRDefault="009922C7" w:rsidP="009922C7">
            <w:pPr>
              <w:jc w:val="right"/>
              <w:rPr>
                <w:rFonts w:eastAsia="Calibri"/>
                <w:bCs/>
                <w:i/>
                <w:iCs/>
                <w:szCs w:val="22"/>
              </w:rPr>
            </w:pPr>
            <w:r w:rsidRPr="00207B71">
              <w:rPr>
                <w:rFonts w:eastAsia="Calibri"/>
                <w:bCs/>
                <w:i/>
                <w:iCs/>
                <w:szCs w:val="22"/>
              </w:rPr>
              <w:t>14 383</w:t>
            </w:r>
          </w:p>
        </w:tc>
        <w:tc>
          <w:tcPr>
            <w:tcW w:w="1133" w:type="dxa"/>
            <w:tcBorders>
              <w:top w:val="single" w:sz="4" w:space="0" w:color="auto"/>
              <w:left w:val="single" w:sz="4" w:space="0" w:color="auto"/>
              <w:bottom w:val="single" w:sz="4" w:space="0" w:color="auto"/>
              <w:right w:val="single" w:sz="4" w:space="0" w:color="auto"/>
            </w:tcBorders>
            <w:vAlign w:val="center"/>
          </w:tcPr>
          <w:p w14:paraId="1201C025" w14:textId="067064DB" w:rsidR="009922C7" w:rsidRPr="004B1509" w:rsidRDefault="009922C7" w:rsidP="009922C7">
            <w:pPr>
              <w:jc w:val="right"/>
              <w:rPr>
                <w:rFonts w:eastAsia="Calibri"/>
                <w:bCs/>
                <w:i/>
                <w:iCs/>
                <w:szCs w:val="22"/>
              </w:rPr>
            </w:pPr>
            <w:r w:rsidRPr="00207B71">
              <w:rPr>
                <w:rFonts w:eastAsia="Calibri"/>
                <w:bCs/>
                <w:i/>
                <w:iCs/>
                <w:szCs w:val="22"/>
              </w:rPr>
              <w:t>6 398</w:t>
            </w:r>
          </w:p>
        </w:tc>
        <w:tc>
          <w:tcPr>
            <w:tcW w:w="1133" w:type="dxa"/>
            <w:tcBorders>
              <w:top w:val="single" w:sz="4" w:space="0" w:color="auto"/>
              <w:left w:val="single" w:sz="4" w:space="0" w:color="auto"/>
              <w:bottom w:val="single" w:sz="4" w:space="0" w:color="auto"/>
              <w:right w:val="single" w:sz="4" w:space="0" w:color="auto"/>
            </w:tcBorders>
            <w:vAlign w:val="center"/>
          </w:tcPr>
          <w:p w14:paraId="6834FC11" w14:textId="61FD4DB4" w:rsidR="009922C7" w:rsidRPr="004B1509" w:rsidRDefault="009922C7" w:rsidP="009922C7">
            <w:pPr>
              <w:jc w:val="right"/>
              <w:rPr>
                <w:rFonts w:eastAsia="Calibri"/>
                <w:bCs/>
                <w:i/>
                <w:iCs/>
                <w:szCs w:val="22"/>
              </w:rPr>
            </w:pPr>
            <w:r w:rsidRPr="00207B71">
              <w:rPr>
                <w:rFonts w:eastAsia="Calibri"/>
                <w:bCs/>
                <w:i/>
                <w:iCs/>
                <w:szCs w:val="22"/>
              </w:rPr>
              <w:t>6 745</w:t>
            </w:r>
          </w:p>
        </w:tc>
        <w:tc>
          <w:tcPr>
            <w:tcW w:w="1133" w:type="dxa"/>
            <w:tcBorders>
              <w:top w:val="single" w:sz="4" w:space="0" w:color="auto"/>
              <w:left w:val="single" w:sz="4" w:space="0" w:color="auto"/>
              <w:bottom w:val="single" w:sz="4" w:space="0" w:color="auto"/>
              <w:right w:val="single" w:sz="4" w:space="0" w:color="auto"/>
            </w:tcBorders>
            <w:vAlign w:val="center"/>
          </w:tcPr>
          <w:p w14:paraId="53B713F5" w14:textId="4B70AD5E" w:rsidR="009922C7" w:rsidRPr="004B1509" w:rsidRDefault="009922C7" w:rsidP="009922C7">
            <w:pPr>
              <w:jc w:val="right"/>
              <w:rPr>
                <w:rFonts w:eastAsia="Calibri"/>
                <w:i/>
                <w:iCs/>
                <w:szCs w:val="22"/>
              </w:rPr>
            </w:pPr>
            <w:r w:rsidRPr="00207B71">
              <w:rPr>
                <w:rFonts w:eastAsia="Calibri"/>
                <w:i/>
                <w:iCs/>
                <w:szCs w:val="22"/>
              </w:rPr>
              <w:t>1 240</w:t>
            </w:r>
          </w:p>
        </w:tc>
        <w:tc>
          <w:tcPr>
            <w:tcW w:w="1133" w:type="dxa"/>
            <w:tcBorders>
              <w:top w:val="single" w:sz="4" w:space="0" w:color="auto"/>
              <w:left w:val="single" w:sz="4" w:space="0" w:color="auto"/>
              <w:bottom w:val="single" w:sz="4" w:space="0" w:color="auto"/>
              <w:right w:val="single" w:sz="4" w:space="0" w:color="auto"/>
            </w:tcBorders>
            <w:vAlign w:val="center"/>
          </w:tcPr>
          <w:p w14:paraId="31857A8B" w14:textId="77777777" w:rsidR="009922C7" w:rsidRPr="004B1509" w:rsidRDefault="009922C7" w:rsidP="009922C7">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8BAE67C" w14:textId="77777777" w:rsidR="009922C7" w:rsidRPr="004B1509" w:rsidRDefault="009922C7" w:rsidP="009922C7">
            <w:pPr>
              <w:jc w:val="center"/>
              <w:rPr>
                <w:rFonts w:eastAsia="Calibri"/>
                <w:i/>
                <w:iCs/>
                <w:szCs w:val="22"/>
              </w:rPr>
            </w:pPr>
          </w:p>
        </w:tc>
      </w:tr>
      <w:tr w:rsidR="009922C7" w:rsidRPr="004B1509" w14:paraId="660C22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2C9A1E"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15753" w14:textId="6AD7B656" w:rsidR="009922C7" w:rsidRPr="004B1509" w:rsidRDefault="009922C7" w:rsidP="009922C7">
            <w:pPr>
              <w:rPr>
                <w:rFonts w:eastAsia="Calibri"/>
                <w:szCs w:val="22"/>
              </w:rPr>
            </w:pPr>
            <w:r w:rsidRPr="00207B71">
              <w:rPr>
                <w:rFonts w:eastAsia="Calibri"/>
                <w:szCs w:val="22"/>
              </w:rPr>
              <w:t>tm25065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1FF0AE" w14:textId="36AEC9B8" w:rsidR="009922C7" w:rsidRPr="004B1509" w:rsidRDefault="009922C7" w:rsidP="009922C7">
            <w:pPr>
              <w:rPr>
                <w:rFonts w:eastAsia="Calibri"/>
                <w:szCs w:val="22"/>
              </w:rPr>
            </w:pPr>
            <w:r w:rsidRPr="00207B71">
              <w:rPr>
                <w:rFonts w:eastAsia="Calibri"/>
                <w:szCs w:val="22"/>
              </w:rPr>
              <w:t>Jaunimo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6121C6" w14:textId="6AEF07B1" w:rsidR="009922C7" w:rsidRPr="004B1509" w:rsidRDefault="009922C7" w:rsidP="009922C7">
            <w:pPr>
              <w:jc w:val="right"/>
              <w:rPr>
                <w:rFonts w:eastAsia="Calibri"/>
                <w:szCs w:val="22"/>
              </w:rPr>
            </w:pPr>
            <w:r w:rsidRPr="00207B71">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6540" w14:textId="78D6460B" w:rsidR="009922C7" w:rsidRPr="004B1509" w:rsidRDefault="009922C7" w:rsidP="009922C7">
            <w:pPr>
              <w:jc w:val="right"/>
              <w:rPr>
                <w:rFonts w:eastAsia="Calibri"/>
                <w:szCs w:val="22"/>
              </w:rPr>
            </w:pPr>
            <w:r w:rsidRPr="00207B71">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0431" w14:textId="685775E0"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3B1A1" w14:textId="2AD98962"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241A2" w14:textId="7DA8B646"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9CBD05" w14:textId="723B5A25" w:rsidR="009922C7" w:rsidRPr="004B1509" w:rsidRDefault="009922C7" w:rsidP="009922C7">
            <w:pPr>
              <w:jc w:val="center"/>
              <w:rPr>
                <w:rFonts w:eastAsia="Calibri"/>
                <w:szCs w:val="22"/>
              </w:rPr>
            </w:pPr>
            <w:r w:rsidRPr="00207B71">
              <w:rPr>
                <w:rFonts w:eastAsia="Calibri"/>
                <w:szCs w:val="22"/>
              </w:rPr>
              <w:t>4400-5449-4116</w:t>
            </w:r>
          </w:p>
        </w:tc>
      </w:tr>
      <w:tr w:rsidR="009922C7" w:rsidRPr="004B1509" w14:paraId="4AF94C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A8670D4"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3663C" w14:textId="598CD4E4" w:rsidR="009922C7" w:rsidRPr="004B1509" w:rsidRDefault="009922C7" w:rsidP="009922C7">
            <w:pPr>
              <w:rPr>
                <w:rFonts w:eastAsia="Calibri"/>
                <w:szCs w:val="22"/>
              </w:rPr>
            </w:pPr>
            <w:r w:rsidRPr="00207B71">
              <w:rPr>
                <w:rFonts w:eastAsia="Calibri"/>
                <w:szCs w:val="22"/>
              </w:rPr>
              <w:t>ts8-1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95D0F5" w14:textId="6C8CDB66" w:rsidR="009922C7" w:rsidRPr="004B1509" w:rsidRDefault="009922C7" w:rsidP="009922C7">
            <w:pPr>
              <w:rPr>
                <w:rFonts w:eastAsia="Calibri"/>
                <w:szCs w:val="22"/>
              </w:rPr>
            </w:pPr>
            <w:proofErr w:type="spellStart"/>
            <w:r w:rsidRPr="00207B71">
              <w:rPr>
                <w:rFonts w:eastAsia="Calibri"/>
                <w:szCs w:val="22"/>
              </w:rPr>
              <w:t>Klaibūnų</w:t>
            </w:r>
            <w:proofErr w:type="spellEnd"/>
            <w:r w:rsidRPr="00207B71">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E1396" w14:textId="43019E97" w:rsidR="009922C7" w:rsidRPr="004B1509" w:rsidRDefault="009922C7" w:rsidP="009922C7">
            <w:pPr>
              <w:jc w:val="right"/>
              <w:rPr>
                <w:rFonts w:eastAsia="Calibri"/>
                <w:szCs w:val="22"/>
              </w:rPr>
            </w:pPr>
            <w:r w:rsidRPr="00207B71">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0707" w14:textId="6B6DDA32" w:rsidR="009922C7" w:rsidRPr="004B1509" w:rsidRDefault="009922C7" w:rsidP="009922C7">
            <w:pPr>
              <w:jc w:val="right"/>
              <w:rPr>
                <w:rFonts w:eastAsia="Calibri"/>
                <w:szCs w:val="22"/>
              </w:rPr>
            </w:pPr>
            <w:r w:rsidRPr="00207B71">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tcPr>
          <w:p w14:paraId="749497D1" w14:textId="70589F21"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12BEF" w14:textId="5E8E29C5"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F1ECD" w14:textId="0F8358AB"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D9A68" w14:textId="7701182C" w:rsidR="009922C7" w:rsidRPr="004B1509" w:rsidRDefault="009922C7" w:rsidP="009922C7">
            <w:pPr>
              <w:jc w:val="center"/>
              <w:rPr>
                <w:rFonts w:eastAsia="Calibri"/>
                <w:szCs w:val="22"/>
              </w:rPr>
            </w:pPr>
            <w:r w:rsidRPr="00207B71">
              <w:rPr>
                <w:rFonts w:eastAsia="Calibri"/>
                <w:szCs w:val="22"/>
              </w:rPr>
              <w:t>4400-5450-0577</w:t>
            </w:r>
          </w:p>
        </w:tc>
      </w:tr>
      <w:tr w:rsidR="009922C7" w:rsidRPr="00D60FEF" w14:paraId="5A3A20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E707AE"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1E7534" w14:textId="7FFCF71D" w:rsidR="009922C7" w:rsidRPr="004B1509" w:rsidRDefault="009922C7" w:rsidP="009922C7">
            <w:pPr>
              <w:rPr>
                <w:rFonts w:eastAsia="Calibri"/>
                <w:szCs w:val="22"/>
              </w:rPr>
            </w:pPr>
            <w:r w:rsidRPr="00207B71">
              <w:rPr>
                <w:rFonts w:eastAsia="Calibri"/>
                <w:szCs w:val="22"/>
              </w:rPr>
              <w:t>tm25066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83214F" w14:textId="0E53A40B" w:rsidR="009922C7" w:rsidRPr="004B1509" w:rsidRDefault="009922C7" w:rsidP="009922C7">
            <w:pPr>
              <w:rPr>
                <w:rFonts w:eastAsia="Calibri"/>
                <w:szCs w:val="22"/>
              </w:rPr>
            </w:pPr>
            <w:proofErr w:type="spellStart"/>
            <w:r w:rsidRPr="00207B71">
              <w:rPr>
                <w:rFonts w:eastAsia="Calibri"/>
                <w:szCs w:val="22"/>
              </w:rPr>
              <w:t>Laukagalių</w:t>
            </w:r>
            <w:proofErr w:type="spellEnd"/>
            <w:r w:rsidRPr="00207B71">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A1B03D" w14:textId="6BB87339" w:rsidR="009922C7" w:rsidRPr="004B1509" w:rsidRDefault="009922C7" w:rsidP="009922C7">
            <w:pPr>
              <w:jc w:val="right"/>
              <w:rPr>
                <w:rFonts w:eastAsia="Calibri"/>
                <w:szCs w:val="22"/>
              </w:rPr>
            </w:pPr>
            <w:r w:rsidRPr="00207B71">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2D426" w14:textId="2F276CC6" w:rsidR="009922C7" w:rsidRPr="004B1509" w:rsidRDefault="009922C7" w:rsidP="009922C7">
            <w:pPr>
              <w:jc w:val="right"/>
              <w:rPr>
                <w:rFonts w:eastAsia="Calibri"/>
                <w:szCs w:val="22"/>
              </w:rPr>
            </w:pPr>
            <w:r w:rsidRPr="00207B71">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1944B" w14:textId="7C302993"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2B698" w14:textId="4F563AFE"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3CBA5" w14:textId="438CE4D2"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A85E65" w14:textId="39056941" w:rsidR="009922C7" w:rsidRPr="004B1509" w:rsidRDefault="009922C7" w:rsidP="009922C7">
            <w:pPr>
              <w:jc w:val="center"/>
              <w:rPr>
                <w:rFonts w:eastAsia="Calibri"/>
                <w:szCs w:val="22"/>
              </w:rPr>
            </w:pPr>
            <w:r w:rsidRPr="00207B71">
              <w:rPr>
                <w:rFonts w:eastAsia="Calibri"/>
                <w:szCs w:val="22"/>
              </w:rPr>
              <w:t>4400-5449-4850</w:t>
            </w:r>
          </w:p>
        </w:tc>
      </w:tr>
      <w:tr w:rsidR="009922C7" w:rsidRPr="004B1509" w14:paraId="47E08D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F550F6"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FA8F0" w14:textId="678A1F6C" w:rsidR="009922C7" w:rsidRPr="004B1509" w:rsidRDefault="009922C7" w:rsidP="009922C7">
            <w:pPr>
              <w:rPr>
                <w:rFonts w:eastAsia="Calibri"/>
                <w:szCs w:val="22"/>
              </w:rPr>
            </w:pPr>
            <w:r w:rsidRPr="00207B71">
              <w:rPr>
                <w:rFonts w:eastAsia="Calibri"/>
                <w:szCs w:val="22"/>
              </w:rPr>
              <w:t>tm2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70C22C" w14:textId="2D1B7A7A" w:rsidR="009922C7" w:rsidRPr="004B1509" w:rsidRDefault="009922C7" w:rsidP="009922C7">
            <w:pPr>
              <w:rPr>
                <w:rFonts w:eastAsia="Calibri"/>
                <w:szCs w:val="22"/>
              </w:rPr>
            </w:pPr>
            <w:r w:rsidRPr="00207B71">
              <w:rPr>
                <w:rFonts w:eastAsia="Calibri"/>
                <w:szCs w:val="22"/>
              </w:rPr>
              <w:t>Liepų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D611AA" w14:textId="4A61651D" w:rsidR="009922C7" w:rsidRPr="004B1509" w:rsidRDefault="009922C7" w:rsidP="009922C7">
            <w:pPr>
              <w:jc w:val="right"/>
              <w:rPr>
                <w:rFonts w:eastAsia="Calibri"/>
                <w:szCs w:val="22"/>
              </w:rPr>
            </w:pPr>
            <w:r w:rsidRPr="00207B71">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06E04" w14:textId="28B575B1" w:rsidR="009922C7" w:rsidRPr="004B1509" w:rsidRDefault="009922C7" w:rsidP="009922C7">
            <w:pPr>
              <w:jc w:val="right"/>
              <w:rPr>
                <w:rFonts w:eastAsia="Calibri"/>
                <w:szCs w:val="22"/>
              </w:rPr>
            </w:pPr>
            <w:r w:rsidRPr="00207B71">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5F53" w14:textId="08859EBF"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AE51E" w14:textId="549B2011"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4944D" w14:textId="0FB69C4A"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BA371A" w14:textId="067856E6" w:rsidR="009922C7" w:rsidRPr="004B1509" w:rsidRDefault="009922C7" w:rsidP="009922C7">
            <w:pPr>
              <w:jc w:val="center"/>
              <w:rPr>
                <w:rFonts w:eastAsia="Calibri"/>
                <w:szCs w:val="22"/>
              </w:rPr>
            </w:pPr>
            <w:r w:rsidRPr="00207B71">
              <w:rPr>
                <w:rFonts w:eastAsia="Calibri"/>
                <w:szCs w:val="22"/>
              </w:rPr>
              <w:t>4400-5449-4049</w:t>
            </w:r>
          </w:p>
        </w:tc>
      </w:tr>
      <w:tr w:rsidR="009922C7" w:rsidRPr="004B1509" w14:paraId="2509D12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AEC0E3"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2A6C07" w14:textId="127D9EB8" w:rsidR="009922C7" w:rsidRPr="004B1509" w:rsidRDefault="009922C7" w:rsidP="009922C7">
            <w:pPr>
              <w:rPr>
                <w:rFonts w:eastAsia="Calibri"/>
                <w:szCs w:val="22"/>
              </w:rPr>
            </w:pPr>
            <w:r w:rsidRPr="00207B71">
              <w:rPr>
                <w:rFonts w:eastAsia="Calibri"/>
                <w:szCs w:val="22"/>
              </w:rPr>
              <w:t>tm25063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7F1ECA" w14:textId="1731D9CB" w:rsidR="009922C7" w:rsidRPr="004B1509" w:rsidRDefault="009922C7" w:rsidP="009922C7">
            <w:pPr>
              <w:rPr>
                <w:rFonts w:eastAsia="Calibri"/>
                <w:szCs w:val="22"/>
              </w:rPr>
            </w:pPr>
            <w:r w:rsidRPr="00207B71">
              <w:rPr>
                <w:rFonts w:eastAsia="Calibri"/>
                <w:szCs w:val="22"/>
              </w:rPr>
              <w:t>Nevėžio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CCE17C" w14:textId="4A3F058D" w:rsidR="009922C7" w:rsidRPr="004B1509" w:rsidRDefault="009922C7" w:rsidP="009922C7">
            <w:pPr>
              <w:jc w:val="right"/>
              <w:rPr>
                <w:rFonts w:eastAsia="Calibri"/>
                <w:szCs w:val="22"/>
              </w:rPr>
            </w:pPr>
            <w:r w:rsidRPr="00207B71">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30B11" w14:textId="107EC059" w:rsidR="009922C7" w:rsidRPr="004B1509" w:rsidRDefault="009922C7" w:rsidP="009922C7">
            <w:pPr>
              <w:jc w:val="right"/>
              <w:rPr>
                <w:rFonts w:eastAsia="Calibri"/>
                <w:szCs w:val="22"/>
              </w:rPr>
            </w:pPr>
            <w:r w:rsidRPr="00207B71">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C6DC9" w14:textId="18C5D5AB"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CFF" w14:textId="13FFEE61"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3638" w14:textId="38EA5927"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32FC68" w14:textId="4F4108B2" w:rsidR="009922C7" w:rsidRPr="004B1509" w:rsidRDefault="009922C7" w:rsidP="009922C7">
            <w:pPr>
              <w:jc w:val="center"/>
              <w:rPr>
                <w:rFonts w:eastAsia="Calibri"/>
                <w:szCs w:val="22"/>
              </w:rPr>
            </w:pPr>
            <w:r w:rsidRPr="00207B71">
              <w:rPr>
                <w:rFonts w:eastAsia="Calibri"/>
                <w:szCs w:val="22"/>
              </w:rPr>
              <w:t>4400-5449-4838</w:t>
            </w:r>
          </w:p>
        </w:tc>
      </w:tr>
      <w:tr w:rsidR="009922C7" w:rsidRPr="00F304DC" w14:paraId="444149A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A8FDC4" w14:textId="77777777" w:rsidR="009922C7" w:rsidRPr="00F304DC"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BF7B5" w14:textId="0B401D93" w:rsidR="009922C7" w:rsidRPr="00F304DC" w:rsidRDefault="009922C7" w:rsidP="009922C7">
            <w:pPr>
              <w:rPr>
                <w:rFonts w:eastAsia="Calibri"/>
                <w:szCs w:val="22"/>
              </w:rPr>
            </w:pPr>
            <w:r w:rsidRPr="00207B71">
              <w:rPr>
                <w:rFonts w:eastAsia="Calibri"/>
                <w:szCs w:val="22"/>
              </w:rPr>
              <w:t>tm25064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FABABC" w14:textId="6B47AA7F" w:rsidR="009922C7" w:rsidRPr="00F304DC" w:rsidRDefault="009922C7" w:rsidP="009922C7">
            <w:pPr>
              <w:rPr>
                <w:rFonts w:eastAsia="Calibri"/>
                <w:szCs w:val="22"/>
              </w:rPr>
            </w:pPr>
            <w:proofErr w:type="spellStart"/>
            <w:r w:rsidRPr="00207B71">
              <w:rPr>
                <w:rFonts w:eastAsia="Calibri"/>
                <w:szCs w:val="22"/>
              </w:rPr>
              <w:t>Papartynės</w:t>
            </w:r>
            <w:proofErr w:type="spellEnd"/>
            <w:r w:rsidRPr="00207B71">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DAB249" w14:textId="2D0FE741" w:rsidR="009922C7" w:rsidRPr="00F304DC" w:rsidRDefault="009922C7" w:rsidP="009922C7">
            <w:pPr>
              <w:jc w:val="right"/>
              <w:rPr>
                <w:rFonts w:eastAsia="Calibri"/>
                <w:szCs w:val="22"/>
              </w:rPr>
            </w:pPr>
            <w:r w:rsidRPr="00207B71">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7B41" w14:textId="449F0F7E" w:rsidR="009922C7" w:rsidRPr="00F304DC" w:rsidRDefault="009922C7" w:rsidP="009922C7">
            <w:pPr>
              <w:jc w:val="right"/>
              <w:rPr>
                <w:rFonts w:eastAsia="Calibri"/>
                <w:szCs w:val="22"/>
              </w:rPr>
            </w:pPr>
            <w:r w:rsidRPr="00207B71">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3332" w14:textId="2D99553B" w:rsidR="009922C7" w:rsidRPr="00F304DC"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FE30C" w14:textId="1563849D" w:rsidR="009922C7" w:rsidRPr="00F304DC"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6340D" w14:textId="1AA6C4CB" w:rsidR="009922C7" w:rsidRPr="00F304DC" w:rsidRDefault="009922C7" w:rsidP="009922C7">
            <w:pPr>
              <w:jc w:val="center"/>
              <w:rPr>
                <w:rFonts w:eastAsia="Calibri"/>
                <w:szCs w:val="22"/>
              </w:rPr>
            </w:pPr>
            <w:r w:rsidRPr="00207B7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A7B7C2" w14:textId="2BFCD557" w:rsidR="009922C7" w:rsidRPr="00F304DC" w:rsidRDefault="009922C7" w:rsidP="009922C7">
            <w:pPr>
              <w:jc w:val="center"/>
              <w:rPr>
                <w:rFonts w:eastAsia="Calibri"/>
                <w:szCs w:val="22"/>
              </w:rPr>
            </w:pPr>
            <w:r w:rsidRPr="00207B71">
              <w:rPr>
                <w:rFonts w:eastAsia="Calibri"/>
                <w:szCs w:val="22"/>
              </w:rPr>
              <w:t>4400-5449-4849</w:t>
            </w:r>
          </w:p>
        </w:tc>
      </w:tr>
      <w:tr w:rsidR="009922C7" w:rsidRPr="00F304DC" w14:paraId="0C32DFA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B31350" w14:textId="77777777" w:rsidR="009922C7" w:rsidRPr="00F304DC"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8ABC5" w14:textId="6785EBE5" w:rsidR="009922C7" w:rsidRPr="00F304DC" w:rsidRDefault="009922C7" w:rsidP="009922C7">
            <w:pPr>
              <w:rPr>
                <w:rFonts w:eastAsia="Calibri"/>
                <w:szCs w:val="22"/>
              </w:rPr>
            </w:pPr>
            <w:r w:rsidRPr="00207B71">
              <w:rPr>
                <w:rFonts w:eastAsia="Calibri"/>
                <w:szCs w:val="22"/>
              </w:rPr>
              <w:t>tm25060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277E4" w14:textId="7CB1E777" w:rsidR="009922C7" w:rsidRPr="00F304DC" w:rsidRDefault="009922C7" w:rsidP="009922C7">
            <w:pPr>
              <w:rPr>
                <w:rFonts w:eastAsia="Calibri"/>
                <w:szCs w:val="22"/>
              </w:rPr>
            </w:pPr>
            <w:proofErr w:type="spellStart"/>
            <w:r w:rsidRPr="00207B71">
              <w:rPr>
                <w:rFonts w:eastAsia="Calibri"/>
                <w:szCs w:val="22"/>
              </w:rPr>
              <w:t>Žerkiškių</w:t>
            </w:r>
            <w:proofErr w:type="spellEnd"/>
            <w:r w:rsidRPr="00207B71">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1E18B5" w14:textId="1EAA10C9" w:rsidR="009922C7" w:rsidRPr="00F304DC" w:rsidRDefault="009922C7" w:rsidP="009922C7">
            <w:pPr>
              <w:jc w:val="right"/>
              <w:rPr>
                <w:rFonts w:eastAsia="Calibri"/>
                <w:szCs w:val="22"/>
              </w:rPr>
            </w:pPr>
            <w:r w:rsidRPr="00207B71">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980A" w14:textId="664A92A5" w:rsidR="009922C7" w:rsidRPr="00F304DC" w:rsidRDefault="009922C7" w:rsidP="009922C7">
            <w:pPr>
              <w:jc w:val="right"/>
              <w:rPr>
                <w:rFonts w:eastAsia="Calibri"/>
                <w:szCs w:val="22"/>
              </w:rPr>
            </w:pPr>
            <w:r w:rsidRPr="00207B71">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3B1FD" w14:textId="581C51C6" w:rsidR="009922C7" w:rsidRPr="00F304DC" w:rsidRDefault="009922C7" w:rsidP="009922C7">
            <w:pPr>
              <w:jc w:val="right"/>
              <w:rPr>
                <w:rFonts w:eastAsia="Calibri"/>
                <w:strike/>
                <w:szCs w:val="22"/>
              </w:rPr>
            </w:pPr>
            <w:r w:rsidRPr="00207B7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02881" w14:textId="526852F0" w:rsidR="009922C7" w:rsidRPr="00F304DC"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E9E6E" w14:textId="24500A0A" w:rsidR="009922C7" w:rsidRPr="00F304DC" w:rsidRDefault="009922C7" w:rsidP="009922C7">
            <w:pPr>
              <w:jc w:val="center"/>
              <w:rPr>
                <w:rFonts w:eastAsia="Calibri"/>
                <w:szCs w:val="22"/>
              </w:rPr>
            </w:pPr>
            <w:r w:rsidRPr="00207B7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A092F7" w14:textId="1F71F1E4" w:rsidR="009922C7" w:rsidRPr="00F304DC" w:rsidRDefault="009922C7" w:rsidP="009922C7">
            <w:pPr>
              <w:jc w:val="center"/>
              <w:rPr>
                <w:rFonts w:eastAsia="Calibri"/>
                <w:szCs w:val="22"/>
              </w:rPr>
            </w:pPr>
            <w:r w:rsidRPr="00207B71">
              <w:rPr>
                <w:rFonts w:eastAsia="Calibri"/>
                <w:szCs w:val="22"/>
              </w:rPr>
              <w:t>4400-5059-3547</w:t>
            </w:r>
          </w:p>
        </w:tc>
      </w:tr>
      <w:tr w:rsidR="009922C7" w:rsidRPr="00F304DC" w14:paraId="46EA816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B9EB6C" w14:textId="77777777" w:rsidR="009922C7" w:rsidRPr="00F304DC"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95018" w14:textId="1247B50A" w:rsidR="009922C7" w:rsidRPr="00F304DC" w:rsidRDefault="009922C7" w:rsidP="009922C7">
            <w:pPr>
              <w:rPr>
                <w:rFonts w:eastAsia="Calibri"/>
                <w:szCs w:val="22"/>
              </w:rPr>
            </w:pPr>
            <w:r w:rsidRPr="00207B71">
              <w:rPr>
                <w:rFonts w:eastAsia="Calibri"/>
                <w:szCs w:val="22"/>
              </w:rPr>
              <w:t>ts6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D29BF6" w14:textId="636B88CE" w:rsidR="009922C7" w:rsidRPr="00F304DC" w:rsidRDefault="009922C7" w:rsidP="009922C7">
            <w:pPr>
              <w:rPr>
                <w:rFonts w:eastAsia="Calibri"/>
                <w:szCs w:val="22"/>
              </w:rPr>
            </w:pPr>
            <w:r w:rsidRPr="00207B71">
              <w:rPr>
                <w:rFonts w:eastAsia="Calibri"/>
                <w:szCs w:val="22"/>
              </w:rPr>
              <w:t xml:space="preserve">Alyvų g., </w:t>
            </w:r>
            <w:proofErr w:type="spellStart"/>
            <w:r w:rsidRPr="00207B71">
              <w:rPr>
                <w:rFonts w:eastAsia="Calibri"/>
                <w:szCs w:val="22"/>
              </w:rPr>
              <w:t>Klaibūnų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B5EDEE" w14:textId="635F10CF" w:rsidR="009922C7" w:rsidRPr="00F304DC" w:rsidRDefault="009922C7" w:rsidP="009922C7">
            <w:pPr>
              <w:jc w:val="right"/>
              <w:rPr>
                <w:rFonts w:eastAsia="Calibri"/>
                <w:szCs w:val="22"/>
              </w:rPr>
            </w:pPr>
            <w:r w:rsidRPr="00207B71">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9AD5" w14:textId="25013C79" w:rsidR="009922C7" w:rsidRPr="00F304DC"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88EA" w14:textId="4962F53F" w:rsidR="009922C7" w:rsidRPr="00F304DC" w:rsidRDefault="009922C7" w:rsidP="009922C7">
            <w:pPr>
              <w:jc w:val="right"/>
              <w:rPr>
                <w:rFonts w:eastAsia="Calibri"/>
                <w:szCs w:val="22"/>
              </w:rPr>
            </w:pPr>
            <w:r w:rsidRPr="00207B71">
              <w:rPr>
                <w:rFonts w:eastAsia="Calibri"/>
                <w:bCs/>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E40F1" w14:textId="3BE1D872" w:rsidR="009922C7" w:rsidRPr="00F304DC" w:rsidRDefault="009922C7" w:rsidP="009922C7">
            <w:pPr>
              <w:jc w:val="right"/>
              <w:rPr>
                <w:rFonts w:eastAsia="Calibri"/>
                <w:szCs w:val="22"/>
              </w:rPr>
            </w:pPr>
            <w:r w:rsidRPr="00207B71">
              <w:rPr>
                <w:rFonts w:eastAsia="Calibri"/>
                <w:szCs w:val="22"/>
              </w:rPr>
              <w:t xml:space="preserve"> </w:t>
            </w:r>
            <w:r w:rsidRPr="00207B71">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E1F6A" w14:textId="50886B48" w:rsidR="009922C7" w:rsidRPr="00F304DC" w:rsidRDefault="009922C7" w:rsidP="009922C7">
            <w:pPr>
              <w:jc w:val="center"/>
              <w:rPr>
                <w:rFonts w:eastAsia="Calibri"/>
                <w:szCs w:val="22"/>
              </w:rPr>
            </w:pPr>
            <w:r w:rsidRPr="00207B7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7F263" w14:textId="3F1E5F64" w:rsidR="009922C7" w:rsidRPr="00F304DC" w:rsidRDefault="009922C7" w:rsidP="009922C7">
            <w:pPr>
              <w:jc w:val="center"/>
              <w:rPr>
                <w:rFonts w:eastAsia="Calibri"/>
                <w:szCs w:val="22"/>
              </w:rPr>
            </w:pPr>
            <w:r w:rsidRPr="00207B71">
              <w:rPr>
                <w:rFonts w:eastAsia="Calibri"/>
                <w:bCs/>
                <w:szCs w:val="22"/>
              </w:rPr>
              <w:t>4400-6642-6684</w:t>
            </w:r>
          </w:p>
        </w:tc>
      </w:tr>
      <w:tr w:rsidR="009922C7" w:rsidRPr="00F304DC" w14:paraId="4F13E28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722FAB" w14:textId="77777777" w:rsidR="009922C7" w:rsidRPr="00F304DC"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B8D43" w14:textId="71D89953" w:rsidR="009922C7" w:rsidRPr="00F304DC" w:rsidRDefault="009922C7" w:rsidP="009922C7">
            <w:pPr>
              <w:rPr>
                <w:rFonts w:eastAsia="Calibri"/>
                <w:szCs w:val="22"/>
              </w:rPr>
            </w:pPr>
            <w:r w:rsidRPr="00207B71">
              <w:rPr>
                <w:rFonts w:eastAsia="Calibri"/>
                <w:szCs w:val="22"/>
              </w:rPr>
              <w:t>ts7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870A86" w14:textId="2C1D0FE5" w:rsidR="009922C7" w:rsidRPr="00F304DC" w:rsidRDefault="009922C7" w:rsidP="009922C7">
            <w:pPr>
              <w:rPr>
                <w:rFonts w:eastAsia="Calibri"/>
                <w:szCs w:val="22"/>
              </w:rPr>
            </w:pPr>
            <w:proofErr w:type="spellStart"/>
            <w:r w:rsidRPr="00207B71">
              <w:rPr>
                <w:rFonts w:eastAsia="Calibri"/>
                <w:szCs w:val="22"/>
              </w:rPr>
              <w:t>Klaibūnėlių</w:t>
            </w:r>
            <w:proofErr w:type="spellEnd"/>
            <w:r w:rsidRPr="00207B71">
              <w:rPr>
                <w:rFonts w:eastAsia="Calibri"/>
                <w:szCs w:val="22"/>
              </w:rPr>
              <w:t xml:space="preserve"> g., </w:t>
            </w:r>
            <w:proofErr w:type="spellStart"/>
            <w:r w:rsidRPr="00207B71">
              <w:rPr>
                <w:rFonts w:eastAsia="Calibri"/>
                <w:szCs w:val="22"/>
              </w:rPr>
              <w:t>Klaibūnų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AB7F95" w14:textId="40DE6874" w:rsidR="009922C7" w:rsidRPr="00F304DC" w:rsidRDefault="009922C7" w:rsidP="009922C7">
            <w:pPr>
              <w:jc w:val="right"/>
              <w:rPr>
                <w:rFonts w:eastAsia="Calibri"/>
                <w:szCs w:val="22"/>
              </w:rPr>
            </w:pPr>
            <w:r w:rsidRPr="00207B71">
              <w:rPr>
                <w:rFonts w:eastAsia="Calibri"/>
                <w:szCs w:val="22"/>
              </w:rPr>
              <w:t xml:space="preserve"> </w:t>
            </w:r>
            <w:r w:rsidRPr="00207B71">
              <w:rPr>
                <w:rFonts w:eastAsia="Calibri"/>
                <w:bCs/>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A6D37" w14:textId="2A3812CA" w:rsidR="009922C7" w:rsidRPr="00F304DC" w:rsidRDefault="009922C7" w:rsidP="009922C7">
            <w:pPr>
              <w:jc w:val="right"/>
              <w:rPr>
                <w:rFonts w:eastAsia="Calibri"/>
                <w:szCs w:val="22"/>
              </w:rPr>
            </w:pPr>
            <w:r w:rsidRPr="00207B71">
              <w:rPr>
                <w:rFonts w:eastAsia="Calibri"/>
                <w:bCs/>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CBB03" w14:textId="581D133A" w:rsidR="009922C7" w:rsidRPr="00F304DC" w:rsidRDefault="009922C7" w:rsidP="009922C7">
            <w:pPr>
              <w:jc w:val="right"/>
              <w:rPr>
                <w:rFonts w:eastAsia="Calibri"/>
                <w:szCs w:val="22"/>
              </w:rPr>
            </w:pPr>
            <w:r w:rsidRPr="00207B71">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F2872" w14:textId="6E776AB7" w:rsidR="009922C7" w:rsidRPr="00F304DC" w:rsidRDefault="009922C7" w:rsidP="009922C7">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DAF8CC2" w14:textId="70254C75" w:rsidR="009922C7" w:rsidRPr="00F304DC" w:rsidRDefault="009922C7" w:rsidP="009922C7">
            <w:pPr>
              <w:jc w:val="center"/>
              <w:rPr>
                <w:rFonts w:eastAsia="Calibri"/>
                <w:szCs w:val="22"/>
              </w:rPr>
            </w:pPr>
            <w:r w:rsidRPr="00207B7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B7C52B" w14:textId="488BFD39" w:rsidR="009922C7" w:rsidRPr="00F304DC" w:rsidRDefault="009922C7" w:rsidP="009922C7">
            <w:pPr>
              <w:jc w:val="center"/>
              <w:rPr>
                <w:rFonts w:eastAsia="Calibri"/>
                <w:szCs w:val="22"/>
              </w:rPr>
            </w:pPr>
            <w:r w:rsidRPr="00207B71">
              <w:rPr>
                <w:rFonts w:eastAsia="Calibri"/>
                <w:bCs/>
                <w:szCs w:val="22"/>
              </w:rPr>
              <w:t>4400-6642-6640</w:t>
            </w:r>
          </w:p>
        </w:tc>
      </w:tr>
      <w:tr w:rsidR="009922C7" w:rsidRPr="00F304DC" w14:paraId="3E01913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E64210" w14:textId="77777777" w:rsidR="009922C7" w:rsidRPr="00F304DC"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8144AB" w14:textId="3323D201" w:rsidR="009922C7" w:rsidRPr="00F304DC" w:rsidRDefault="009922C7" w:rsidP="009922C7">
            <w:pPr>
              <w:rPr>
                <w:rFonts w:eastAsia="Calibri"/>
                <w:szCs w:val="22"/>
              </w:rPr>
            </w:pPr>
            <w:r w:rsidRPr="00207B71">
              <w:rPr>
                <w:rFonts w:eastAsia="Calibri"/>
                <w:szCs w:val="22"/>
              </w:rPr>
              <w:t>ts8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341A55" w14:textId="22A16DF4" w:rsidR="009922C7" w:rsidRPr="00F304DC" w:rsidRDefault="009922C7" w:rsidP="009922C7">
            <w:pPr>
              <w:rPr>
                <w:rFonts w:eastAsia="Calibri"/>
                <w:szCs w:val="22"/>
              </w:rPr>
            </w:pPr>
            <w:proofErr w:type="spellStart"/>
            <w:r w:rsidRPr="00207B71">
              <w:rPr>
                <w:rFonts w:eastAsia="Calibri"/>
                <w:szCs w:val="22"/>
              </w:rPr>
              <w:t>Klaibūnų</w:t>
            </w:r>
            <w:proofErr w:type="spellEnd"/>
            <w:r w:rsidRPr="00207B71">
              <w:rPr>
                <w:rFonts w:eastAsia="Calibri"/>
                <w:szCs w:val="22"/>
              </w:rPr>
              <w:t xml:space="preserve"> g., </w:t>
            </w:r>
            <w:proofErr w:type="spellStart"/>
            <w:r w:rsidRPr="00207B71">
              <w:rPr>
                <w:rFonts w:eastAsia="Calibri"/>
                <w:szCs w:val="22"/>
              </w:rPr>
              <w:t>Klaibūnų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E2E9ED" w14:textId="01B614E0" w:rsidR="009922C7" w:rsidRPr="00F304DC" w:rsidRDefault="009922C7" w:rsidP="009922C7">
            <w:pPr>
              <w:jc w:val="right"/>
              <w:rPr>
                <w:rFonts w:eastAsia="Calibri"/>
                <w:szCs w:val="22"/>
              </w:rPr>
            </w:pPr>
            <w:r w:rsidRPr="00207B71">
              <w:rPr>
                <w:rFonts w:eastAsia="Calibri"/>
                <w:szCs w:val="22"/>
              </w:rPr>
              <w:t>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4E1AB" w14:textId="0C49284B" w:rsidR="009922C7" w:rsidRPr="00F304DC" w:rsidRDefault="009922C7" w:rsidP="009922C7">
            <w:pPr>
              <w:jc w:val="right"/>
              <w:rPr>
                <w:rFonts w:eastAsia="Calibri"/>
                <w:szCs w:val="22"/>
              </w:rPr>
            </w:pPr>
            <w:r w:rsidRPr="00207B71">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23C49" w14:textId="7F92ECF6" w:rsidR="009922C7" w:rsidRPr="00F304DC" w:rsidRDefault="009922C7" w:rsidP="009922C7">
            <w:pPr>
              <w:jc w:val="right"/>
              <w:rPr>
                <w:rFonts w:eastAsia="Calibri"/>
                <w:szCs w:val="22"/>
              </w:rPr>
            </w:pPr>
            <w:r w:rsidRPr="00207B71">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F63DB" w14:textId="1BC1AF7A" w:rsidR="009922C7" w:rsidRPr="00F304DC"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E9B76" w14:textId="77777777" w:rsidR="009922C7" w:rsidRPr="00207B71" w:rsidRDefault="009922C7" w:rsidP="009922C7">
            <w:pPr>
              <w:jc w:val="center"/>
              <w:rPr>
                <w:rFonts w:eastAsia="Calibri"/>
                <w:szCs w:val="22"/>
              </w:rPr>
            </w:pPr>
            <w:r w:rsidRPr="00207B71">
              <w:rPr>
                <w:rFonts w:eastAsia="Calibri"/>
                <w:szCs w:val="22"/>
              </w:rPr>
              <w:t>D</w:t>
            </w:r>
          </w:p>
          <w:p w14:paraId="05D4BCCE" w14:textId="592EE68A" w:rsidR="009922C7" w:rsidRPr="00F304DC" w:rsidRDefault="009922C7" w:rsidP="009922C7">
            <w:pPr>
              <w:jc w:val="center"/>
              <w:rPr>
                <w:rFonts w:eastAsia="Calibri"/>
                <w:szCs w:val="22"/>
              </w:rPr>
            </w:pPr>
            <w:r w:rsidRPr="00207B7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5D7157" w14:textId="77777777" w:rsidR="009922C7" w:rsidRPr="00207B71" w:rsidRDefault="009922C7" w:rsidP="009922C7">
            <w:pPr>
              <w:jc w:val="center"/>
              <w:rPr>
                <w:rFonts w:eastAsia="Calibri"/>
                <w:szCs w:val="22"/>
              </w:rPr>
            </w:pPr>
            <w:r w:rsidRPr="00207B71">
              <w:rPr>
                <w:rFonts w:eastAsia="Calibri"/>
                <w:szCs w:val="22"/>
              </w:rPr>
              <w:t>4400-5449-4870</w:t>
            </w:r>
          </w:p>
          <w:p w14:paraId="59160D1A" w14:textId="7FD1E25B" w:rsidR="009922C7" w:rsidRPr="00F304DC" w:rsidRDefault="009922C7" w:rsidP="009922C7">
            <w:pPr>
              <w:jc w:val="center"/>
              <w:rPr>
                <w:rFonts w:eastAsia="Calibri"/>
                <w:szCs w:val="22"/>
              </w:rPr>
            </w:pPr>
            <w:r w:rsidRPr="00207B71">
              <w:rPr>
                <w:rFonts w:eastAsia="Calibri"/>
                <w:szCs w:val="22"/>
              </w:rPr>
              <w:t>4400-5449-5146</w:t>
            </w:r>
          </w:p>
        </w:tc>
      </w:tr>
      <w:tr w:rsidR="009922C7" w:rsidRPr="004B1509" w14:paraId="4F2E8A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2D8F20"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8A0C8" w14:textId="5386BD16" w:rsidR="009922C7" w:rsidRPr="004B1509" w:rsidRDefault="009922C7" w:rsidP="009922C7">
            <w:pPr>
              <w:rPr>
                <w:rFonts w:eastAsia="Calibri"/>
                <w:szCs w:val="22"/>
              </w:rPr>
            </w:pPr>
            <w:r w:rsidRPr="00207B71">
              <w:rPr>
                <w:rFonts w:eastAsia="Calibri"/>
                <w:szCs w:val="22"/>
              </w:rPr>
              <w:t>ts9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9CF08D" w14:textId="6826242D" w:rsidR="009922C7" w:rsidRPr="004B1509" w:rsidRDefault="009922C7" w:rsidP="009922C7">
            <w:pPr>
              <w:rPr>
                <w:rFonts w:eastAsia="Calibri"/>
                <w:szCs w:val="22"/>
              </w:rPr>
            </w:pPr>
            <w:proofErr w:type="spellStart"/>
            <w:r w:rsidRPr="00207B71">
              <w:rPr>
                <w:rFonts w:eastAsia="Calibri"/>
                <w:szCs w:val="22"/>
              </w:rPr>
              <w:t>Palepeikio</w:t>
            </w:r>
            <w:proofErr w:type="spellEnd"/>
            <w:r w:rsidRPr="00207B71">
              <w:rPr>
                <w:rFonts w:eastAsia="Calibri"/>
                <w:szCs w:val="22"/>
              </w:rPr>
              <w:t xml:space="preserve"> g., </w:t>
            </w:r>
            <w:proofErr w:type="spellStart"/>
            <w:r w:rsidRPr="00207B71">
              <w:rPr>
                <w:rFonts w:eastAsia="Calibri"/>
                <w:szCs w:val="22"/>
              </w:rPr>
              <w:t>Klaibūnų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C5072B" w14:textId="27F194F3"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0F46E" w14:textId="6ED23AA3" w:rsidR="009922C7" w:rsidRPr="004B1509" w:rsidRDefault="009922C7" w:rsidP="009922C7">
            <w:pPr>
              <w:jc w:val="right"/>
              <w:rPr>
                <w:rFonts w:eastAsia="Calibri"/>
                <w:szCs w:val="22"/>
              </w:rPr>
            </w:pPr>
            <w:r w:rsidRPr="00207B71">
              <w:rPr>
                <w:rFonts w:eastAsia="Calibri"/>
                <w:bCs/>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E0AE3" w14:textId="021B90C3" w:rsidR="009922C7" w:rsidRPr="004B1509" w:rsidRDefault="009922C7" w:rsidP="009922C7">
            <w:pPr>
              <w:jc w:val="right"/>
              <w:rPr>
                <w:rFonts w:eastAsia="Calibri"/>
                <w:szCs w:val="22"/>
              </w:rPr>
            </w:pPr>
            <w:r w:rsidRPr="00207B71">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461A8" w14:textId="23B45C93"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356E6" w14:textId="77B32093"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9B2D6" w14:textId="40F59C0B" w:rsidR="009922C7" w:rsidRPr="004B1509" w:rsidRDefault="009922C7" w:rsidP="009922C7">
            <w:pPr>
              <w:jc w:val="center"/>
              <w:rPr>
                <w:rFonts w:eastAsia="Calibri"/>
                <w:szCs w:val="22"/>
              </w:rPr>
            </w:pPr>
            <w:r w:rsidRPr="00207B71">
              <w:rPr>
                <w:rFonts w:eastAsia="Calibri"/>
                <w:bCs/>
                <w:szCs w:val="22"/>
              </w:rPr>
              <w:t>4400-6642-6708</w:t>
            </w:r>
          </w:p>
        </w:tc>
      </w:tr>
      <w:tr w:rsidR="009922C7" w:rsidRPr="004B1509" w14:paraId="1BB63B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785A75"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33207B" w14:textId="4EB06987" w:rsidR="009922C7" w:rsidRPr="004B1509" w:rsidRDefault="009922C7" w:rsidP="009922C7">
            <w:pPr>
              <w:rPr>
                <w:rFonts w:eastAsia="Calibri"/>
                <w:szCs w:val="22"/>
              </w:rPr>
            </w:pPr>
            <w:r w:rsidRPr="00207B71">
              <w:rPr>
                <w:rFonts w:eastAsia="Calibri"/>
                <w:szCs w:val="22"/>
              </w:rPr>
              <w:t>ts10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71F0B1" w14:textId="3B9A0BA1" w:rsidR="009922C7" w:rsidRPr="004B1509" w:rsidRDefault="009922C7" w:rsidP="009922C7">
            <w:pPr>
              <w:rPr>
                <w:rFonts w:eastAsia="Calibri"/>
                <w:szCs w:val="22"/>
              </w:rPr>
            </w:pPr>
            <w:r w:rsidRPr="00207B71">
              <w:rPr>
                <w:rFonts w:eastAsia="Calibri"/>
                <w:szCs w:val="22"/>
              </w:rPr>
              <w:t xml:space="preserve">Pušyno g., </w:t>
            </w:r>
            <w:proofErr w:type="spellStart"/>
            <w:r w:rsidRPr="00207B71">
              <w:rPr>
                <w:rFonts w:eastAsia="Calibri"/>
                <w:szCs w:val="22"/>
              </w:rPr>
              <w:t>Klaibūnų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2B8042" w14:textId="2DE15245"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222A" w14:textId="6E4CA930"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9C52" w14:textId="3863DE05" w:rsidR="009922C7" w:rsidRPr="004B1509" w:rsidRDefault="009922C7" w:rsidP="009922C7">
            <w:pPr>
              <w:jc w:val="right"/>
              <w:rPr>
                <w:rFonts w:eastAsia="Calibri"/>
                <w:szCs w:val="22"/>
              </w:rPr>
            </w:pPr>
            <w:r w:rsidRPr="00207B71">
              <w:rPr>
                <w:rFonts w:eastAsia="Calibri"/>
                <w:bCs/>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CC151" w14:textId="6A494845" w:rsidR="009922C7" w:rsidRPr="004B1509" w:rsidRDefault="009922C7" w:rsidP="009922C7">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311DDD" w14:textId="2D502135"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536E2C" w14:textId="61FE9E49" w:rsidR="009922C7" w:rsidRPr="004B1509" w:rsidRDefault="009922C7" w:rsidP="009922C7">
            <w:pPr>
              <w:jc w:val="center"/>
              <w:rPr>
                <w:rFonts w:eastAsia="Calibri"/>
                <w:szCs w:val="22"/>
              </w:rPr>
            </w:pPr>
            <w:r w:rsidRPr="00207B71">
              <w:rPr>
                <w:rFonts w:eastAsia="Calibri"/>
                <w:bCs/>
                <w:szCs w:val="22"/>
              </w:rPr>
              <w:t>4400-6642-6662</w:t>
            </w:r>
          </w:p>
        </w:tc>
      </w:tr>
      <w:tr w:rsidR="009922C7" w:rsidRPr="004B1509" w14:paraId="104FE9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02E8AA"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48C50" w14:textId="4D52D128" w:rsidR="009922C7" w:rsidRPr="004B1509" w:rsidRDefault="009922C7" w:rsidP="009922C7">
            <w:pPr>
              <w:rPr>
                <w:rFonts w:eastAsia="Calibri"/>
                <w:szCs w:val="22"/>
              </w:rPr>
            </w:pPr>
            <w:r w:rsidRPr="00207B71">
              <w:rPr>
                <w:rFonts w:eastAsia="Calibri"/>
                <w:szCs w:val="22"/>
              </w:rPr>
              <w:t>t14-1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A7A8A3" w14:textId="058D75E1" w:rsidR="009922C7" w:rsidRPr="004B1509" w:rsidRDefault="009922C7" w:rsidP="009922C7">
            <w:pPr>
              <w:rPr>
                <w:rFonts w:eastAsia="Calibri"/>
                <w:szCs w:val="22"/>
              </w:rPr>
            </w:pPr>
            <w:r w:rsidRPr="00207B71">
              <w:rPr>
                <w:rFonts w:eastAsia="Calibri"/>
                <w:szCs w:val="22"/>
              </w:rPr>
              <w:t xml:space="preserve">Vičiūnų g., </w:t>
            </w:r>
            <w:proofErr w:type="spellStart"/>
            <w:r w:rsidRPr="00207B71">
              <w:rPr>
                <w:rFonts w:eastAsia="Calibri"/>
                <w:szCs w:val="22"/>
              </w:rPr>
              <w:t>Klaibūnų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FD4B50" w14:textId="72CD681A" w:rsidR="009922C7" w:rsidRPr="004B1509" w:rsidRDefault="009922C7" w:rsidP="009922C7">
            <w:pPr>
              <w:jc w:val="right"/>
              <w:rPr>
                <w:rFonts w:eastAsia="Calibri"/>
                <w:szCs w:val="22"/>
              </w:rPr>
            </w:pPr>
            <w:r w:rsidRPr="00207B71">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EE439" w14:textId="5127E424" w:rsidR="009922C7" w:rsidRPr="004B1509" w:rsidRDefault="009922C7" w:rsidP="009922C7">
            <w:pPr>
              <w:jc w:val="right"/>
              <w:rPr>
                <w:rFonts w:eastAsia="Calibri"/>
                <w:szCs w:val="22"/>
              </w:rPr>
            </w:pPr>
            <w:r w:rsidRPr="00207B71">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64656" w14:textId="6DB8F265" w:rsidR="009922C7" w:rsidRPr="004B1509" w:rsidRDefault="009922C7" w:rsidP="009922C7">
            <w:pPr>
              <w:jc w:val="right"/>
              <w:rPr>
                <w:rFonts w:eastAsia="Calibri"/>
                <w:szCs w:val="22"/>
              </w:rPr>
            </w:pPr>
            <w:r w:rsidRPr="00207B71">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50CD0" w14:textId="5D2BDA48"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4A8C" w14:textId="230DA14B"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DC589" w14:textId="36EE0E27" w:rsidR="009922C7" w:rsidRPr="004B1509" w:rsidRDefault="009922C7" w:rsidP="009922C7">
            <w:pPr>
              <w:jc w:val="center"/>
              <w:rPr>
                <w:rFonts w:eastAsia="Calibri"/>
                <w:szCs w:val="22"/>
              </w:rPr>
            </w:pPr>
            <w:r w:rsidRPr="00207B71">
              <w:rPr>
                <w:rFonts w:eastAsia="Calibri"/>
                <w:szCs w:val="22"/>
              </w:rPr>
              <w:t>4400-5326-3088</w:t>
            </w:r>
          </w:p>
        </w:tc>
      </w:tr>
      <w:tr w:rsidR="009922C7" w:rsidRPr="004B1509" w14:paraId="0EDEB9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AE0CC4"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CAD3F" w14:textId="0A2C8A48" w:rsidR="009922C7" w:rsidRPr="004B1509" w:rsidRDefault="009922C7" w:rsidP="009922C7">
            <w:pPr>
              <w:rPr>
                <w:rFonts w:eastAsia="Calibri"/>
                <w:szCs w:val="22"/>
              </w:rPr>
            </w:pPr>
            <w:r w:rsidRPr="00207B71">
              <w:rPr>
                <w:rFonts w:eastAsia="Calibri"/>
                <w:szCs w:val="22"/>
              </w:rPr>
              <w:t>ts12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FF0EE5" w14:textId="454C4D8E" w:rsidR="009922C7" w:rsidRPr="004B1509" w:rsidRDefault="009922C7" w:rsidP="009922C7">
            <w:pPr>
              <w:rPr>
                <w:rFonts w:eastAsia="Calibri"/>
                <w:szCs w:val="22"/>
              </w:rPr>
            </w:pPr>
            <w:r w:rsidRPr="00207B71">
              <w:rPr>
                <w:rFonts w:eastAsia="Calibri"/>
                <w:szCs w:val="22"/>
              </w:rPr>
              <w:t xml:space="preserve">Paupio g., </w:t>
            </w:r>
            <w:proofErr w:type="spellStart"/>
            <w:r w:rsidRPr="00207B71">
              <w:rPr>
                <w:rFonts w:eastAsia="Calibri"/>
                <w:szCs w:val="22"/>
              </w:rPr>
              <w:t>Laukagalių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EB4C33" w14:textId="3A63BFAA"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EE4F" w14:textId="2417EFE1" w:rsidR="009922C7" w:rsidRPr="004B1509" w:rsidRDefault="009922C7" w:rsidP="009922C7">
            <w:pPr>
              <w:jc w:val="right"/>
              <w:rPr>
                <w:rFonts w:eastAsia="Calibri"/>
                <w:szCs w:val="22"/>
              </w:rPr>
            </w:pPr>
            <w:r w:rsidRPr="00207B71">
              <w:rPr>
                <w:rFonts w:eastAsia="Calibri"/>
                <w:bCs/>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125DE" w14:textId="34B23764" w:rsidR="009922C7" w:rsidRPr="004B1509" w:rsidRDefault="009922C7" w:rsidP="009922C7">
            <w:pPr>
              <w:jc w:val="right"/>
              <w:rPr>
                <w:rFonts w:eastAsia="Calibri"/>
                <w:szCs w:val="22"/>
              </w:rPr>
            </w:pPr>
            <w:r w:rsidRPr="00207B71">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66EF7" w14:textId="10A1BA20" w:rsidR="009922C7" w:rsidRPr="004B1509" w:rsidRDefault="009922C7" w:rsidP="009922C7">
            <w:pPr>
              <w:jc w:val="right"/>
              <w:rPr>
                <w:rFonts w:eastAsia="Calibri"/>
                <w:szCs w:val="22"/>
              </w:rPr>
            </w:pPr>
            <w:r w:rsidRPr="00207B71">
              <w:rPr>
                <w:rFonts w:eastAsia="Calibri"/>
                <w:bCs/>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BF836" w14:textId="45731A08"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DFA78" w14:textId="6A5E50EC" w:rsidR="009922C7" w:rsidRPr="004B1509" w:rsidRDefault="009922C7" w:rsidP="009922C7">
            <w:pPr>
              <w:jc w:val="center"/>
              <w:rPr>
                <w:rFonts w:eastAsia="Calibri"/>
                <w:szCs w:val="22"/>
              </w:rPr>
            </w:pPr>
            <w:r w:rsidRPr="00207B71">
              <w:rPr>
                <w:rFonts w:eastAsia="Calibri"/>
                <w:bCs/>
                <w:szCs w:val="22"/>
              </w:rPr>
              <w:t>4400-6642-6528</w:t>
            </w:r>
          </w:p>
        </w:tc>
      </w:tr>
      <w:tr w:rsidR="009922C7" w:rsidRPr="004B1509" w14:paraId="4A2AD0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6DA0C2"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BCEA13" w14:textId="7BAB0484" w:rsidR="009922C7" w:rsidRPr="004B1509" w:rsidRDefault="009922C7" w:rsidP="009922C7">
            <w:pPr>
              <w:rPr>
                <w:rFonts w:eastAsia="Calibri"/>
                <w:szCs w:val="22"/>
              </w:rPr>
            </w:pPr>
            <w:r w:rsidRPr="00207B71">
              <w:rPr>
                <w:rFonts w:eastAsia="Calibri"/>
                <w:szCs w:val="22"/>
              </w:rPr>
              <w:t>ts13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6CAC33" w14:textId="299DEB06" w:rsidR="009922C7" w:rsidRPr="004B1509" w:rsidRDefault="009922C7" w:rsidP="009922C7">
            <w:pPr>
              <w:rPr>
                <w:rFonts w:eastAsia="Calibri"/>
                <w:szCs w:val="22"/>
              </w:rPr>
            </w:pPr>
            <w:proofErr w:type="spellStart"/>
            <w:r w:rsidRPr="00207B71">
              <w:rPr>
                <w:rFonts w:eastAsia="Calibri"/>
                <w:szCs w:val="22"/>
              </w:rPr>
              <w:t>Putriškio</w:t>
            </w:r>
            <w:proofErr w:type="spellEnd"/>
            <w:r w:rsidRPr="00207B71">
              <w:rPr>
                <w:rFonts w:eastAsia="Calibri"/>
                <w:szCs w:val="22"/>
              </w:rPr>
              <w:t xml:space="preserve"> g., </w:t>
            </w:r>
            <w:proofErr w:type="spellStart"/>
            <w:r w:rsidRPr="00207B71">
              <w:rPr>
                <w:rFonts w:eastAsia="Calibri"/>
                <w:szCs w:val="22"/>
              </w:rPr>
              <w:t>Laukagalių</w:t>
            </w:r>
            <w:proofErr w:type="spellEnd"/>
            <w:r w:rsidRPr="00207B71">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16FD71" w14:textId="0EB03B08" w:rsidR="009922C7" w:rsidRPr="004B1509" w:rsidRDefault="009922C7" w:rsidP="009922C7">
            <w:pPr>
              <w:jc w:val="right"/>
              <w:rPr>
                <w:rFonts w:eastAsia="Calibri"/>
                <w:szCs w:val="22"/>
              </w:rPr>
            </w:pPr>
            <w:r w:rsidRPr="00207B71">
              <w:rPr>
                <w:rFonts w:eastAsia="Calibri"/>
                <w:bCs/>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59485" w14:textId="28396246" w:rsidR="009922C7" w:rsidRPr="004B1509" w:rsidRDefault="009922C7" w:rsidP="009922C7">
            <w:pPr>
              <w:jc w:val="right"/>
              <w:rPr>
                <w:rFonts w:eastAsia="Calibri"/>
                <w:szCs w:val="22"/>
              </w:rPr>
            </w:pPr>
            <w:r w:rsidRPr="00207B71">
              <w:rPr>
                <w:rFonts w:eastAsia="Calibri"/>
                <w:bCs/>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F7C34" w14:textId="79D27683" w:rsidR="009922C7" w:rsidRPr="004B1509" w:rsidRDefault="009922C7" w:rsidP="009922C7">
            <w:pPr>
              <w:jc w:val="right"/>
              <w:rPr>
                <w:rFonts w:eastAsia="Calibri"/>
                <w:szCs w:val="22"/>
              </w:rPr>
            </w:pPr>
            <w:r w:rsidRPr="00207B71">
              <w:rPr>
                <w:rFonts w:eastAsia="Calibri"/>
                <w:bCs/>
                <w:szCs w:val="22"/>
              </w:rPr>
              <w:t>460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C7EC1" w14:textId="5D2BF8CE"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77DDE" w14:textId="1F0FD657"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34799F" w14:textId="0354ECC5" w:rsidR="009922C7" w:rsidRPr="004B1509" w:rsidRDefault="009922C7" w:rsidP="009922C7">
            <w:pPr>
              <w:jc w:val="center"/>
              <w:rPr>
                <w:rFonts w:eastAsia="Calibri"/>
                <w:szCs w:val="22"/>
              </w:rPr>
            </w:pPr>
            <w:r w:rsidRPr="00207B71">
              <w:rPr>
                <w:rFonts w:eastAsia="Calibri"/>
                <w:bCs/>
                <w:szCs w:val="22"/>
              </w:rPr>
              <w:t>4400-6642-6508</w:t>
            </w:r>
          </w:p>
        </w:tc>
      </w:tr>
      <w:tr w:rsidR="009922C7" w:rsidRPr="004B1509" w14:paraId="5150A8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7AB152"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17366" w14:textId="23D560E0" w:rsidR="009922C7" w:rsidRPr="004B1509" w:rsidRDefault="009922C7" w:rsidP="009922C7">
            <w:pPr>
              <w:rPr>
                <w:rFonts w:eastAsia="Calibri"/>
                <w:szCs w:val="22"/>
              </w:rPr>
            </w:pPr>
            <w:r w:rsidRPr="00207B71">
              <w:rPr>
                <w:rFonts w:eastAsia="Calibri"/>
                <w:szCs w:val="22"/>
              </w:rPr>
              <w:t>t10-11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E4FD61" w14:textId="28399A4B" w:rsidR="009922C7" w:rsidRPr="004B1509" w:rsidRDefault="009922C7" w:rsidP="009922C7">
            <w:pPr>
              <w:rPr>
                <w:rFonts w:eastAsia="Calibri"/>
                <w:szCs w:val="22"/>
              </w:rPr>
            </w:pPr>
            <w:r w:rsidRPr="00207B71">
              <w:rPr>
                <w:rFonts w:eastAsia="Calibri"/>
                <w:szCs w:val="22"/>
              </w:rPr>
              <w:t>Ateities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D9263E" w14:textId="062C796E" w:rsidR="009922C7" w:rsidRPr="004B1509" w:rsidRDefault="009922C7" w:rsidP="009922C7">
            <w:pPr>
              <w:jc w:val="right"/>
              <w:rPr>
                <w:rFonts w:eastAsia="Calibri"/>
                <w:szCs w:val="22"/>
              </w:rPr>
            </w:pPr>
            <w:r w:rsidRPr="00207B71">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CCE3F" w14:textId="3E567558"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A129CA" w14:textId="610386D6" w:rsidR="009922C7" w:rsidRPr="004B1509" w:rsidRDefault="009922C7" w:rsidP="009922C7">
            <w:pPr>
              <w:jc w:val="right"/>
              <w:rPr>
                <w:rFonts w:eastAsia="Calibri"/>
                <w:szCs w:val="22"/>
              </w:rPr>
            </w:pPr>
            <w:r w:rsidRPr="00207B71">
              <w:rPr>
                <w:rFonts w:eastAsia="Calibri"/>
                <w:bCs/>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D2198" w14:textId="686CD3BE" w:rsidR="009922C7" w:rsidRPr="004B1509" w:rsidRDefault="009922C7" w:rsidP="009922C7">
            <w:pPr>
              <w:jc w:val="right"/>
              <w:rPr>
                <w:rFonts w:eastAsia="Calibri"/>
                <w:szCs w:val="22"/>
              </w:rPr>
            </w:pPr>
            <w:r w:rsidRPr="00207B7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E9DAF" w14:textId="60BA40BE"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417C4" w14:textId="54147DB1" w:rsidR="009922C7" w:rsidRPr="004B1509" w:rsidRDefault="009922C7" w:rsidP="009922C7">
            <w:pPr>
              <w:jc w:val="center"/>
              <w:rPr>
                <w:rFonts w:eastAsia="Calibri"/>
                <w:szCs w:val="22"/>
              </w:rPr>
            </w:pPr>
            <w:r w:rsidRPr="00207B71">
              <w:rPr>
                <w:rFonts w:eastAsia="Calibri"/>
                <w:bCs/>
                <w:szCs w:val="22"/>
              </w:rPr>
              <w:t>4400-6691-0150</w:t>
            </w:r>
          </w:p>
        </w:tc>
      </w:tr>
      <w:tr w:rsidR="009922C7" w:rsidRPr="004B1509" w14:paraId="2E53D2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5178E2"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72D1A" w14:textId="3797C068" w:rsidR="009922C7" w:rsidRPr="004B1509" w:rsidRDefault="009922C7" w:rsidP="009922C7">
            <w:pPr>
              <w:rPr>
                <w:rFonts w:eastAsia="Calibri"/>
                <w:szCs w:val="22"/>
              </w:rPr>
            </w:pPr>
            <w:r w:rsidRPr="00207B71">
              <w:rPr>
                <w:rFonts w:eastAsia="Calibri"/>
                <w:szCs w:val="22"/>
              </w:rPr>
              <w:t>ts15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A9FE5C" w14:textId="1B040202" w:rsidR="009922C7" w:rsidRPr="004B1509" w:rsidRDefault="009922C7" w:rsidP="009922C7">
            <w:pPr>
              <w:rPr>
                <w:rFonts w:eastAsia="Calibri"/>
                <w:szCs w:val="22"/>
              </w:rPr>
            </w:pPr>
            <w:r w:rsidRPr="00207B71">
              <w:rPr>
                <w:rFonts w:eastAsia="Calibri"/>
                <w:szCs w:val="22"/>
              </w:rPr>
              <w:t>Beržų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8FE6EF" w14:textId="061132B4"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695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B6505" w14:textId="5CD2E733" w:rsidR="009922C7" w:rsidRPr="004B1509" w:rsidRDefault="009922C7" w:rsidP="009922C7">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77F56F2" w14:textId="6D995357" w:rsidR="009922C7" w:rsidRPr="004B1509" w:rsidRDefault="009922C7" w:rsidP="009922C7">
            <w:pPr>
              <w:jc w:val="right"/>
              <w:rPr>
                <w:rFonts w:eastAsia="Calibri"/>
                <w:szCs w:val="22"/>
              </w:rPr>
            </w:pPr>
            <w:r w:rsidRPr="00207B71">
              <w:rPr>
                <w:rFonts w:eastAsia="Calibri"/>
                <w:bCs/>
                <w:szCs w:val="22"/>
              </w:rPr>
              <w:t>695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4B7F" w14:textId="7CA07287"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808D9" w14:textId="408CD987"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585223" w14:textId="7207687C" w:rsidR="009922C7" w:rsidRPr="004B1509" w:rsidRDefault="009922C7" w:rsidP="009922C7">
            <w:pPr>
              <w:jc w:val="center"/>
              <w:rPr>
                <w:rFonts w:eastAsia="Calibri"/>
                <w:szCs w:val="22"/>
              </w:rPr>
            </w:pPr>
            <w:r w:rsidRPr="00207B71">
              <w:rPr>
                <w:rFonts w:eastAsia="Calibri"/>
                <w:bCs/>
                <w:szCs w:val="22"/>
              </w:rPr>
              <w:t>4400-6691-0149</w:t>
            </w:r>
          </w:p>
        </w:tc>
      </w:tr>
      <w:tr w:rsidR="009922C7" w:rsidRPr="004B1509" w14:paraId="7014E7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BA4F31"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CEBFB" w14:textId="3C0A0039" w:rsidR="009922C7" w:rsidRPr="004B1509" w:rsidRDefault="009922C7" w:rsidP="009922C7">
            <w:pPr>
              <w:rPr>
                <w:rFonts w:eastAsia="Calibri"/>
                <w:szCs w:val="22"/>
              </w:rPr>
            </w:pPr>
            <w:r w:rsidRPr="00207B71">
              <w:rPr>
                <w:rFonts w:eastAsia="Calibri"/>
                <w:szCs w:val="22"/>
              </w:rPr>
              <w:t>t10-1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75EC93" w14:textId="24850170" w:rsidR="009922C7" w:rsidRPr="004B1509" w:rsidRDefault="009922C7" w:rsidP="009922C7">
            <w:pPr>
              <w:rPr>
                <w:rFonts w:eastAsia="Calibri"/>
                <w:szCs w:val="22"/>
              </w:rPr>
            </w:pPr>
            <w:r w:rsidRPr="00207B71">
              <w:rPr>
                <w:rFonts w:eastAsia="Calibri"/>
                <w:szCs w:val="22"/>
              </w:rPr>
              <w:t>Jaunimo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1AEEE" w14:textId="769D60EA"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86AC" w14:textId="0B570646"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B66C0" w14:textId="0394E66F"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ADAA" w14:textId="255EF5B6"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02B66" w14:textId="25731D5E"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BDBD53" w14:textId="7A34D419" w:rsidR="009922C7" w:rsidRPr="004B1509" w:rsidRDefault="009922C7" w:rsidP="009922C7">
            <w:pPr>
              <w:jc w:val="center"/>
              <w:rPr>
                <w:rFonts w:eastAsia="Calibri"/>
                <w:szCs w:val="22"/>
              </w:rPr>
            </w:pPr>
            <w:r w:rsidRPr="00207B71">
              <w:rPr>
                <w:rFonts w:eastAsia="Calibri"/>
                <w:bCs/>
                <w:szCs w:val="22"/>
              </w:rPr>
              <w:t>4400-6691-0138</w:t>
            </w:r>
          </w:p>
        </w:tc>
      </w:tr>
      <w:tr w:rsidR="009922C7" w:rsidRPr="004B1509" w14:paraId="5EC055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0B9F57"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CD0B4" w14:textId="092CFFCF" w:rsidR="009922C7" w:rsidRPr="004B1509" w:rsidRDefault="009922C7" w:rsidP="009922C7">
            <w:pPr>
              <w:rPr>
                <w:rFonts w:eastAsia="Calibri"/>
                <w:szCs w:val="22"/>
              </w:rPr>
            </w:pPr>
            <w:r w:rsidRPr="00207B71">
              <w:rPr>
                <w:rFonts w:eastAsia="Calibri"/>
                <w:szCs w:val="22"/>
              </w:rPr>
              <w:t>ts17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0F6C39" w14:textId="25FB217E" w:rsidR="009922C7" w:rsidRPr="004B1509" w:rsidRDefault="009922C7" w:rsidP="009922C7">
            <w:pPr>
              <w:rPr>
                <w:rFonts w:eastAsia="Calibri"/>
                <w:szCs w:val="22"/>
              </w:rPr>
            </w:pPr>
            <w:r w:rsidRPr="00207B71">
              <w:rPr>
                <w:rFonts w:eastAsia="Calibri"/>
                <w:szCs w:val="22"/>
              </w:rPr>
              <w:t>Klevų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B790A9" w14:textId="03F450D7" w:rsidR="009922C7" w:rsidRPr="004B1509" w:rsidRDefault="009922C7" w:rsidP="009922C7">
            <w:pPr>
              <w:jc w:val="right"/>
              <w:rPr>
                <w:rFonts w:eastAsia="Calibri"/>
                <w:szCs w:val="22"/>
              </w:rPr>
            </w:pPr>
            <w:r w:rsidRPr="00207B71">
              <w:rPr>
                <w:rFonts w:eastAsia="Calibri"/>
                <w:bCs/>
                <w:szCs w:val="22"/>
              </w:rPr>
              <w:t>1105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87F3" w14:textId="4FC62E77"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45FA" w14:textId="4629E772" w:rsidR="009922C7" w:rsidRPr="004B1509" w:rsidRDefault="009922C7" w:rsidP="009922C7">
            <w:pPr>
              <w:jc w:val="right"/>
              <w:rPr>
                <w:rFonts w:eastAsia="Calibri"/>
                <w:szCs w:val="22"/>
              </w:rPr>
            </w:pPr>
            <w:r w:rsidRPr="00207B71">
              <w:rPr>
                <w:rFonts w:eastAsia="Calibri"/>
                <w:szCs w:val="22"/>
              </w:rPr>
              <w:t xml:space="preserve"> </w:t>
            </w:r>
            <w:r w:rsidRPr="00207B71">
              <w:rPr>
                <w:rFonts w:eastAsia="Calibri"/>
                <w:bCs/>
                <w:szCs w:val="22"/>
              </w:rPr>
              <w:t>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25359" w14:textId="46A823D3" w:rsidR="009922C7" w:rsidRPr="004B1509" w:rsidRDefault="009922C7" w:rsidP="009922C7">
            <w:pPr>
              <w:jc w:val="right"/>
              <w:rPr>
                <w:rFonts w:eastAsia="Calibri"/>
                <w:szCs w:val="22"/>
              </w:rPr>
            </w:pPr>
            <w:r w:rsidRPr="00207B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45AC4" w14:textId="4F0E2E22" w:rsidR="009922C7" w:rsidRPr="004B1509" w:rsidRDefault="009922C7" w:rsidP="009922C7">
            <w:pPr>
              <w:jc w:val="center"/>
              <w:rPr>
                <w:rFonts w:eastAsia="Calibri"/>
                <w:bCs/>
                <w:szCs w:val="22"/>
              </w:rPr>
            </w:pPr>
            <w:r w:rsidRPr="00207B71">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BAFE73" w14:textId="756C7F2E" w:rsidR="009922C7" w:rsidRPr="004B1509" w:rsidRDefault="009922C7" w:rsidP="009922C7">
            <w:pPr>
              <w:jc w:val="center"/>
              <w:rPr>
                <w:rFonts w:eastAsia="Calibri"/>
                <w:szCs w:val="22"/>
              </w:rPr>
            </w:pPr>
            <w:r w:rsidRPr="00207B71">
              <w:rPr>
                <w:rFonts w:eastAsia="Calibri"/>
                <w:bCs/>
                <w:szCs w:val="22"/>
              </w:rPr>
              <w:t>4400-6691-0092</w:t>
            </w:r>
          </w:p>
        </w:tc>
      </w:tr>
      <w:tr w:rsidR="009922C7" w:rsidRPr="004B1509" w14:paraId="7D0FF2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905932"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A8F55" w14:textId="6E9C9723" w:rsidR="009922C7" w:rsidRPr="004B1509" w:rsidRDefault="009922C7" w:rsidP="009922C7">
            <w:pPr>
              <w:rPr>
                <w:rFonts w:eastAsia="Calibri"/>
                <w:szCs w:val="22"/>
              </w:rPr>
            </w:pPr>
            <w:r w:rsidRPr="004B1509">
              <w:rPr>
                <w:rFonts w:eastAsia="Calibri"/>
                <w:szCs w:val="22"/>
              </w:rPr>
              <w:t>ts18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198440" w14:textId="40D45C53" w:rsidR="009922C7" w:rsidRPr="004B1509" w:rsidRDefault="009922C7" w:rsidP="009922C7">
            <w:pPr>
              <w:rPr>
                <w:rFonts w:eastAsia="Calibri"/>
                <w:szCs w:val="22"/>
              </w:rPr>
            </w:pPr>
            <w:r w:rsidRPr="004B1509">
              <w:rPr>
                <w:rFonts w:eastAsia="Calibri"/>
                <w:szCs w:val="22"/>
              </w:rPr>
              <w:t>Kūdros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F352F5" w14:textId="091129BB" w:rsidR="009922C7" w:rsidRPr="004B1509" w:rsidRDefault="009922C7" w:rsidP="009922C7">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25452" w14:textId="65585119" w:rsidR="009922C7" w:rsidRPr="004B1509" w:rsidRDefault="009922C7" w:rsidP="009922C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CD64" w14:textId="2024CFC8" w:rsidR="009922C7" w:rsidRPr="004B1509" w:rsidRDefault="009922C7" w:rsidP="009922C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95BFA" w14:textId="2D438573" w:rsidR="009922C7" w:rsidRPr="004B1509" w:rsidRDefault="009922C7" w:rsidP="009922C7">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A802E" w14:textId="0B110550" w:rsidR="009922C7" w:rsidRPr="004B1509" w:rsidRDefault="009922C7" w:rsidP="009922C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E42FF0" w14:textId="1C6678DB" w:rsidR="009922C7" w:rsidRPr="004B1509" w:rsidRDefault="009922C7" w:rsidP="009922C7">
            <w:pPr>
              <w:jc w:val="center"/>
              <w:rPr>
                <w:rFonts w:eastAsia="Calibri"/>
                <w:szCs w:val="22"/>
              </w:rPr>
            </w:pPr>
            <w:r w:rsidRPr="004B1509">
              <w:rPr>
                <w:rFonts w:eastAsia="Calibri"/>
                <w:szCs w:val="22"/>
              </w:rPr>
              <w:t>-</w:t>
            </w:r>
          </w:p>
        </w:tc>
      </w:tr>
      <w:tr w:rsidR="009922C7" w:rsidRPr="004B1509" w14:paraId="7B52C2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C819F9"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964C4" w14:textId="3819ABAA" w:rsidR="009922C7" w:rsidRPr="004B1509" w:rsidRDefault="009922C7" w:rsidP="009922C7">
            <w:pPr>
              <w:rPr>
                <w:rFonts w:eastAsia="Calibri"/>
                <w:szCs w:val="22"/>
              </w:rPr>
            </w:pPr>
            <w:r w:rsidRPr="003C4B2F">
              <w:rPr>
                <w:rFonts w:eastAsia="Calibri"/>
                <w:szCs w:val="22"/>
              </w:rPr>
              <w:t>t10-12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BB579E" w14:textId="3D6EE1C1" w:rsidR="009922C7" w:rsidRPr="004B1509" w:rsidRDefault="009922C7" w:rsidP="009922C7">
            <w:pPr>
              <w:rPr>
                <w:rFonts w:eastAsia="Calibri"/>
                <w:szCs w:val="22"/>
              </w:rPr>
            </w:pPr>
            <w:r w:rsidRPr="003C4B2F">
              <w:rPr>
                <w:rFonts w:eastAsia="Calibri"/>
                <w:szCs w:val="22"/>
              </w:rPr>
              <w:t>Lankų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1D2CE2" w14:textId="22632C5A" w:rsidR="009922C7" w:rsidRPr="004B1509" w:rsidRDefault="009922C7" w:rsidP="009922C7">
            <w:pPr>
              <w:jc w:val="right"/>
              <w:rPr>
                <w:rFonts w:eastAsia="Calibri"/>
                <w:szCs w:val="22"/>
              </w:rPr>
            </w:pPr>
            <w:r w:rsidRPr="003C4B2F">
              <w:rPr>
                <w:rFonts w:eastAsia="Calibri"/>
                <w:szCs w:val="22"/>
              </w:rPr>
              <w:t xml:space="preserve"> </w:t>
            </w:r>
            <w:r w:rsidRPr="003C4B2F">
              <w:rPr>
                <w:rFonts w:eastAsia="Calibri"/>
                <w:bCs/>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9478" w14:textId="63D69139" w:rsidR="009922C7" w:rsidRPr="004B1509" w:rsidRDefault="009922C7" w:rsidP="009922C7">
            <w:pPr>
              <w:jc w:val="right"/>
              <w:rPr>
                <w:rFonts w:eastAsia="Calibri"/>
                <w:szCs w:val="22"/>
              </w:rPr>
            </w:pPr>
            <w:r w:rsidRPr="003C4B2F">
              <w:rPr>
                <w:rFonts w:eastAsia="Calibri"/>
                <w:szCs w:val="22"/>
              </w:rPr>
              <w:t xml:space="preserve"> </w:t>
            </w:r>
            <w:r w:rsidRPr="003C4B2F">
              <w:rPr>
                <w:rFonts w:eastAsia="Calibri"/>
                <w:bCs/>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FAC8B" w14:textId="1A5AF880"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B0805" w14:textId="146F74F6"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7225" w14:textId="371F1ADE"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AD679" w14:textId="747F3946" w:rsidR="009922C7" w:rsidRPr="004B1509" w:rsidRDefault="009922C7" w:rsidP="009922C7">
            <w:pPr>
              <w:jc w:val="center"/>
              <w:rPr>
                <w:rFonts w:eastAsia="Calibri"/>
                <w:szCs w:val="22"/>
              </w:rPr>
            </w:pPr>
            <w:r w:rsidRPr="003C4B2F">
              <w:rPr>
                <w:rFonts w:eastAsia="Calibri"/>
                <w:bCs/>
                <w:szCs w:val="22"/>
              </w:rPr>
              <w:t>4400-6691-0105</w:t>
            </w:r>
          </w:p>
        </w:tc>
      </w:tr>
      <w:tr w:rsidR="009922C7" w:rsidRPr="004B1509" w14:paraId="1DD93C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F929E9"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C99B8C" w14:textId="57CA69EA" w:rsidR="009922C7" w:rsidRPr="004B1509" w:rsidRDefault="009922C7" w:rsidP="009922C7">
            <w:pPr>
              <w:rPr>
                <w:rFonts w:eastAsia="Calibri"/>
                <w:szCs w:val="22"/>
              </w:rPr>
            </w:pPr>
            <w:r w:rsidRPr="003C4B2F">
              <w:rPr>
                <w:rFonts w:eastAsia="Calibri"/>
                <w:szCs w:val="22"/>
              </w:rPr>
              <w:t>t10-10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6123C7" w14:textId="4BC2F503" w:rsidR="009922C7" w:rsidRPr="004B1509" w:rsidRDefault="009922C7" w:rsidP="009922C7">
            <w:pPr>
              <w:rPr>
                <w:rFonts w:eastAsia="Calibri"/>
                <w:szCs w:val="22"/>
              </w:rPr>
            </w:pPr>
            <w:r w:rsidRPr="003C4B2F">
              <w:rPr>
                <w:rFonts w:eastAsia="Calibri"/>
                <w:szCs w:val="22"/>
              </w:rPr>
              <w:t>Liepų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A63B92" w14:textId="216830CB" w:rsidR="009922C7" w:rsidRPr="004B1509" w:rsidRDefault="009922C7" w:rsidP="009922C7">
            <w:pPr>
              <w:jc w:val="right"/>
              <w:rPr>
                <w:rFonts w:eastAsia="Calibri"/>
                <w:szCs w:val="22"/>
              </w:rPr>
            </w:pPr>
            <w:r w:rsidRPr="003C4B2F">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254E" w14:textId="5B34BA39" w:rsidR="009922C7" w:rsidRPr="004B1509" w:rsidRDefault="009922C7" w:rsidP="009922C7">
            <w:pPr>
              <w:jc w:val="right"/>
              <w:rPr>
                <w:rFonts w:eastAsia="Calibri"/>
                <w:szCs w:val="22"/>
              </w:rPr>
            </w:pPr>
            <w:r w:rsidRPr="003C4B2F">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C164C" w14:textId="7348530C" w:rsidR="009922C7" w:rsidRPr="004B1509" w:rsidRDefault="009922C7" w:rsidP="009922C7">
            <w:pPr>
              <w:jc w:val="right"/>
              <w:rPr>
                <w:rFonts w:eastAsia="Calibri"/>
                <w:szCs w:val="22"/>
              </w:rPr>
            </w:pPr>
            <w:r w:rsidRPr="003C4B2F">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05035" w14:textId="774DD378"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F769" w14:textId="77777777" w:rsidR="009922C7" w:rsidRPr="003C4B2F" w:rsidRDefault="009922C7" w:rsidP="009922C7">
            <w:pPr>
              <w:jc w:val="center"/>
              <w:rPr>
                <w:rFonts w:eastAsia="Calibri"/>
                <w:bCs/>
                <w:szCs w:val="22"/>
              </w:rPr>
            </w:pPr>
            <w:r w:rsidRPr="003C4B2F">
              <w:rPr>
                <w:rFonts w:eastAsia="Calibri"/>
                <w:bCs/>
                <w:szCs w:val="22"/>
              </w:rPr>
              <w:t>D</w:t>
            </w:r>
          </w:p>
          <w:p w14:paraId="2B64B4E2" w14:textId="08753E68"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7C0504" w14:textId="1A8899DA" w:rsidR="009922C7" w:rsidRPr="004B1509" w:rsidRDefault="009922C7" w:rsidP="009922C7">
            <w:pPr>
              <w:jc w:val="center"/>
              <w:rPr>
                <w:rFonts w:eastAsia="Calibri"/>
                <w:szCs w:val="22"/>
              </w:rPr>
            </w:pPr>
            <w:r w:rsidRPr="003C4B2F">
              <w:rPr>
                <w:rFonts w:eastAsia="Calibri"/>
                <w:szCs w:val="22"/>
              </w:rPr>
              <w:t>4400-4961-7972 4400-4978-9526</w:t>
            </w:r>
          </w:p>
        </w:tc>
      </w:tr>
      <w:tr w:rsidR="009922C7" w:rsidRPr="004B1509" w14:paraId="300CB9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FE4FDA"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4A2DB3" w14:textId="0D602CED" w:rsidR="009922C7" w:rsidRPr="004B1509" w:rsidRDefault="009922C7" w:rsidP="009922C7">
            <w:pPr>
              <w:rPr>
                <w:rFonts w:eastAsia="Calibri"/>
                <w:szCs w:val="22"/>
              </w:rPr>
            </w:pPr>
            <w:r w:rsidRPr="003C4B2F">
              <w:rPr>
                <w:rFonts w:eastAsia="Calibri"/>
                <w:szCs w:val="22"/>
              </w:rPr>
              <w:t>t10-7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C7D4CA" w14:textId="77E68A8C" w:rsidR="009922C7" w:rsidRPr="004B1509" w:rsidRDefault="009922C7" w:rsidP="009922C7">
            <w:pPr>
              <w:rPr>
                <w:rFonts w:eastAsia="Calibri"/>
                <w:szCs w:val="22"/>
              </w:rPr>
            </w:pPr>
            <w:r w:rsidRPr="003C4B2F">
              <w:rPr>
                <w:rFonts w:eastAsia="Calibri"/>
                <w:szCs w:val="22"/>
              </w:rPr>
              <w:t>Nevėžio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3B1C08" w14:textId="4DC4B50C" w:rsidR="009922C7" w:rsidRPr="004B1509" w:rsidRDefault="009922C7" w:rsidP="009922C7">
            <w:pPr>
              <w:jc w:val="right"/>
              <w:rPr>
                <w:rFonts w:eastAsia="Calibri"/>
                <w:szCs w:val="22"/>
              </w:rPr>
            </w:pPr>
            <w:r w:rsidRPr="003C4B2F">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F1FCB" w14:textId="70827CAC" w:rsidR="009922C7" w:rsidRPr="004B1509" w:rsidRDefault="009922C7" w:rsidP="009922C7">
            <w:pPr>
              <w:jc w:val="right"/>
              <w:rPr>
                <w:rFonts w:eastAsia="Calibri"/>
                <w:szCs w:val="22"/>
              </w:rPr>
            </w:pPr>
            <w:r w:rsidRPr="003C4B2F">
              <w:rPr>
                <w:rFonts w:eastAsia="Calibri"/>
                <w:bCs/>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39420" w14:textId="65310EB1" w:rsidR="009922C7" w:rsidRPr="004B1509" w:rsidRDefault="009922C7" w:rsidP="009922C7">
            <w:pPr>
              <w:jc w:val="right"/>
              <w:rPr>
                <w:rFonts w:eastAsia="Calibri"/>
                <w:szCs w:val="22"/>
              </w:rPr>
            </w:pPr>
            <w:r w:rsidRPr="003C4B2F">
              <w:rPr>
                <w:rFonts w:eastAsia="Calibri"/>
                <w:bCs/>
                <w:szCs w:val="22"/>
              </w:rPr>
              <w:t>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66040" w14:textId="6FE418F1"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73BCF" w14:textId="6D8005E5"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5E55C2" w14:textId="38EEF55E" w:rsidR="009922C7" w:rsidRPr="004B1509" w:rsidRDefault="009922C7" w:rsidP="009922C7">
            <w:pPr>
              <w:jc w:val="center"/>
              <w:rPr>
                <w:rFonts w:eastAsia="Calibri"/>
                <w:szCs w:val="22"/>
              </w:rPr>
            </w:pPr>
            <w:r w:rsidRPr="003C4B2F">
              <w:rPr>
                <w:rFonts w:eastAsia="Calibri"/>
                <w:bCs/>
                <w:szCs w:val="22"/>
              </w:rPr>
              <w:t>4400-6696-6358</w:t>
            </w:r>
          </w:p>
        </w:tc>
      </w:tr>
      <w:tr w:rsidR="009922C7" w:rsidRPr="004B1509" w14:paraId="50424D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47CF76"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EED6AF" w14:textId="5D37089B" w:rsidR="009922C7" w:rsidRPr="004B1509" w:rsidRDefault="009922C7" w:rsidP="009922C7">
            <w:pPr>
              <w:rPr>
                <w:rFonts w:eastAsia="Calibri"/>
                <w:szCs w:val="22"/>
              </w:rPr>
            </w:pPr>
            <w:r w:rsidRPr="003C4B2F">
              <w:rPr>
                <w:rFonts w:eastAsia="Calibri"/>
                <w:szCs w:val="22"/>
              </w:rPr>
              <w:t>t10-9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AEB1F1" w14:textId="1E3CCD35" w:rsidR="009922C7" w:rsidRPr="004B1509" w:rsidRDefault="009922C7" w:rsidP="009922C7">
            <w:pPr>
              <w:rPr>
                <w:rFonts w:eastAsia="Calibri"/>
                <w:szCs w:val="22"/>
              </w:rPr>
            </w:pPr>
            <w:r w:rsidRPr="003C4B2F">
              <w:rPr>
                <w:rFonts w:eastAsia="Calibri"/>
                <w:szCs w:val="22"/>
              </w:rPr>
              <w:t>Pievų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ED577F" w14:textId="1915DE14" w:rsidR="009922C7" w:rsidRPr="004B1509" w:rsidRDefault="009922C7" w:rsidP="009922C7">
            <w:pPr>
              <w:jc w:val="right"/>
              <w:rPr>
                <w:rFonts w:eastAsia="Calibri"/>
                <w:szCs w:val="22"/>
              </w:rPr>
            </w:pPr>
            <w:r w:rsidRPr="003C4B2F">
              <w:rPr>
                <w:rFonts w:eastAsia="Calibri"/>
                <w:szCs w:val="22"/>
              </w:rPr>
              <w:t xml:space="preserve"> </w:t>
            </w:r>
            <w:r w:rsidRPr="003C4B2F">
              <w:rPr>
                <w:rFonts w:eastAsia="Calibri"/>
                <w:bCs/>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2812C" w14:textId="3F1D8E64" w:rsidR="009922C7" w:rsidRPr="004B1509" w:rsidRDefault="009922C7" w:rsidP="009922C7">
            <w:pPr>
              <w:jc w:val="right"/>
              <w:rPr>
                <w:rFonts w:eastAsia="Calibri"/>
                <w:szCs w:val="22"/>
              </w:rPr>
            </w:pPr>
            <w:r w:rsidRPr="003C4B2F">
              <w:rPr>
                <w:rFonts w:eastAsia="Calibri"/>
                <w:bCs/>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4D3F" w14:textId="68B67704"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A690B" w14:textId="24D7BD29"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C87E9" w14:textId="770F073A"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56E955" w14:textId="76EE12E6" w:rsidR="009922C7" w:rsidRPr="004B1509" w:rsidRDefault="009922C7" w:rsidP="009922C7">
            <w:pPr>
              <w:jc w:val="center"/>
              <w:rPr>
                <w:rFonts w:eastAsia="Calibri"/>
                <w:szCs w:val="22"/>
              </w:rPr>
            </w:pPr>
            <w:r w:rsidRPr="003C4B2F">
              <w:rPr>
                <w:rFonts w:eastAsia="Calibri"/>
                <w:bCs/>
                <w:szCs w:val="22"/>
              </w:rPr>
              <w:t>4400-6691-0127</w:t>
            </w:r>
          </w:p>
        </w:tc>
      </w:tr>
      <w:tr w:rsidR="009922C7" w:rsidRPr="004B1509" w14:paraId="4E21E7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94B597"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071ED9" w14:textId="153A8FFD" w:rsidR="009922C7" w:rsidRPr="004B1509" w:rsidRDefault="009922C7" w:rsidP="009922C7">
            <w:pPr>
              <w:rPr>
                <w:rFonts w:eastAsia="Calibri"/>
                <w:szCs w:val="22"/>
              </w:rPr>
            </w:pPr>
            <w:r w:rsidRPr="003C4B2F">
              <w:rPr>
                <w:rFonts w:eastAsia="Calibri"/>
                <w:szCs w:val="22"/>
              </w:rPr>
              <w:t>t10-4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373F20" w14:textId="181A8EFA" w:rsidR="009922C7" w:rsidRPr="004B1509" w:rsidRDefault="009922C7" w:rsidP="009922C7">
            <w:pPr>
              <w:rPr>
                <w:rFonts w:eastAsia="Calibri"/>
                <w:szCs w:val="22"/>
              </w:rPr>
            </w:pPr>
            <w:r w:rsidRPr="003C4B2F">
              <w:rPr>
                <w:rFonts w:eastAsia="Calibri"/>
                <w:szCs w:val="22"/>
              </w:rPr>
              <w:t>Plento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7D95B9" w14:textId="67097A1F" w:rsidR="009922C7" w:rsidRPr="004B1509" w:rsidRDefault="009922C7" w:rsidP="009922C7">
            <w:pPr>
              <w:jc w:val="right"/>
              <w:rPr>
                <w:rFonts w:eastAsia="Calibri"/>
                <w:szCs w:val="22"/>
              </w:rPr>
            </w:pPr>
            <w:r w:rsidRPr="003C4B2F">
              <w:rPr>
                <w:rFonts w:eastAsia="Calibri"/>
                <w:szCs w:val="22"/>
              </w:rPr>
              <w:t xml:space="preserve"> </w:t>
            </w:r>
            <w:r w:rsidRPr="003C4B2F">
              <w:rPr>
                <w:rFonts w:eastAsia="Calibri"/>
                <w:bCs/>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5D803" w14:textId="7632D3D2"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CC3F4" w14:textId="51A11ABB" w:rsidR="009922C7" w:rsidRPr="004B1509" w:rsidRDefault="009922C7" w:rsidP="009922C7">
            <w:pPr>
              <w:jc w:val="right"/>
              <w:rPr>
                <w:rFonts w:eastAsia="Calibri"/>
                <w:szCs w:val="22"/>
              </w:rPr>
            </w:pPr>
            <w:r w:rsidRPr="003C4B2F">
              <w:rPr>
                <w:rFonts w:eastAsia="Calibri"/>
                <w:bCs/>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651D1" w14:textId="7939FA2D"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D812A" w14:textId="5DD64E38"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60F19D" w14:textId="2FB3426E" w:rsidR="009922C7" w:rsidRPr="004B1509" w:rsidRDefault="009922C7" w:rsidP="009922C7">
            <w:pPr>
              <w:jc w:val="center"/>
              <w:rPr>
                <w:rFonts w:eastAsia="Calibri"/>
                <w:szCs w:val="22"/>
              </w:rPr>
            </w:pPr>
            <w:r w:rsidRPr="003C4B2F">
              <w:rPr>
                <w:rFonts w:eastAsia="Calibri"/>
                <w:bCs/>
                <w:szCs w:val="22"/>
              </w:rPr>
              <w:t>4400-6691-0181</w:t>
            </w:r>
          </w:p>
        </w:tc>
      </w:tr>
      <w:tr w:rsidR="009922C7" w:rsidRPr="004B1509" w14:paraId="14F2AC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AFA790"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BE17B" w14:textId="5560D162" w:rsidR="009922C7" w:rsidRPr="004B1509" w:rsidRDefault="009922C7" w:rsidP="009922C7">
            <w:pPr>
              <w:rPr>
                <w:rFonts w:eastAsia="Calibri"/>
                <w:szCs w:val="22"/>
              </w:rPr>
            </w:pPr>
            <w:r w:rsidRPr="003C4B2F">
              <w:rPr>
                <w:rFonts w:eastAsia="Calibri"/>
                <w:szCs w:val="22"/>
              </w:rPr>
              <w:t>t10-8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C5FEEE" w14:textId="7DF7C0E9" w:rsidR="009922C7" w:rsidRPr="004B1509" w:rsidRDefault="009922C7" w:rsidP="009922C7">
            <w:pPr>
              <w:rPr>
                <w:rFonts w:eastAsia="Calibri"/>
                <w:szCs w:val="22"/>
              </w:rPr>
            </w:pPr>
            <w:r w:rsidRPr="003C4B2F">
              <w:rPr>
                <w:rFonts w:eastAsia="Calibri"/>
                <w:szCs w:val="22"/>
              </w:rPr>
              <w:t>Sodų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D1C2BB" w14:textId="257DBC46" w:rsidR="009922C7" w:rsidRPr="004B1509" w:rsidRDefault="009922C7" w:rsidP="009922C7">
            <w:pPr>
              <w:jc w:val="right"/>
              <w:rPr>
                <w:rFonts w:eastAsia="Calibri"/>
                <w:szCs w:val="22"/>
              </w:rPr>
            </w:pPr>
            <w:r w:rsidRPr="003C4B2F">
              <w:rPr>
                <w:rFonts w:eastAsia="Calibri"/>
                <w:szCs w:val="22"/>
              </w:rPr>
              <w:t xml:space="preserve"> </w:t>
            </w:r>
            <w:r w:rsidRPr="003C4B2F">
              <w:rPr>
                <w:rFonts w:eastAsia="Calibri"/>
                <w:bCs/>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6AB6" w14:textId="6FF50BC3" w:rsidR="009922C7" w:rsidRPr="004B1509" w:rsidRDefault="009922C7" w:rsidP="009922C7">
            <w:pPr>
              <w:jc w:val="right"/>
              <w:rPr>
                <w:rFonts w:eastAsia="Calibri"/>
                <w:szCs w:val="22"/>
              </w:rPr>
            </w:pPr>
            <w:r w:rsidRPr="003C4B2F">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27573" w14:textId="43403117" w:rsidR="009922C7" w:rsidRPr="004B1509" w:rsidRDefault="009922C7" w:rsidP="009922C7">
            <w:pPr>
              <w:jc w:val="right"/>
              <w:rPr>
                <w:rFonts w:eastAsia="Calibri"/>
                <w:szCs w:val="22"/>
              </w:rPr>
            </w:pPr>
            <w:r w:rsidRPr="003C4B2F">
              <w:rPr>
                <w:rFonts w:eastAsia="Calibri"/>
                <w:bCs/>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927E" w14:textId="1CD57996"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0F291" w14:textId="384A0B38"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969C31" w14:textId="2838BD28" w:rsidR="009922C7" w:rsidRPr="004B1509" w:rsidRDefault="009922C7" w:rsidP="009922C7">
            <w:pPr>
              <w:jc w:val="center"/>
              <w:rPr>
                <w:rFonts w:eastAsia="Calibri"/>
                <w:szCs w:val="22"/>
              </w:rPr>
            </w:pPr>
            <w:r w:rsidRPr="003C4B2F">
              <w:rPr>
                <w:rFonts w:eastAsia="Calibri"/>
                <w:bCs/>
                <w:szCs w:val="22"/>
              </w:rPr>
              <w:t>4400-6691-0216</w:t>
            </w:r>
          </w:p>
        </w:tc>
      </w:tr>
      <w:tr w:rsidR="009922C7" w:rsidRPr="004B1509" w14:paraId="5E6ECB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D00317"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134E5E" w14:textId="34D470D2" w:rsidR="009922C7" w:rsidRPr="004B1509" w:rsidRDefault="009922C7" w:rsidP="009922C7">
            <w:pPr>
              <w:rPr>
                <w:rFonts w:eastAsia="Calibri"/>
                <w:szCs w:val="22"/>
              </w:rPr>
            </w:pPr>
            <w:r w:rsidRPr="003C4B2F">
              <w:rPr>
                <w:rFonts w:eastAsia="Calibri"/>
                <w:szCs w:val="22"/>
              </w:rPr>
              <w:t>t10-5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B22AC9" w14:textId="6B80CF73" w:rsidR="009922C7" w:rsidRPr="004B1509" w:rsidRDefault="009922C7" w:rsidP="009922C7">
            <w:pPr>
              <w:rPr>
                <w:rFonts w:eastAsia="Calibri"/>
                <w:szCs w:val="22"/>
              </w:rPr>
            </w:pPr>
            <w:r w:rsidRPr="003C4B2F">
              <w:rPr>
                <w:rFonts w:eastAsia="Calibri"/>
                <w:szCs w:val="22"/>
              </w:rPr>
              <w:t>Sporto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205B87" w14:textId="6022702E" w:rsidR="009922C7" w:rsidRPr="004B1509" w:rsidRDefault="009922C7" w:rsidP="009922C7">
            <w:pPr>
              <w:jc w:val="right"/>
              <w:rPr>
                <w:rFonts w:eastAsia="Calibri"/>
                <w:szCs w:val="22"/>
              </w:rPr>
            </w:pPr>
            <w:r w:rsidRPr="003C4B2F">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42335" w14:textId="57168A93"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787EF" w14:textId="20F279B8" w:rsidR="009922C7" w:rsidRPr="004B1509" w:rsidRDefault="009922C7" w:rsidP="009922C7">
            <w:pPr>
              <w:jc w:val="right"/>
              <w:rPr>
                <w:rFonts w:eastAsia="Calibri"/>
                <w:szCs w:val="22"/>
              </w:rPr>
            </w:pPr>
            <w:r w:rsidRPr="003C4B2F">
              <w:rPr>
                <w:rFonts w:eastAsia="Calibri"/>
                <w:bCs/>
                <w:szCs w:val="22"/>
              </w:rPr>
              <w:t>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6DA4E" w14:textId="209473C2" w:rsidR="009922C7" w:rsidRPr="004B1509" w:rsidRDefault="009922C7" w:rsidP="009922C7">
            <w:pPr>
              <w:jc w:val="right"/>
              <w:rPr>
                <w:rFonts w:eastAsia="Calibri"/>
                <w:szCs w:val="22"/>
              </w:rPr>
            </w:pPr>
            <w:r w:rsidRPr="003C4B2F">
              <w:rPr>
                <w:rFonts w:eastAsia="Calibri"/>
                <w:bCs/>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1AD32" w14:textId="2A38F9F9"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DF5E2" w14:textId="6AFE8536" w:rsidR="009922C7" w:rsidRPr="004B1509" w:rsidRDefault="009922C7" w:rsidP="009922C7">
            <w:pPr>
              <w:jc w:val="center"/>
              <w:rPr>
                <w:rFonts w:eastAsia="Calibri"/>
                <w:szCs w:val="22"/>
              </w:rPr>
            </w:pPr>
            <w:r w:rsidRPr="003C4B2F">
              <w:rPr>
                <w:rFonts w:eastAsia="Calibri"/>
                <w:bCs/>
                <w:szCs w:val="22"/>
              </w:rPr>
              <w:t>4400-6691-0164</w:t>
            </w:r>
          </w:p>
        </w:tc>
      </w:tr>
      <w:tr w:rsidR="009922C7" w:rsidRPr="004B1509" w14:paraId="56D242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717EED"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1F40EF" w14:textId="36BA63E2" w:rsidR="009922C7" w:rsidRPr="004B1509" w:rsidRDefault="009922C7" w:rsidP="009922C7">
            <w:pPr>
              <w:rPr>
                <w:rFonts w:eastAsia="Calibri"/>
                <w:szCs w:val="22"/>
              </w:rPr>
            </w:pPr>
            <w:r w:rsidRPr="003C4B2F">
              <w:rPr>
                <w:rFonts w:eastAsia="Calibri"/>
                <w:szCs w:val="22"/>
              </w:rPr>
              <w:t>ts26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0AEDCF" w14:textId="5AB9859C" w:rsidR="009922C7" w:rsidRPr="004B1509" w:rsidRDefault="009922C7" w:rsidP="009922C7">
            <w:pPr>
              <w:rPr>
                <w:rFonts w:eastAsia="Calibri"/>
                <w:szCs w:val="22"/>
              </w:rPr>
            </w:pPr>
            <w:proofErr w:type="spellStart"/>
            <w:r w:rsidRPr="003C4B2F">
              <w:rPr>
                <w:rFonts w:eastAsia="Calibri"/>
                <w:szCs w:val="22"/>
              </w:rPr>
              <w:t>Šapio</w:t>
            </w:r>
            <w:proofErr w:type="spellEnd"/>
            <w:r w:rsidRPr="003C4B2F">
              <w:rPr>
                <w:rFonts w:eastAsia="Calibri"/>
                <w:szCs w:val="22"/>
              </w:rPr>
              <w:t xml:space="preserve">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520800" w14:textId="4788FDB3" w:rsidR="009922C7" w:rsidRPr="004B1509" w:rsidRDefault="009922C7" w:rsidP="009922C7">
            <w:pPr>
              <w:jc w:val="right"/>
              <w:rPr>
                <w:rFonts w:eastAsia="Calibri"/>
                <w:szCs w:val="22"/>
              </w:rPr>
            </w:pPr>
            <w:r w:rsidRPr="003C4B2F">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9ADC2" w14:textId="6BF01D65"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BC970" w14:textId="499CBF5A" w:rsidR="009922C7" w:rsidRPr="004B1509" w:rsidRDefault="009922C7" w:rsidP="009922C7">
            <w:pPr>
              <w:jc w:val="right"/>
              <w:rPr>
                <w:rFonts w:eastAsia="Calibri"/>
                <w:szCs w:val="22"/>
              </w:rPr>
            </w:pPr>
            <w:r w:rsidRPr="003C4B2F">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B9EFC" w14:textId="62AE0CE3"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0675" w14:textId="619BA5B5"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479955" w14:textId="11B277B8" w:rsidR="009922C7" w:rsidRPr="004B1509" w:rsidRDefault="009922C7" w:rsidP="009922C7">
            <w:pPr>
              <w:jc w:val="center"/>
              <w:rPr>
                <w:rFonts w:eastAsia="Calibri"/>
                <w:szCs w:val="22"/>
              </w:rPr>
            </w:pPr>
            <w:r w:rsidRPr="003C4B2F">
              <w:rPr>
                <w:rFonts w:eastAsia="Calibri"/>
                <w:bCs/>
                <w:szCs w:val="22"/>
              </w:rPr>
              <w:t>4400-6691-0116</w:t>
            </w:r>
          </w:p>
        </w:tc>
      </w:tr>
      <w:tr w:rsidR="009922C7" w:rsidRPr="004B1509" w14:paraId="06476F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3F7CFF"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AB2565" w14:textId="61C5C7B8" w:rsidR="009922C7" w:rsidRPr="004B1509" w:rsidRDefault="009922C7" w:rsidP="009922C7">
            <w:pPr>
              <w:rPr>
                <w:rFonts w:eastAsia="Calibri"/>
                <w:szCs w:val="22"/>
              </w:rPr>
            </w:pPr>
            <w:r w:rsidRPr="003C4B2F">
              <w:rPr>
                <w:rFonts w:eastAsia="Calibri"/>
                <w:szCs w:val="22"/>
              </w:rPr>
              <w:t>t10-13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C6569B" w14:textId="3DE3DA47" w:rsidR="009922C7" w:rsidRPr="004B1509" w:rsidRDefault="009922C7" w:rsidP="009922C7">
            <w:pPr>
              <w:rPr>
                <w:rFonts w:eastAsia="Calibri"/>
                <w:szCs w:val="22"/>
              </w:rPr>
            </w:pPr>
            <w:r w:rsidRPr="003C4B2F">
              <w:rPr>
                <w:rFonts w:eastAsia="Calibri"/>
                <w:szCs w:val="22"/>
              </w:rPr>
              <w:t>Tako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F533A6" w14:textId="6205CEB3" w:rsidR="009922C7" w:rsidRPr="004B1509" w:rsidRDefault="009922C7" w:rsidP="009922C7">
            <w:pPr>
              <w:jc w:val="right"/>
              <w:rPr>
                <w:rFonts w:eastAsia="Calibri"/>
                <w:szCs w:val="22"/>
              </w:rPr>
            </w:pPr>
            <w:r w:rsidRPr="003C4B2F">
              <w:rPr>
                <w:rFonts w:eastAsia="Calibri"/>
                <w:szCs w:val="22"/>
              </w:rPr>
              <w:t xml:space="preserve"> </w:t>
            </w:r>
            <w:r w:rsidRPr="003C4B2F">
              <w:rPr>
                <w:rFonts w:eastAsia="Calibri"/>
                <w:bCs/>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B621D" w14:textId="4EF5029C"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C137" w14:textId="3A336F6E" w:rsidR="009922C7" w:rsidRPr="004B1509" w:rsidRDefault="009922C7" w:rsidP="009922C7">
            <w:pPr>
              <w:jc w:val="right"/>
              <w:rPr>
                <w:rFonts w:eastAsia="Calibri"/>
                <w:szCs w:val="22"/>
              </w:rPr>
            </w:pPr>
            <w:r w:rsidRPr="003C4B2F">
              <w:rPr>
                <w:rFonts w:eastAsia="Calibri"/>
                <w:bCs/>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403D1" w14:textId="4B36D89C" w:rsidR="009922C7" w:rsidRPr="004B1509" w:rsidRDefault="009922C7" w:rsidP="009922C7">
            <w:pPr>
              <w:jc w:val="right"/>
              <w:rPr>
                <w:rFonts w:eastAsia="Calibri"/>
                <w:szCs w:val="22"/>
              </w:rPr>
            </w:pPr>
            <w:r w:rsidRPr="003C4B2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3428A" w14:textId="0D7E0578"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0C8B44" w14:textId="6119B577" w:rsidR="009922C7" w:rsidRPr="004B1509" w:rsidRDefault="009922C7" w:rsidP="009922C7">
            <w:pPr>
              <w:jc w:val="center"/>
              <w:rPr>
                <w:rFonts w:eastAsia="Calibri"/>
                <w:szCs w:val="22"/>
              </w:rPr>
            </w:pPr>
            <w:r w:rsidRPr="003C4B2F">
              <w:rPr>
                <w:rFonts w:eastAsia="Calibri"/>
                <w:bCs/>
                <w:szCs w:val="22"/>
              </w:rPr>
              <w:t>4400-6691-0227</w:t>
            </w:r>
          </w:p>
        </w:tc>
      </w:tr>
      <w:tr w:rsidR="009922C7" w:rsidRPr="004B1509" w14:paraId="5149AA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7DB8D1"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8269B" w14:textId="4A438311" w:rsidR="009922C7" w:rsidRPr="004B1509" w:rsidRDefault="009922C7" w:rsidP="009922C7">
            <w:pPr>
              <w:rPr>
                <w:rFonts w:eastAsia="Calibri"/>
                <w:szCs w:val="22"/>
              </w:rPr>
            </w:pPr>
            <w:r w:rsidRPr="003C4B2F">
              <w:rPr>
                <w:rFonts w:eastAsia="Calibri"/>
                <w:szCs w:val="22"/>
              </w:rPr>
              <w:t>t10-2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5DEBBD" w14:textId="1D798901" w:rsidR="009922C7" w:rsidRPr="004B1509" w:rsidRDefault="009922C7" w:rsidP="009922C7">
            <w:pPr>
              <w:rPr>
                <w:rFonts w:eastAsia="Calibri"/>
                <w:szCs w:val="22"/>
              </w:rPr>
            </w:pPr>
            <w:r w:rsidRPr="003C4B2F">
              <w:rPr>
                <w:rFonts w:eastAsia="Calibri"/>
                <w:szCs w:val="22"/>
              </w:rPr>
              <w:t>Vilties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298CEC" w14:textId="70EF3E1D" w:rsidR="009922C7" w:rsidRPr="004B1509" w:rsidRDefault="009922C7" w:rsidP="009922C7">
            <w:pPr>
              <w:jc w:val="right"/>
              <w:rPr>
                <w:rFonts w:eastAsia="Calibri"/>
                <w:szCs w:val="22"/>
              </w:rPr>
            </w:pPr>
            <w:r w:rsidRPr="003C4B2F">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01CB7" w14:textId="10A29BBD" w:rsidR="009922C7" w:rsidRPr="004B1509" w:rsidRDefault="009922C7" w:rsidP="009922C7">
            <w:pPr>
              <w:jc w:val="right"/>
              <w:rPr>
                <w:rFonts w:eastAsia="Calibri"/>
                <w:szCs w:val="22"/>
              </w:rPr>
            </w:pPr>
            <w:r w:rsidRPr="003C4B2F">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A704B" w14:textId="5436AC03" w:rsidR="009922C7" w:rsidRPr="004B1509" w:rsidRDefault="009922C7" w:rsidP="009922C7">
            <w:pPr>
              <w:jc w:val="right"/>
              <w:rPr>
                <w:rFonts w:eastAsia="Calibri"/>
                <w:szCs w:val="22"/>
              </w:rPr>
            </w:pPr>
            <w:r w:rsidRPr="003C4B2F">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8F3" w14:textId="37E2C7E2"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FAE35" w14:textId="31E5025F"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DB11E0" w14:textId="32702D0E" w:rsidR="009922C7" w:rsidRPr="004B1509" w:rsidRDefault="009922C7" w:rsidP="009922C7">
            <w:pPr>
              <w:jc w:val="center"/>
              <w:rPr>
                <w:rFonts w:eastAsia="Calibri"/>
                <w:szCs w:val="22"/>
              </w:rPr>
            </w:pPr>
            <w:r w:rsidRPr="003C4B2F">
              <w:rPr>
                <w:rFonts w:eastAsia="Calibri"/>
                <w:szCs w:val="22"/>
              </w:rPr>
              <w:t>4400-5326-3077</w:t>
            </w:r>
          </w:p>
        </w:tc>
      </w:tr>
      <w:tr w:rsidR="009922C7" w:rsidRPr="004B1509" w14:paraId="76B46AE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1BC83B" w14:textId="77777777" w:rsidR="009922C7" w:rsidRPr="004B1509" w:rsidRDefault="009922C7" w:rsidP="009922C7">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DD2E7D" w14:textId="24808429" w:rsidR="009922C7" w:rsidRPr="004B1509" w:rsidRDefault="009922C7" w:rsidP="009922C7">
            <w:pPr>
              <w:rPr>
                <w:rFonts w:eastAsia="Calibri"/>
                <w:szCs w:val="22"/>
              </w:rPr>
            </w:pPr>
            <w:r w:rsidRPr="003C4B2F">
              <w:rPr>
                <w:rFonts w:eastAsia="Calibri"/>
                <w:szCs w:val="22"/>
              </w:rPr>
              <w:t>ts29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4D4DF3" w14:textId="47CE971A" w:rsidR="009922C7" w:rsidRPr="004B1509" w:rsidRDefault="009922C7" w:rsidP="009922C7">
            <w:pPr>
              <w:rPr>
                <w:rFonts w:eastAsia="Calibri"/>
                <w:szCs w:val="22"/>
              </w:rPr>
            </w:pPr>
            <w:r w:rsidRPr="003C4B2F">
              <w:rPr>
                <w:rFonts w:eastAsia="Calibri"/>
                <w:szCs w:val="22"/>
              </w:rPr>
              <w:t>Žolynų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B42344" w14:textId="79AD116A" w:rsidR="009922C7" w:rsidRPr="004B1509" w:rsidRDefault="009922C7" w:rsidP="009922C7">
            <w:pPr>
              <w:jc w:val="right"/>
              <w:rPr>
                <w:rFonts w:eastAsia="Calibri"/>
                <w:szCs w:val="22"/>
              </w:rPr>
            </w:pPr>
            <w:r w:rsidRPr="003C4B2F">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9C630" w14:textId="3D287947"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4FB27" w14:textId="19D39F7F" w:rsidR="009922C7" w:rsidRPr="004B1509" w:rsidRDefault="009922C7" w:rsidP="009922C7">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3C73B" w14:textId="5042DB58" w:rsidR="009922C7" w:rsidRPr="004B1509" w:rsidRDefault="009922C7" w:rsidP="009922C7">
            <w:pPr>
              <w:jc w:val="right"/>
              <w:rPr>
                <w:rFonts w:eastAsia="Calibri"/>
                <w:szCs w:val="22"/>
              </w:rPr>
            </w:pPr>
            <w:r w:rsidRPr="003C4B2F">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F07E3" w14:textId="174381F1" w:rsidR="009922C7" w:rsidRPr="004B1509" w:rsidRDefault="009922C7" w:rsidP="009922C7">
            <w:pPr>
              <w:jc w:val="center"/>
              <w:rPr>
                <w:rFonts w:eastAsia="Calibri"/>
                <w:bCs/>
                <w:szCs w:val="22"/>
              </w:rPr>
            </w:pPr>
            <w:r w:rsidRPr="003C4B2F">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AE670F" w14:textId="157743EC" w:rsidR="009922C7" w:rsidRPr="004B1509" w:rsidRDefault="009922C7" w:rsidP="009922C7">
            <w:pPr>
              <w:jc w:val="center"/>
              <w:rPr>
                <w:rFonts w:eastAsia="Calibri"/>
                <w:szCs w:val="22"/>
              </w:rPr>
            </w:pPr>
            <w:r w:rsidRPr="003C4B2F">
              <w:rPr>
                <w:rFonts w:eastAsia="Calibri"/>
                <w:szCs w:val="22"/>
              </w:rPr>
              <w:t>-</w:t>
            </w:r>
          </w:p>
        </w:tc>
      </w:tr>
      <w:tr w:rsidR="0026300B" w:rsidRPr="004B1509" w14:paraId="1D8543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02756866" w14:textId="77777777" w:rsidR="0026300B" w:rsidRPr="004B1509" w:rsidRDefault="0026300B" w:rsidP="0026300B">
            <w:pPr>
              <w:tabs>
                <w:tab w:val="center" w:pos="4819"/>
                <w:tab w:val="right" w:pos="9638"/>
              </w:tabs>
              <w:rPr>
                <w:rFonts w:eastAsia="Calibri"/>
                <w:i/>
                <w:iCs/>
                <w:szCs w:val="22"/>
              </w:rPr>
            </w:pPr>
            <w:r w:rsidRPr="004B1509">
              <w:rPr>
                <w:rFonts w:eastAsia="Calibri"/>
                <w:i/>
                <w:iCs/>
                <w:szCs w:val="22"/>
              </w:rPr>
              <w:t>9.2.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6D32D41D" w14:textId="77777777" w:rsidR="0026300B" w:rsidRPr="004B1509" w:rsidRDefault="0026300B" w:rsidP="0026300B">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52004C2E" w14:textId="172AD59B" w:rsidR="0026300B" w:rsidRPr="004B1509" w:rsidRDefault="0026300B" w:rsidP="0026300B">
            <w:pPr>
              <w:jc w:val="right"/>
              <w:rPr>
                <w:rFonts w:eastAsia="Calibri"/>
                <w:i/>
                <w:iCs/>
                <w:szCs w:val="22"/>
              </w:rPr>
            </w:pPr>
            <w:r w:rsidRPr="003C4B2F">
              <w:rPr>
                <w:rFonts w:eastAsia="Calibri"/>
                <w:i/>
                <w:iCs/>
                <w:szCs w:val="22"/>
              </w:rPr>
              <w:t>73 402</w:t>
            </w:r>
          </w:p>
        </w:tc>
        <w:tc>
          <w:tcPr>
            <w:tcW w:w="1133" w:type="dxa"/>
            <w:tcBorders>
              <w:top w:val="single" w:sz="4" w:space="0" w:color="auto"/>
              <w:left w:val="single" w:sz="4" w:space="0" w:color="auto"/>
              <w:bottom w:val="single" w:sz="4" w:space="0" w:color="auto"/>
              <w:right w:val="single" w:sz="4" w:space="0" w:color="auto"/>
            </w:tcBorders>
            <w:vAlign w:val="center"/>
          </w:tcPr>
          <w:p w14:paraId="707763FD" w14:textId="0798C313" w:rsidR="0026300B" w:rsidRPr="004B1509" w:rsidRDefault="0026300B" w:rsidP="0026300B">
            <w:pPr>
              <w:jc w:val="right"/>
              <w:rPr>
                <w:rFonts w:eastAsia="Calibri"/>
                <w:i/>
                <w:iCs/>
                <w:szCs w:val="22"/>
              </w:rPr>
            </w:pPr>
            <w:r w:rsidRPr="003C4B2F">
              <w:rPr>
                <w:rFonts w:eastAsia="Calibri"/>
                <w:i/>
                <w:iCs/>
                <w:szCs w:val="22"/>
              </w:rPr>
              <w:t>50</w:t>
            </w:r>
          </w:p>
        </w:tc>
        <w:tc>
          <w:tcPr>
            <w:tcW w:w="1133" w:type="dxa"/>
            <w:tcBorders>
              <w:top w:val="single" w:sz="4" w:space="0" w:color="auto"/>
              <w:left w:val="single" w:sz="4" w:space="0" w:color="auto"/>
              <w:bottom w:val="single" w:sz="4" w:space="0" w:color="auto"/>
              <w:right w:val="single" w:sz="4" w:space="0" w:color="auto"/>
            </w:tcBorders>
            <w:vAlign w:val="center"/>
          </w:tcPr>
          <w:p w14:paraId="2F43D49A" w14:textId="7A549333" w:rsidR="0026300B" w:rsidRPr="004B1509" w:rsidRDefault="0026300B" w:rsidP="0026300B">
            <w:pPr>
              <w:jc w:val="right"/>
              <w:rPr>
                <w:rFonts w:eastAsia="Calibri"/>
                <w:i/>
                <w:iCs/>
                <w:szCs w:val="22"/>
              </w:rPr>
            </w:pPr>
            <w:r w:rsidRPr="003C4B2F">
              <w:rPr>
                <w:rFonts w:eastAsia="Calibri"/>
                <w:i/>
                <w:iCs/>
                <w:szCs w:val="22"/>
              </w:rPr>
              <w:t>42 192</w:t>
            </w:r>
          </w:p>
        </w:tc>
        <w:tc>
          <w:tcPr>
            <w:tcW w:w="1133" w:type="dxa"/>
            <w:tcBorders>
              <w:top w:val="single" w:sz="4" w:space="0" w:color="auto"/>
              <w:left w:val="single" w:sz="4" w:space="0" w:color="auto"/>
              <w:bottom w:val="single" w:sz="4" w:space="0" w:color="auto"/>
              <w:right w:val="single" w:sz="4" w:space="0" w:color="auto"/>
            </w:tcBorders>
            <w:vAlign w:val="center"/>
          </w:tcPr>
          <w:p w14:paraId="583FDCCE" w14:textId="2C4AD28B" w:rsidR="0026300B" w:rsidRPr="004B1509" w:rsidRDefault="0026300B" w:rsidP="0026300B">
            <w:pPr>
              <w:jc w:val="right"/>
              <w:rPr>
                <w:rFonts w:eastAsia="Calibri"/>
                <w:i/>
                <w:iCs/>
                <w:szCs w:val="22"/>
              </w:rPr>
            </w:pPr>
            <w:r w:rsidRPr="003C4B2F">
              <w:rPr>
                <w:rFonts w:eastAsia="Calibri"/>
                <w:i/>
                <w:iCs/>
                <w:szCs w:val="22"/>
              </w:rPr>
              <w:t>31 160</w:t>
            </w:r>
          </w:p>
        </w:tc>
        <w:tc>
          <w:tcPr>
            <w:tcW w:w="1133" w:type="dxa"/>
            <w:tcBorders>
              <w:top w:val="single" w:sz="4" w:space="0" w:color="auto"/>
              <w:left w:val="single" w:sz="4" w:space="0" w:color="auto"/>
              <w:bottom w:val="single" w:sz="4" w:space="0" w:color="auto"/>
              <w:right w:val="single" w:sz="4" w:space="0" w:color="auto"/>
            </w:tcBorders>
            <w:vAlign w:val="center"/>
          </w:tcPr>
          <w:p w14:paraId="2506A1E8" w14:textId="77777777" w:rsidR="0026300B" w:rsidRPr="004B1509" w:rsidRDefault="0026300B" w:rsidP="0026300B">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A7DF74F" w14:textId="77777777" w:rsidR="0026300B" w:rsidRPr="004B1509" w:rsidRDefault="0026300B" w:rsidP="0026300B">
            <w:pPr>
              <w:jc w:val="center"/>
              <w:rPr>
                <w:rFonts w:eastAsia="Calibri"/>
                <w:i/>
                <w:iCs/>
                <w:szCs w:val="22"/>
              </w:rPr>
            </w:pPr>
          </w:p>
        </w:tc>
      </w:tr>
      <w:tr w:rsidR="0026300B" w:rsidRPr="004B1509" w14:paraId="3C2530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85037B"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33A49" w14:textId="6254879E" w:rsidR="0026300B" w:rsidRPr="004B1509" w:rsidRDefault="0026300B" w:rsidP="0026300B">
            <w:pPr>
              <w:rPr>
                <w:rFonts w:eastAsia="Calibri"/>
                <w:szCs w:val="22"/>
              </w:rPr>
            </w:pPr>
            <w:r w:rsidRPr="003C4B2F">
              <w:rPr>
                <w:rFonts w:eastAsia="Calibri"/>
                <w:szCs w:val="22"/>
              </w:rPr>
              <w:t>t1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3FC9A0" w14:textId="3B847C45" w:rsidR="0026300B" w:rsidRPr="004B1509" w:rsidRDefault="0026300B" w:rsidP="0026300B">
            <w:pPr>
              <w:rPr>
                <w:rFonts w:eastAsia="Calibri"/>
                <w:szCs w:val="22"/>
              </w:rPr>
            </w:pPr>
            <w:proofErr w:type="spellStart"/>
            <w:r w:rsidRPr="003C4B2F">
              <w:rPr>
                <w:rFonts w:eastAsia="Calibri"/>
                <w:szCs w:val="22"/>
              </w:rPr>
              <w:t>Nevėžnikai</w:t>
            </w:r>
            <w:proofErr w:type="spellEnd"/>
            <w:r w:rsidRPr="003C4B2F">
              <w:rPr>
                <w:rFonts w:eastAsia="Calibri"/>
                <w:szCs w:val="22"/>
              </w:rPr>
              <w:t>–Žalioji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26E76D" w14:textId="6F1FE68D" w:rsidR="0026300B" w:rsidRPr="004B1509" w:rsidRDefault="0026300B" w:rsidP="0026300B">
            <w:pPr>
              <w:jc w:val="right"/>
              <w:rPr>
                <w:rFonts w:eastAsia="Calibri"/>
                <w:szCs w:val="22"/>
              </w:rPr>
            </w:pPr>
            <w:r w:rsidRPr="003C4B2F">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91472" w14:textId="6ABF02E5"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216B4" w14:textId="539F950B"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DE790" w14:textId="3CCE49F0" w:rsidR="0026300B" w:rsidRPr="004B1509" w:rsidRDefault="0026300B" w:rsidP="0026300B">
            <w:pPr>
              <w:jc w:val="right"/>
              <w:rPr>
                <w:rFonts w:eastAsia="Calibri"/>
                <w:szCs w:val="22"/>
              </w:rPr>
            </w:pPr>
            <w:r w:rsidRPr="003C4B2F">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92FA5" w14:textId="3AAC47BA" w:rsidR="0026300B" w:rsidRPr="004B1509" w:rsidRDefault="0026300B" w:rsidP="0026300B">
            <w:pPr>
              <w:jc w:val="center"/>
              <w:rPr>
                <w:rFonts w:eastAsia="Calibri"/>
                <w:bCs/>
                <w:szCs w:val="22"/>
              </w:rPr>
            </w:pPr>
            <w:proofErr w:type="spellStart"/>
            <w:r w:rsidRPr="003C4B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A5867C" w14:textId="3C747FB1" w:rsidR="0026300B" w:rsidRPr="004B1509" w:rsidRDefault="0026300B" w:rsidP="0026300B">
            <w:pPr>
              <w:jc w:val="center"/>
              <w:rPr>
                <w:rFonts w:eastAsia="Calibri"/>
                <w:szCs w:val="22"/>
              </w:rPr>
            </w:pPr>
            <w:r w:rsidRPr="003C4B2F">
              <w:rPr>
                <w:rFonts w:eastAsia="Calibri"/>
                <w:szCs w:val="22"/>
              </w:rPr>
              <w:t>-</w:t>
            </w:r>
          </w:p>
        </w:tc>
      </w:tr>
      <w:tr w:rsidR="0026300B" w:rsidRPr="004B1509" w14:paraId="09AA2E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9B1E11A"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595FC" w14:textId="09BB5AB0" w:rsidR="0026300B" w:rsidRPr="004B1509" w:rsidRDefault="0026300B" w:rsidP="0026300B">
            <w:pPr>
              <w:rPr>
                <w:rFonts w:eastAsia="Calibri"/>
                <w:szCs w:val="22"/>
              </w:rPr>
            </w:pPr>
            <w:r w:rsidRPr="003C4B2F">
              <w:rPr>
                <w:rFonts w:eastAsia="Calibri"/>
                <w:szCs w:val="22"/>
              </w:rPr>
              <w:t>t10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27C1FC" w14:textId="5F1F9706" w:rsidR="0026300B" w:rsidRPr="004B1509" w:rsidRDefault="0026300B" w:rsidP="0026300B">
            <w:pPr>
              <w:rPr>
                <w:rFonts w:eastAsia="Calibri"/>
                <w:szCs w:val="22"/>
              </w:rPr>
            </w:pPr>
            <w:proofErr w:type="spellStart"/>
            <w:r w:rsidRPr="003C4B2F">
              <w:rPr>
                <w:rFonts w:eastAsia="Calibri"/>
                <w:szCs w:val="22"/>
              </w:rPr>
              <w:t>Levaniškiai</w:t>
            </w:r>
            <w:proofErr w:type="spellEnd"/>
            <w:r w:rsidRPr="003C4B2F">
              <w:rPr>
                <w:rFonts w:eastAsia="Calibri"/>
                <w:szCs w:val="22"/>
              </w:rPr>
              <w:t>–</w:t>
            </w:r>
            <w:proofErr w:type="spellStart"/>
            <w:r w:rsidRPr="003C4B2F">
              <w:rPr>
                <w:rFonts w:eastAsia="Calibri"/>
                <w:szCs w:val="22"/>
              </w:rPr>
              <w:t>Užuraiščiai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349A76E" w14:textId="2980AAB1" w:rsidR="0026300B" w:rsidRPr="004B1509" w:rsidRDefault="0026300B" w:rsidP="0026300B">
            <w:pPr>
              <w:jc w:val="right"/>
              <w:rPr>
                <w:rFonts w:eastAsia="Calibri"/>
                <w:szCs w:val="22"/>
              </w:rPr>
            </w:pPr>
            <w:r w:rsidRPr="003C4B2F">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8FA5B" w14:textId="36227F0D"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95543" w14:textId="5872DDB6"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8F43C" w14:textId="12916FD4" w:rsidR="0026300B" w:rsidRPr="004B1509" w:rsidRDefault="0026300B" w:rsidP="0026300B">
            <w:pPr>
              <w:jc w:val="right"/>
              <w:rPr>
                <w:rFonts w:eastAsia="Calibri"/>
                <w:szCs w:val="22"/>
              </w:rPr>
            </w:pPr>
            <w:r w:rsidRPr="003C4B2F">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E763E" w14:textId="5C4543E3" w:rsidR="0026300B" w:rsidRPr="004B1509" w:rsidRDefault="0026300B" w:rsidP="0026300B">
            <w:pPr>
              <w:jc w:val="center"/>
              <w:rPr>
                <w:rFonts w:eastAsia="Calibri"/>
                <w:bCs/>
                <w:szCs w:val="22"/>
              </w:rPr>
            </w:pPr>
            <w:proofErr w:type="spellStart"/>
            <w:r w:rsidRPr="003C4B2F">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BAF732" w14:textId="03C32DCD" w:rsidR="0026300B" w:rsidRPr="004B1509" w:rsidRDefault="0026300B" w:rsidP="0026300B">
            <w:pPr>
              <w:jc w:val="center"/>
              <w:rPr>
                <w:rFonts w:eastAsia="Calibri"/>
                <w:szCs w:val="22"/>
              </w:rPr>
            </w:pPr>
            <w:r w:rsidRPr="003C4B2F">
              <w:rPr>
                <w:rFonts w:eastAsia="Calibri"/>
                <w:szCs w:val="22"/>
              </w:rPr>
              <w:t>-</w:t>
            </w:r>
          </w:p>
        </w:tc>
      </w:tr>
      <w:tr w:rsidR="0026300B" w:rsidRPr="004B1509" w14:paraId="40FB7B8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CF6F42"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EC2114" w14:textId="0D729761" w:rsidR="0026300B" w:rsidRPr="004B1509" w:rsidRDefault="0026300B" w:rsidP="0026300B">
            <w:pPr>
              <w:rPr>
                <w:rFonts w:eastAsia="Calibri"/>
                <w:szCs w:val="22"/>
              </w:rPr>
            </w:pPr>
            <w:r w:rsidRPr="003C4B2F">
              <w:rPr>
                <w:rFonts w:eastAsia="Calibri"/>
                <w:szCs w:val="22"/>
              </w:rPr>
              <w:t>t11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DB789" w14:textId="53BB72DF" w:rsidR="0026300B" w:rsidRPr="004B1509" w:rsidRDefault="0026300B" w:rsidP="0026300B">
            <w:pPr>
              <w:rPr>
                <w:rFonts w:eastAsia="Calibri"/>
                <w:szCs w:val="22"/>
              </w:rPr>
            </w:pPr>
            <w:proofErr w:type="spellStart"/>
            <w:r w:rsidRPr="003C4B2F">
              <w:rPr>
                <w:rFonts w:eastAsia="Calibri"/>
                <w:szCs w:val="22"/>
              </w:rPr>
              <w:t>Levaniškiai</w:t>
            </w:r>
            <w:proofErr w:type="spellEnd"/>
            <w:r w:rsidRPr="003C4B2F">
              <w:rPr>
                <w:rFonts w:eastAsia="Calibri"/>
                <w:szCs w:val="22"/>
              </w:rPr>
              <w:t>–Surviliškis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36D040" w14:textId="09847495" w:rsidR="0026300B" w:rsidRPr="004B1509" w:rsidRDefault="0026300B" w:rsidP="0026300B">
            <w:pPr>
              <w:jc w:val="right"/>
              <w:rPr>
                <w:rFonts w:eastAsia="Calibri"/>
                <w:szCs w:val="22"/>
              </w:rPr>
            </w:pPr>
            <w:r w:rsidRPr="003C4B2F">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D3B0" w14:textId="7A7914BC"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8AF67" w14:textId="0BA31095" w:rsidR="0026300B" w:rsidRPr="004B1509" w:rsidRDefault="0026300B" w:rsidP="0026300B">
            <w:pPr>
              <w:jc w:val="right"/>
              <w:rPr>
                <w:rFonts w:eastAsia="Calibri"/>
                <w:szCs w:val="22"/>
              </w:rPr>
            </w:pPr>
            <w:r w:rsidRPr="003C4B2F">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DD02F" w14:textId="1FE4854D"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87A7F" w14:textId="0AFE9C44" w:rsidR="0026300B" w:rsidRPr="004B1509" w:rsidRDefault="0026300B" w:rsidP="0026300B">
            <w:pPr>
              <w:jc w:val="center"/>
              <w:rPr>
                <w:rFonts w:eastAsia="Calibri"/>
                <w:bCs/>
                <w:szCs w:val="22"/>
              </w:rPr>
            </w:pPr>
            <w:proofErr w:type="spellStart"/>
            <w:r w:rsidRPr="003C4B2F">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F02D02" w14:textId="59D7C949" w:rsidR="0026300B" w:rsidRPr="004B1509" w:rsidRDefault="0026300B" w:rsidP="0026300B">
            <w:pPr>
              <w:jc w:val="center"/>
              <w:rPr>
                <w:rFonts w:eastAsia="Calibri"/>
                <w:szCs w:val="22"/>
              </w:rPr>
            </w:pPr>
            <w:r w:rsidRPr="003C4B2F">
              <w:rPr>
                <w:rFonts w:eastAsia="Calibri"/>
                <w:szCs w:val="22"/>
              </w:rPr>
              <w:t>4400-5494-3525</w:t>
            </w:r>
          </w:p>
        </w:tc>
      </w:tr>
      <w:tr w:rsidR="0026300B" w:rsidRPr="004B1509" w14:paraId="617689EC" w14:textId="77777777" w:rsidTr="00675009">
        <w:trPr>
          <w:jc w:val="center"/>
        </w:trPr>
        <w:tc>
          <w:tcPr>
            <w:tcW w:w="960" w:type="dxa"/>
            <w:tcBorders>
              <w:top w:val="single" w:sz="4" w:space="0" w:color="auto"/>
              <w:left w:val="single" w:sz="12" w:space="0" w:color="auto"/>
              <w:right w:val="single" w:sz="4" w:space="0" w:color="auto"/>
            </w:tcBorders>
            <w:vAlign w:val="center"/>
          </w:tcPr>
          <w:p w14:paraId="0ABE7656"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47CE6CA0" w14:textId="4A817A1F" w:rsidR="0026300B" w:rsidRPr="004B1509" w:rsidRDefault="0026300B" w:rsidP="0026300B">
            <w:pPr>
              <w:rPr>
                <w:rFonts w:eastAsia="Calibri"/>
                <w:szCs w:val="22"/>
              </w:rPr>
            </w:pPr>
            <w:r w:rsidRPr="003C4B2F">
              <w:rPr>
                <w:rFonts w:eastAsia="Calibri"/>
                <w:szCs w:val="22"/>
              </w:rPr>
              <w:t>t12</w:t>
            </w:r>
          </w:p>
        </w:tc>
        <w:tc>
          <w:tcPr>
            <w:tcW w:w="4412" w:type="dxa"/>
            <w:tcBorders>
              <w:top w:val="single" w:sz="4" w:space="0" w:color="auto"/>
              <w:left w:val="single" w:sz="4" w:space="0" w:color="auto"/>
              <w:right w:val="single" w:sz="4" w:space="0" w:color="auto"/>
            </w:tcBorders>
            <w:vAlign w:val="center"/>
            <w:hideMark/>
          </w:tcPr>
          <w:p w14:paraId="552A167B" w14:textId="25E1058B" w:rsidR="0026300B" w:rsidRPr="004B1509" w:rsidRDefault="0026300B" w:rsidP="0026300B">
            <w:pPr>
              <w:rPr>
                <w:rFonts w:eastAsia="Calibri"/>
                <w:szCs w:val="22"/>
              </w:rPr>
            </w:pPr>
            <w:proofErr w:type="spellStart"/>
            <w:r w:rsidRPr="003C4B2F">
              <w:rPr>
                <w:rFonts w:eastAsia="Calibri"/>
                <w:szCs w:val="22"/>
              </w:rPr>
              <w:t>Levaniškiai</w:t>
            </w:r>
            <w:proofErr w:type="spellEnd"/>
            <w:r w:rsidRPr="003C4B2F">
              <w:rPr>
                <w:rFonts w:eastAsia="Calibri"/>
                <w:szCs w:val="22"/>
              </w:rPr>
              <w:t>–</w:t>
            </w:r>
            <w:proofErr w:type="spellStart"/>
            <w:r w:rsidRPr="003C4B2F">
              <w:rPr>
                <w:rFonts w:eastAsia="Calibri"/>
                <w:szCs w:val="22"/>
              </w:rPr>
              <w:t>Šapis</w:t>
            </w:r>
            <w:proofErr w:type="spellEnd"/>
          </w:p>
        </w:tc>
        <w:tc>
          <w:tcPr>
            <w:tcW w:w="1147" w:type="dxa"/>
            <w:tcBorders>
              <w:top w:val="single" w:sz="4" w:space="0" w:color="auto"/>
              <w:left w:val="single" w:sz="4" w:space="0" w:color="auto"/>
              <w:right w:val="single" w:sz="4" w:space="0" w:color="auto"/>
            </w:tcBorders>
            <w:vAlign w:val="center"/>
            <w:hideMark/>
          </w:tcPr>
          <w:p w14:paraId="4AAD5D27" w14:textId="0AC22EE2" w:rsidR="0026300B" w:rsidRPr="004B1509" w:rsidRDefault="0026300B" w:rsidP="0026300B">
            <w:pPr>
              <w:jc w:val="right"/>
              <w:rPr>
                <w:rFonts w:eastAsia="Calibri"/>
                <w:szCs w:val="22"/>
              </w:rPr>
            </w:pPr>
            <w:r w:rsidRPr="003C4B2F">
              <w:rPr>
                <w:rFonts w:eastAsia="Calibri"/>
                <w:szCs w:val="22"/>
              </w:rPr>
              <w:t xml:space="preserve"> </w:t>
            </w:r>
            <w:r w:rsidRPr="003C4B2F">
              <w:rPr>
                <w:rFonts w:eastAsia="Calibri"/>
                <w:bCs/>
                <w:szCs w:val="22"/>
              </w:rPr>
              <w:t>1409</w:t>
            </w:r>
          </w:p>
        </w:tc>
        <w:tc>
          <w:tcPr>
            <w:tcW w:w="1133" w:type="dxa"/>
            <w:tcBorders>
              <w:top w:val="single" w:sz="4" w:space="0" w:color="auto"/>
              <w:left w:val="single" w:sz="4" w:space="0" w:color="auto"/>
              <w:right w:val="single" w:sz="4" w:space="0" w:color="auto"/>
            </w:tcBorders>
            <w:vAlign w:val="center"/>
            <w:hideMark/>
          </w:tcPr>
          <w:p w14:paraId="77DB6D4B" w14:textId="02F1C21C"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37FCC511" w14:textId="7A49EC62" w:rsidR="0026300B" w:rsidRPr="004B1509" w:rsidRDefault="0026300B" w:rsidP="0026300B">
            <w:pPr>
              <w:jc w:val="right"/>
              <w:rPr>
                <w:rFonts w:eastAsia="Calibri"/>
                <w:szCs w:val="22"/>
              </w:rPr>
            </w:pPr>
            <w:r>
              <w:rPr>
                <w:rFonts w:eastAsia="Calibri"/>
                <w:szCs w:val="22"/>
              </w:rPr>
              <w:t>618</w:t>
            </w:r>
          </w:p>
        </w:tc>
        <w:tc>
          <w:tcPr>
            <w:tcW w:w="1133" w:type="dxa"/>
            <w:tcBorders>
              <w:top w:val="single" w:sz="4" w:space="0" w:color="auto"/>
              <w:left w:val="single" w:sz="4" w:space="0" w:color="auto"/>
              <w:right w:val="single" w:sz="4" w:space="0" w:color="auto"/>
            </w:tcBorders>
            <w:vAlign w:val="center"/>
            <w:hideMark/>
          </w:tcPr>
          <w:p w14:paraId="7720E986" w14:textId="3BA88D84" w:rsidR="0026300B" w:rsidRPr="004B1509" w:rsidRDefault="0026300B" w:rsidP="0026300B">
            <w:pPr>
              <w:jc w:val="right"/>
              <w:rPr>
                <w:rFonts w:eastAsia="Calibri"/>
                <w:szCs w:val="22"/>
              </w:rPr>
            </w:pPr>
            <w:r w:rsidRPr="003C4B2F">
              <w:rPr>
                <w:rFonts w:eastAsia="Calibri"/>
                <w:bCs/>
                <w:szCs w:val="22"/>
              </w:rPr>
              <w:t>791</w:t>
            </w:r>
          </w:p>
        </w:tc>
        <w:tc>
          <w:tcPr>
            <w:tcW w:w="1133" w:type="dxa"/>
            <w:tcBorders>
              <w:top w:val="single" w:sz="4" w:space="0" w:color="auto"/>
              <w:left w:val="single" w:sz="4" w:space="0" w:color="auto"/>
              <w:right w:val="single" w:sz="4" w:space="0" w:color="auto"/>
            </w:tcBorders>
            <w:vAlign w:val="center"/>
            <w:hideMark/>
          </w:tcPr>
          <w:p w14:paraId="44ABBD67" w14:textId="4533BF39" w:rsidR="0026300B" w:rsidRPr="004B1509" w:rsidRDefault="0026300B" w:rsidP="0026300B">
            <w:pPr>
              <w:jc w:val="center"/>
              <w:rPr>
                <w:rFonts w:eastAsia="Calibri"/>
                <w:bCs/>
                <w:szCs w:val="22"/>
              </w:rPr>
            </w:pPr>
            <w:proofErr w:type="spellStart"/>
            <w:r w:rsidRPr="003C4B2F">
              <w:rPr>
                <w:rFonts w:eastAsia="Calibri"/>
                <w:bCs/>
                <w:szCs w:val="22"/>
              </w:rPr>
              <w:t>IVv</w:t>
            </w:r>
            <w:proofErr w:type="spellEnd"/>
          </w:p>
        </w:tc>
        <w:tc>
          <w:tcPr>
            <w:tcW w:w="1983" w:type="dxa"/>
            <w:tcBorders>
              <w:top w:val="single" w:sz="4" w:space="0" w:color="auto"/>
              <w:left w:val="single" w:sz="4" w:space="0" w:color="auto"/>
              <w:right w:val="single" w:sz="12" w:space="0" w:color="auto"/>
            </w:tcBorders>
            <w:vAlign w:val="center"/>
            <w:hideMark/>
          </w:tcPr>
          <w:p w14:paraId="0B8DFED9" w14:textId="292F59DC" w:rsidR="0026300B" w:rsidRPr="004B1509" w:rsidRDefault="0026300B" w:rsidP="0026300B">
            <w:pPr>
              <w:jc w:val="center"/>
              <w:rPr>
                <w:rFonts w:eastAsia="Calibri"/>
                <w:szCs w:val="22"/>
              </w:rPr>
            </w:pPr>
            <w:r w:rsidRPr="003C4B2F">
              <w:rPr>
                <w:rFonts w:eastAsia="Calibri"/>
                <w:bCs/>
                <w:szCs w:val="22"/>
              </w:rPr>
              <w:t>4400-6691-0252</w:t>
            </w:r>
          </w:p>
        </w:tc>
      </w:tr>
      <w:tr w:rsidR="0026300B" w:rsidRPr="004B1509" w14:paraId="0420FA4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95FA54"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128F4" w14:textId="7943DDAE" w:rsidR="0026300B" w:rsidRPr="004B1509" w:rsidRDefault="0026300B" w:rsidP="0026300B">
            <w:pPr>
              <w:rPr>
                <w:rFonts w:eastAsia="Calibri"/>
                <w:szCs w:val="22"/>
              </w:rPr>
            </w:pPr>
            <w:r w:rsidRPr="003C4B2F">
              <w:rPr>
                <w:rFonts w:eastAsia="Calibri"/>
                <w:szCs w:val="22"/>
              </w:rPr>
              <w:t>t13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7CFA93" w14:textId="7A35CD5F" w:rsidR="0026300B" w:rsidRPr="004B1509" w:rsidRDefault="0026300B" w:rsidP="0026300B">
            <w:pPr>
              <w:rPr>
                <w:rFonts w:eastAsia="Calibri"/>
                <w:szCs w:val="22"/>
              </w:rPr>
            </w:pPr>
            <w:r w:rsidRPr="003C4B2F">
              <w:rPr>
                <w:rFonts w:eastAsia="Calibri"/>
                <w:szCs w:val="22"/>
              </w:rPr>
              <w:t xml:space="preserve">Pravažiuojamasis kelias nuo kelio Nr. t3 iki </w:t>
            </w:r>
            <w:proofErr w:type="spellStart"/>
            <w:r w:rsidRPr="003C4B2F">
              <w:rPr>
                <w:rFonts w:eastAsia="Calibri"/>
                <w:szCs w:val="22"/>
              </w:rPr>
              <w:t>Šapio</w:t>
            </w:r>
            <w:proofErr w:type="spellEnd"/>
            <w:r w:rsidRPr="003C4B2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A59C64" w14:textId="1B98012B" w:rsidR="0026300B" w:rsidRPr="004B1509" w:rsidRDefault="0026300B" w:rsidP="0026300B">
            <w:pPr>
              <w:jc w:val="right"/>
              <w:rPr>
                <w:rFonts w:eastAsia="Calibri"/>
                <w:szCs w:val="22"/>
              </w:rPr>
            </w:pPr>
            <w:r w:rsidRPr="003C4B2F">
              <w:rPr>
                <w:rFonts w:eastAsia="Calibri"/>
                <w:szCs w:val="22"/>
              </w:rPr>
              <w:t xml:space="preserve"> 2235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D6AA3" w14:textId="6BFD3AB7"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0E5E8" w14:textId="7A9A274E" w:rsidR="0026300B" w:rsidRPr="004B1509" w:rsidRDefault="0026300B" w:rsidP="0026300B">
            <w:pPr>
              <w:jc w:val="right"/>
              <w:rPr>
                <w:rFonts w:eastAsia="Calibri"/>
                <w:szCs w:val="22"/>
              </w:rPr>
            </w:pPr>
            <w:r w:rsidRPr="003C4B2F">
              <w:rPr>
                <w:rFonts w:eastAsia="Calibri"/>
                <w:szCs w:val="22"/>
              </w:rPr>
              <w:t>1746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09DF8" w14:textId="44CB7462" w:rsidR="0026300B" w:rsidRPr="004B1509" w:rsidRDefault="0026300B" w:rsidP="0026300B">
            <w:pPr>
              <w:jc w:val="right"/>
              <w:rPr>
                <w:rFonts w:eastAsia="Calibri"/>
                <w:szCs w:val="22"/>
              </w:rPr>
            </w:pPr>
            <w:r w:rsidRPr="003C4B2F">
              <w:rPr>
                <w:rFonts w:eastAsia="Calibri"/>
                <w:szCs w:val="22"/>
              </w:rPr>
              <w:t xml:space="preserve"> 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8FEC5" w14:textId="50B0E462" w:rsidR="0026300B" w:rsidRPr="004B1509" w:rsidRDefault="0026300B" w:rsidP="0026300B">
            <w:pPr>
              <w:jc w:val="center"/>
              <w:rPr>
                <w:rFonts w:eastAsia="Calibri"/>
                <w:bCs/>
                <w:szCs w:val="22"/>
              </w:rPr>
            </w:pPr>
            <w:r w:rsidRPr="003C4B2F">
              <w:rPr>
                <w:rFonts w:eastAsia="Calibri"/>
                <w:bCs/>
                <w:szCs w:val="22"/>
              </w:rPr>
              <w:t xml:space="preserve"> </w:t>
            </w:r>
            <w:proofErr w:type="spellStart"/>
            <w:r w:rsidRPr="003C4B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B2B6F1" w14:textId="1B2F9844" w:rsidR="0026300B" w:rsidRPr="004B1509" w:rsidRDefault="0026300B" w:rsidP="0026300B">
            <w:pPr>
              <w:jc w:val="center"/>
              <w:rPr>
                <w:rFonts w:eastAsia="Calibri"/>
                <w:szCs w:val="22"/>
              </w:rPr>
            </w:pPr>
            <w:r w:rsidRPr="003C4B2F">
              <w:rPr>
                <w:rFonts w:eastAsia="Calibri"/>
                <w:szCs w:val="22"/>
              </w:rPr>
              <w:t>4400-6808-8953</w:t>
            </w:r>
          </w:p>
        </w:tc>
      </w:tr>
      <w:tr w:rsidR="0026300B" w:rsidRPr="004B1509" w14:paraId="3C83EB1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2DDDD2"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36FF7" w14:textId="3E9EA22E" w:rsidR="0026300B" w:rsidRPr="004B1509" w:rsidRDefault="0026300B" w:rsidP="0026300B">
            <w:pPr>
              <w:rPr>
                <w:rFonts w:eastAsia="Calibri"/>
                <w:szCs w:val="22"/>
              </w:rPr>
            </w:pPr>
            <w:r w:rsidRPr="003C4B2F">
              <w:rPr>
                <w:rFonts w:eastAsia="Calibri"/>
                <w:szCs w:val="22"/>
              </w:rPr>
              <w:t>t14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0B5D27" w14:textId="070ABAFE" w:rsidR="0026300B" w:rsidRPr="004B1509" w:rsidRDefault="0026300B" w:rsidP="0026300B">
            <w:pPr>
              <w:rPr>
                <w:rFonts w:eastAsia="Calibri"/>
                <w:szCs w:val="22"/>
              </w:rPr>
            </w:pPr>
            <w:proofErr w:type="spellStart"/>
            <w:r w:rsidRPr="003C4B2F">
              <w:rPr>
                <w:rFonts w:eastAsia="Calibri"/>
                <w:szCs w:val="22"/>
              </w:rPr>
              <w:t>Klaibūnai</w:t>
            </w:r>
            <w:proofErr w:type="spellEnd"/>
            <w:r w:rsidRPr="003C4B2F">
              <w:rPr>
                <w:rFonts w:eastAsia="Calibri"/>
                <w:szCs w:val="22"/>
              </w:rPr>
              <w:t>–</w:t>
            </w:r>
            <w:proofErr w:type="spellStart"/>
            <w:r w:rsidRPr="003C4B2F">
              <w:rPr>
                <w:rFonts w:eastAsia="Calibri"/>
                <w:szCs w:val="22"/>
              </w:rPr>
              <w:t>Surdaugiai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E018426" w14:textId="3CFFE74B" w:rsidR="0026300B" w:rsidRPr="004B1509" w:rsidRDefault="0026300B" w:rsidP="0026300B">
            <w:pPr>
              <w:jc w:val="right"/>
              <w:rPr>
                <w:rFonts w:eastAsia="Calibri"/>
                <w:szCs w:val="22"/>
              </w:rPr>
            </w:pPr>
            <w:r w:rsidRPr="003C4B2F">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7DB3" w14:textId="33A8E108"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DF1F9" w14:textId="22D84984" w:rsidR="0026300B" w:rsidRPr="004B1509" w:rsidRDefault="0026300B" w:rsidP="0026300B">
            <w:pPr>
              <w:jc w:val="right"/>
              <w:rPr>
                <w:rFonts w:eastAsia="Calibri"/>
                <w:szCs w:val="22"/>
              </w:rPr>
            </w:pPr>
            <w:r w:rsidRPr="003C4B2F">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8D544" w14:textId="4C29A7DF"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A7CA1" w14:textId="7CE5A8F4" w:rsidR="0026300B" w:rsidRPr="004B1509" w:rsidRDefault="0026300B" w:rsidP="0026300B">
            <w:pPr>
              <w:jc w:val="center"/>
              <w:rPr>
                <w:rFonts w:eastAsia="Calibri"/>
                <w:bCs/>
                <w:szCs w:val="22"/>
              </w:rPr>
            </w:pPr>
            <w:proofErr w:type="spellStart"/>
            <w:r w:rsidRPr="003C4B2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CBE7AF" w14:textId="4BEA7399" w:rsidR="0026300B" w:rsidRPr="004B1509" w:rsidRDefault="0026300B" w:rsidP="0026300B">
            <w:pPr>
              <w:jc w:val="center"/>
              <w:rPr>
                <w:rFonts w:eastAsia="Calibri"/>
                <w:szCs w:val="22"/>
              </w:rPr>
            </w:pPr>
            <w:r w:rsidRPr="003C4B2F">
              <w:rPr>
                <w:rFonts w:eastAsia="Calibri"/>
                <w:szCs w:val="22"/>
              </w:rPr>
              <w:t>-</w:t>
            </w:r>
          </w:p>
        </w:tc>
      </w:tr>
      <w:tr w:rsidR="0026300B" w:rsidRPr="004B1509" w14:paraId="03223B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DE5B8C"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6AD850" w14:textId="4376CFDE" w:rsidR="0026300B" w:rsidRPr="004B1509" w:rsidRDefault="0026300B" w:rsidP="0026300B">
            <w:pPr>
              <w:rPr>
                <w:rFonts w:eastAsia="Calibri"/>
                <w:szCs w:val="22"/>
              </w:rPr>
            </w:pPr>
            <w:r w:rsidRPr="003C4B2F">
              <w:rPr>
                <w:rFonts w:eastAsia="Calibri"/>
                <w:szCs w:val="22"/>
              </w:rPr>
              <w:t>t15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F92F5A" w14:textId="71D7CC72" w:rsidR="0026300B" w:rsidRPr="004B1509" w:rsidRDefault="0026300B" w:rsidP="0026300B">
            <w:pPr>
              <w:rPr>
                <w:rFonts w:eastAsia="Calibri"/>
                <w:szCs w:val="22"/>
              </w:rPr>
            </w:pPr>
            <w:r w:rsidRPr="003C4B2F">
              <w:rPr>
                <w:rFonts w:eastAsia="Calibri"/>
                <w:szCs w:val="22"/>
              </w:rPr>
              <w:t>Pravažiuojamasis kelias  nuo kelio Nr. t14 į kelią t33  (</w:t>
            </w:r>
            <w:proofErr w:type="spellStart"/>
            <w:r w:rsidRPr="003C4B2F">
              <w:rPr>
                <w:rFonts w:eastAsia="Calibri"/>
                <w:szCs w:val="22"/>
              </w:rPr>
              <w:t>Mickūniškių</w:t>
            </w:r>
            <w:proofErr w:type="spellEnd"/>
            <w:r w:rsidRPr="003C4B2F">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9A9C09" w14:textId="4FDFFE53" w:rsidR="0026300B" w:rsidRPr="004B1509" w:rsidRDefault="0026300B" w:rsidP="0026300B">
            <w:pPr>
              <w:jc w:val="right"/>
              <w:rPr>
                <w:rFonts w:eastAsia="Calibri"/>
                <w:szCs w:val="22"/>
              </w:rPr>
            </w:pPr>
            <w:r w:rsidRPr="003C4B2F">
              <w:rPr>
                <w:rFonts w:eastAsia="Calibri"/>
                <w:szCs w:val="22"/>
              </w:rPr>
              <w:t xml:space="preserve"> 1494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0E75A" w14:textId="4AC25EC6"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8389E" w14:textId="1E3CAC27" w:rsidR="0026300B" w:rsidRPr="004B1509" w:rsidRDefault="0026300B" w:rsidP="0026300B">
            <w:pPr>
              <w:jc w:val="right"/>
              <w:rPr>
                <w:rFonts w:eastAsia="Calibri"/>
                <w:szCs w:val="22"/>
              </w:rPr>
            </w:pPr>
            <w:r w:rsidRPr="003C4B2F">
              <w:rPr>
                <w:rFonts w:eastAsia="Calibri"/>
                <w:szCs w:val="22"/>
              </w:rPr>
              <w:t>1494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0E5D6" w14:textId="11A3EE44" w:rsidR="0026300B" w:rsidRPr="004B1509" w:rsidRDefault="0026300B" w:rsidP="0026300B">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DED87" w14:textId="4D600916" w:rsidR="0026300B" w:rsidRPr="004B1509" w:rsidRDefault="0026300B" w:rsidP="0026300B">
            <w:pPr>
              <w:jc w:val="center"/>
              <w:rPr>
                <w:rFonts w:eastAsia="Calibri"/>
                <w:bCs/>
                <w:szCs w:val="22"/>
              </w:rPr>
            </w:pPr>
            <w:proofErr w:type="spellStart"/>
            <w:r w:rsidRPr="003C4B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CE2304" w14:textId="3388BF92" w:rsidR="0026300B" w:rsidRPr="004B1509" w:rsidRDefault="0026300B" w:rsidP="0026300B">
            <w:pPr>
              <w:jc w:val="center"/>
              <w:rPr>
                <w:rFonts w:eastAsia="Calibri"/>
                <w:szCs w:val="22"/>
              </w:rPr>
            </w:pPr>
            <w:r w:rsidRPr="003C4B2F">
              <w:rPr>
                <w:rFonts w:eastAsia="Calibri"/>
                <w:szCs w:val="22"/>
              </w:rPr>
              <w:t>4400-6808-8842 4400-6808-8831</w:t>
            </w:r>
          </w:p>
        </w:tc>
      </w:tr>
      <w:tr w:rsidR="0026300B" w:rsidRPr="004B1509" w14:paraId="134D44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52732C"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9439E" w14:textId="077638B2" w:rsidR="0026300B" w:rsidRPr="004B1509" w:rsidRDefault="0026300B" w:rsidP="0026300B">
            <w:pPr>
              <w:rPr>
                <w:rFonts w:eastAsia="Calibri"/>
                <w:szCs w:val="22"/>
              </w:rPr>
            </w:pPr>
            <w:r w:rsidRPr="003C4B2F">
              <w:rPr>
                <w:rFonts w:eastAsia="Calibri"/>
                <w:szCs w:val="22"/>
              </w:rPr>
              <w:t>t16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43CCB4" w14:textId="3A8DDCFA" w:rsidR="0026300B" w:rsidRPr="004B1509" w:rsidRDefault="0026300B" w:rsidP="0026300B">
            <w:pPr>
              <w:rPr>
                <w:rFonts w:eastAsia="Calibri"/>
                <w:szCs w:val="22"/>
              </w:rPr>
            </w:pPr>
            <w:proofErr w:type="spellStart"/>
            <w:r w:rsidRPr="003C4B2F">
              <w:rPr>
                <w:rFonts w:eastAsia="Calibri"/>
                <w:szCs w:val="22"/>
              </w:rPr>
              <w:t>Laukagaliai</w:t>
            </w:r>
            <w:proofErr w:type="spellEnd"/>
            <w:r w:rsidRPr="003C4B2F">
              <w:rPr>
                <w:rFonts w:eastAsia="Calibri"/>
                <w:szCs w:val="22"/>
              </w:rPr>
              <w:t>–</w:t>
            </w:r>
            <w:proofErr w:type="spellStart"/>
            <w:r w:rsidRPr="003C4B2F">
              <w:rPr>
                <w:rFonts w:eastAsia="Calibri"/>
                <w:szCs w:val="22"/>
              </w:rPr>
              <w:t>Šikšnava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D10FA18" w14:textId="4BFB7E00" w:rsidR="0026300B" w:rsidRPr="004B1509" w:rsidRDefault="0026300B" w:rsidP="0026300B">
            <w:pPr>
              <w:jc w:val="right"/>
              <w:rPr>
                <w:rFonts w:eastAsia="Calibri"/>
                <w:szCs w:val="22"/>
              </w:rPr>
            </w:pPr>
            <w:r w:rsidRPr="003C4B2F">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7495A" w14:textId="2C02DE5E"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5EB59" w14:textId="3F4BB739"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26D4E" w14:textId="40F947C6" w:rsidR="0026300B" w:rsidRPr="004B1509" w:rsidRDefault="0026300B" w:rsidP="0026300B">
            <w:pPr>
              <w:jc w:val="right"/>
              <w:rPr>
                <w:rFonts w:eastAsia="Calibri"/>
                <w:szCs w:val="22"/>
              </w:rPr>
            </w:pPr>
            <w:r w:rsidRPr="003C4B2F">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8171D" w14:textId="4CDDC580" w:rsidR="0026300B" w:rsidRPr="004B1509" w:rsidRDefault="0026300B" w:rsidP="0026300B">
            <w:pPr>
              <w:jc w:val="center"/>
              <w:rPr>
                <w:rFonts w:eastAsia="Calibri"/>
                <w:bCs/>
                <w:szCs w:val="22"/>
              </w:rPr>
            </w:pPr>
            <w:proofErr w:type="spellStart"/>
            <w:r w:rsidRPr="003C4B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4B92D7" w14:textId="47356800" w:rsidR="0026300B" w:rsidRPr="004B1509" w:rsidRDefault="0026300B" w:rsidP="0026300B">
            <w:pPr>
              <w:jc w:val="center"/>
              <w:rPr>
                <w:rFonts w:eastAsia="Calibri"/>
                <w:szCs w:val="22"/>
              </w:rPr>
            </w:pPr>
            <w:r w:rsidRPr="003C4B2F">
              <w:rPr>
                <w:rFonts w:eastAsia="Calibri"/>
                <w:szCs w:val="22"/>
              </w:rPr>
              <w:t>-</w:t>
            </w:r>
          </w:p>
        </w:tc>
      </w:tr>
      <w:tr w:rsidR="0026300B" w:rsidRPr="004B1509" w14:paraId="2F3E81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3A9F4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FCDD46" w14:textId="4670FF05" w:rsidR="0026300B" w:rsidRPr="004B1509" w:rsidRDefault="0026300B" w:rsidP="0026300B">
            <w:pPr>
              <w:rPr>
                <w:rFonts w:eastAsia="Calibri"/>
                <w:szCs w:val="22"/>
              </w:rPr>
            </w:pPr>
            <w:r w:rsidRPr="003C4B2F">
              <w:rPr>
                <w:rFonts w:eastAsia="Calibri"/>
                <w:szCs w:val="22"/>
              </w:rPr>
              <w:t>t17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C1C403" w14:textId="6D2728F7" w:rsidR="0026300B" w:rsidRPr="004B1509" w:rsidRDefault="0026300B" w:rsidP="0026300B">
            <w:pPr>
              <w:rPr>
                <w:rFonts w:eastAsia="Calibri"/>
                <w:szCs w:val="22"/>
              </w:rPr>
            </w:pPr>
            <w:r w:rsidRPr="003C4B2F">
              <w:rPr>
                <w:rFonts w:eastAsia="Calibri"/>
                <w:szCs w:val="22"/>
              </w:rPr>
              <w:t xml:space="preserve">Pravažiuojamasis kelias nuo </w:t>
            </w:r>
            <w:proofErr w:type="spellStart"/>
            <w:r w:rsidRPr="003C4B2F">
              <w:rPr>
                <w:rFonts w:eastAsia="Calibri"/>
                <w:szCs w:val="22"/>
              </w:rPr>
              <w:t>Putriškių</w:t>
            </w:r>
            <w:proofErr w:type="spellEnd"/>
            <w:r w:rsidRPr="003C4B2F">
              <w:rPr>
                <w:rFonts w:eastAsia="Calibri"/>
                <w:szCs w:val="22"/>
              </w:rPr>
              <w:t xml:space="preserve"> g., </w:t>
            </w:r>
            <w:proofErr w:type="spellStart"/>
            <w:r w:rsidRPr="003C4B2F">
              <w:rPr>
                <w:rFonts w:eastAsia="Calibri"/>
                <w:szCs w:val="22"/>
              </w:rPr>
              <w:t>Laukagalių</w:t>
            </w:r>
            <w:proofErr w:type="spellEnd"/>
            <w:r w:rsidRPr="003C4B2F">
              <w:rPr>
                <w:rFonts w:eastAsia="Calibri"/>
                <w:szCs w:val="22"/>
              </w:rPr>
              <w:t xml:space="preserve"> k. iki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96B0C" w14:textId="580C5B82" w:rsidR="0026300B" w:rsidRPr="004B1509" w:rsidRDefault="0026300B" w:rsidP="0026300B">
            <w:pPr>
              <w:jc w:val="right"/>
              <w:rPr>
                <w:rFonts w:eastAsia="Calibri"/>
                <w:szCs w:val="22"/>
              </w:rPr>
            </w:pPr>
            <w:r w:rsidRPr="003C4B2F">
              <w:rPr>
                <w:rFonts w:eastAsia="Calibri"/>
                <w:szCs w:val="22"/>
              </w:rPr>
              <w:t xml:space="preserve"> </w:t>
            </w:r>
            <w:r w:rsidRPr="003C4B2F">
              <w:rPr>
                <w:rFonts w:eastAsia="Calibri"/>
                <w:bCs/>
                <w:szCs w:val="22"/>
              </w:rPr>
              <w:t>1062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CA1E5" w14:textId="6A00BE51"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BB5D1" w14:textId="3600A66C" w:rsidR="0026300B" w:rsidRPr="004B1509" w:rsidRDefault="0026300B" w:rsidP="0026300B">
            <w:pPr>
              <w:jc w:val="right"/>
              <w:rPr>
                <w:rFonts w:eastAsia="Calibri"/>
                <w:szCs w:val="22"/>
              </w:rPr>
            </w:pPr>
            <w:r w:rsidRPr="003C4B2F">
              <w:rPr>
                <w:rFonts w:eastAsia="Calibri"/>
                <w:bCs/>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AF4C9" w14:textId="7D13DBD1" w:rsidR="0026300B" w:rsidRPr="004B1509" w:rsidRDefault="0026300B" w:rsidP="0026300B">
            <w:pPr>
              <w:jc w:val="right"/>
              <w:rPr>
                <w:rFonts w:eastAsia="Calibri"/>
                <w:szCs w:val="22"/>
              </w:rPr>
            </w:pPr>
            <w:r w:rsidRPr="003C4B2F">
              <w:rPr>
                <w:rFonts w:eastAsia="Calibri"/>
                <w:bCs/>
                <w:szCs w:val="22"/>
              </w:rPr>
              <w:t>1008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D7F0A" w14:textId="4D89E42B" w:rsidR="0026300B" w:rsidRPr="004B1509" w:rsidRDefault="0026300B" w:rsidP="0026300B">
            <w:pPr>
              <w:jc w:val="center"/>
              <w:rPr>
                <w:rFonts w:eastAsia="Calibri"/>
                <w:bCs/>
                <w:szCs w:val="22"/>
              </w:rPr>
            </w:pPr>
            <w:proofErr w:type="spellStart"/>
            <w:r w:rsidRPr="003C4B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0F6912" w14:textId="1C55DB73" w:rsidR="0026300B" w:rsidRPr="004B1509" w:rsidRDefault="0026300B" w:rsidP="0026300B">
            <w:pPr>
              <w:jc w:val="center"/>
              <w:rPr>
                <w:rFonts w:eastAsia="Calibri"/>
                <w:szCs w:val="22"/>
              </w:rPr>
            </w:pPr>
            <w:r w:rsidRPr="003C4B2F">
              <w:rPr>
                <w:rFonts w:eastAsia="Calibri"/>
                <w:bCs/>
                <w:szCs w:val="22"/>
              </w:rPr>
              <w:t>4400-6642-6530</w:t>
            </w:r>
          </w:p>
        </w:tc>
      </w:tr>
      <w:tr w:rsidR="0026300B" w:rsidRPr="004B1509" w14:paraId="4B28168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EC7B3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3F0D73" w14:textId="717C27C2" w:rsidR="0026300B" w:rsidRPr="004B1509" w:rsidRDefault="0026300B" w:rsidP="0026300B">
            <w:pPr>
              <w:rPr>
                <w:rFonts w:eastAsia="Calibri"/>
                <w:szCs w:val="22"/>
              </w:rPr>
            </w:pPr>
            <w:r w:rsidRPr="003C4B2F">
              <w:rPr>
                <w:rFonts w:eastAsia="Calibri"/>
                <w:szCs w:val="22"/>
              </w:rPr>
              <w:t>t18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3B7EA" w14:textId="1563C252" w:rsidR="0026300B" w:rsidRPr="004B1509" w:rsidRDefault="0026300B" w:rsidP="0026300B">
            <w:pPr>
              <w:rPr>
                <w:rFonts w:eastAsia="Calibri"/>
                <w:szCs w:val="22"/>
              </w:rPr>
            </w:pPr>
            <w:r w:rsidRPr="003C4B2F">
              <w:rPr>
                <w:rFonts w:eastAsia="Calibri"/>
                <w:szCs w:val="22"/>
              </w:rPr>
              <w:t>Pravažiuojamasis kelias nuo kelio Nr. 1214 iki kelio Nr. t32 (</w:t>
            </w:r>
            <w:proofErr w:type="spellStart"/>
            <w:r w:rsidRPr="003C4B2F">
              <w:rPr>
                <w:rFonts w:eastAsia="Calibri"/>
                <w:szCs w:val="22"/>
              </w:rPr>
              <w:t>Žerkiškių</w:t>
            </w:r>
            <w:proofErr w:type="spellEnd"/>
            <w:r w:rsidRPr="003C4B2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35C42" w14:textId="5B28FC23" w:rsidR="0026300B" w:rsidRPr="004B1509" w:rsidRDefault="0026300B" w:rsidP="0026300B">
            <w:pPr>
              <w:jc w:val="right"/>
              <w:rPr>
                <w:rFonts w:eastAsia="Calibri"/>
                <w:szCs w:val="22"/>
              </w:rPr>
            </w:pPr>
            <w:r w:rsidRPr="003C4B2F">
              <w:rPr>
                <w:rFonts w:eastAsia="Calibri"/>
                <w:szCs w:val="22"/>
              </w:rPr>
              <w:t xml:space="preserve"> </w:t>
            </w:r>
            <w:r w:rsidRPr="003C4B2F">
              <w:rPr>
                <w:rFonts w:eastAsia="Calibri"/>
                <w:bCs/>
                <w:szCs w:val="22"/>
              </w:rPr>
              <w:t>1652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7180F" w14:textId="7BAF3409" w:rsidR="0026300B" w:rsidRPr="004B1509" w:rsidRDefault="0026300B" w:rsidP="0026300B">
            <w:pPr>
              <w:jc w:val="right"/>
              <w:rPr>
                <w:rFonts w:eastAsia="Calibri"/>
                <w:szCs w:val="22"/>
              </w:rPr>
            </w:pPr>
            <w:r w:rsidRPr="003C4B2F">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2C740" w14:textId="52BB79EA" w:rsidR="0026300B" w:rsidRPr="004B1509" w:rsidRDefault="0026300B" w:rsidP="0026300B">
            <w:pPr>
              <w:jc w:val="right"/>
              <w:rPr>
                <w:rFonts w:eastAsia="Calibri"/>
                <w:szCs w:val="22"/>
              </w:rPr>
            </w:pPr>
            <w:r w:rsidRPr="003C4B2F">
              <w:rPr>
                <w:rFonts w:eastAsia="Calibri"/>
                <w:szCs w:val="22"/>
              </w:rPr>
              <w:t xml:space="preserve"> </w:t>
            </w:r>
            <w:r w:rsidRPr="003C4B2F">
              <w:rPr>
                <w:rFonts w:eastAsia="Calibri"/>
                <w:bCs/>
                <w:szCs w:val="22"/>
              </w:rPr>
              <w:t>1647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A6E2" w14:textId="3B4E8B39"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14A1" w14:textId="5F5A16EE" w:rsidR="0026300B" w:rsidRPr="004B1509" w:rsidRDefault="0026300B" w:rsidP="0026300B">
            <w:pPr>
              <w:jc w:val="center"/>
              <w:rPr>
                <w:rFonts w:eastAsia="Calibri"/>
                <w:bCs/>
                <w:szCs w:val="22"/>
              </w:rPr>
            </w:pPr>
            <w:r w:rsidRPr="003C4B2F">
              <w:rPr>
                <w:rFonts w:eastAsia="Calibri"/>
                <w:bCs/>
                <w:szCs w:val="22"/>
              </w:rPr>
              <w:t xml:space="preserve"> </w:t>
            </w:r>
            <w:proofErr w:type="spellStart"/>
            <w:r w:rsidRPr="003C4B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0926F4" w14:textId="79DF0EEB" w:rsidR="0026300B" w:rsidRPr="004B1509" w:rsidRDefault="0026300B" w:rsidP="0026300B">
            <w:pPr>
              <w:jc w:val="center"/>
              <w:rPr>
                <w:rFonts w:eastAsia="Calibri"/>
                <w:szCs w:val="22"/>
              </w:rPr>
            </w:pPr>
            <w:r w:rsidRPr="003C4B2F">
              <w:rPr>
                <w:rFonts w:eastAsia="Calibri"/>
                <w:bCs/>
                <w:szCs w:val="22"/>
              </w:rPr>
              <w:t>4400-6642-6619</w:t>
            </w:r>
          </w:p>
        </w:tc>
      </w:tr>
      <w:tr w:rsidR="0026300B" w:rsidRPr="004B1509" w14:paraId="744BC6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F572F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4753FA" w14:textId="6FD939B8" w:rsidR="0026300B" w:rsidRPr="004B1509" w:rsidRDefault="0026300B" w:rsidP="0026300B">
            <w:pPr>
              <w:rPr>
                <w:rFonts w:eastAsia="Calibri"/>
                <w:szCs w:val="22"/>
              </w:rPr>
            </w:pPr>
            <w:r w:rsidRPr="003C4B2F">
              <w:rPr>
                <w:rFonts w:eastAsia="Calibri"/>
                <w:szCs w:val="22"/>
              </w:rPr>
              <w:t>t19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6D8226" w14:textId="36800343" w:rsidR="0026300B" w:rsidRPr="004B1509" w:rsidRDefault="0026300B" w:rsidP="0026300B">
            <w:pPr>
              <w:rPr>
                <w:rFonts w:eastAsia="Calibri"/>
                <w:szCs w:val="22"/>
              </w:rPr>
            </w:pPr>
            <w:r w:rsidRPr="003C4B2F">
              <w:rPr>
                <w:rFonts w:eastAsia="Calibri"/>
                <w:szCs w:val="22"/>
              </w:rPr>
              <w:t xml:space="preserve">Privažiuojamasis kelias prie buvusio sąvartyno </w:t>
            </w:r>
            <w:proofErr w:type="spellStart"/>
            <w:r w:rsidRPr="003C4B2F">
              <w:rPr>
                <w:rFonts w:eastAsia="Calibri"/>
                <w:szCs w:val="22"/>
              </w:rPr>
              <w:t>Laukagalių</w:t>
            </w:r>
            <w:proofErr w:type="spellEnd"/>
            <w:r w:rsidRPr="003C4B2F">
              <w:rPr>
                <w:rFonts w:eastAsia="Calibri"/>
                <w:szCs w:val="22"/>
              </w:rPr>
              <w:t xml:space="preserve">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26CE09" w14:textId="60DC320E" w:rsidR="0026300B" w:rsidRPr="004B1509" w:rsidRDefault="0026300B" w:rsidP="0026300B">
            <w:pPr>
              <w:jc w:val="right"/>
              <w:rPr>
                <w:rFonts w:eastAsia="Calibri"/>
                <w:szCs w:val="22"/>
              </w:rPr>
            </w:pPr>
            <w:r w:rsidRPr="003C4B2F">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BB0E20" w14:textId="164E5FA1" w:rsidR="0026300B" w:rsidRPr="004B1509" w:rsidRDefault="0026300B" w:rsidP="0026300B">
            <w:pPr>
              <w:jc w:val="right"/>
              <w:rPr>
                <w:rFonts w:eastAsia="Calibri"/>
                <w:szCs w:val="22"/>
              </w:rPr>
            </w:pPr>
            <w:r w:rsidRPr="003C4B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9E02E" w14:textId="33336980" w:rsidR="0026300B" w:rsidRPr="004B1509" w:rsidRDefault="0026300B" w:rsidP="0026300B">
            <w:pPr>
              <w:jc w:val="right"/>
              <w:rPr>
                <w:rFonts w:eastAsia="Calibri"/>
                <w:szCs w:val="22"/>
              </w:rPr>
            </w:pPr>
            <w:r w:rsidRPr="003C4B2F">
              <w:rPr>
                <w:rFonts w:eastAsia="Calibri"/>
                <w:szCs w:val="22"/>
              </w:rPr>
              <w:t xml:space="preserve"> </w:t>
            </w:r>
            <w:r w:rsidRPr="003C4B2F">
              <w:rPr>
                <w:rFonts w:eastAsia="Calibri"/>
                <w:bCs/>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A169C" w14:textId="36DD681F" w:rsidR="0026300B" w:rsidRPr="004B1509" w:rsidRDefault="0026300B" w:rsidP="0026300B">
            <w:pPr>
              <w:jc w:val="right"/>
              <w:rPr>
                <w:rFonts w:eastAsia="Calibri"/>
                <w:szCs w:val="22"/>
              </w:rPr>
            </w:pPr>
            <w:r w:rsidRPr="003C4B2F">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69B" w14:textId="2A43895C" w:rsidR="0026300B" w:rsidRPr="004B1509" w:rsidRDefault="0026300B" w:rsidP="0026300B">
            <w:pPr>
              <w:jc w:val="center"/>
              <w:rPr>
                <w:rFonts w:eastAsia="Calibri"/>
                <w:bCs/>
                <w:szCs w:val="22"/>
              </w:rPr>
            </w:pPr>
            <w:proofErr w:type="spellStart"/>
            <w:r w:rsidRPr="003C4B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8FCA2C" w14:textId="2A2763C1" w:rsidR="0026300B" w:rsidRPr="004B1509" w:rsidRDefault="0026300B" w:rsidP="0026300B">
            <w:pPr>
              <w:jc w:val="center"/>
              <w:rPr>
                <w:rFonts w:eastAsia="Calibri"/>
                <w:szCs w:val="22"/>
              </w:rPr>
            </w:pPr>
            <w:r w:rsidRPr="003C4B2F">
              <w:rPr>
                <w:rFonts w:eastAsia="Calibri"/>
                <w:bCs/>
                <w:szCs w:val="22"/>
              </w:rPr>
              <w:t>4400-6642-6551</w:t>
            </w:r>
          </w:p>
        </w:tc>
      </w:tr>
      <w:tr w:rsidR="0026300B" w:rsidRPr="004B1509" w14:paraId="3EC0351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18CDB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81588" w14:textId="35523D51" w:rsidR="0026300B" w:rsidRPr="004B1509" w:rsidRDefault="0026300B" w:rsidP="0026300B">
            <w:pPr>
              <w:rPr>
                <w:rFonts w:eastAsia="Calibri"/>
                <w:szCs w:val="22"/>
              </w:rPr>
            </w:pPr>
            <w:r w:rsidRPr="00F26E4D">
              <w:rPr>
                <w:rFonts w:eastAsia="Calibri"/>
                <w:szCs w:val="22"/>
              </w:rPr>
              <w:t>t2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7EE384" w14:textId="3D2934D8" w:rsidR="0026300B" w:rsidRPr="004B1509" w:rsidRDefault="0026300B" w:rsidP="0026300B">
            <w:pPr>
              <w:rPr>
                <w:rFonts w:eastAsia="Calibri"/>
                <w:szCs w:val="22"/>
              </w:rPr>
            </w:pPr>
            <w:r w:rsidRPr="00F26E4D">
              <w:rPr>
                <w:rFonts w:eastAsia="Calibri"/>
                <w:szCs w:val="22"/>
              </w:rPr>
              <w:t>Pravažiuojamasis kelias nuo Nevėžio g., Levaniškių k. iki kelio Nr. t7 (</w:t>
            </w:r>
            <w:proofErr w:type="spellStart"/>
            <w:r w:rsidRPr="00F26E4D">
              <w:rPr>
                <w:rFonts w:eastAsia="Calibri"/>
                <w:szCs w:val="22"/>
              </w:rPr>
              <w:t>Pageldonių</w:t>
            </w:r>
            <w:proofErr w:type="spellEnd"/>
            <w:r w:rsidRPr="00F26E4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B0204" w14:textId="6F31C1BF" w:rsidR="0026300B" w:rsidRPr="004B1509" w:rsidRDefault="0026300B" w:rsidP="0026300B">
            <w:pPr>
              <w:jc w:val="right"/>
              <w:rPr>
                <w:rFonts w:eastAsia="Calibri"/>
                <w:szCs w:val="22"/>
              </w:rPr>
            </w:pPr>
            <w:r w:rsidRPr="00F26E4D">
              <w:rPr>
                <w:rFonts w:eastAsia="Calibri"/>
                <w:szCs w:val="22"/>
              </w:rPr>
              <w:t>1089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91CBB" w14:textId="2CAC5E29"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02480" w14:textId="35EFDAF7" w:rsidR="0026300B" w:rsidRPr="004B1509" w:rsidRDefault="0026300B" w:rsidP="0026300B">
            <w:pPr>
              <w:jc w:val="right"/>
              <w:rPr>
                <w:rFonts w:eastAsia="Calibri"/>
                <w:szCs w:val="22"/>
              </w:rPr>
            </w:pPr>
            <w:r w:rsidRPr="00F26E4D">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511ED" w14:textId="769162DD" w:rsidR="0026300B" w:rsidRPr="004B1509" w:rsidRDefault="0026300B" w:rsidP="0026300B">
            <w:pPr>
              <w:jc w:val="right"/>
              <w:rPr>
                <w:rFonts w:eastAsia="Calibri"/>
                <w:szCs w:val="22"/>
              </w:rPr>
            </w:pPr>
            <w:r w:rsidRPr="00F26E4D">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D7941" w14:textId="5CAC7DFC" w:rsidR="0026300B" w:rsidRPr="004B1509" w:rsidRDefault="0026300B" w:rsidP="0026300B">
            <w:pPr>
              <w:jc w:val="center"/>
              <w:rPr>
                <w:rFonts w:eastAsia="Calibri"/>
                <w:bCs/>
                <w:szCs w:val="22"/>
              </w:rPr>
            </w:pPr>
            <w:r w:rsidRPr="00F26E4D">
              <w:rPr>
                <w:rFonts w:eastAsia="Calibri"/>
                <w:bCs/>
                <w:szCs w:val="22"/>
              </w:rPr>
              <w:t xml:space="preserve"> </w:t>
            </w:r>
            <w:proofErr w:type="spellStart"/>
            <w:r w:rsidRPr="00F26E4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C18960" w14:textId="6315C100" w:rsidR="0026300B" w:rsidRPr="004B1509" w:rsidRDefault="0026300B" w:rsidP="0026300B">
            <w:pPr>
              <w:jc w:val="center"/>
              <w:rPr>
                <w:rFonts w:eastAsia="Calibri"/>
                <w:szCs w:val="22"/>
              </w:rPr>
            </w:pPr>
            <w:r w:rsidRPr="00F26E4D">
              <w:rPr>
                <w:rFonts w:eastAsia="Calibri"/>
                <w:szCs w:val="22"/>
              </w:rPr>
              <w:t>4400-6804-9198</w:t>
            </w:r>
          </w:p>
        </w:tc>
      </w:tr>
      <w:tr w:rsidR="0026300B" w:rsidRPr="004B1509" w14:paraId="602102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C28282"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5A16D" w14:textId="33293610" w:rsidR="0026300B" w:rsidRPr="004B1509" w:rsidRDefault="0026300B" w:rsidP="0026300B">
            <w:pPr>
              <w:rPr>
                <w:rFonts w:eastAsia="Calibri"/>
                <w:szCs w:val="22"/>
              </w:rPr>
            </w:pPr>
            <w:r w:rsidRPr="00F26E4D">
              <w:rPr>
                <w:rFonts w:eastAsia="Calibri"/>
                <w:szCs w:val="22"/>
              </w:rPr>
              <w:t>t2-1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DE9129" w14:textId="1112F195" w:rsidR="0026300B" w:rsidRPr="004B1509" w:rsidRDefault="0026300B" w:rsidP="0026300B">
            <w:pPr>
              <w:rPr>
                <w:rFonts w:eastAsia="Calibri"/>
                <w:szCs w:val="22"/>
              </w:rPr>
            </w:pPr>
            <w:r w:rsidRPr="00F26E4D">
              <w:rPr>
                <w:rFonts w:eastAsia="Calibri"/>
                <w:szCs w:val="22"/>
              </w:rPr>
              <w:t>Pravažiuojamasis kelias nuo Klevų g., Levaniškių k. iki kelio Nr. t12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73C570" w14:textId="5D072C3B" w:rsidR="0026300B" w:rsidRPr="004B1509" w:rsidRDefault="0026300B" w:rsidP="0026300B">
            <w:pPr>
              <w:jc w:val="right"/>
              <w:rPr>
                <w:rFonts w:eastAsia="Calibri"/>
                <w:szCs w:val="22"/>
              </w:rPr>
            </w:pPr>
            <w:r w:rsidRPr="00F26E4D">
              <w:rPr>
                <w:rFonts w:eastAsia="Calibri"/>
                <w:bCs/>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109D" w14:textId="53A15082"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0FFC" w14:textId="33FBD0A9" w:rsidR="0026300B" w:rsidRPr="004B1509" w:rsidRDefault="0026300B" w:rsidP="0026300B">
            <w:pPr>
              <w:jc w:val="right"/>
              <w:rPr>
                <w:rFonts w:eastAsia="Calibri"/>
                <w:szCs w:val="22"/>
              </w:rPr>
            </w:pPr>
            <w:r w:rsidRPr="00F26E4D">
              <w:rPr>
                <w:rFonts w:eastAsia="Calibri"/>
                <w:bCs/>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DEBD3" w14:textId="08FD1A19" w:rsidR="0026300B" w:rsidRPr="004B1509" w:rsidRDefault="0026300B" w:rsidP="0026300B">
            <w:pPr>
              <w:jc w:val="right"/>
              <w:rPr>
                <w:rFonts w:eastAsia="Calibri"/>
                <w:szCs w:val="22"/>
              </w:rPr>
            </w:pPr>
            <w:r w:rsidRPr="00F26E4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CB6C0" w14:textId="317A590E" w:rsidR="0026300B" w:rsidRPr="004B1509" w:rsidRDefault="0026300B" w:rsidP="0026300B">
            <w:pPr>
              <w:jc w:val="center"/>
              <w:rPr>
                <w:rFonts w:eastAsia="Calibri"/>
                <w:bCs/>
                <w:szCs w:val="22"/>
              </w:rPr>
            </w:pPr>
            <w:proofErr w:type="spellStart"/>
            <w:r w:rsidRPr="00F26E4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5BA6F7" w14:textId="386F41E1" w:rsidR="0026300B" w:rsidRPr="004B1509" w:rsidRDefault="0026300B" w:rsidP="0026300B">
            <w:pPr>
              <w:jc w:val="center"/>
              <w:rPr>
                <w:rFonts w:eastAsia="Calibri"/>
                <w:szCs w:val="22"/>
              </w:rPr>
            </w:pPr>
            <w:r w:rsidRPr="00F26E4D">
              <w:rPr>
                <w:rFonts w:eastAsia="Calibri"/>
                <w:bCs/>
                <w:szCs w:val="22"/>
              </w:rPr>
              <w:t>4400-6691-0266</w:t>
            </w:r>
          </w:p>
        </w:tc>
      </w:tr>
      <w:tr w:rsidR="0026300B" w:rsidRPr="004B1509" w14:paraId="56B1EB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6CF87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844A51" w14:textId="52F99752" w:rsidR="0026300B" w:rsidRPr="004B1509" w:rsidRDefault="0026300B" w:rsidP="0026300B">
            <w:pPr>
              <w:rPr>
                <w:rFonts w:eastAsia="Calibri"/>
                <w:szCs w:val="22"/>
              </w:rPr>
            </w:pPr>
            <w:r w:rsidRPr="00F26E4D">
              <w:rPr>
                <w:rFonts w:eastAsia="Calibri"/>
                <w:szCs w:val="22"/>
              </w:rPr>
              <w:t>t20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23C6B0" w14:textId="42AEAF5E" w:rsidR="0026300B" w:rsidRPr="004B1509" w:rsidRDefault="0026300B" w:rsidP="0026300B">
            <w:pPr>
              <w:rPr>
                <w:rFonts w:eastAsia="Calibri"/>
                <w:szCs w:val="22"/>
              </w:rPr>
            </w:pPr>
            <w:r w:rsidRPr="00F26E4D">
              <w:rPr>
                <w:rFonts w:eastAsia="Calibri"/>
                <w:szCs w:val="22"/>
              </w:rPr>
              <w:t xml:space="preserve">Privažiuojamasis kelias prie gyvenamųjų namų nuo </w:t>
            </w:r>
            <w:proofErr w:type="spellStart"/>
            <w:r w:rsidRPr="00F26E4D">
              <w:rPr>
                <w:rFonts w:eastAsia="Calibri"/>
                <w:szCs w:val="22"/>
              </w:rPr>
              <w:t>Klaibūnų</w:t>
            </w:r>
            <w:proofErr w:type="spellEnd"/>
            <w:r w:rsidRPr="00F26E4D">
              <w:rPr>
                <w:rFonts w:eastAsia="Calibri"/>
                <w:szCs w:val="22"/>
              </w:rPr>
              <w:t xml:space="preserve"> g., </w:t>
            </w:r>
            <w:proofErr w:type="spellStart"/>
            <w:r w:rsidRPr="00F26E4D">
              <w:rPr>
                <w:rFonts w:eastAsia="Calibri"/>
                <w:szCs w:val="22"/>
              </w:rPr>
              <w:t>Klaibūnų</w:t>
            </w:r>
            <w:proofErr w:type="spellEnd"/>
            <w:r w:rsidRPr="00F26E4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8A2FCB" w14:textId="54FE4A88" w:rsidR="0026300B" w:rsidRPr="004B1509" w:rsidRDefault="0026300B" w:rsidP="0026300B">
            <w:pPr>
              <w:jc w:val="right"/>
              <w:rPr>
                <w:rFonts w:eastAsia="Calibri"/>
                <w:szCs w:val="22"/>
              </w:rPr>
            </w:pPr>
            <w:r w:rsidRPr="00F26E4D">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86121" w14:textId="1573B1B2" w:rsidR="0026300B" w:rsidRPr="004B1509" w:rsidRDefault="0026300B" w:rsidP="0026300B">
            <w:pPr>
              <w:jc w:val="right"/>
              <w:rPr>
                <w:rFonts w:eastAsia="Calibri"/>
                <w:szCs w:val="22"/>
              </w:rPr>
            </w:pPr>
            <w:r w:rsidRPr="00F26E4D">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2F56D" w14:textId="2408AE63" w:rsidR="0026300B" w:rsidRPr="004B1509" w:rsidRDefault="0026300B" w:rsidP="0026300B">
            <w:pPr>
              <w:jc w:val="right"/>
              <w:rPr>
                <w:rFonts w:eastAsia="Calibri"/>
                <w:szCs w:val="22"/>
              </w:rPr>
            </w:pPr>
            <w:r w:rsidRPr="00F26E4D">
              <w:rPr>
                <w:rFonts w:eastAsia="Calibri"/>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002F" w14:textId="114D919F" w:rsidR="0026300B" w:rsidRPr="004B1509" w:rsidRDefault="0026300B" w:rsidP="0026300B">
            <w:pPr>
              <w:jc w:val="right"/>
              <w:rPr>
                <w:rFonts w:eastAsia="Calibri"/>
                <w:szCs w:val="22"/>
              </w:rPr>
            </w:pPr>
            <w:r w:rsidRPr="00F26E4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9DDA5" w14:textId="6C13DCEF" w:rsidR="0026300B" w:rsidRPr="004B1509" w:rsidRDefault="0026300B" w:rsidP="0026300B">
            <w:pPr>
              <w:jc w:val="center"/>
              <w:rPr>
                <w:rFonts w:eastAsia="Calibri"/>
                <w:bCs/>
                <w:szCs w:val="22"/>
              </w:rPr>
            </w:pPr>
            <w:proofErr w:type="spellStart"/>
            <w:r w:rsidRPr="00F26E4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78E33A" w14:textId="61556400" w:rsidR="0026300B" w:rsidRPr="004B1509" w:rsidRDefault="0026300B" w:rsidP="0026300B">
            <w:pPr>
              <w:jc w:val="center"/>
              <w:rPr>
                <w:rFonts w:eastAsia="Calibri"/>
                <w:szCs w:val="22"/>
              </w:rPr>
            </w:pPr>
            <w:r w:rsidRPr="00F26E4D">
              <w:rPr>
                <w:rFonts w:eastAsia="Calibri"/>
                <w:szCs w:val="22"/>
              </w:rPr>
              <w:t>4400-6808-8820</w:t>
            </w:r>
          </w:p>
        </w:tc>
      </w:tr>
      <w:tr w:rsidR="0026300B" w:rsidRPr="004B1509" w14:paraId="48EA54F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992082"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0BCF2" w14:textId="6A07419C" w:rsidR="0026300B" w:rsidRPr="004B1509" w:rsidRDefault="0026300B" w:rsidP="0026300B">
            <w:pPr>
              <w:rPr>
                <w:rFonts w:eastAsia="Calibri"/>
                <w:szCs w:val="22"/>
              </w:rPr>
            </w:pPr>
            <w:r w:rsidRPr="00F26E4D">
              <w:rPr>
                <w:rFonts w:eastAsia="Calibri"/>
                <w:szCs w:val="22"/>
              </w:rPr>
              <w:t>t23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DD5FB7" w14:textId="7773EA9F" w:rsidR="0026300B" w:rsidRPr="004B1509" w:rsidRDefault="0026300B" w:rsidP="0026300B">
            <w:pPr>
              <w:rPr>
                <w:rFonts w:eastAsia="Calibri"/>
                <w:szCs w:val="22"/>
              </w:rPr>
            </w:pPr>
            <w:r w:rsidRPr="00F26E4D">
              <w:rPr>
                <w:rFonts w:eastAsia="Calibri"/>
                <w:szCs w:val="22"/>
              </w:rPr>
              <w:t xml:space="preserve">Pravažiuojamasis kelias nuo kelio Nr. t13 iki miško </w:t>
            </w:r>
            <w:proofErr w:type="spellStart"/>
            <w:r w:rsidRPr="00F26E4D">
              <w:rPr>
                <w:rFonts w:eastAsia="Calibri"/>
                <w:szCs w:val="22"/>
              </w:rPr>
              <w:t>Šapio</w:t>
            </w:r>
            <w:proofErr w:type="spellEnd"/>
            <w:r w:rsidRPr="00F26E4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ADCB1E" w14:textId="618CA334" w:rsidR="0026300B" w:rsidRPr="004B1509" w:rsidRDefault="0026300B" w:rsidP="0026300B">
            <w:pPr>
              <w:jc w:val="right"/>
              <w:rPr>
                <w:rFonts w:eastAsia="Calibri"/>
                <w:szCs w:val="22"/>
              </w:rPr>
            </w:pPr>
            <w:r w:rsidRPr="00F26E4D">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61D5C" w14:textId="0E585D5B" w:rsidR="0026300B" w:rsidRPr="004B1509" w:rsidRDefault="0026300B" w:rsidP="0026300B">
            <w:pPr>
              <w:jc w:val="right"/>
              <w:rPr>
                <w:rFonts w:eastAsia="Calibri"/>
                <w:bCs/>
                <w:szCs w:val="22"/>
              </w:rPr>
            </w:pPr>
            <w:r w:rsidRPr="00F26E4D">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115A1" w14:textId="3DE86ECE" w:rsidR="0026300B" w:rsidRPr="004B1509" w:rsidRDefault="0026300B" w:rsidP="0026300B">
            <w:pPr>
              <w:jc w:val="right"/>
              <w:rPr>
                <w:rFonts w:eastAsia="Calibri"/>
                <w:bCs/>
                <w:szCs w:val="22"/>
              </w:rPr>
            </w:pPr>
            <w:r w:rsidRPr="00F26E4D">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BF11" w14:textId="3F71647C" w:rsidR="0026300B" w:rsidRPr="004B1509" w:rsidRDefault="0026300B" w:rsidP="0026300B">
            <w:pPr>
              <w:jc w:val="right"/>
              <w:rPr>
                <w:rFonts w:eastAsia="Calibri"/>
                <w:szCs w:val="22"/>
              </w:rPr>
            </w:pPr>
            <w:r w:rsidRPr="00F26E4D">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9D980" w14:textId="40E0A61F" w:rsidR="0026300B" w:rsidRPr="004B1509" w:rsidRDefault="0026300B" w:rsidP="0026300B">
            <w:pPr>
              <w:jc w:val="center"/>
              <w:rPr>
                <w:rFonts w:eastAsia="Calibri"/>
                <w:bCs/>
                <w:szCs w:val="22"/>
              </w:rPr>
            </w:pPr>
            <w:proofErr w:type="spellStart"/>
            <w:r w:rsidRPr="00F26E4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9D3AC" w14:textId="2FA61F91" w:rsidR="0026300B" w:rsidRPr="004B1509" w:rsidRDefault="0026300B" w:rsidP="0026300B">
            <w:pPr>
              <w:jc w:val="center"/>
              <w:rPr>
                <w:rFonts w:eastAsia="Calibri"/>
                <w:bCs/>
                <w:szCs w:val="22"/>
              </w:rPr>
            </w:pPr>
            <w:r w:rsidRPr="00F26E4D">
              <w:rPr>
                <w:rFonts w:eastAsia="Calibri"/>
                <w:bCs/>
                <w:szCs w:val="22"/>
              </w:rPr>
              <w:t>4400-6813-3068</w:t>
            </w:r>
          </w:p>
        </w:tc>
      </w:tr>
      <w:tr w:rsidR="0026300B" w:rsidRPr="004B1509" w14:paraId="610090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CA355C"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DFC03" w14:textId="4398A710" w:rsidR="0026300B" w:rsidRPr="004B1509" w:rsidRDefault="0026300B" w:rsidP="0026300B">
            <w:pPr>
              <w:rPr>
                <w:rFonts w:eastAsia="Calibri"/>
                <w:szCs w:val="22"/>
              </w:rPr>
            </w:pPr>
            <w:r w:rsidRPr="00F26E4D">
              <w:rPr>
                <w:rFonts w:eastAsia="Calibri"/>
                <w:szCs w:val="22"/>
              </w:rPr>
              <w:t>t24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69E704" w14:textId="1183621A" w:rsidR="0026300B" w:rsidRPr="004B1509" w:rsidRDefault="0026300B" w:rsidP="0026300B">
            <w:pPr>
              <w:rPr>
                <w:rFonts w:eastAsia="Calibri"/>
                <w:szCs w:val="22"/>
              </w:rPr>
            </w:pPr>
            <w:r w:rsidRPr="00F26E4D">
              <w:rPr>
                <w:rFonts w:eastAsia="Calibri"/>
                <w:szCs w:val="22"/>
              </w:rPr>
              <w:t>Pravažiuojamasis kelias nuo kelio Nr. 1205 iki kelio Nr. t64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D05BD1" w14:textId="46C77CB2" w:rsidR="0026300B" w:rsidRPr="004B1509" w:rsidRDefault="0026300B" w:rsidP="0026300B">
            <w:pPr>
              <w:jc w:val="right"/>
              <w:rPr>
                <w:rFonts w:eastAsia="Calibri"/>
                <w:szCs w:val="22"/>
              </w:rPr>
            </w:pPr>
            <w:r w:rsidRPr="00F26E4D">
              <w:rPr>
                <w:rFonts w:eastAsia="Calibri"/>
                <w:bCs/>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F592F" w14:textId="345B273A" w:rsidR="0026300B" w:rsidRPr="004B1509" w:rsidRDefault="0026300B" w:rsidP="0026300B">
            <w:pPr>
              <w:jc w:val="right"/>
              <w:rPr>
                <w:rFonts w:eastAsia="Calibri"/>
                <w:szCs w:val="22"/>
              </w:rPr>
            </w:pPr>
            <w:r w:rsidRPr="00F26E4D">
              <w:rPr>
                <w:rFonts w:eastAsia="Calibri"/>
                <w:bCs/>
                <w:szCs w:val="22"/>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D4E72" w14:textId="20972E76" w:rsidR="0026300B" w:rsidRPr="004B1509" w:rsidRDefault="0026300B" w:rsidP="0026300B">
            <w:pPr>
              <w:jc w:val="right"/>
              <w:rPr>
                <w:rFonts w:eastAsia="Calibri"/>
                <w:szCs w:val="22"/>
              </w:rPr>
            </w:pPr>
            <w:r w:rsidRPr="00F26E4D">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73451" w14:textId="01FEC41B" w:rsidR="0026300B" w:rsidRPr="004B1509" w:rsidRDefault="0026300B" w:rsidP="0026300B">
            <w:pPr>
              <w:jc w:val="right"/>
              <w:rPr>
                <w:rFonts w:eastAsia="Calibri"/>
                <w:szCs w:val="22"/>
              </w:rPr>
            </w:pPr>
            <w:r w:rsidRPr="00F26E4D">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EFD83" w14:textId="4D7A2944" w:rsidR="0026300B" w:rsidRPr="004B1509" w:rsidRDefault="0026300B" w:rsidP="0026300B">
            <w:pPr>
              <w:jc w:val="center"/>
              <w:rPr>
                <w:rFonts w:eastAsia="Calibri"/>
                <w:bCs/>
                <w:szCs w:val="22"/>
              </w:rPr>
            </w:pPr>
            <w:r w:rsidRPr="00F26E4D">
              <w:rPr>
                <w:rFonts w:eastAsia="Calibri"/>
                <w:bCs/>
                <w:szCs w:val="22"/>
              </w:rPr>
              <w:t xml:space="preserve"> </w:t>
            </w:r>
            <w:proofErr w:type="spellStart"/>
            <w:r w:rsidRPr="00F26E4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E06E9E" w14:textId="7B7BCA09" w:rsidR="0026300B" w:rsidRPr="004B1509" w:rsidRDefault="0026300B" w:rsidP="0026300B">
            <w:pPr>
              <w:jc w:val="center"/>
              <w:rPr>
                <w:rFonts w:eastAsia="Calibri"/>
                <w:szCs w:val="22"/>
              </w:rPr>
            </w:pPr>
            <w:r w:rsidRPr="00F26E4D">
              <w:rPr>
                <w:rFonts w:eastAsia="Calibri"/>
                <w:bCs/>
                <w:szCs w:val="22"/>
              </w:rPr>
              <w:t>4400-6642-6719</w:t>
            </w:r>
          </w:p>
        </w:tc>
      </w:tr>
      <w:tr w:rsidR="0026300B" w:rsidRPr="004B1509" w14:paraId="4F6810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A2DE8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7D12" w14:textId="1B892931" w:rsidR="0026300B" w:rsidRPr="004B1509" w:rsidRDefault="0026300B" w:rsidP="0026300B">
            <w:pPr>
              <w:rPr>
                <w:rFonts w:eastAsia="Calibri"/>
                <w:szCs w:val="22"/>
              </w:rPr>
            </w:pPr>
            <w:r w:rsidRPr="00F26E4D">
              <w:rPr>
                <w:rFonts w:eastAsia="Calibri"/>
                <w:szCs w:val="22"/>
              </w:rPr>
              <w:t>t24-1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ADCC9E" w14:textId="65703485" w:rsidR="0026300B" w:rsidRPr="004B1509" w:rsidRDefault="0026300B" w:rsidP="0026300B">
            <w:pPr>
              <w:rPr>
                <w:rFonts w:eastAsia="Calibri"/>
                <w:szCs w:val="22"/>
              </w:rPr>
            </w:pPr>
            <w:r w:rsidRPr="00F26E4D">
              <w:rPr>
                <w:rFonts w:eastAsia="Calibri"/>
                <w:szCs w:val="22"/>
              </w:rPr>
              <w:t xml:space="preserve">Privažiuojamasis kelias prie gyvenamųjų namų </w:t>
            </w:r>
            <w:proofErr w:type="spellStart"/>
            <w:r w:rsidRPr="00F26E4D">
              <w:rPr>
                <w:rFonts w:eastAsia="Calibri"/>
                <w:szCs w:val="22"/>
              </w:rPr>
              <w:t>Žerkiškių</w:t>
            </w:r>
            <w:proofErr w:type="spellEnd"/>
            <w:r w:rsidRPr="00F26E4D">
              <w:rPr>
                <w:rFonts w:eastAsia="Calibri"/>
                <w:szCs w:val="22"/>
              </w:rPr>
              <w:t xml:space="preserve"> k. nuo kelio Nr. t18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8FA244" w14:textId="206F4F6C" w:rsidR="0026300B" w:rsidRPr="004B1509" w:rsidRDefault="0026300B" w:rsidP="0026300B">
            <w:pPr>
              <w:jc w:val="right"/>
              <w:rPr>
                <w:rFonts w:eastAsia="Calibri"/>
                <w:szCs w:val="22"/>
              </w:rPr>
            </w:pPr>
            <w:r w:rsidRPr="00F26E4D">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0CE84" w14:textId="56CA17AE"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6030" w14:textId="42D68C10"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A0127" w14:textId="079D1E8D" w:rsidR="0026300B" w:rsidRPr="004B1509" w:rsidRDefault="0026300B" w:rsidP="0026300B">
            <w:pPr>
              <w:jc w:val="right"/>
              <w:rPr>
                <w:rFonts w:eastAsia="Calibri"/>
                <w:szCs w:val="22"/>
              </w:rPr>
            </w:pPr>
            <w:r w:rsidRPr="00F26E4D">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B2EC7" w14:textId="559A8BA6" w:rsidR="0026300B" w:rsidRPr="004B1509" w:rsidRDefault="0026300B" w:rsidP="0026300B">
            <w:pPr>
              <w:jc w:val="center"/>
              <w:rPr>
                <w:rFonts w:eastAsia="Calibri"/>
                <w:bCs/>
                <w:szCs w:val="22"/>
              </w:rPr>
            </w:pPr>
            <w:r w:rsidRPr="00F26E4D">
              <w:rPr>
                <w:rFonts w:eastAsia="Calibri"/>
                <w:bCs/>
                <w:szCs w:val="22"/>
              </w:rPr>
              <w:t xml:space="preserve"> </w:t>
            </w:r>
            <w:proofErr w:type="spellStart"/>
            <w:r w:rsidRPr="00F26E4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7E5AA5" w14:textId="1797F840" w:rsidR="0026300B" w:rsidRPr="004B1509" w:rsidRDefault="0026300B" w:rsidP="0026300B">
            <w:pPr>
              <w:jc w:val="center"/>
              <w:rPr>
                <w:rFonts w:eastAsia="Calibri"/>
                <w:szCs w:val="22"/>
              </w:rPr>
            </w:pPr>
            <w:r w:rsidRPr="00F26E4D">
              <w:rPr>
                <w:rFonts w:eastAsia="Calibri"/>
                <w:bCs/>
                <w:szCs w:val="22"/>
              </w:rPr>
              <w:t>4400-6642-6562</w:t>
            </w:r>
          </w:p>
        </w:tc>
      </w:tr>
      <w:tr w:rsidR="0026300B" w:rsidRPr="004B1509" w14:paraId="561164B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5F568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8661FC" w14:textId="048CE9E1" w:rsidR="0026300B" w:rsidRPr="004B1509" w:rsidRDefault="0026300B" w:rsidP="0026300B">
            <w:pPr>
              <w:rPr>
                <w:rFonts w:eastAsia="Calibri"/>
                <w:szCs w:val="22"/>
              </w:rPr>
            </w:pPr>
            <w:r w:rsidRPr="00F26E4D">
              <w:rPr>
                <w:rFonts w:eastAsia="Calibri"/>
                <w:szCs w:val="22"/>
              </w:rPr>
              <w:t>t25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69F98F" w14:textId="520E4D8C" w:rsidR="0026300B" w:rsidRPr="004B1509" w:rsidRDefault="0026300B" w:rsidP="0026300B">
            <w:pPr>
              <w:rPr>
                <w:rFonts w:eastAsia="Calibri"/>
                <w:szCs w:val="22"/>
              </w:rPr>
            </w:pPr>
            <w:r w:rsidRPr="00F26E4D">
              <w:rPr>
                <w:rFonts w:eastAsia="Calibri"/>
                <w:szCs w:val="22"/>
              </w:rPr>
              <w:t>Privažiuojamasis kelias iki dirbamų laukų nuo Žolynų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97A3EA" w14:textId="6AB2610F" w:rsidR="0026300B" w:rsidRPr="004B1509" w:rsidRDefault="0026300B" w:rsidP="0026300B">
            <w:pPr>
              <w:jc w:val="right"/>
              <w:rPr>
                <w:rFonts w:eastAsia="Calibri"/>
                <w:szCs w:val="22"/>
              </w:rPr>
            </w:pPr>
            <w:r w:rsidRPr="00F26E4D">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80DFE" w14:textId="0872F2D4"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D95C7" w14:textId="211E0C27"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B83A" w14:textId="5A38BA16" w:rsidR="0026300B" w:rsidRPr="004B1509" w:rsidRDefault="0026300B" w:rsidP="0026300B">
            <w:pPr>
              <w:jc w:val="right"/>
              <w:rPr>
                <w:rFonts w:eastAsia="Calibri"/>
                <w:szCs w:val="22"/>
              </w:rPr>
            </w:pPr>
            <w:r w:rsidRPr="00F26E4D">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3671B" w14:textId="578048B7" w:rsidR="0026300B" w:rsidRPr="004B1509" w:rsidRDefault="0026300B" w:rsidP="0026300B">
            <w:pPr>
              <w:jc w:val="center"/>
              <w:rPr>
                <w:rFonts w:eastAsia="Calibri"/>
                <w:bCs/>
                <w:szCs w:val="22"/>
              </w:rPr>
            </w:pPr>
            <w:proofErr w:type="spellStart"/>
            <w:r w:rsidRPr="00F26E4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274F13" w14:textId="17DBE4FA" w:rsidR="0026300B" w:rsidRPr="004B1509" w:rsidRDefault="0026300B" w:rsidP="0026300B">
            <w:pPr>
              <w:jc w:val="center"/>
              <w:rPr>
                <w:rFonts w:eastAsia="Calibri"/>
                <w:szCs w:val="22"/>
              </w:rPr>
            </w:pPr>
            <w:r w:rsidRPr="00F26E4D">
              <w:rPr>
                <w:rFonts w:eastAsia="Calibri"/>
                <w:szCs w:val="22"/>
              </w:rPr>
              <w:t>-</w:t>
            </w:r>
          </w:p>
        </w:tc>
      </w:tr>
      <w:tr w:rsidR="0026300B" w:rsidRPr="004B1509" w14:paraId="150B118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50BD81"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2EA95" w14:textId="1DC0F8B2" w:rsidR="0026300B" w:rsidRPr="004B1509" w:rsidRDefault="0026300B" w:rsidP="0026300B">
            <w:pPr>
              <w:rPr>
                <w:rFonts w:eastAsia="Calibri"/>
                <w:szCs w:val="22"/>
              </w:rPr>
            </w:pPr>
            <w:r w:rsidRPr="00F26E4D">
              <w:rPr>
                <w:rFonts w:eastAsia="Calibri"/>
                <w:szCs w:val="22"/>
              </w:rPr>
              <w:t>t26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6E458C" w14:textId="310ED724" w:rsidR="0026300B" w:rsidRPr="004B1509" w:rsidRDefault="0026300B" w:rsidP="0026300B">
            <w:pPr>
              <w:rPr>
                <w:rFonts w:eastAsia="Calibri"/>
                <w:szCs w:val="22"/>
              </w:rPr>
            </w:pPr>
            <w:r w:rsidRPr="00F26E4D">
              <w:rPr>
                <w:rFonts w:eastAsia="Calibri"/>
                <w:szCs w:val="22"/>
              </w:rPr>
              <w:t xml:space="preserve">Privažiuojamasis kelias prie </w:t>
            </w:r>
            <w:proofErr w:type="spellStart"/>
            <w:r w:rsidRPr="00F26E4D">
              <w:rPr>
                <w:rFonts w:eastAsia="Calibri"/>
                <w:szCs w:val="22"/>
              </w:rPr>
              <w:t>Šapio</w:t>
            </w:r>
            <w:proofErr w:type="spellEnd"/>
            <w:r w:rsidRPr="00F26E4D">
              <w:rPr>
                <w:rFonts w:eastAsia="Calibri"/>
                <w:szCs w:val="22"/>
              </w:rPr>
              <w:t xml:space="preserve"> k. kapinių nuo kelio Nr. t3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EE984" w14:textId="073B6B7F" w:rsidR="0026300B" w:rsidRPr="004B1509" w:rsidRDefault="0026300B" w:rsidP="0026300B">
            <w:pPr>
              <w:jc w:val="right"/>
              <w:rPr>
                <w:rFonts w:eastAsia="Calibri"/>
                <w:szCs w:val="22"/>
              </w:rPr>
            </w:pPr>
            <w:r w:rsidRPr="00F26E4D">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6F1B" w14:textId="0CFF001B"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025EA" w14:textId="64C6994B"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B6A50" w14:textId="6CB8D2AE" w:rsidR="0026300B" w:rsidRPr="004B1509" w:rsidRDefault="0026300B" w:rsidP="0026300B">
            <w:pPr>
              <w:jc w:val="right"/>
              <w:rPr>
                <w:rFonts w:eastAsia="Calibri"/>
                <w:szCs w:val="22"/>
              </w:rPr>
            </w:pPr>
            <w:r w:rsidRPr="00F26E4D">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A2C8A" w14:textId="3E9BB30E" w:rsidR="0026300B" w:rsidRPr="004B1509" w:rsidRDefault="0026300B" w:rsidP="0026300B">
            <w:pPr>
              <w:jc w:val="center"/>
              <w:rPr>
                <w:rFonts w:eastAsia="Calibri"/>
                <w:bCs/>
                <w:szCs w:val="22"/>
              </w:rPr>
            </w:pPr>
            <w:proofErr w:type="spellStart"/>
            <w:r w:rsidRPr="00F26E4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0BB428" w14:textId="4F1EF436" w:rsidR="0026300B" w:rsidRPr="004B1509" w:rsidRDefault="0026300B" w:rsidP="0026300B">
            <w:pPr>
              <w:jc w:val="center"/>
              <w:rPr>
                <w:rFonts w:eastAsia="Calibri"/>
                <w:szCs w:val="22"/>
              </w:rPr>
            </w:pPr>
            <w:r w:rsidRPr="00F26E4D">
              <w:rPr>
                <w:rFonts w:eastAsia="Calibri"/>
                <w:bCs/>
                <w:szCs w:val="22"/>
              </w:rPr>
              <w:t>4400-6691-0270</w:t>
            </w:r>
          </w:p>
        </w:tc>
      </w:tr>
      <w:tr w:rsidR="0026300B" w:rsidRPr="004B1509" w14:paraId="5686AB7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ABA428"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C57D02" w14:textId="11FA464D" w:rsidR="0026300B" w:rsidRPr="004B1509" w:rsidRDefault="0026300B" w:rsidP="0026300B">
            <w:pPr>
              <w:rPr>
                <w:rFonts w:eastAsia="Calibri"/>
                <w:szCs w:val="22"/>
              </w:rPr>
            </w:pPr>
            <w:r w:rsidRPr="00F26E4D">
              <w:rPr>
                <w:rFonts w:eastAsia="Calibri"/>
                <w:szCs w:val="22"/>
              </w:rPr>
              <w:t>t27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596D79" w14:textId="2A769D73" w:rsidR="0026300B" w:rsidRPr="004B1509" w:rsidRDefault="0026300B" w:rsidP="0026300B">
            <w:pPr>
              <w:rPr>
                <w:rFonts w:eastAsia="Calibri"/>
                <w:szCs w:val="22"/>
              </w:rPr>
            </w:pPr>
            <w:r w:rsidRPr="00F26E4D">
              <w:rPr>
                <w:rFonts w:eastAsia="Calibri"/>
                <w:szCs w:val="22"/>
              </w:rPr>
              <w:t>Pravažiuojamasis kelias iki gyvenamųjų namų nuo Vilties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C99A31" w14:textId="7582C45D" w:rsidR="0026300B" w:rsidRPr="004B1509" w:rsidRDefault="0026300B" w:rsidP="0026300B">
            <w:pPr>
              <w:jc w:val="right"/>
              <w:rPr>
                <w:rFonts w:eastAsia="Calibri"/>
                <w:szCs w:val="22"/>
              </w:rPr>
            </w:pPr>
            <w:r w:rsidRPr="00F26E4D">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1E77" w14:textId="7DBE73B0"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6C52C" w14:textId="733A7FF5" w:rsidR="0026300B" w:rsidRPr="004B1509" w:rsidRDefault="0026300B" w:rsidP="0026300B">
            <w:pPr>
              <w:jc w:val="right"/>
              <w:rPr>
                <w:rFonts w:eastAsia="Calibri"/>
                <w:szCs w:val="22"/>
              </w:rPr>
            </w:pPr>
            <w:r w:rsidRPr="00F26E4D">
              <w:rPr>
                <w:rFonts w:eastAsia="Calibri"/>
                <w:szCs w:val="22"/>
              </w:rPr>
              <w:t> 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71242" w14:textId="4580A647"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44FAF" w14:textId="53B80F73" w:rsidR="0026300B" w:rsidRPr="004B1509" w:rsidRDefault="0026300B" w:rsidP="0026300B">
            <w:pPr>
              <w:jc w:val="center"/>
              <w:rPr>
                <w:rFonts w:eastAsia="Calibri"/>
                <w:bCs/>
                <w:szCs w:val="22"/>
              </w:rPr>
            </w:pPr>
            <w:proofErr w:type="spellStart"/>
            <w:r w:rsidRPr="00F26E4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F1C104" w14:textId="3AFDB020" w:rsidR="0026300B" w:rsidRPr="004B1509" w:rsidRDefault="0026300B" w:rsidP="0026300B">
            <w:pPr>
              <w:jc w:val="center"/>
              <w:rPr>
                <w:rFonts w:eastAsia="Calibri"/>
                <w:szCs w:val="22"/>
              </w:rPr>
            </w:pPr>
            <w:r w:rsidRPr="00F26E4D">
              <w:rPr>
                <w:rFonts w:eastAsia="Calibri"/>
                <w:szCs w:val="22"/>
              </w:rPr>
              <w:t>4400-6808-8904</w:t>
            </w:r>
          </w:p>
        </w:tc>
      </w:tr>
      <w:tr w:rsidR="0026300B" w:rsidRPr="004B1509" w14:paraId="3BDA78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6DD02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61CD1" w14:textId="7850687D" w:rsidR="0026300B" w:rsidRPr="004B1509" w:rsidRDefault="0026300B" w:rsidP="0026300B">
            <w:pPr>
              <w:rPr>
                <w:rFonts w:eastAsia="Calibri"/>
                <w:szCs w:val="22"/>
              </w:rPr>
            </w:pPr>
            <w:r w:rsidRPr="00F26E4D">
              <w:rPr>
                <w:rFonts w:eastAsia="Calibri"/>
                <w:szCs w:val="22"/>
              </w:rPr>
              <w:t>t28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1C3274" w14:textId="17AD2BE8" w:rsidR="0026300B" w:rsidRPr="004B1509" w:rsidRDefault="0026300B" w:rsidP="0026300B">
            <w:pPr>
              <w:rPr>
                <w:rFonts w:eastAsia="Calibri"/>
                <w:szCs w:val="22"/>
              </w:rPr>
            </w:pPr>
            <w:r w:rsidRPr="00F26E4D">
              <w:rPr>
                <w:rFonts w:eastAsia="Calibri"/>
                <w:szCs w:val="22"/>
              </w:rPr>
              <w:t>Pravažiuojamasis kelias nuo kelio Nr. t11 iki kelio Nr. t27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C84C48" w14:textId="0B7A45A5" w:rsidR="0026300B" w:rsidRPr="004B1509" w:rsidRDefault="0026300B" w:rsidP="0026300B">
            <w:pPr>
              <w:jc w:val="right"/>
              <w:rPr>
                <w:rFonts w:eastAsia="Calibri"/>
                <w:szCs w:val="22"/>
              </w:rPr>
            </w:pPr>
            <w:r w:rsidRPr="00F26E4D">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32C37" w14:textId="4830C7EA"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40D73" w14:textId="432F5001"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4DBF5" w14:textId="399EFC99" w:rsidR="0026300B" w:rsidRPr="004B1509" w:rsidRDefault="0026300B" w:rsidP="0026300B">
            <w:pPr>
              <w:jc w:val="right"/>
              <w:rPr>
                <w:rFonts w:eastAsia="Calibri"/>
                <w:szCs w:val="22"/>
              </w:rPr>
            </w:pPr>
            <w:r w:rsidRPr="00F26E4D">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6FE0D" w14:textId="6A4C5378" w:rsidR="0026300B" w:rsidRPr="004B1509" w:rsidRDefault="0026300B" w:rsidP="0026300B">
            <w:pPr>
              <w:jc w:val="center"/>
              <w:rPr>
                <w:rFonts w:eastAsia="Calibri"/>
                <w:bCs/>
                <w:szCs w:val="22"/>
              </w:rPr>
            </w:pPr>
            <w:proofErr w:type="spellStart"/>
            <w:r w:rsidRPr="00F26E4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5D0D77" w14:textId="4AF9BCBF" w:rsidR="0026300B" w:rsidRPr="004B1509" w:rsidRDefault="0026300B" w:rsidP="0026300B">
            <w:pPr>
              <w:jc w:val="center"/>
              <w:rPr>
                <w:rFonts w:eastAsia="Calibri"/>
                <w:szCs w:val="22"/>
              </w:rPr>
            </w:pPr>
            <w:r w:rsidRPr="00F26E4D">
              <w:rPr>
                <w:rFonts w:eastAsia="Calibri"/>
                <w:szCs w:val="22"/>
              </w:rPr>
              <w:t>4400-6691-0192</w:t>
            </w:r>
          </w:p>
        </w:tc>
      </w:tr>
      <w:tr w:rsidR="0026300B" w:rsidRPr="004B1509" w14:paraId="502331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584F8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F8A5E" w14:textId="23BACB35" w:rsidR="0026300B" w:rsidRPr="004B1509" w:rsidRDefault="0026300B" w:rsidP="0026300B">
            <w:pPr>
              <w:rPr>
                <w:rFonts w:eastAsia="Calibri"/>
                <w:szCs w:val="22"/>
              </w:rPr>
            </w:pPr>
            <w:r w:rsidRPr="00F26E4D">
              <w:rPr>
                <w:rFonts w:eastAsia="Calibri"/>
                <w:szCs w:val="22"/>
              </w:rPr>
              <w:t>t29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9C04F2" w14:textId="71B3131D" w:rsidR="0026300B" w:rsidRPr="004B1509" w:rsidRDefault="0026300B" w:rsidP="0026300B">
            <w:pPr>
              <w:rPr>
                <w:rFonts w:eastAsia="Calibri"/>
                <w:szCs w:val="22"/>
              </w:rPr>
            </w:pPr>
            <w:r w:rsidRPr="00F26E4D">
              <w:rPr>
                <w:rFonts w:eastAsia="Calibri"/>
                <w:szCs w:val="22"/>
              </w:rPr>
              <w:t>Privažiuojamasis kelias prie gyvenamųjų namų Žaliosios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76BF15" w14:textId="28B4639A" w:rsidR="0026300B" w:rsidRPr="004B1509" w:rsidRDefault="0026300B" w:rsidP="0026300B">
            <w:pPr>
              <w:jc w:val="right"/>
              <w:rPr>
                <w:rFonts w:eastAsia="Calibri"/>
                <w:szCs w:val="22"/>
              </w:rPr>
            </w:pPr>
            <w:r w:rsidRPr="00F26E4D">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7C8C" w14:textId="49C31FD9"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FBA43" w14:textId="52D0F0F2"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670A" w14:textId="1D077CBD" w:rsidR="0026300B" w:rsidRPr="004B1509" w:rsidRDefault="0026300B" w:rsidP="0026300B">
            <w:pPr>
              <w:jc w:val="right"/>
              <w:rPr>
                <w:rFonts w:eastAsia="Calibri"/>
                <w:szCs w:val="22"/>
              </w:rPr>
            </w:pPr>
            <w:r w:rsidRPr="00F26E4D">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EE83" w14:textId="64E21F0A" w:rsidR="0026300B" w:rsidRPr="004B1509" w:rsidRDefault="0026300B" w:rsidP="0026300B">
            <w:pPr>
              <w:jc w:val="center"/>
              <w:rPr>
                <w:rFonts w:eastAsia="Calibri"/>
                <w:bCs/>
                <w:szCs w:val="22"/>
              </w:rPr>
            </w:pPr>
            <w:proofErr w:type="spellStart"/>
            <w:r w:rsidRPr="00F26E4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04BF15" w14:textId="5CE3A6FC" w:rsidR="0026300B" w:rsidRPr="004B1509" w:rsidRDefault="0026300B" w:rsidP="0026300B">
            <w:pPr>
              <w:jc w:val="center"/>
              <w:rPr>
                <w:rFonts w:eastAsia="Calibri"/>
                <w:szCs w:val="22"/>
              </w:rPr>
            </w:pPr>
            <w:r w:rsidRPr="00F26E4D">
              <w:rPr>
                <w:rFonts w:eastAsia="Calibri"/>
                <w:szCs w:val="22"/>
              </w:rPr>
              <w:t>4400-6808-8612</w:t>
            </w:r>
          </w:p>
        </w:tc>
      </w:tr>
      <w:tr w:rsidR="0026300B" w:rsidRPr="004B1509" w14:paraId="23B112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305BB6"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B5A7D" w14:textId="59BC0AC6" w:rsidR="0026300B" w:rsidRPr="004B1509" w:rsidRDefault="0026300B" w:rsidP="0026300B">
            <w:pPr>
              <w:rPr>
                <w:rFonts w:eastAsia="Calibri"/>
                <w:szCs w:val="22"/>
              </w:rPr>
            </w:pPr>
            <w:r w:rsidRPr="00F26E4D">
              <w:rPr>
                <w:rFonts w:eastAsia="Calibri"/>
                <w:szCs w:val="22"/>
              </w:rPr>
              <w:t>t3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0B5389" w14:textId="09D3260D" w:rsidR="0026300B" w:rsidRPr="004B1509" w:rsidRDefault="0026300B" w:rsidP="0026300B">
            <w:pPr>
              <w:rPr>
                <w:rFonts w:eastAsia="Calibri"/>
                <w:szCs w:val="22"/>
              </w:rPr>
            </w:pPr>
            <w:r w:rsidRPr="00F26E4D">
              <w:rPr>
                <w:rFonts w:eastAsia="Calibri"/>
                <w:szCs w:val="22"/>
              </w:rPr>
              <w:t xml:space="preserve">Pravažiuojamasis kelias nuo Klevų g., Levaniškių k. iki </w:t>
            </w:r>
            <w:proofErr w:type="spellStart"/>
            <w:r w:rsidRPr="00F26E4D">
              <w:rPr>
                <w:rFonts w:eastAsia="Calibri"/>
                <w:szCs w:val="22"/>
              </w:rPr>
              <w:t>Šapio</w:t>
            </w:r>
            <w:proofErr w:type="spellEnd"/>
            <w:r w:rsidRPr="00F26E4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909EB7" w14:textId="0D6936A7" w:rsidR="0026300B" w:rsidRPr="004B1509" w:rsidRDefault="0026300B" w:rsidP="0026300B">
            <w:pPr>
              <w:jc w:val="right"/>
              <w:rPr>
                <w:rFonts w:eastAsia="Calibri"/>
                <w:szCs w:val="22"/>
              </w:rPr>
            </w:pPr>
            <w:r w:rsidRPr="00F26E4D">
              <w:rPr>
                <w:rFonts w:eastAsia="Calibri"/>
                <w:szCs w:val="22"/>
              </w:rPr>
              <w:t xml:space="preserve"> 1403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59458" w14:textId="136E6BFE"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C0D9" w14:textId="20407CCE" w:rsidR="0026300B" w:rsidRPr="004B1509" w:rsidRDefault="0026300B" w:rsidP="0026300B">
            <w:pPr>
              <w:jc w:val="right"/>
              <w:rPr>
                <w:rFonts w:eastAsia="Calibri"/>
                <w:szCs w:val="22"/>
              </w:rPr>
            </w:pPr>
            <w:r w:rsidRPr="00F26E4D">
              <w:rPr>
                <w:rFonts w:eastAsia="Calibri"/>
                <w:szCs w:val="22"/>
              </w:rPr>
              <w:t xml:space="preserve"> 1403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B063F" w14:textId="664FD781"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B6851" w14:textId="702DA0FC" w:rsidR="0026300B" w:rsidRPr="004B1509" w:rsidRDefault="0026300B" w:rsidP="0026300B">
            <w:pPr>
              <w:jc w:val="center"/>
              <w:rPr>
                <w:rFonts w:eastAsia="Calibri"/>
                <w:bCs/>
                <w:szCs w:val="22"/>
              </w:rPr>
            </w:pPr>
            <w:proofErr w:type="spellStart"/>
            <w:r w:rsidRPr="00F26E4D">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9DC591" w14:textId="27D85600" w:rsidR="0026300B" w:rsidRPr="004B1509" w:rsidRDefault="0026300B" w:rsidP="0026300B">
            <w:pPr>
              <w:jc w:val="center"/>
              <w:rPr>
                <w:rFonts w:eastAsia="Calibri"/>
                <w:szCs w:val="22"/>
              </w:rPr>
            </w:pPr>
            <w:r w:rsidRPr="00F26E4D">
              <w:rPr>
                <w:rFonts w:eastAsia="Calibri"/>
                <w:szCs w:val="22"/>
              </w:rPr>
              <w:t>4400-6691-0249</w:t>
            </w:r>
          </w:p>
        </w:tc>
      </w:tr>
      <w:tr w:rsidR="0026300B" w:rsidRPr="004B1509" w14:paraId="236B27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2D4AD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9C76BD" w14:textId="7DF4EC7A" w:rsidR="0026300B" w:rsidRPr="004B1509" w:rsidRDefault="0026300B" w:rsidP="0026300B">
            <w:pPr>
              <w:rPr>
                <w:rFonts w:eastAsia="Calibri"/>
                <w:szCs w:val="22"/>
              </w:rPr>
            </w:pPr>
            <w:r w:rsidRPr="00F26E4D">
              <w:rPr>
                <w:rFonts w:eastAsia="Calibri"/>
                <w:szCs w:val="22"/>
              </w:rPr>
              <w:t>t30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8414B0" w14:textId="65867CB3" w:rsidR="0026300B" w:rsidRPr="004B1509" w:rsidRDefault="0026300B" w:rsidP="0026300B">
            <w:pPr>
              <w:rPr>
                <w:rFonts w:eastAsia="Calibri"/>
                <w:szCs w:val="22"/>
              </w:rPr>
            </w:pPr>
            <w:r w:rsidRPr="00F26E4D">
              <w:rPr>
                <w:rFonts w:eastAsia="Calibri"/>
                <w:szCs w:val="22"/>
              </w:rPr>
              <w:t xml:space="preserve">Privažiuojamasis kelias prie </w:t>
            </w:r>
            <w:proofErr w:type="spellStart"/>
            <w:r w:rsidRPr="00F26E4D">
              <w:rPr>
                <w:rFonts w:eastAsia="Calibri"/>
                <w:szCs w:val="22"/>
              </w:rPr>
              <w:t>Mackeliškių</w:t>
            </w:r>
            <w:proofErr w:type="spellEnd"/>
            <w:r w:rsidRPr="00F26E4D">
              <w:rPr>
                <w:rFonts w:eastAsia="Calibri"/>
                <w:szCs w:val="22"/>
              </w:rPr>
              <w:t xml:space="preserve"> k., Kavarsko sen. nuo kelio Nr. 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A90A8" w14:textId="6148828D" w:rsidR="0026300B" w:rsidRPr="004B1509" w:rsidRDefault="0026300B" w:rsidP="0026300B">
            <w:pPr>
              <w:jc w:val="right"/>
              <w:rPr>
                <w:rFonts w:eastAsia="Calibri"/>
                <w:szCs w:val="22"/>
              </w:rPr>
            </w:pPr>
            <w:r w:rsidRPr="00F26E4D">
              <w:rPr>
                <w:rFonts w:eastAsia="Calibri"/>
                <w:szCs w:val="22"/>
              </w:rPr>
              <w:t>1294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C6C61" w14:textId="6ACDAA42"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7590" w14:textId="5B763B4A" w:rsidR="0026300B" w:rsidRPr="004B1509" w:rsidRDefault="0026300B" w:rsidP="0026300B">
            <w:pPr>
              <w:jc w:val="right"/>
              <w:rPr>
                <w:rFonts w:eastAsia="Calibri"/>
                <w:szCs w:val="22"/>
              </w:rPr>
            </w:pPr>
            <w:r w:rsidRPr="00F26E4D">
              <w:rPr>
                <w:rFonts w:eastAsia="Calibri"/>
                <w:szCs w:val="22"/>
              </w:rPr>
              <w:t xml:space="preserve"> 1294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91B95" w14:textId="22FFDE4A" w:rsidR="0026300B" w:rsidRPr="004B1509" w:rsidRDefault="0026300B" w:rsidP="0026300B">
            <w:pPr>
              <w:jc w:val="right"/>
              <w:rPr>
                <w:rFonts w:eastAsia="Calibri"/>
                <w:szCs w:val="22"/>
              </w:rPr>
            </w:pPr>
            <w:r w:rsidRPr="00F26E4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1027" w14:textId="0126ECD6" w:rsidR="0026300B" w:rsidRPr="004B1509" w:rsidRDefault="0026300B" w:rsidP="0026300B">
            <w:pPr>
              <w:jc w:val="center"/>
              <w:rPr>
                <w:rFonts w:eastAsia="Calibri"/>
                <w:bCs/>
                <w:szCs w:val="22"/>
              </w:rPr>
            </w:pPr>
            <w:proofErr w:type="spellStart"/>
            <w:r w:rsidRPr="00F26E4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2C66A8" w14:textId="56879CD8" w:rsidR="0026300B" w:rsidRPr="004B1509" w:rsidRDefault="0026300B" w:rsidP="0026300B">
            <w:pPr>
              <w:jc w:val="center"/>
              <w:rPr>
                <w:rFonts w:eastAsia="Calibri"/>
                <w:szCs w:val="22"/>
              </w:rPr>
            </w:pPr>
            <w:r w:rsidRPr="00F26E4D">
              <w:rPr>
                <w:rFonts w:eastAsia="Calibri"/>
                <w:szCs w:val="22"/>
              </w:rPr>
              <w:t>4400-6808-8653</w:t>
            </w:r>
          </w:p>
        </w:tc>
      </w:tr>
      <w:tr w:rsidR="0026300B" w:rsidRPr="004B1509" w14:paraId="1DEB72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DB205A"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FBA1" w14:textId="26137E80" w:rsidR="0026300B" w:rsidRPr="004B1509" w:rsidRDefault="0026300B" w:rsidP="0026300B">
            <w:pPr>
              <w:rPr>
                <w:rFonts w:eastAsia="Calibri"/>
                <w:szCs w:val="22"/>
              </w:rPr>
            </w:pPr>
            <w:r w:rsidRPr="004B1509">
              <w:rPr>
                <w:rFonts w:eastAsia="Calibri"/>
                <w:szCs w:val="22"/>
              </w:rPr>
              <w:t>t31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E62EA7" w14:textId="7D80C7FB" w:rsidR="0026300B" w:rsidRPr="004B1509" w:rsidRDefault="0026300B" w:rsidP="0026300B">
            <w:pPr>
              <w:rPr>
                <w:rFonts w:eastAsia="Calibri"/>
                <w:szCs w:val="22"/>
              </w:rPr>
            </w:pPr>
            <w:proofErr w:type="spellStart"/>
            <w:r w:rsidRPr="004B1509">
              <w:rPr>
                <w:rFonts w:eastAsia="Calibri"/>
                <w:szCs w:val="22"/>
              </w:rPr>
              <w:t>Surdaugiai</w:t>
            </w:r>
            <w:proofErr w:type="spellEnd"/>
            <w:r w:rsidRPr="004B1509">
              <w:rPr>
                <w:rFonts w:eastAsia="Calibri"/>
                <w:szCs w:val="22"/>
              </w:rPr>
              <w:t>–Šiluva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986402" w14:textId="1289B5AF" w:rsidR="0026300B" w:rsidRPr="004B1509" w:rsidRDefault="0026300B" w:rsidP="0026300B">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16210" w14:textId="022125E9"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E8A3" w14:textId="4990E7CF" w:rsidR="0026300B" w:rsidRPr="004B1509" w:rsidRDefault="0026300B" w:rsidP="0026300B">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8937A" w14:textId="15B8D8AB"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E7621" w14:textId="552C8790" w:rsidR="0026300B" w:rsidRPr="004B1509" w:rsidRDefault="0026300B" w:rsidP="0026300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469C6A" w14:textId="0FB6EEBC" w:rsidR="0026300B" w:rsidRPr="004B1509" w:rsidRDefault="0026300B" w:rsidP="0026300B">
            <w:pPr>
              <w:jc w:val="center"/>
              <w:rPr>
                <w:rFonts w:eastAsia="Calibri"/>
                <w:szCs w:val="22"/>
              </w:rPr>
            </w:pPr>
            <w:r w:rsidRPr="004B1509">
              <w:rPr>
                <w:rFonts w:eastAsia="Calibri"/>
                <w:szCs w:val="22"/>
              </w:rPr>
              <w:t>-</w:t>
            </w:r>
          </w:p>
        </w:tc>
      </w:tr>
      <w:tr w:rsidR="0026300B" w:rsidRPr="004B1509" w14:paraId="6F2CD3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A15DE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9C1873" w14:textId="009C9CCC" w:rsidR="0026300B" w:rsidRPr="004B1509" w:rsidRDefault="0026300B" w:rsidP="0026300B">
            <w:pPr>
              <w:rPr>
                <w:rFonts w:eastAsia="Calibri"/>
                <w:szCs w:val="22"/>
              </w:rPr>
            </w:pPr>
            <w:r w:rsidRPr="004B1509">
              <w:rPr>
                <w:rFonts w:eastAsia="Calibri"/>
                <w:szCs w:val="22"/>
              </w:rPr>
              <w:t>t32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62A9CD" w14:textId="6144FB4E" w:rsidR="0026300B" w:rsidRPr="004B1509" w:rsidRDefault="0026300B" w:rsidP="0026300B">
            <w:pPr>
              <w:rPr>
                <w:rFonts w:eastAsia="Calibri"/>
                <w:szCs w:val="22"/>
              </w:rPr>
            </w:pPr>
            <w:proofErr w:type="spellStart"/>
            <w:r w:rsidRPr="004B1509">
              <w:rPr>
                <w:rFonts w:eastAsia="Calibri"/>
                <w:szCs w:val="22"/>
              </w:rPr>
              <w:t>Surdaugiai</w:t>
            </w:r>
            <w:proofErr w:type="spellEnd"/>
            <w:r w:rsidRPr="004B1509">
              <w:rPr>
                <w:rFonts w:eastAsia="Calibri"/>
                <w:szCs w:val="22"/>
              </w:rPr>
              <w:t>–</w:t>
            </w:r>
            <w:proofErr w:type="spellStart"/>
            <w:r w:rsidRPr="004B1509">
              <w:rPr>
                <w:rFonts w:eastAsia="Calibri"/>
                <w:szCs w:val="22"/>
              </w:rPr>
              <w:t>Zerkiškiai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418F5E3" w14:textId="2CAAAA30" w:rsidR="0026300B" w:rsidRPr="004B1509" w:rsidRDefault="0026300B" w:rsidP="0026300B">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DEC30" w14:textId="4F7511A4"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AEED7" w14:textId="068B7ED7" w:rsidR="0026300B" w:rsidRPr="004B1509" w:rsidRDefault="0026300B" w:rsidP="0026300B">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97C41" w14:textId="44980D2F"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0B4C2" w14:textId="34AD3226" w:rsidR="0026300B" w:rsidRPr="004B1509" w:rsidRDefault="0026300B" w:rsidP="0026300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736D17" w14:textId="35BB7708" w:rsidR="0026300B" w:rsidRPr="004B1509" w:rsidRDefault="0026300B" w:rsidP="0026300B">
            <w:pPr>
              <w:jc w:val="center"/>
              <w:rPr>
                <w:rFonts w:eastAsia="Calibri"/>
                <w:szCs w:val="22"/>
              </w:rPr>
            </w:pPr>
            <w:r w:rsidRPr="004B1509">
              <w:rPr>
                <w:rFonts w:eastAsia="Calibri"/>
                <w:szCs w:val="22"/>
              </w:rPr>
              <w:t>-</w:t>
            </w:r>
          </w:p>
        </w:tc>
      </w:tr>
      <w:tr w:rsidR="0026300B" w:rsidRPr="004B1509" w14:paraId="7821F8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BB1F5C"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ECD16" w14:textId="6664AD0E" w:rsidR="0026300B" w:rsidRPr="004B1509" w:rsidRDefault="0026300B" w:rsidP="0026300B">
            <w:pPr>
              <w:rPr>
                <w:rFonts w:eastAsia="Calibri"/>
                <w:szCs w:val="22"/>
              </w:rPr>
            </w:pPr>
            <w:r w:rsidRPr="004B1509">
              <w:rPr>
                <w:rFonts w:eastAsia="Calibri"/>
                <w:szCs w:val="22"/>
              </w:rPr>
              <w:t>t33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FE9577" w14:textId="765CF197" w:rsidR="0026300B" w:rsidRPr="004B1509" w:rsidRDefault="0026300B" w:rsidP="0026300B">
            <w:pPr>
              <w:rPr>
                <w:rFonts w:eastAsia="Calibri"/>
                <w:szCs w:val="22"/>
              </w:rPr>
            </w:pPr>
            <w:proofErr w:type="spellStart"/>
            <w:r w:rsidRPr="004B1509">
              <w:rPr>
                <w:rFonts w:eastAsia="Calibri"/>
                <w:szCs w:val="22"/>
              </w:rPr>
              <w:t>Mickūniškiai</w:t>
            </w:r>
            <w:proofErr w:type="spellEnd"/>
            <w:r w:rsidRPr="004B1509">
              <w:rPr>
                <w:rFonts w:eastAsia="Calibri"/>
                <w:szCs w:val="22"/>
              </w:rPr>
              <w:t xml:space="preserve">– </w:t>
            </w:r>
            <w:proofErr w:type="spellStart"/>
            <w:r w:rsidRPr="004B1509">
              <w:rPr>
                <w:rFonts w:eastAsia="Calibri"/>
                <w:szCs w:val="22"/>
              </w:rPr>
              <w:t>Jurgėnai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3B8D338" w14:textId="1B799676" w:rsidR="0026300B" w:rsidRPr="004B1509" w:rsidRDefault="0026300B" w:rsidP="0026300B">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CEC8" w14:textId="37014BDC"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8946B" w14:textId="5E329D4C" w:rsidR="0026300B" w:rsidRPr="004B1509" w:rsidRDefault="0026300B" w:rsidP="0026300B">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28478" w14:textId="07B6A0DE"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0C0E4" w14:textId="11F85FB4" w:rsidR="0026300B" w:rsidRPr="004B1509" w:rsidRDefault="0026300B" w:rsidP="0026300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44DEBF" w14:textId="378D0617" w:rsidR="0026300B" w:rsidRPr="004B1509" w:rsidRDefault="0026300B" w:rsidP="0026300B">
            <w:pPr>
              <w:jc w:val="center"/>
              <w:rPr>
                <w:rFonts w:eastAsia="Calibri"/>
                <w:szCs w:val="22"/>
              </w:rPr>
            </w:pPr>
            <w:r w:rsidRPr="004B1509">
              <w:rPr>
                <w:rFonts w:eastAsia="Calibri"/>
                <w:szCs w:val="22"/>
              </w:rPr>
              <w:t>-</w:t>
            </w:r>
          </w:p>
        </w:tc>
      </w:tr>
      <w:tr w:rsidR="0026300B" w:rsidRPr="004B1509" w14:paraId="2D4AC3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5507F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F1B8B" w14:textId="0C6D7B79" w:rsidR="0026300B" w:rsidRPr="004B1509" w:rsidRDefault="0026300B" w:rsidP="0026300B">
            <w:pPr>
              <w:rPr>
                <w:rFonts w:eastAsia="Calibri"/>
                <w:szCs w:val="22"/>
              </w:rPr>
            </w:pPr>
            <w:r w:rsidRPr="0062412F">
              <w:rPr>
                <w:rFonts w:eastAsia="Calibri"/>
                <w:szCs w:val="22"/>
              </w:rPr>
              <w:t>t34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707FA9" w14:textId="64711F75" w:rsidR="0026300B" w:rsidRPr="004B1509" w:rsidRDefault="0026300B" w:rsidP="0026300B">
            <w:pPr>
              <w:rPr>
                <w:rFonts w:eastAsia="Calibri"/>
                <w:szCs w:val="22"/>
              </w:rPr>
            </w:pPr>
            <w:r w:rsidRPr="0062412F">
              <w:rPr>
                <w:rFonts w:eastAsia="Calibri"/>
                <w:szCs w:val="22"/>
              </w:rPr>
              <w:t>Privažiuojamasis kelias prie gyvenamųjų namų nuo Topolių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E39E7" w14:textId="7E8E3726" w:rsidR="0026300B" w:rsidRPr="004B1509" w:rsidRDefault="0026300B" w:rsidP="0026300B">
            <w:pPr>
              <w:jc w:val="right"/>
              <w:rPr>
                <w:rFonts w:eastAsia="Calibri"/>
                <w:szCs w:val="22"/>
              </w:rPr>
            </w:pPr>
            <w:r w:rsidRPr="0062412F">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4602" w14:textId="1A1553AB"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A9490" w14:textId="51C84A53"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505A" w14:textId="02DF75A0" w:rsidR="0026300B" w:rsidRPr="004B1509" w:rsidRDefault="0026300B" w:rsidP="0026300B">
            <w:pPr>
              <w:jc w:val="right"/>
              <w:rPr>
                <w:rFonts w:eastAsia="Calibri"/>
                <w:szCs w:val="22"/>
              </w:rPr>
            </w:pPr>
            <w:r w:rsidRPr="0062412F">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13FDF" w14:textId="6EFB7B7D" w:rsidR="0026300B" w:rsidRPr="004B1509" w:rsidRDefault="0026300B" w:rsidP="0026300B">
            <w:pPr>
              <w:jc w:val="center"/>
              <w:rPr>
                <w:rFonts w:eastAsia="Calibri"/>
                <w:bCs/>
                <w:szCs w:val="22"/>
              </w:rPr>
            </w:pPr>
            <w:proofErr w:type="spellStart"/>
            <w:r w:rsidRPr="006241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DC2A2D" w14:textId="3AB33D2F" w:rsidR="0026300B" w:rsidRPr="004B1509" w:rsidRDefault="0026300B" w:rsidP="0026300B">
            <w:pPr>
              <w:jc w:val="center"/>
              <w:rPr>
                <w:rFonts w:eastAsia="Calibri"/>
                <w:szCs w:val="22"/>
              </w:rPr>
            </w:pPr>
            <w:r w:rsidRPr="0062412F">
              <w:rPr>
                <w:rFonts w:eastAsia="Calibri"/>
                <w:szCs w:val="22"/>
              </w:rPr>
              <w:t>4400-6691-0205</w:t>
            </w:r>
          </w:p>
        </w:tc>
      </w:tr>
      <w:tr w:rsidR="0026300B" w:rsidRPr="004B1509" w14:paraId="00930B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489BA6"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880926" w14:textId="518D0C9F" w:rsidR="0026300B" w:rsidRPr="004B1509" w:rsidRDefault="0026300B" w:rsidP="0026300B">
            <w:pPr>
              <w:rPr>
                <w:rFonts w:eastAsia="Calibri"/>
                <w:szCs w:val="22"/>
              </w:rPr>
            </w:pPr>
            <w:r w:rsidRPr="0062412F">
              <w:rPr>
                <w:rFonts w:eastAsia="Calibri"/>
                <w:szCs w:val="22"/>
              </w:rPr>
              <w:t>t37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D3A21C" w14:textId="0718469D" w:rsidR="0026300B" w:rsidRPr="004B1509" w:rsidRDefault="0026300B" w:rsidP="0026300B">
            <w:pPr>
              <w:rPr>
                <w:rFonts w:eastAsia="Calibri"/>
                <w:szCs w:val="22"/>
              </w:rPr>
            </w:pPr>
            <w:r w:rsidRPr="0062412F">
              <w:rPr>
                <w:rFonts w:eastAsia="Calibri"/>
                <w:szCs w:val="22"/>
              </w:rPr>
              <w:t xml:space="preserve">Privažiuojamasis kelias prie gyvenamųjų namų nuo Liepų g., Levaniškių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FF0BEC" w14:textId="0DAB71E6" w:rsidR="0026300B" w:rsidRPr="004B1509" w:rsidRDefault="0026300B" w:rsidP="0026300B">
            <w:pPr>
              <w:jc w:val="right"/>
              <w:rPr>
                <w:rFonts w:eastAsia="Calibri"/>
                <w:szCs w:val="22"/>
              </w:rPr>
            </w:pPr>
            <w:r w:rsidRPr="0062412F">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95165" w14:textId="17620AAD"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88C7" w14:textId="6B3F6DA7"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0227" w14:textId="761437C1" w:rsidR="0026300B" w:rsidRPr="004B1509" w:rsidRDefault="0026300B" w:rsidP="0026300B">
            <w:pPr>
              <w:jc w:val="right"/>
              <w:rPr>
                <w:rFonts w:eastAsia="Calibri"/>
                <w:szCs w:val="22"/>
              </w:rPr>
            </w:pPr>
            <w:r w:rsidRPr="0062412F">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F4D0F" w14:textId="5F23512B"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0C2FD0" w14:textId="06DDD510" w:rsidR="0026300B" w:rsidRPr="004B1509" w:rsidRDefault="0026300B" w:rsidP="0026300B">
            <w:pPr>
              <w:jc w:val="center"/>
              <w:rPr>
                <w:rFonts w:eastAsia="Calibri"/>
                <w:szCs w:val="22"/>
              </w:rPr>
            </w:pPr>
            <w:r w:rsidRPr="0062412F">
              <w:rPr>
                <w:rFonts w:eastAsia="Calibri"/>
                <w:szCs w:val="22"/>
              </w:rPr>
              <w:t>-</w:t>
            </w:r>
          </w:p>
        </w:tc>
      </w:tr>
      <w:tr w:rsidR="0026300B" w:rsidRPr="004B1509" w14:paraId="18530EF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1C501D"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A2035" w14:textId="417B08C8" w:rsidR="0026300B" w:rsidRPr="004B1509" w:rsidRDefault="0026300B" w:rsidP="0026300B">
            <w:pPr>
              <w:rPr>
                <w:rFonts w:eastAsia="Calibri"/>
                <w:szCs w:val="22"/>
              </w:rPr>
            </w:pPr>
            <w:r w:rsidRPr="0062412F">
              <w:rPr>
                <w:rFonts w:eastAsia="Calibri"/>
                <w:szCs w:val="22"/>
              </w:rPr>
              <w:t>t38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F27505" w14:textId="0A3BF8BF" w:rsidR="0026300B" w:rsidRPr="004B1509" w:rsidRDefault="0026300B" w:rsidP="0026300B">
            <w:pPr>
              <w:rPr>
                <w:rFonts w:eastAsia="Calibri"/>
                <w:szCs w:val="22"/>
              </w:rPr>
            </w:pPr>
            <w:r w:rsidRPr="0062412F">
              <w:rPr>
                <w:rFonts w:eastAsia="Calibri"/>
                <w:szCs w:val="22"/>
              </w:rPr>
              <w:t xml:space="preserve">Privažiuojamasis kelias prie gyvenamųjų namų nuo Parko g., Levaniškių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0284C" w14:textId="70FDC3CD" w:rsidR="0026300B" w:rsidRPr="004B1509" w:rsidRDefault="0026300B" w:rsidP="0026300B">
            <w:pPr>
              <w:jc w:val="right"/>
              <w:rPr>
                <w:rFonts w:eastAsia="Calibri"/>
                <w:szCs w:val="22"/>
              </w:rPr>
            </w:pPr>
            <w:r w:rsidRPr="0062412F">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6992A" w14:textId="0379BE04"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ECAE1" w14:textId="432F8867"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A05DD" w14:textId="798DA462" w:rsidR="0026300B" w:rsidRPr="004B1509" w:rsidRDefault="0026300B" w:rsidP="0026300B">
            <w:pPr>
              <w:jc w:val="right"/>
              <w:rPr>
                <w:rFonts w:eastAsia="Calibri"/>
                <w:szCs w:val="22"/>
              </w:rPr>
            </w:pPr>
            <w:r w:rsidRPr="0062412F">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FA6E1" w14:textId="6DA39169"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B1FD67" w14:textId="3B181941" w:rsidR="0026300B" w:rsidRPr="004B1509" w:rsidRDefault="0026300B" w:rsidP="0026300B">
            <w:pPr>
              <w:jc w:val="center"/>
              <w:rPr>
                <w:rFonts w:eastAsia="Calibri"/>
                <w:szCs w:val="22"/>
              </w:rPr>
            </w:pPr>
            <w:r w:rsidRPr="0062412F">
              <w:rPr>
                <w:rFonts w:eastAsia="Calibri"/>
                <w:szCs w:val="22"/>
              </w:rPr>
              <w:t>-</w:t>
            </w:r>
          </w:p>
        </w:tc>
      </w:tr>
      <w:tr w:rsidR="0026300B" w:rsidRPr="004B1509" w14:paraId="352ECC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71FC9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F2EA31" w14:textId="2403D0FA" w:rsidR="0026300B" w:rsidRPr="004B1509" w:rsidRDefault="0026300B" w:rsidP="0026300B">
            <w:pPr>
              <w:rPr>
                <w:rFonts w:eastAsia="Calibri"/>
                <w:szCs w:val="22"/>
              </w:rPr>
            </w:pPr>
            <w:r w:rsidRPr="0062412F">
              <w:rPr>
                <w:rFonts w:eastAsia="Calibri"/>
                <w:szCs w:val="22"/>
              </w:rPr>
              <w:t>t4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0F3763" w14:textId="3B99680B" w:rsidR="0026300B" w:rsidRPr="004B1509" w:rsidRDefault="0026300B" w:rsidP="0026300B">
            <w:pPr>
              <w:rPr>
                <w:rFonts w:eastAsia="Calibri"/>
                <w:szCs w:val="22"/>
              </w:rPr>
            </w:pPr>
            <w:r w:rsidRPr="0062412F">
              <w:rPr>
                <w:rFonts w:eastAsia="Calibri"/>
                <w:szCs w:val="22"/>
              </w:rPr>
              <w:t>Privažiuojamasis kelias prie Maciūnų k. kapinių nuo Nevėžio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CCA5C8" w14:textId="3869723D" w:rsidR="0026300B" w:rsidRPr="004B1509" w:rsidRDefault="0026300B" w:rsidP="0026300B">
            <w:pPr>
              <w:jc w:val="right"/>
              <w:rPr>
                <w:rFonts w:eastAsia="Calibri"/>
                <w:szCs w:val="22"/>
              </w:rPr>
            </w:pPr>
            <w:r w:rsidRPr="0062412F">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0DB2C" w14:textId="663A0A9D"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507F1" w14:textId="70F23909" w:rsidR="0026300B" w:rsidRPr="004B1509" w:rsidRDefault="0026300B" w:rsidP="0026300B">
            <w:pPr>
              <w:jc w:val="right"/>
              <w:rPr>
                <w:rFonts w:eastAsia="Calibri"/>
                <w:szCs w:val="22"/>
              </w:rPr>
            </w:pPr>
            <w:r w:rsidRPr="0062412F">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E840A" w14:textId="17D80044"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C4528" w14:textId="079B387C" w:rsidR="0026300B" w:rsidRPr="004B1509" w:rsidRDefault="0026300B" w:rsidP="0026300B">
            <w:pPr>
              <w:jc w:val="center"/>
              <w:rPr>
                <w:rFonts w:eastAsia="Calibri"/>
                <w:bCs/>
                <w:szCs w:val="22"/>
              </w:rPr>
            </w:pPr>
            <w:proofErr w:type="spellStart"/>
            <w:r w:rsidRPr="0062412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85DAFD" w14:textId="71A77A65" w:rsidR="0026300B" w:rsidRPr="004B1509" w:rsidRDefault="0026300B" w:rsidP="0026300B">
            <w:pPr>
              <w:jc w:val="center"/>
              <w:rPr>
                <w:rFonts w:eastAsia="Calibri"/>
                <w:szCs w:val="22"/>
              </w:rPr>
            </w:pPr>
            <w:r w:rsidRPr="0062412F">
              <w:rPr>
                <w:rFonts w:eastAsia="Calibri"/>
                <w:szCs w:val="22"/>
              </w:rPr>
              <w:t>4400-5449-4770</w:t>
            </w:r>
          </w:p>
        </w:tc>
      </w:tr>
      <w:tr w:rsidR="0026300B" w:rsidRPr="004B1509" w14:paraId="62EDB1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558074"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DDB86" w14:textId="06F07EF1" w:rsidR="0026300B" w:rsidRPr="004B1509" w:rsidRDefault="0026300B" w:rsidP="0026300B">
            <w:pPr>
              <w:rPr>
                <w:rFonts w:eastAsia="Calibri"/>
                <w:szCs w:val="22"/>
              </w:rPr>
            </w:pPr>
            <w:r w:rsidRPr="0062412F">
              <w:rPr>
                <w:rFonts w:eastAsia="Calibri"/>
                <w:szCs w:val="22"/>
              </w:rPr>
              <w:t>t40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4B8768" w14:textId="3DF34A58" w:rsidR="0026300B" w:rsidRPr="004B1509" w:rsidRDefault="0026300B" w:rsidP="0026300B">
            <w:pPr>
              <w:rPr>
                <w:rFonts w:eastAsia="Calibri"/>
                <w:szCs w:val="22"/>
              </w:rPr>
            </w:pPr>
            <w:r w:rsidRPr="0062412F">
              <w:rPr>
                <w:rFonts w:eastAsia="Calibri"/>
                <w:szCs w:val="22"/>
              </w:rPr>
              <w:t>Privažiuojamasis kelias prie Piliakalnio k. nuo kelio Nr. t8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9697FF" w14:textId="4684AE0E" w:rsidR="0026300B" w:rsidRPr="004B1509" w:rsidRDefault="0026300B" w:rsidP="0026300B">
            <w:pPr>
              <w:jc w:val="right"/>
              <w:rPr>
                <w:rFonts w:eastAsia="Calibri"/>
                <w:szCs w:val="22"/>
              </w:rPr>
            </w:pPr>
            <w:r w:rsidRPr="0062412F">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1C4D0" w14:textId="4C9CF8BA"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83BB9" w14:textId="158F4803"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1214" w14:textId="4FE465F8" w:rsidR="0026300B" w:rsidRPr="004B1509" w:rsidRDefault="0026300B" w:rsidP="0026300B">
            <w:pPr>
              <w:jc w:val="right"/>
              <w:rPr>
                <w:rFonts w:eastAsia="Calibri"/>
                <w:szCs w:val="22"/>
              </w:rPr>
            </w:pPr>
            <w:r w:rsidRPr="0062412F">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A7C5B" w14:textId="1CAC46C2"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0188E5" w14:textId="1AB7DBDD" w:rsidR="0026300B" w:rsidRPr="004B1509" w:rsidRDefault="0026300B" w:rsidP="0026300B">
            <w:pPr>
              <w:jc w:val="center"/>
              <w:rPr>
                <w:rFonts w:eastAsia="Calibri"/>
                <w:szCs w:val="22"/>
              </w:rPr>
            </w:pPr>
            <w:r w:rsidRPr="0062412F">
              <w:rPr>
                <w:rFonts w:eastAsia="Calibri"/>
                <w:szCs w:val="22"/>
              </w:rPr>
              <w:t>-</w:t>
            </w:r>
          </w:p>
        </w:tc>
      </w:tr>
      <w:tr w:rsidR="0026300B" w:rsidRPr="004B1509" w14:paraId="633851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B4D79C"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57D5" w14:textId="68907474" w:rsidR="0026300B" w:rsidRPr="004B1509" w:rsidRDefault="0026300B" w:rsidP="0026300B">
            <w:pPr>
              <w:rPr>
                <w:rFonts w:eastAsia="Calibri"/>
                <w:szCs w:val="22"/>
              </w:rPr>
            </w:pPr>
            <w:r w:rsidRPr="0062412F">
              <w:rPr>
                <w:rFonts w:eastAsia="Calibri"/>
                <w:szCs w:val="22"/>
              </w:rPr>
              <w:t>t41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F67040" w14:textId="3D7D6C2A" w:rsidR="0026300B" w:rsidRPr="004B1509" w:rsidRDefault="0026300B" w:rsidP="0026300B">
            <w:pPr>
              <w:rPr>
                <w:rFonts w:eastAsia="Calibri"/>
                <w:szCs w:val="22"/>
              </w:rPr>
            </w:pPr>
            <w:r w:rsidRPr="0062412F">
              <w:rPr>
                <w:rFonts w:eastAsia="Calibri"/>
                <w:szCs w:val="22"/>
              </w:rPr>
              <w:t xml:space="preserve">Privažiuojamasis kelias prie gyvenamųjų namų </w:t>
            </w:r>
            <w:proofErr w:type="spellStart"/>
            <w:r w:rsidRPr="0062412F">
              <w:rPr>
                <w:rFonts w:eastAsia="Calibri"/>
                <w:szCs w:val="22"/>
              </w:rPr>
              <w:t>Žerkiškių</w:t>
            </w:r>
            <w:proofErr w:type="spellEnd"/>
            <w:r w:rsidRPr="0062412F">
              <w:rPr>
                <w:rFonts w:eastAsia="Calibri"/>
                <w:szCs w:val="22"/>
              </w:rPr>
              <w:t xml:space="preserve"> k. nuo kelio Nr. t32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3D3A58" w14:textId="3E39FC6D" w:rsidR="0026300B" w:rsidRPr="004B1509" w:rsidRDefault="0026300B" w:rsidP="0026300B">
            <w:pPr>
              <w:jc w:val="right"/>
              <w:rPr>
                <w:rFonts w:eastAsia="Calibri"/>
                <w:szCs w:val="22"/>
              </w:rPr>
            </w:pPr>
            <w:r w:rsidRPr="0062412F">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3F571" w14:textId="75EEA442"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E815" w14:textId="77D83AAF" w:rsidR="0026300B" w:rsidRPr="004B1509" w:rsidRDefault="0026300B" w:rsidP="0026300B">
            <w:pPr>
              <w:jc w:val="right"/>
              <w:rPr>
                <w:rFonts w:eastAsia="Calibri"/>
                <w:szCs w:val="22"/>
              </w:rPr>
            </w:pPr>
            <w:r w:rsidRPr="0062412F">
              <w:rPr>
                <w:rFonts w:eastAsia="Calibri"/>
                <w:bCs/>
                <w:szCs w:val="22"/>
              </w:rPr>
              <w: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36D62" w14:textId="4BF0C90B" w:rsidR="0026300B" w:rsidRPr="004B1509" w:rsidRDefault="0026300B" w:rsidP="0026300B">
            <w:pPr>
              <w:jc w:val="right"/>
              <w:rPr>
                <w:rFonts w:eastAsia="Calibri"/>
                <w:szCs w:val="22"/>
              </w:rPr>
            </w:pPr>
            <w:r w:rsidRPr="0062412F">
              <w:rPr>
                <w:rFonts w:eastAsia="Calibri"/>
                <w:bCs/>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816E7" w14:textId="71F474F4" w:rsidR="0026300B" w:rsidRPr="004B1509" w:rsidRDefault="0026300B" w:rsidP="0026300B">
            <w:pPr>
              <w:jc w:val="center"/>
              <w:rPr>
                <w:rFonts w:eastAsia="Calibri"/>
                <w:bCs/>
                <w:szCs w:val="22"/>
              </w:rPr>
            </w:pPr>
            <w:proofErr w:type="spellStart"/>
            <w:r w:rsidRPr="006241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836EA4" w14:textId="55D6D794" w:rsidR="0026300B" w:rsidRPr="004B1509" w:rsidRDefault="0026300B" w:rsidP="0026300B">
            <w:pPr>
              <w:jc w:val="center"/>
              <w:rPr>
                <w:rFonts w:eastAsia="Calibri"/>
                <w:szCs w:val="22"/>
              </w:rPr>
            </w:pPr>
            <w:r w:rsidRPr="0062412F">
              <w:rPr>
                <w:rFonts w:eastAsia="Calibri"/>
                <w:bCs/>
                <w:szCs w:val="22"/>
              </w:rPr>
              <w:t>4400-6642-6573</w:t>
            </w:r>
          </w:p>
        </w:tc>
      </w:tr>
      <w:tr w:rsidR="0026300B" w:rsidRPr="004B1509" w14:paraId="31DA9D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98F096"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525520" w14:textId="151AC871" w:rsidR="0026300B" w:rsidRPr="004B1509" w:rsidRDefault="0026300B" w:rsidP="0026300B">
            <w:pPr>
              <w:rPr>
                <w:rFonts w:eastAsia="Calibri"/>
                <w:szCs w:val="22"/>
              </w:rPr>
            </w:pPr>
            <w:r w:rsidRPr="0062412F">
              <w:rPr>
                <w:rFonts w:eastAsia="Calibri"/>
                <w:szCs w:val="22"/>
              </w:rPr>
              <w:t>t43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89408" w14:textId="6ACB0CC6" w:rsidR="0026300B" w:rsidRPr="004B1509" w:rsidRDefault="0026300B" w:rsidP="0026300B">
            <w:pPr>
              <w:rPr>
                <w:rFonts w:eastAsia="Calibri"/>
                <w:szCs w:val="22"/>
              </w:rPr>
            </w:pPr>
            <w:r w:rsidRPr="0062412F">
              <w:rPr>
                <w:rFonts w:eastAsia="Calibri"/>
                <w:szCs w:val="22"/>
              </w:rPr>
              <w:t xml:space="preserve">Privažiuojamasis kelias prie gyvenamųjų namų </w:t>
            </w:r>
            <w:proofErr w:type="spellStart"/>
            <w:r w:rsidRPr="0062412F">
              <w:rPr>
                <w:rFonts w:eastAsia="Calibri"/>
                <w:szCs w:val="22"/>
              </w:rPr>
              <w:t>Janapolio</w:t>
            </w:r>
            <w:proofErr w:type="spellEnd"/>
            <w:r w:rsidRPr="0062412F">
              <w:rPr>
                <w:rFonts w:eastAsia="Calibri"/>
                <w:szCs w:val="22"/>
              </w:rPr>
              <w:t xml:space="preserve"> k. nuo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73B47F" w14:textId="00CDDB48" w:rsidR="0026300B" w:rsidRPr="004B1509" w:rsidRDefault="0026300B" w:rsidP="0026300B">
            <w:pPr>
              <w:jc w:val="right"/>
              <w:rPr>
                <w:rFonts w:eastAsia="Calibri"/>
                <w:szCs w:val="22"/>
              </w:rPr>
            </w:pPr>
            <w:r w:rsidRPr="0062412F">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51D2" w14:textId="72040395"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F850E" w14:textId="6946A15B"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06AE4" w14:textId="4F53D50B" w:rsidR="0026300B" w:rsidRPr="004B1509" w:rsidRDefault="0026300B" w:rsidP="0026300B">
            <w:pPr>
              <w:jc w:val="right"/>
              <w:rPr>
                <w:rFonts w:eastAsia="Calibri"/>
                <w:szCs w:val="22"/>
              </w:rPr>
            </w:pPr>
            <w:r w:rsidRPr="0062412F">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18087" w14:textId="30720B7D" w:rsidR="0026300B" w:rsidRPr="004B1509" w:rsidRDefault="0026300B" w:rsidP="0026300B">
            <w:pPr>
              <w:jc w:val="center"/>
              <w:rPr>
                <w:rFonts w:eastAsia="Calibri"/>
                <w:bCs/>
                <w:szCs w:val="22"/>
              </w:rPr>
            </w:pPr>
            <w:proofErr w:type="spellStart"/>
            <w:r w:rsidRPr="006241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8C6A65" w14:textId="1700C54B" w:rsidR="0026300B" w:rsidRPr="004B1509" w:rsidRDefault="0026300B" w:rsidP="0026300B">
            <w:pPr>
              <w:jc w:val="center"/>
              <w:rPr>
                <w:rFonts w:eastAsia="Calibri"/>
                <w:szCs w:val="22"/>
              </w:rPr>
            </w:pPr>
            <w:r w:rsidRPr="0062412F">
              <w:rPr>
                <w:rFonts w:eastAsia="Calibri"/>
                <w:szCs w:val="22"/>
              </w:rPr>
              <w:t>4400-6808-8775</w:t>
            </w:r>
          </w:p>
        </w:tc>
      </w:tr>
      <w:tr w:rsidR="0026300B" w:rsidRPr="004B1509" w14:paraId="3266900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C9C464"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7FF0EB" w14:textId="20439CD1" w:rsidR="0026300B" w:rsidRPr="004B1509" w:rsidRDefault="0026300B" w:rsidP="0026300B">
            <w:pPr>
              <w:rPr>
                <w:rFonts w:eastAsia="Calibri"/>
                <w:szCs w:val="22"/>
              </w:rPr>
            </w:pPr>
            <w:r w:rsidRPr="0062412F">
              <w:rPr>
                <w:rFonts w:eastAsia="Calibri"/>
                <w:szCs w:val="22"/>
              </w:rPr>
              <w:t>t44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4A30E0" w14:textId="27589FBD" w:rsidR="0026300B" w:rsidRPr="004B1509" w:rsidRDefault="0026300B" w:rsidP="0026300B">
            <w:pPr>
              <w:rPr>
                <w:rFonts w:eastAsia="Calibri"/>
                <w:szCs w:val="22"/>
              </w:rPr>
            </w:pPr>
            <w:r w:rsidRPr="0062412F">
              <w:rPr>
                <w:rFonts w:eastAsia="Calibri"/>
                <w:szCs w:val="22"/>
              </w:rPr>
              <w:t>Privažiuojamasis kelias prie gyvenamųjų namų Maciūnų k. nuo kelio Nr. t4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41E27C" w14:textId="0333F11F" w:rsidR="0026300B" w:rsidRPr="004B1509" w:rsidRDefault="0026300B" w:rsidP="0026300B">
            <w:pPr>
              <w:jc w:val="right"/>
              <w:rPr>
                <w:rFonts w:eastAsia="Calibri"/>
                <w:szCs w:val="22"/>
              </w:rPr>
            </w:pPr>
            <w:r w:rsidRPr="0062412F">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A721B" w14:textId="31C7D7FB"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6574" w14:textId="7E1AF69D" w:rsidR="0026300B" w:rsidRPr="004B1509" w:rsidRDefault="0026300B" w:rsidP="0026300B">
            <w:pPr>
              <w:jc w:val="right"/>
              <w:rPr>
                <w:rFonts w:eastAsia="Calibri"/>
                <w:szCs w:val="22"/>
              </w:rPr>
            </w:pPr>
            <w:r w:rsidRPr="0062412F">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DF7F" w14:textId="571FF310"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2C223" w14:textId="0013347F"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FE78A0" w14:textId="34D690D9" w:rsidR="0026300B" w:rsidRPr="004B1509" w:rsidRDefault="0026300B" w:rsidP="0026300B">
            <w:pPr>
              <w:jc w:val="center"/>
              <w:rPr>
                <w:rFonts w:eastAsia="Calibri"/>
                <w:szCs w:val="22"/>
              </w:rPr>
            </w:pPr>
            <w:r w:rsidRPr="0062412F">
              <w:rPr>
                <w:rFonts w:eastAsia="Calibri"/>
                <w:szCs w:val="22"/>
              </w:rPr>
              <w:t>4400-5449-4792</w:t>
            </w:r>
          </w:p>
        </w:tc>
      </w:tr>
      <w:tr w:rsidR="0026300B" w:rsidRPr="004B1509" w14:paraId="0289ADF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AF563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8AA238" w14:textId="077A3AE8" w:rsidR="0026300B" w:rsidRPr="004B1509" w:rsidRDefault="0026300B" w:rsidP="0026300B">
            <w:pPr>
              <w:rPr>
                <w:rFonts w:eastAsia="Calibri"/>
                <w:szCs w:val="22"/>
              </w:rPr>
            </w:pPr>
            <w:r w:rsidRPr="0062412F">
              <w:rPr>
                <w:rFonts w:eastAsia="Calibri"/>
                <w:szCs w:val="22"/>
              </w:rPr>
              <w:t>t45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7E00F5" w14:textId="69C19ECD" w:rsidR="0026300B" w:rsidRPr="004B1509" w:rsidRDefault="0026300B" w:rsidP="0026300B">
            <w:pPr>
              <w:rPr>
                <w:rFonts w:eastAsia="Calibri"/>
                <w:szCs w:val="22"/>
              </w:rPr>
            </w:pPr>
            <w:r w:rsidRPr="0062412F">
              <w:rPr>
                <w:rFonts w:eastAsia="Calibri"/>
                <w:szCs w:val="22"/>
              </w:rPr>
              <w:t>Pravažiuojamasis kelias nuo Raguvos mstl., Panevėžio r. iki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F77CD7" w14:textId="508E4C5A" w:rsidR="0026300B" w:rsidRPr="004B1509" w:rsidRDefault="0026300B" w:rsidP="0026300B">
            <w:pPr>
              <w:jc w:val="right"/>
              <w:rPr>
                <w:rFonts w:eastAsia="Calibri"/>
                <w:szCs w:val="22"/>
              </w:rPr>
            </w:pPr>
            <w:r w:rsidRPr="0062412F">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D02AB" w14:textId="5EB97E87"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C4DA8" w14:textId="324AE7FB" w:rsidR="0026300B" w:rsidRPr="004B1509" w:rsidRDefault="0026300B" w:rsidP="0026300B">
            <w:pPr>
              <w:jc w:val="right"/>
              <w:rPr>
                <w:rFonts w:eastAsia="Calibri"/>
                <w:szCs w:val="22"/>
              </w:rPr>
            </w:pPr>
            <w:r w:rsidRPr="0062412F">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C29AF" w14:textId="1D3C0849"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D798" w14:textId="333F04B9"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16C4D4" w14:textId="3C2073A3" w:rsidR="0026300B" w:rsidRPr="004B1509" w:rsidRDefault="0026300B" w:rsidP="0026300B">
            <w:pPr>
              <w:jc w:val="center"/>
              <w:rPr>
                <w:rFonts w:eastAsia="Calibri"/>
                <w:szCs w:val="22"/>
              </w:rPr>
            </w:pPr>
            <w:r w:rsidRPr="0062412F">
              <w:rPr>
                <w:rFonts w:eastAsia="Calibri"/>
                <w:szCs w:val="22"/>
              </w:rPr>
              <w:t>-</w:t>
            </w:r>
          </w:p>
        </w:tc>
      </w:tr>
      <w:tr w:rsidR="0026300B" w:rsidRPr="004B1509" w14:paraId="2675F80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E4ACDB"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8479F" w14:textId="765A0E34" w:rsidR="0026300B" w:rsidRPr="004B1509" w:rsidRDefault="0026300B" w:rsidP="0026300B">
            <w:pPr>
              <w:rPr>
                <w:rFonts w:eastAsia="Calibri"/>
                <w:szCs w:val="22"/>
              </w:rPr>
            </w:pPr>
            <w:r w:rsidRPr="0062412F">
              <w:rPr>
                <w:rFonts w:eastAsia="Calibri"/>
                <w:szCs w:val="22"/>
              </w:rPr>
              <w:t>t47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70651F" w14:textId="63B6DCDC" w:rsidR="0026300B" w:rsidRPr="004B1509" w:rsidRDefault="0026300B" w:rsidP="0026300B">
            <w:pPr>
              <w:rPr>
                <w:rFonts w:eastAsia="Calibri"/>
                <w:szCs w:val="22"/>
              </w:rPr>
            </w:pPr>
            <w:r w:rsidRPr="0062412F">
              <w:rPr>
                <w:rFonts w:eastAsia="Calibri"/>
                <w:szCs w:val="22"/>
              </w:rPr>
              <w:t>Privažiuojamasis kelias prie Žiurlių malūno nuo kelio Nr. t6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E41F3E" w14:textId="38EA5B75" w:rsidR="0026300B" w:rsidRPr="004B1509" w:rsidRDefault="0026300B" w:rsidP="0026300B">
            <w:pPr>
              <w:jc w:val="right"/>
              <w:rPr>
                <w:rFonts w:eastAsia="Calibri"/>
                <w:szCs w:val="22"/>
              </w:rPr>
            </w:pPr>
            <w:r w:rsidRPr="0062412F">
              <w:rPr>
                <w:rFonts w:eastAsia="Calibri"/>
                <w:bCs/>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F6436" w14:textId="11EB8E20"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471E3" w14:textId="78447320" w:rsidR="0026300B" w:rsidRPr="004B1509" w:rsidRDefault="0026300B" w:rsidP="0026300B">
            <w:pPr>
              <w:jc w:val="right"/>
              <w:rPr>
                <w:rFonts w:eastAsia="Calibri"/>
                <w:szCs w:val="22"/>
              </w:rPr>
            </w:pPr>
            <w:r w:rsidRPr="0062412F">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1FE7C" w14:textId="59F18F2C" w:rsidR="0026300B" w:rsidRPr="004B1509" w:rsidRDefault="0026300B" w:rsidP="0026300B">
            <w:pPr>
              <w:jc w:val="right"/>
              <w:rPr>
                <w:rFonts w:eastAsia="Calibri"/>
                <w:szCs w:val="22"/>
              </w:rPr>
            </w:pPr>
            <w:r w:rsidRPr="0062412F">
              <w:rPr>
                <w:rFonts w:eastAsia="Calibri"/>
                <w:bCs/>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BFE7" w14:textId="7D7A9F13"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BAC720" w14:textId="77FD4631" w:rsidR="0026300B" w:rsidRPr="004B1509" w:rsidRDefault="0026300B" w:rsidP="0026300B">
            <w:pPr>
              <w:jc w:val="center"/>
              <w:rPr>
                <w:rFonts w:eastAsia="Calibri"/>
                <w:szCs w:val="22"/>
              </w:rPr>
            </w:pPr>
            <w:r w:rsidRPr="0062412F">
              <w:rPr>
                <w:rFonts w:eastAsia="Calibri"/>
                <w:bCs/>
                <w:szCs w:val="22"/>
              </w:rPr>
              <w:t>4400-6642-6632</w:t>
            </w:r>
          </w:p>
        </w:tc>
      </w:tr>
      <w:tr w:rsidR="0026300B" w:rsidRPr="004B1509" w14:paraId="652DFE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B929D8"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FC43" w14:textId="5F75EF4A" w:rsidR="0026300B" w:rsidRPr="004B1509" w:rsidRDefault="0026300B" w:rsidP="0026300B">
            <w:pPr>
              <w:rPr>
                <w:rFonts w:eastAsia="Calibri"/>
                <w:szCs w:val="22"/>
              </w:rPr>
            </w:pPr>
            <w:r w:rsidRPr="0062412F">
              <w:rPr>
                <w:rFonts w:eastAsia="Calibri"/>
                <w:szCs w:val="22"/>
              </w:rPr>
              <w:t>t48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888A67" w14:textId="57FEF0F0" w:rsidR="0026300B" w:rsidRPr="004B1509" w:rsidRDefault="0026300B" w:rsidP="0026300B">
            <w:pPr>
              <w:rPr>
                <w:rFonts w:eastAsia="Calibri"/>
                <w:szCs w:val="22"/>
              </w:rPr>
            </w:pPr>
            <w:r w:rsidRPr="0062412F">
              <w:rPr>
                <w:rFonts w:eastAsia="Calibri"/>
                <w:szCs w:val="22"/>
              </w:rPr>
              <w:t xml:space="preserve">Privažiuojamasis kelias prie gyvenamųjų namų </w:t>
            </w:r>
            <w:proofErr w:type="spellStart"/>
            <w:r w:rsidRPr="0062412F">
              <w:rPr>
                <w:rFonts w:eastAsia="Calibri"/>
                <w:szCs w:val="22"/>
              </w:rPr>
              <w:t>Laukagalių</w:t>
            </w:r>
            <w:proofErr w:type="spellEnd"/>
            <w:r w:rsidRPr="0062412F">
              <w:rPr>
                <w:rFonts w:eastAsia="Calibri"/>
                <w:szCs w:val="22"/>
              </w:rPr>
              <w:t xml:space="preserve">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32791F" w14:textId="18AEA0C7" w:rsidR="0026300B" w:rsidRPr="004B1509" w:rsidRDefault="0026300B" w:rsidP="0026300B">
            <w:pPr>
              <w:jc w:val="right"/>
              <w:rPr>
                <w:rFonts w:eastAsia="Calibri"/>
                <w:szCs w:val="22"/>
              </w:rPr>
            </w:pPr>
            <w:r w:rsidRPr="0062412F">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D5CB9" w14:textId="7A144004"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B0378" w14:textId="7E8BAF73"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0D967" w14:textId="7FBAFA52" w:rsidR="0026300B" w:rsidRPr="004B1509" w:rsidRDefault="0026300B" w:rsidP="0026300B">
            <w:pPr>
              <w:jc w:val="right"/>
              <w:rPr>
                <w:rFonts w:eastAsia="Calibri"/>
                <w:szCs w:val="22"/>
              </w:rPr>
            </w:pPr>
            <w:r w:rsidRPr="0062412F">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110D8" w14:textId="10AC7906" w:rsidR="0026300B" w:rsidRPr="004B1509" w:rsidRDefault="0026300B" w:rsidP="0026300B">
            <w:pPr>
              <w:jc w:val="center"/>
              <w:rPr>
                <w:rFonts w:eastAsia="Calibri"/>
                <w:bCs/>
                <w:szCs w:val="22"/>
              </w:rPr>
            </w:pPr>
            <w:proofErr w:type="spellStart"/>
            <w:r w:rsidRPr="006241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9012CC" w14:textId="28362D13" w:rsidR="0026300B" w:rsidRPr="004B1509" w:rsidRDefault="0026300B" w:rsidP="0026300B">
            <w:pPr>
              <w:jc w:val="center"/>
              <w:rPr>
                <w:rFonts w:eastAsia="Calibri"/>
                <w:szCs w:val="22"/>
              </w:rPr>
            </w:pPr>
            <w:r w:rsidRPr="0062412F">
              <w:rPr>
                <w:rFonts w:eastAsia="Calibri"/>
                <w:szCs w:val="22"/>
              </w:rPr>
              <w:t>4400-6642-6540</w:t>
            </w:r>
          </w:p>
        </w:tc>
      </w:tr>
      <w:tr w:rsidR="0026300B" w:rsidRPr="009B285E" w14:paraId="397E6C3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804E98" w14:textId="77777777" w:rsidR="0026300B" w:rsidRPr="009B285E"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53F988" w14:textId="6708C0D8" w:rsidR="0026300B" w:rsidRPr="009B285E" w:rsidRDefault="0026300B" w:rsidP="0026300B">
            <w:pPr>
              <w:rPr>
                <w:rFonts w:eastAsia="Calibri"/>
                <w:szCs w:val="22"/>
              </w:rPr>
            </w:pPr>
            <w:r w:rsidRPr="0062412F">
              <w:rPr>
                <w:rFonts w:eastAsia="Calibri"/>
                <w:szCs w:val="22"/>
              </w:rPr>
              <w:t>t5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98A7DB" w14:textId="4DB3D204" w:rsidR="0026300B" w:rsidRPr="009B285E" w:rsidRDefault="0026300B" w:rsidP="0026300B">
            <w:pPr>
              <w:rPr>
                <w:rFonts w:eastAsia="Calibri"/>
                <w:szCs w:val="22"/>
              </w:rPr>
            </w:pPr>
            <w:proofErr w:type="spellStart"/>
            <w:r w:rsidRPr="0062412F">
              <w:rPr>
                <w:rFonts w:eastAsia="Calibri"/>
                <w:szCs w:val="22"/>
              </w:rPr>
              <w:t>Klaibūnai</w:t>
            </w:r>
            <w:proofErr w:type="spellEnd"/>
            <w:r w:rsidRPr="0062412F">
              <w:rPr>
                <w:rFonts w:eastAsia="Calibri"/>
                <w:szCs w:val="22"/>
              </w:rPr>
              <w:t>–Vičiūnai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6C410C" w14:textId="60A593A6" w:rsidR="0026300B" w:rsidRPr="009B285E" w:rsidRDefault="0026300B" w:rsidP="0026300B">
            <w:pPr>
              <w:jc w:val="right"/>
              <w:rPr>
                <w:rFonts w:eastAsia="Calibri"/>
                <w:szCs w:val="22"/>
              </w:rPr>
            </w:pPr>
            <w:r w:rsidRPr="0062412F">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81D97" w14:textId="6076DCC1" w:rsidR="0026300B" w:rsidRPr="009B285E"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3CE1F" w14:textId="51D2E75A" w:rsidR="0026300B" w:rsidRPr="009B285E" w:rsidRDefault="0026300B" w:rsidP="0026300B">
            <w:pPr>
              <w:jc w:val="right"/>
              <w:rPr>
                <w:rFonts w:eastAsia="Calibri"/>
                <w:szCs w:val="22"/>
              </w:rPr>
            </w:pPr>
            <w:r w:rsidRPr="0062412F">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751CE" w14:textId="276B2406" w:rsidR="0026300B" w:rsidRPr="009B285E"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1DCE" w14:textId="5E09A5FC" w:rsidR="0026300B" w:rsidRPr="009B285E" w:rsidRDefault="0026300B" w:rsidP="0026300B">
            <w:pPr>
              <w:jc w:val="center"/>
              <w:rPr>
                <w:rFonts w:eastAsia="Calibri"/>
                <w:szCs w:val="22"/>
              </w:rPr>
            </w:pPr>
            <w:proofErr w:type="spellStart"/>
            <w:r w:rsidRPr="0062412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965D1A" w14:textId="10BFCBAA" w:rsidR="0026300B" w:rsidRPr="009B285E" w:rsidRDefault="0026300B" w:rsidP="0026300B">
            <w:pPr>
              <w:jc w:val="center"/>
              <w:rPr>
                <w:rFonts w:eastAsia="Calibri"/>
                <w:szCs w:val="22"/>
              </w:rPr>
            </w:pPr>
            <w:r w:rsidRPr="0062412F">
              <w:rPr>
                <w:rFonts w:eastAsia="Calibri"/>
                <w:szCs w:val="22"/>
              </w:rPr>
              <w:t>4400-5449-5084</w:t>
            </w:r>
          </w:p>
        </w:tc>
      </w:tr>
      <w:tr w:rsidR="0026300B" w:rsidRPr="004B1509" w14:paraId="361BF1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093AB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D5630" w14:textId="576AE7B8" w:rsidR="0026300B" w:rsidRPr="004B1509" w:rsidRDefault="0026300B" w:rsidP="0026300B">
            <w:pPr>
              <w:rPr>
                <w:rFonts w:eastAsia="Calibri"/>
                <w:szCs w:val="22"/>
              </w:rPr>
            </w:pPr>
            <w:r w:rsidRPr="0062412F">
              <w:rPr>
                <w:rFonts w:eastAsia="Calibri"/>
                <w:szCs w:val="22"/>
              </w:rPr>
              <w:t>t50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8070FD" w14:textId="609DCEA7" w:rsidR="0026300B" w:rsidRPr="004B1509" w:rsidRDefault="0026300B" w:rsidP="0026300B">
            <w:pPr>
              <w:rPr>
                <w:rFonts w:eastAsia="Calibri"/>
                <w:szCs w:val="22"/>
              </w:rPr>
            </w:pPr>
            <w:r w:rsidRPr="0062412F">
              <w:rPr>
                <w:rFonts w:eastAsia="Calibri"/>
                <w:szCs w:val="22"/>
              </w:rPr>
              <w:t>Pravažiuojamasis kelias nuo kelio Nr. t64 iki kelio Nr. t18 (</w:t>
            </w:r>
            <w:proofErr w:type="spellStart"/>
            <w:r w:rsidRPr="0062412F">
              <w:rPr>
                <w:rFonts w:eastAsia="Calibri"/>
                <w:szCs w:val="22"/>
              </w:rPr>
              <w:t>Laukagalių</w:t>
            </w:r>
            <w:proofErr w:type="spellEnd"/>
            <w:r w:rsidRPr="0062412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7B75FF" w14:textId="25F44CD7" w:rsidR="0026300B" w:rsidRPr="004B1509" w:rsidRDefault="0026300B" w:rsidP="0026300B">
            <w:pPr>
              <w:jc w:val="right"/>
              <w:rPr>
                <w:rFonts w:eastAsia="Calibri"/>
                <w:szCs w:val="22"/>
              </w:rPr>
            </w:pPr>
            <w:r w:rsidRPr="0062412F">
              <w:rPr>
                <w:rFonts w:eastAsia="Calibri"/>
                <w:bCs/>
                <w:szCs w:val="22"/>
              </w:rPr>
              <w:t>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9A8B" w14:textId="05B4A91A"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79758" w14:textId="597377C2"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E470" w14:textId="787A0217" w:rsidR="0026300B" w:rsidRPr="004B1509" w:rsidRDefault="0026300B" w:rsidP="0026300B">
            <w:pPr>
              <w:jc w:val="right"/>
              <w:rPr>
                <w:rFonts w:eastAsia="Calibri"/>
                <w:szCs w:val="22"/>
              </w:rPr>
            </w:pPr>
            <w:r w:rsidRPr="0062412F">
              <w:rPr>
                <w:rFonts w:eastAsia="Calibri"/>
                <w:bCs/>
                <w:szCs w:val="22"/>
              </w:rPr>
              <w:t>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94B84" w14:textId="0AAEF74D" w:rsidR="0026300B" w:rsidRPr="004B1509" w:rsidRDefault="0026300B" w:rsidP="0026300B">
            <w:pPr>
              <w:jc w:val="center"/>
              <w:rPr>
                <w:rFonts w:eastAsia="Calibri"/>
                <w:bCs/>
                <w:szCs w:val="22"/>
              </w:rPr>
            </w:pPr>
            <w:proofErr w:type="spellStart"/>
            <w:r w:rsidRPr="006241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22F4F2" w14:textId="67B1C30C" w:rsidR="0026300B" w:rsidRPr="004B1509" w:rsidRDefault="0026300B" w:rsidP="0026300B">
            <w:pPr>
              <w:jc w:val="center"/>
              <w:rPr>
                <w:rFonts w:eastAsia="Calibri"/>
                <w:szCs w:val="22"/>
              </w:rPr>
            </w:pPr>
            <w:r w:rsidRPr="0062412F">
              <w:rPr>
                <w:rFonts w:eastAsia="Calibri"/>
                <w:bCs/>
                <w:szCs w:val="22"/>
              </w:rPr>
              <w:t>4400-6642-6620</w:t>
            </w:r>
          </w:p>
        </w:tc>
      </w:tr>
      <w:tr w:rsidR="0026300B" w:rsidRPr="004B1509" w14:paraId="096AB9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11A84B"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23A48" w14:textId="42F543C8" w:rsidR="0026300B" w:rsidRPr="004B1509" w:rsidRDefault="0026300B" w:rsidP="0026300B">
            <w:pPr>
              <w:rPr>
                <w:rFonts w:eastAsia="Calibri"/>
                <w:szCs w:val="22"/>
              </w:rPr>
            </w:pPr>
            <w:r w:rsidRPr="0062412F">
              <w:rPr>
                <w:rFonts w:eastAsia="Calibri"/>
                <w:szCs w:val="22"/>
              </w:rPr>
              <w:t>t51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32D1B7" w14:textId="781EF094" w:rsidR="0026300B" w:rsidRPr="004B1509" w:rsidRDefault="0026300B" w:rsidP="0026300B">
            <w:pPr>
              <w:rPr>
                <w:rFonts w:eastAsia="Calibri"/>
                <w:szCs w:val="22"/>
              </w:rPr>
            </w:pPr>
            <w:r w:rsidRPr="0062412F">
              <w:rPr>
                <w:rFonts w:eastAsia="Calibri"/>
                <w:szCs w:val="22"/>
              </w:rPr>
              <w:t xml:space="preserve">Privažiuojamasis kelias prie miško </w:t>
            </w:r>
            <w:proofErr w:type="spellStart"/>
            <w:r w:rsidRPr="0062412F">
              <w:rPr>
                <w:rFonts w:eastAsia="Calibri"/>
                <w:szCs w:val="22"/>
              </w:rPr>
              <w:t>Žerkiškių</w:t>
            </w:r>
            <w:proofErr w:type="spellEnd"/>
            <w:r w:rsidRPr="0062412F">
              <w:rPr>
                <w:rFonts w:eastAsia="Calibri"/>
                <w:szCs w:val="22"/>
              </w:rPr>
              <w:t xml:space="preserve"> k. nuo kelio Nr. t41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A45975" w14:textId="681EB975" w:rsidR="0026300B" w:rsidRPr="004B1509" w:rsidRDefault="0026300B" w:rsidP="0026300B">
            <w:pPr>
              <w:jc w:val="right"/>
              <w:rPr>
                <w:rFonts w:eastAsia="Calibri"/>
                <w:szCs w:val="22"/>
              </w:rPr>
            </w:pPr>
            <w:r w:rsidRPr="0062412F">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8C0A2" w14:textId="7182CD2D"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2EC9B" w14:textId="010FCAAF"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BC368" w14:textId="7302563B" w:rsidR="0026300B" w:rsidRPr="004B1509" w:rsidRDefault="0026300B" w:rsidP="0026300B">
            <w:pPr>
              <w:jc w:val="right"/>
              <w:rPr>
                <w:rFonts w:eastAsia="Calibri"/>
                <w:szCs w:val="22"/>
              </w:rPr>
            </w:pPr>
            <w:r w:rsidRPr="0062412F">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46977" w14:textId="5C698CF7"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1EB74C" w14:textId="5576631C" w:rsidR="0026300B" w:rsidRPr="004B1509" w:rsidRDefault="0026300B" w:rsidP="0026300B">
            <w:pPr>
              <w:jc w:val="center"/>
              <w:rPr>
                <w:rFonts w:eastAsia="Calibri"/>
                <w:szCs w:val="22"/>
              </w:rPr>
            </w:pPr>
            <w:r w:rsidRPr="0062412F">
              <w:rPr>
                <w:rFonts w:eastAsia="Calibri"/>
                <w:szCs w:val="22"/>
              </w:rPr>
              <w:t>-</w:t>
            </w:r>
          </w:p>
        </w:tc>
      </w:tr>
      <w:tr w:rsidR="0026300B" w:rsidRPr="004B1509" w14:paraId="292BEC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E6999FE"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59A64" w14:textId="597294D5" w:rsidR="0026300B" w:rsidRPr="004B1509" w:rsidRDefault="0026300B" w:rsidP="0026300B">
            <w:pPr>
              <w:rPr>
                <w:rFonts w:eastAsia="Calibri"/>
                <w:szCs w:val="22"/>
              </w:rPr>
            </w:pPr>
            <w:r w:rsidRPr="0062412F">
              <w:rPr>
                <w:rFonts w:eastAsia="Calibri"/>
                <w:szCs w:val="22"/>
              </w:rPr>
              <w:t>t52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409E22" w14:textId="6193EFB1" w:rsidR="0026300B" w:rsidRPr="004B1509" w:rsidRDefault="0026300B" w:rsidP="0026300B">
            <w:pPr>
              <w:rPr>
                <w:rFonts w:eastAsia="Calibri"/>
                <w:szCs w:val="22"/>
              </w:rPr>
            </w:pPr>
            <w:r w:rsidRPr="0062412F">
              <w:rPr>
                <w:rFonts w:eastAsia="Calibri"/>
                <w:szCs w:val="22"/>
              </w:rPr>
              <w:t xml:space="preserve">Privažiuojamasis kelias prie gyvenamųjų namų </w:t>
            </w:r>
            <w:proofErr w:type="spellStart"/>
            <w:r w:rsidRPr="0062412F">
              <w:rPr>
                <w:rFonts w:eastAsia="Calibri"/>
                <w:szCs w:val="22"/>
              </w:rPr>
              <w:t>Nevėžninkų</w:t>
            </w:r>
            <w:proofErr w:type="spellEnd"/>
            <w:r w:rsidRPr="0062412F">
              <w:rPr>
                <w:rFonts w:eastAsia="Calibri"/>
                <w:szCs w:val="22"/>
              </w:rPr>
              <w:t xml:space="preserve">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FF53D8" w14:textId="763C9D9E" w:rsidR="0026300B" w:rsidRPr="004B1509" w:rsidRDefault="0026300B" w:rsidP="0026300B">
            <w:pPr>
              <w:jc w:val="right"/>
              <w:rPr>
                <w:rFonts w:eastAsia="Calibri"/>
                <w:szCs w:val="22"/>
              </w:rPr>
            </w:pPr>
            <w:r w:rsidRPr="0062412F">
              <w:rPr>
                <w:rFonts w:eastAsia="Calibri"/>
                <w:szCs w:val="22"/>
              </w:rPr>
              <w:t xml:space="preserve"> 1247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068F9" w14:textId="20F5ABA8"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7FAB0" w14:textId="7177D405" w:rsidR="0026300B" w:rsidRPr="004B1509" w:rsidRDefault="0026300B" w:rsidP="0026300B">
            <w:pPr>
              <w:jc w:val="right"/>
              <w:rPr>
                <w:rFonts w:eastAsia="Calibri"/>
                <w:szCs w:val="22"/>
              </w:rPr>
            </w:pPr>
            <w:r w:rsidRPr="0062412F">
              <w:rPr>
                <w:rFonts w:eastAsia="Calibri"/>
                <w:szCs w:val="22"/>
              </w:rPr>
              <w:t xml:space="preserve"> 1247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10CC" w14:textId="2FD8D705"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63A4D" w14:textId="0588FA0B" w:rsidR="0026300B" w:rsidRPr="004B1509" w:rsidRDefault="0026300B" w:rsidP="0026300B">
            <w:pPr>
              <w:jc w:val="center"/>
              <w:rPr>
                <w:rFonts w:eastAsia="Calibri"/>
                <w:bCs/>
                <w:szCs w:val="22"/>
              </w:rPr>
            </w:pPr>
            <w:proofErr w:type="spellStart"/>
            <w:r w:rsidRPr="0062412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A76DCB" w14:textId="0E760078" w:rsidR="0026300B" w:rsidRPr="004B1509" w:rsidRDefault="0026300B" w:rsidP="0026300B">
            <w:pPr>
              <w:jc w:val="center"/>
              <w:rPr>
                <w:rFonts w:eastAsia="Calibri"/>
                <w:szCs w:val="22"/>
              </w:rPr>
            </w:pPr>
            <w:r w:rsidRPr="0062412F">
              <w:rPr>
                <w:rFonts w:eastAsia="Calibri"/>
                <w:szCs w:val="22"/>
              </w:rPr>
              <w:t>4400-6808-8520</w:t>
            </w:r>
          </w:p>
        </w:tc>
      </w:tr>
      <w:tr w:rsidR="0026300B" w:rsidRPr="004B1509" w14:paraId="5A60DD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0C5AE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782F8" w14:textId="7E9DF722" w:rsidR="0026300B" w:rsidRPr="004B1509" w:rsidRDefault="0026300B" w:rsidP="0026300B">
            <w:pPr>
              <w:rPr>
                <w:rFonts w:eastAsia="Calibri"/>
                <w:szCs w:val="22"/>
              </w:rPr>
            </w:pPr>
            <w:r w:rsidRPr="0062412F">
              <w:rPr>
                <w:rFonts w:eastAsia="Calibri"/>
                <w:szCs w:val="22"/>
              </w:rPr>
              <w:t>t53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382907" w14:textId="74A6694F" w:rsidR="0026300B" w:rsidRPr="004B1509" w:rsidRDefault="0026300B" w:rsidP="0026300B">
            <w:pPr>
              <w:rPr>
                <w:rFonts w:eastAsia="Calibri"/>
                <w:szCs w:val="22"/>
              </w:rPr>
            </w:pPr>
            <w:r w:rsidRPr="0062412F">
              <w:rPr>
                <w:rFonts w:eastAsia="Calibri"/>
                <w:szCs w:val="22"/>
              </w:rPr>
              <w:t xml:space="preserve">Privažiuojamasis kelias prie gyvenamųjų namų nuo </w:t>
            </w:r>
            <w:proofErr w:type="spellStart"/>
            <w:r w:rsidRPr="0062412F">
              <w:rPr>
                <w:rFonts w:eastAsia="Calibri"/>
                <w:szCs w:val="22"/>
              </w:rPr>
              <w:t>Putriškio</w:t>
            </w:r>
            <w:proofErr w:type="spellEnd"/>
            <w:r w:rsidRPr="0062412F">
              <w:rPr>
                <w:rFonts w:eastAsia="Calibri"/>
                <w:szCs w:val="22"/>
              </w:rPr>
              <w:t xml:space="preserve"> g., </w:t>
            </w:r>
            <w:proofErr w:type="spellStart"/>
            <w:r w:rsidRPr="0062412F">
              <w:rPr>
                <w:rFonts w:eastAsia="Calibri"/>
                <w:szCs w:val="22"/>
              </w:rPr>
              <w:t>Laukagalių</w:t>
            </w:r>
            <w:proofErr w:type="spellEnd"/>
            <w:r w:rsidRPr="0062412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8ACF94" w14:textId="6C6E7B5B" w:rsidR="0026300B" w:rsidRPr="004B1509" w:rsidRDefault="0026300B" w:rsidP="0026300B">
            <w:pPr>
              <w:jc w:val="right"/>
              <w:rPr>
                <w:rFonts w:eastAsia="Calibri"/>
                <w:szCs w:val="22"/>
              </w:rPr>
            </w:pPr>
            <w:r w:rsidRPr="0062412F">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A3907" w14:textId="5C817454"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AC0B3" w14:textId="7E482A4D" w:rsidR="0026300B" w:rsidRPr="004B1509" w:rsidRDefault="0026300B" w:rsidP="0026300B">
            <w:pPr>
              <w:jc w:val="right"/>
              <w:rPr>
                <w:rFonts w:eastAsia="Calibri"/>
                <w:szCs w:val="22"/>
              </w:rPr>
            </w:pPr>
            <w:r w:rsidRPr="0062412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4FF1" w14:textId="57D7921D" w:rsidR="0026300B" w:rsidRPr="004B1509" w:rsidRDefault="0026300B" w:rsidP="0026300B">
            <w:pPr>
              <w:jc w:val="right"/>
              <w:rPr>
                <w:rFonts w:eastAsia="Calibri"/>
                <w:szCs w:val="22"/>
              </w:rPr>
            </w:pPr>
            <w:r w:rsidRPr="0062412F">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AC43E" w14:textId="0F24AEC2" w:rsidR="0026300B" w:rsidRPr="004B1509" w:rsidRDefault="0026300B" w:rsidP="0026300B">
            <w:pPr>
              <w:jc w:val="center"/>
              <w:rPr>
                <w:rFonts w:eastAsia="Calibri"/>
                <w:bCs/>
                <w:szCs w:val="22"/>
              </w:rPr>
            </w:pPr>
            <w:proofErr w:type="spellStart"/>
            <w:r w:rsidRPr="0062412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774362" w14:textId="7A7F0789" w:rsidR="0026300B" w:rsidRPr="004B1509" w:rsidRDefault="0026300B" w:rsidP="0026300B">
            <w:pPr>
              <w:jc w:val="center"/>
              <w:rPr>
                <w:rFonts w:eastAsia="Calibri"/>
                <w:szCs w:val="22"/>
              </w:rPr>
            </w:pPr>
            <w:r w:rsidRPr="0062412F">
              <w:rPr>
                <w:rFonts w:eastAsia="Calibri"/>
                <w:bCs/>
                <w:szCs w:val="22"/>
              </w:rPr>
              <w:t>4400-6642-6495</w:t>
            </w:r>
          </w:p>
        </w:tc>
      </w:tr>
      <w:tr w:rsidR="0026300B" w:rsidRPr="004B1509" w14:paraId="4316BE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24C582"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B9E4A5" w14:textId="20FDF8DD" w:rsidR="0026300B" w:rsidRPr="004B1509" w:rsidRDefault="0026300B" w:rsidP="0026300B">
            <w:pPr>
              <w:rPr>
                <w:rFonts w:eastAsia="Calibri"/>
                <w:szCs w:val="22"/>
              </w:rPr>
            </w:pPr>
            <w:r w:rsidRPr="004D2F77">
              <w:rPr>
                <w:rFonts w:eastAsia="Calibri"/>
                <w:szCs w:val="22"/>
              </w:rPr>
              <w:t>t54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854E4F" w14:textId="373DB08C" w:rsidR="0026300B" w:rsidRPr="004B1509" w:rsidRDefault="0026300B" w:rsidP="0026300B">
            <w:pPr>
              <w:rPr>
                <w:rFonts w:eastAsia="Calibri"/>
                <w:szCs w:val="22"/>
              </w:rPr>
            </w:pPr>
            <w:r w:rsidRPr="004D2F77">
              <w:rPr>
                <w:rFonts w:eastAsia="Calibri"/>
                <w:szCs w:val="22"/>
              </w:rPr>
              <w:t>Privažiuojamasis kelias prie gyvenamųjų namų Levaniškių k. nuo Beržų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19E14C" w14:textId="3568A2CA" w:rsidR="0026300B" w:rsidRPr="004B1509" w:rsidRDefault="0026300B" w:rsidP="0026300B">
            <w:pPr>
              <w:jc w:val="right"/>
              <w:rPr>
                <w:rFonts w:eastAsia="Calibri"/>
                <w:szCs w:val="22"/>
              </w:rPr>
            </w:pPr>
            <w:r w:rsidRPr="004D2F77">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50E14" w14:textId="69777B47"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9FD92" w14:textId="3D692005" w:rsidR="0026300B" w:rsidRPr="004B1509" w:rsidRDefault="0026300B" w:rsidP="0026300B">
            <w:pPr>
              <w:jc w:val="right"/>
              <w:rPr>
                <w:rFonts w:eastAsia="Calibri"/>
                <w:szCs w:val="22"/>
              </w:rPr>
            </w:pPr>
            <w:r w:rsidRPr="004D2F77">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17786" w14:textId="245EDD17" w:rsidR="0026300B" w:rsidRPr="004B1509" w:rsidRDefault="0026300B" w:rsidP="0026300B">
            <w:pPr>
              <w:jc w:val="right"/>
              <w:rPr>
                <w:rFonts w:eastAsia="Calibri"/>
                <w:szCs w:val="22"/>
              </w:rPr>
            </w:pPr>
            <w:r w:rsidRPr="004D2F7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30CF9" w14:textId="52435AFF"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857643" w14:textId="076B137B" w:rsidR="0026300B" w:rsidRPr="004B1509" w:rsidRDefault="0026300B" w:rsidP="0026300B">
            <w:pPr>
              <w:jc w:val="center"/>
              <w:rPr>
                <w:rFonts w:eastAsia="Calibri"/>
                <w:szCs w:val="22"/>
              </w:rPr>
            </w:pPr>
            <w:r w:rsidRPr="004D2F77">
              <w:rPr>
                <w:rFonts w:eastAsia="Calibri"/>
                <w:szCs w:val="22"/>
              </w:rPr>
              <w:t>4400-6808-8920</w:t>
            </w:r>
          </w:p>
        </w:tc>
      </w:tr>
      <w:tr w:rsidR="0026300B" w:rsidRPr="004B1509" w14:paraId="12FAA6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A895F1"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D2FB2" w14:textId="1F03588A" w:rsidR="0026300B" w:rsidRPr="004B1509" w:rsidRDefault="0026300B" w:rsidP="0026300B">
            <w:pPr>
              <w:rPr>
                <w:rFonts w:eastAsia="Calibri"/>
                <w:szCs w:val="22"/>
              </w:rPr>
            </w:pPr>
            <w:r w:rsidRPr="004D2F77">
              <w:rPr>
                <w:rFonts w:eastAsia="Calibri"/>
                <w:szCs w:val="22"/>
              </w:rPr>
              <w:t>t55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6B7DC8" w14:textId="648D43FB" w:rsidR="0026300B" w:rsidRPr="004B1509" w:rsidRDefault="0026300B" w:rsidP="0026300B">
            <w:pPr>
              <w:rPr>
                <w:rFonts w:eastAsia="Calibri"/>
                <w:szCs w:val="22"/>
              </w:rPr>
            </w:pPr>
            <w:r w:rsidRPr="004D2F77">
              <w:rPr>
                <w:rFonts w:eastAsia="Calibri"/>
                <w:szCs w:val="22"/>
              </w:rPr>
              <w:t>Privažiuojamasis kelias prie gyvenamųjų namų nuo Sporto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C52B63" w14:textId="358D00EB" w:rsidR="0026300B" w:rsidRPr="004B1509" w:rsidRDefault="0026300B" w:rsidP="0026300B">
            <w:pPr>
              <w:jc w:val="right"/>
              <w:rPr>
                <w:rFonts w:eastAsia="Calibri"/>
                <w:szCs w:val="22"/>
              </w:rPr>
            </w:pPr>
            <w:r w:rsidRPr="004D2F77">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E449D" w14:textId="443045FE"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B1819" w14:textId="35BE3B34"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8417D" w14:textId="2B4D7A36" w:rsidR="0026300B" w:rsidRPr="004B1509" w:rsidRDefault="0026300B" w:rsidP="0026300B">
            <w:pPr>
              <w:jc w:val="right"/>
              <w:rPr>
                <w:rFonts w:eastAsia="Calibri"/>
                <w:szCs w:val="22"/>
              </w:rPr>
            </w:pPr>
            <w:r w:rsidRPr="004D2F77">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51A0C" w14:textId="42955D26"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151CB2" w14:textId="1EA46FF2" w:rsidR="0026300B" w:rsidRPr="004B1509" w:rsidRDefault="0026300B" w:rsidP="0026300B">
            <w:pPr>
              <w:jc w:val="center"/>
              <w:rPr>
                <w:rFonts w:eastAsia="Calibri"/>
                <w:szCs w:val="22"/>
              </w:rPr>
            </w:pPr>
            <w:r w:rsidRPr="004D2F77">
              <w:rPr>
                <w:rFonts w:eastAsia="Calibri"/>
                <w:szCs w:val="22"/>
              </w:rPr>
              <w:t>-</w:t>
            </w:r>
          </w:p>
        </w:tc>
      </w:tr>
      <w:tr w:rsidR="0026300B" w:rsidRPr="004B1509" w14:paraId="2FD7B20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D0055C"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A58C4" w14:textId="0B777822" w:rsidR="0026300B" w:rsidRPr="004B1509" w:rsidRDefault="0026300B" w:rsidP="0026300B">
            <w:pPr>
              <w:rPr>
                <w:rFonts w:eastAsia="Calibri"/>
                <w:szCs w:val="22"/>
              </w:rPr>
            </w:pPr>
            <w:r w:rsidRPr="004D2F77">
              <w:rPr>
                <w:rFonts w:eastAsia="Calibri"/>
                <w:szCs w:val="22"/>
              </w:rPr>
              <w:t>t56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DC0F7A" w14:textId="54832726" w:rsidR="0026300B" w:rsidRPr="004B1509" w:rsidRDefault="0026300B" w:rsidP="0026300B">
            <w:pPr>
              <w:rPr>
                <w:rFonts w:eastAsia="Calibri"/>
                <w:szCs w:val="22"/>
              </w:rPr>
            </w:pPr>
            <w:r w:rsidRPr="004D2F77">
              <w:rPr>
                <w:rFonts w:eastAsia="Calibri"/>
                <w:szCs w:val="22"/>
              </w:rPr>
              <w:t>Privažiuojamasis kelias prie gyvenamųjų namų nuo Liepų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4A7E9A" w14:textId="792636A0" w:rsidR="0026300B" w:rsidRPr="004B1509" w:rsidRDefault="0026300B" w:rsidP="0026300B">
            <w:pPr>
              <w:jc w:val="right"/>
              <w:rPr>
                <w:rFonts w:eastAsia="Calibri"/>
                <w:szCs w:val="22"/>
              </w:rPr>
            </w:pPr>
            <w:r w:rsidRPr="004D2F77">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DE7F" w14:textId="13E73BD0"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F6E0D" w14:textId="5C9BA01E"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C03C" w14:textId="015D7F3D" w:rsidR="0026300B" w:rsidRPr="004B1509" w:rsidRDefault="0026300B" w:rsidP="0026300B">
            <w:pPr>
              <w:jc w:val="right"/>
              <w:rPr>
                <w:rFonts w:eastAsia="Calibri"/>
                <w:szCs w:val="22"/>
              </w:rPr>
            </w:pPr>
            <w:r w:rsidRPr="004D2F77">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4C3FF" w14:textId="091EBCEB"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DFCD68" w14:textId="37DCE1E2" w:rsidR="0026300B" w:rsidRPr="004B1509" w:rsidRDefault="0026300B" w:rsidP="0026300B">
            <w:pPr>
              <w:jc w:val="center"/>
              <w:rPr>
                <w:rFonts w:eastAsia="Calibri"/>
                <w:szCs w:val="22"/>
              </w:rPr>
            </w:pPr>
            <w:r w:rsidRPr="004D2F77">
              <w:rPr>
                <w:rFonts w:eastAsia="Calibri"/>
                <w:szCs w:val="22"/>
              </w:rPr>
              <w:t>-</w:t>
            </w:r>
          </w:p>
        </w:tc>
      </w:tr>
      <w:tr w:rsidR="0026300B" w:rsidRPr="004B1509" w14:paraId="19C363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D46BB7"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350A6B" w14:textId="351FB2C7" w:rsidR="0026300B" w:rsidRPr="004B1509" w:rsidRDefault="0026300B" w:rsidP="0026300B">
            <w:pPr>
              <w:rPr>
                <w:rFonts w:eastAsia="Calibri"/>
                <w:szCs w:val="22"/>
              </w:rPr>
            </w:pPr>
            <w:r w:rsidRPr="004D2F77">
              <w:rPr>
                <w:rFonts w:eastAsia="Calibri"/>
                <w:szCs w:val="22"/>
              </w:rPr>
              <w:t>t57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DD9AE4" w14:textId="3A8C5AD5" w:rsidR="0026300B" w:rsidRPr="004B1509" w:rsidRDefault="0026300B" w:rsidP="0026300B">
            <w:pPr>
              <w:rPr>
                <w:rFonts w:eastAsia="Calibri"/>
                <w:szCs w:val="22"/>
              </w:rPr>
            </w:pPr>
            <w:r w:rsidRPr="004D2F77">
              <w:rPr>
                <w:rFonts w:eastAsia="Calibri"/>
                <w:szCs w:val="22"/>
              </w:rPr>
              <w:t xml:space="preserve">Privažiuojamasis kelias prie dirbamų laukų nuo Vilties g., Levaniškių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8BF11F" w14:textId="5C696EF2" w:rsidR="0026300B" w:rsidRPr="004B1509" w:rsidRDefault="0026300B" w:rsidP="0026300B">
            <w:pPr>
              <w:jc w:val="right"/>
              <w:rPr>
                <w:rFonts w:eastAsia="Calibri"/>
                <w:szCs w:val="22"/>
              </w:rPr>
            </w:pPr>
            <w:r w:rsidRPr="004D2F77">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E195E" w14:textId="3ED952F0"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FDC3B" w14:textId="33ECA25A"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075EF" w14:textId="32A80BC5" w:rsidR="0026300B" w:rsidRPr="004B1509" w:rsidRDefault="0026300B" w:rsidP="0026300B">
            <w:pPr>
              <w:jc w:val="right"/>
              <w:rPr>
                <w:rFonts w:eastAsia="Calibri"/>
                <w:szCs w:val="22"/>
              </w:rPr>
            </w:pPr>
            <w:r w:rsidRPr="004D2F77">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93BFF" w14:textId="4E3792A0"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BF8E50" w14:textId="4EF98B43" w:rsidR="0026300B" w:rsidRPr="004B1509" w:rsidRDefault="0026300B" w:rsidP="0026300B">
            <w:pPr>
              <w:jc w:val="center"/>
              <w:rPr>
                <w:rFonts w:eastAsia="Calibri"/>
                <w:szCs w:val="22"/>
              </w:rPr>
            </w:pPr>
            <w:r w:rsidRPr="004D2F77">
              <w:rPr>
                <w:rFonts w:eastAsia="Calibri"/>
                <w:szCs w:val="22"/>
              </w:rPr>
              <w:t>-</w:t>
            </w:r>
          </w:p>
        </w:tc>
      </w:tr>
      <w:tr w:rsidR="0026300B" w:rsidRPr="004B1509" w14:paraId="48E89E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CB7BE2"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C7B05" w14:textId="4B4DE76F" w:rsidR="0026300B" w:rsidRPr="004B1509" w:rsidRDefault="0026300B" w:rsidP="0026300B">
            <w:pPr>
              <w:rPr>
                <w:rFonts w:eastAsia="Calibri"/>
                <w:szCs w:val="22"/>
              </w:rPr>
            </w:pPr>
            <w:r w:rsidRPr="004D2F77">
              <w:rPr>
                <w:rFonts w:eastAsia="Calibri"/>
                <w:szCs w:val="22"/>
              </w:rPr>
              <w:t>t58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E85AA3" w14:textId="522B84D3" w:rsidR="0026300B" w:rsidRPr="004B1509" w:rsidRDefault="0026300B" w:rsidP="0026300B">
            <w:pPr>
              <w:rPr>
                <w:rFonts w:eastAsia="Calibri"/>
                <w:szCs w:val="22"/>
              </w:rPr>
            </w:pPr>
            <w:r w:rsidRPr="004D2F77">
              <w:rPr>
                <w:rFonts w:eastAsia="Calibri"/>
                <w:szCs w:val="22"/>
              </w:rPr>
              <w:t xml:space="preserve">Privažiuojamasis kelias prie dirbamų laukų </w:t>
            </w:r>
            <w:proofErr w:type="spellStart"/>
            <w:r w:rsidRPr="004D2F77">
              <w:rPr>
                <w:rFonts w:eastAsia="Calibri"/>
                <w:szCs w:val="22"/>
              </w:rPr>
              <w:t>Žerkiškių</w:t>
            </w:r>
            <w:proofErr w:type="spellEnd"/>
            <w:r w:rsidRPr="004D2F77">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EA07AA" w14:textId="3711944A" w:rsidR="0026300B" w:rsidRPr="004B1509" w:rsidRDefault="0026300B" w:rsidP="0026300B">
            <w:pPr>
              <w:jc w:val="right"/>
              <w:rPr>
                <w:rFonts w:eastAsia="Calibri"/>
                <w:szCs w:val="22"/>
              </w:rPr>
            </w:pPr>
            <w:r w:rsidRPr="004D2F77">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E6B1" w14:textId="204494A5"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2D74A" w14:textId="6B0AD001"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9F432" w14:textId="165EE699" w:rsidR="0026300B" w:rsidRPr="004B1509" w:rsidRDefault="0026300B" w:rsidP="0026300B">
            <w:pPr>
              <w:jc w:val="right"/>
              <w:rPr>
                <w:rFonts w:eastAsia="Calibri"/>
                <w:szCs w:val="22"/>
              </w:rPr>
            </w:pPr>
            <w:r w:rsidRPr="004D2F77">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9F27D" w14:textId="7F2DD677"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887475" w14:textId="654E769E" w:rsidR="0026300B" w:rsidRPr="004B1509" w:rsidRDefault="0026300B" w:rsidP="0026300B">
            <w:pPr>
              <w:jc w:val="center"/>
              <w:rPr>
                <w:rFonts w:eastAsia="Calibri"/>
                <w:szCs w:val="22"/>
              </w:rPr>
            </w:pPr>
            <w:r w:rsidRPr="004D2F77">
              <w:rPr>
                <w:rFonts w:eastAsia="Calibri"/>
                <w:szCs w:val="22"/>
              </w:rPr>
              <w:t>-</w:t>
            </w:r>
          </w:p>
        </w:tc>
      </w:tr>
      <w:tr w:rsidR="0026300B" w:rsidRPr="004B1509" w14:paraId="538F3CC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17260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1A5A64" w14:textId="68849FA5" w:rsidR="0026300B" w:rsidRPr="004B1509" w:rsidRDefault="0026300B" w:rsidP="0026300B">
            <w:pPr>
              <w:rPr>
                <w:rFonts w:eastAsia="Calibri"/>
                <w:szCs w:val="22"/>
              </w:rPr>
            </w:pPr>
            <w:r w:rsidRPr="004D2F77">
              <w:rPr>
                <w:rFonts w:eastAsia="Calibri"/>
                <w:szCs w:val="22"/>
              </w:rPr>
              <w:t>t59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0AA098" w14:textId="28ADCB3B" w:rsidR="0026300B" w:rsidRPr="004B1509" w:rsidRDefault="0026300B" w:rsidP="0026300B">
            <w:pPr>
              <w:rPr>
                <w:rFonts w:eastAsia="Calibri"/>
                <w:szCs w:val="22"/>
              </w:rPr>
            </w:pPr>
            <w:r w:rsidRPr="004D2F77">
              <w:rPr>
                <w:rFonts w:eastAsia="Calibri"/>
                <w:szCs w:val="22"/>
              </w:rPr>
              <w:t xml:space="preserve">Privažiuojamasis kelias prie </w:t>
            </w:r>
            <w:proofErr w:type="spellStart"/>
            <w:r w:rsidRPr="004D2F77">
              <w:rPr>
                <w:rFonts w:eastAsia="Calibri"/>
                <w:szCs w:val="22"/>
              </w:rPr>
              <w:t>Nevėžninkų</w:t>
            </w:r>
            <w:proofErr w:type="spellEnd"/>
            <w:r w:rsidRPr="004D2F77">
              <w:rPr>
                <w:rFonts w:eastAsia="Calibri"/>
                <w:szCs w:val="22"/>
              </w:rPr>
              <w:t xml:space="preserve"> k. nuo kelio Nr. t1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BFC122" w14:textId="5D86AB21" w:rsidR="0026300B" w:rsidRPr="004B1509" w:rsidRDefault="0026300B" w:rsidP="0026300B">
            <w:pPr>
              <w:jc w:val="right"/>
              <w:rPr>
                <w:rFonts w:eastAsia="Calibri"/>
                <w:szCs w:val="22"/>
              </w:rPr>
            </w:pPr>
            <w:r w:rsidRPr="004D2F77">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10DFE" w14:textId="04A0FA1D"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29E8A" w14:textId="79F6FF82"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091A" w14:textId="244F2B4D" w:rsidR="0026300B" w:rsidRPr="004B1509" w:rsidRDefault="0026300B" w:rsidP="0026300B">
            <w:pPr>
              <w:jc w:val="right"/>
              <w:rPr>
                <w:rFonts w:eastAsia="Calibri"/>
                <w:szCs w:val="22"/>
              </w:rPr>
            </w:pPr>
            <w:r w:rsidRPr="004D2F77">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ECC64" w14:textId="19996EA5"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43D6AB" w14:textId="7A0C14F5" w:rsidR="0026300B" w:rsidRPr="004B1509" w:rsidRDefault="0026300B" w:rsidP="0026300B">
            <w:pPr>
              <w:jc w:val="center"/>
              <w:rPr>
                <w:rFonts w:eastAsia="Calibri"/>
                <w:szCs w:val="22"/>
              </w:rPr>
            </w:pPr>
            <w:r w:rsidRPr="004D2F77">
              <w:rPr>
                <w:rFonts w:eastAsia="Calibri"/>
                <w:szCs w:val="22"/>
              </w:rPr>
              <w:t>-</w:t>
            </w:r>
          </w:p>
        </w:tc>
      </w:tr>
      <w:tr w:rsidR="0026300B" w:rsidRPr="004B1509" w14:paraId="78B251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1AA1C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C9406" w14:textId="08FB01A8" w:rsidR="0026300B" w:rsidRPr="004B1509" w:rsidRDefault="0026300B" w:rsidP="0026300B">
            <w:pPr>
              <w:rPr>
                <w:rFonts w:eastAsia="Calibri"/>
                <w:szCs w:val="22"/>
              </w:rPr>
            </w:pPr>
            <w:r w:rsidRPr="004D2F77">
              <w:rPr>
                <w:rFonts w:eastAsia="Calibri"/>
                <w:szCs w:val="22"/>
              </w:rPr>
              <w:t>t6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879061" w14:textId="3147292B" w:rsidR="0026300B" w:rsidRPr="004B1509" w:rsidRDefault="0026300B" w:rsidP="0026300B">
            <w:pPr>
              <w:rPr>
                <w:rFonts w:eastAsia="Calibri"/>
                <w:szCs w:val="22"/>
              </w:rPr>
            </w:pPr>
            <w:r w:rsidRPr="004D2F77">
              <w:rPr>
                <w:rFonts w:eastAsia="Calibri"/>
                <w:szCs w:val="22"/>
              </w:rPr>
              <w:t xml:space="preserve">Pravažiuojamasis kelias nuo </w:t>
            </w:r>
            <w:proofErr w:type="spellStart"/>
            <w:r w:rsidRPr="004D2F77">
              <w:rPr>
                <w:rFonts w:eastAsia="Calibri"/>
                <w:szCs w:val="22"/>
              </w:rPr>
              <w:t>Klaibūnų</w:t>
            </w:r>
            <w:proofErr w:type="spellEnd"/>
            <w:r w:rsidRPr="004D2F77">
              <w:rPr>
                <w:rFonts w:eastAsia="Calibri"/>
                <w:szCs w:val="22"/>
              </w:rPr>
              <w:t xml:space="preserve"> k. iki kelio Nr. t7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BAD027" w14:textId="1F5E50EE" w:rsidR="0026300B" w:rsidRPr="004B1509" w:rsidRDefault="0026300B" w:rsidP="0026300B">
            <w:pPr>
              <w:jc w:val="right"/>
              <w:rPr>
                <w:rFonts w:eastAsia="Calibri"/>
                <w:szCs w:val="22"/>
              </w:rPr>
            </w:pPr>
            <w:r w:rsidRPr="004D2F77">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025C1" w14:textId="1D766D4D"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56928" w14:textId="6EE7BFE9" w:rsidR="0026300B" w:rsidRPr="004B1509" w:rsidRDefault="0026300B" w:rsidP="0026300B">
            <w:pPr>
              <w:jc w:val="right"/>
              <w:rPr>
                <w:rFonts w:eastAsia="Calibri"/>
                <w:szCs w:val="22"/>
              </w:rPr>
            </w:pPr>
            <w:r w:rsidRPr="004D2F77">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E9BE" w14:textId="44C7F579"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6D912" w14:textId="7BA0037E" w:rsidR="0026300B" w:rsidRPr="004B1509" w:rsidRDefault="0026300B" w:rsidP="0026300B">
            <w:pPr>
              <w:jc w:val="center"/>
              <w:rPr>
                <w:rFonts w:eastAsia="Calibri"/>
                <w:bCs/>
                <w:szCs w:val="22"/>
              </w:rPr>
            </w:pPr>
            <w:proofErr w:type="spellStart"/>
            <w:r w:rsidRPr="004D2F77">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92401D" w14:textId="1FC74EDA" w:rsidR="0026300B" w:rsidRPr="004B1509" w:rsidRDefault="0026300B" w:rsidP="0026300B">
            <w:pPr>
              <w:jc w:val="center"/>
              <w:rPr>
                <w:rFonts w:eastAsia="Calibri"/>
                <w:szCs w:val="22"/>
              </w:rPr>
            </w:pPr>
            <w:r w:rsidRPr="004D2F77">
              <w:rPr>
                <w:rFonts w:eastAsia="Calibri"/>
                <w:szCs w:val="22"/>
              </w:rPr>
              <w:t>4400-5494-3678</w:t>
            </w:r>
          </w:p>
        </w:tc>
      </w:tr>
      <w:tr w:rsidR="0026300B" w:rsidRPr="004B1509" w14:paraId="2F4ABA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E6F794"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4D08B" w14:textId="0026A1FB" w:rsidR="0026300B" w:rsidRPr="004B1509" w:rsidRDefault="0026300B" w:rsidP="0026300B">
            <w:pPr>
              <w:rPr>
                <w:rFonts w:eastAsia="Calibri"/>
                <w:szCs w:val="22"/>
              </w:rPr>
            </w:pPr>
            <w:r w:rsidRPr="004D2F77">
              <w:rPr>
                <w:rFonts w:eastAsia="Calibri"/>
                <w:szCs w:val="22"/>
              </w:rPr>
              <w:t>t60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B12E00" w14:textId="357909D6" w:rsidR="0026300B" w:rsidRPr="004B1509" w:rsidRDefault="0026300B" w:rsidP="0026300B">
            <w:pPr>
              <w:rPr>
                <w:rFonts w:eastAsia="Calibri"/>
                <w:szCs w:val="22"/>
              </w:rPr>
            </w:pPr>
            <w:r w:rsidRPr="004D2F77">
              <w:rPr>
                <w:rFonts w:eastAsia="Calibri"/>
                <w:szCs w:val="22"/>
              </w:rPr>
              <w:t xml:space="preserve">Privažiuojamasis kelias prie gyvenamųjų namų Nevėžio g., nuo </w:t>
            </w:r>
            <w:proofErr w:type="spellStart"/>
            <w:r w:rsidRPr="004D2F77">
              <w:rPr>
                <w:rFonts w:eastAsia="Calibri"/>
                <w:szCs w:val="22"/>
              </w:rPr>
              <w:t>Žerkiškių</w:t>
            </w:r>
            <w:proofErr w:type="spellEnd"/>
            <w:r w:rsidRPr="004D2F77">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3E971B" w14:textId="34CFAC9F" w:rsidR="0026300B" w:rsidRPr="004B1509" w:rsidRDefault="0026300B" w:rsidP="0026300B">
            <w:pPr>
              <w:jc w:val="right"/>
              <w:rPr>
                <w:rFonts w:eastAsia="Calibri"/>
                <w:szCs w:val="22"/>
              </w:rPr>
            </w:pPr>
            <w:r w:rsidRPr="004D2F77">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D03B" w14:textId="0285B4C8"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C5726" w14:textId="4C043982" w:rsidR="0026300B" w:rsidRPr="004B1509" w:rsidRDefault="0026300B" w:rsidP="0026300B">
            <w:pPr>
              <w:jc w:val="right"/>
              <w:rPr>
                <w:rFonts w:eastAsia="Calibri"/>
                <w:szCs w:val="22"/>
              </w:rPr>
            </w:pPr>
            <w:r w:rsidRPr="004D2F77">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84669" w14:textId="17BAD560"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222C8" w14:textId="76CE165A" w:rsidR="0026300B" w:rsidRPr="004B1509" w:rsidRDefault="0026300B" w:rsidP="0026300B">
            <w:pPr>
              <w:jc w:val="center"/>
              <w:rPr>
                <w:rFonts w:eastAsia="Calibri"/>
                <w:bCs/>
                <w:szCs w:val="22"/>
              </w:rPr>
            </w:pPr>
            <w:proofErr w:type="spellStart"/>
            <w:r w:rsidRPr="004D2F7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5D1712" w14:textId="3B68CE1C" w:rsidR="0026300B" w:rsidRPr="004B1509" w:rsidRDefault="0026300B" w:rsidP="0026300B">
            <w:pPr>
              <w:jc w:val="center"/>
              <w:rPr>
                <w:rFonts w:eastAsia="Calibri"/>
                <w:szCs w:val="22"/>
              </w:rPr>
            </w:pPr>
            <w:r w:rsidRPr="004D2F77">
              <w:rPr>
                <w:rFonts w:eastAsia="Calibri"/>
                <w:szCs w:val="22"/>
              </w:rPr>
              <w:t>4400-5449-4805</w:t>
            </w:r>
          </w:p>
        </w:tc>
      </w:tr>
      <w:tr w:rsidR="0026300B" w:rsidRPr="004B1509" w14:paraId="7352261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ECF2DB"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2DB816" w14:textId="309FB0AB" w:rsidR="0026300B" w:rsidRPr="004B1509" w:rsidRDefault="0026300B" w:rsidP="0026300B">
            <w:pPr>
              <w:rPr>
                <w:rFonts w:eastAsia="Calibri"/>
                <w:szCs w:val="22"/>
              </w:rPr>
            </w:pPr>
            <w:r w:rsidRPr="004D2F77">
              <w:rPr>
                <w:rFonts w:eastAsia="Calibri"/>
                <w:szCs w:val="22"/>
              </w:rPr>
              <w:t>t61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FC1FD9" w14:textId="0C4E23C4" w:rsidR="0026300B" w:rsidRPr="004B1509" w:rsidRDefault="0026300B" w:rsidP="0026300B">
            <w:pPr>
              <w:rPr>
                <w:rFonts w:eastAsia="Calibri"/>
                <w:szCs w:val="22"/>
              </w:rPr>
            </w:pPr>
            <w:r w:rsidRPr="004D2F77">
              <w:rPr>
                <w:rFonts w:eastAsia="Calibri"/>
                <w:szCs w:val="22"/>
              </w:rPr>
              <w:t>Privažiuojamasis kelias prie gyvenamųjų namų nuo Nevėžio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5EAB6A" w14:textId="2C29C275" w:rsidR="0026300B" w:rsidRPr="004B1509" w:rsidRDefault="0026300B" w:rsidP="0026300B">
            <w:pPr>
              <w:jc w:val="right"/>
              <w:rPr>
                <w:rFonts w:eastAsia="Calibri"/>
                <w:szCs w:val="22"/>
              </w:rPr>
            </w:pPr>
            <w:r w:rsidRPr="004D2F77">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2C458" w14:textId="333D9579"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33EB6" w14:textId="6C76CADD" w:rsidR="0026300B" w:rsidRPr="004B1509" w:rsidRDefault="0026300B" w:rsidP="0026300B">
            <w:pPr>
              <w:jc w:val="right"/>
              <w:rPr>
                <w:rFonts w:eastAsia="Calibri"/>
                <w:szCs w:val="22"/>
              </w:rPr>
            </w:pPr>
            <w:r w:rsidRPr="004D2F77">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97E52" w14:textId="6531135D"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FDE16" w14:textId="4B24C633" w:rsidR="0026300B" w:rsidRPr="004B1509" w:rsidRDefault="0026300B" w:rsidP="0026300B">
            <w:pPr>
              <w:jc w:val="center"/>
              <w:rPr>
                <w:rFonts w:eastAsia="Calibri"/>
                <w:bCs/>
                <w:szCs w:val="22"/>
              </w:rPr>
            </w:pPr>
            <w:proofErr w:type="spellStart"/>
            <w:r w:rsidRPr="004D2F7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87EB14" w14:textId="5C960096" w:rsidR="0026300B" w:rsidRPr="004B1509" w:rsidRDefault="0026300B" w:rsidP="0026300B">
            <w:pPr>
              <w:jc w:val="center"/>
              <w:rPr>
                <w:rFonts w:eastAsia="Calibri"/>
                <w:szCs w:val="22"/>
              </w:rPr>
            </w:pPr>
            <w:r w:rsidRPr="004D2F77">
              <w:rPr>
                <w:rFonts w:eastAsia="Calibri"/>
                <w:szCs w:val="22"/>
              </w:rPr>
              <w:t>4400-5449-4816</w:t>
            </w:r>
          </w:p>
        </w:tc>
      </w:tr>
      <w:tr w:rsidR="0026300B" w:rsidRPr="004B1509" w14:paraId="423C490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8D5485"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04377" w14:textId="26EA9E82" w:rsidR="0026300B" w:rsidRPr="004B1509" w:rsidRDefault="0026300B" w:rsidP="0026300B">
            <w:pPr>
              <w:rPr>
                <w:rFonts w:eastAsia="Calibri"/>
                <w:szCs w:val="22"/>
              </w:rPr>
            </w:pPr>
            <w:r w:rsidRPr="004D2F77">
              <w:rPr>
                <w:rFonts w:eastAsia="Calibri"/>
                <w:szCs w:val="22"/>
              </w:rPr>
              <w:t>t62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58FB35" w14:textId="6579E430" w:rsidR="0026300B" w:rsidRPr="004B1509" w:rsidRDefault="0026300B" w:rsidP="0026300B">
            <w:pPr>
              <w:rPr>
                <w:rFonts w:eastAsia="Calibri"/>
                <w:szCs w:val="22"/>
              </w:rPr>
            </w:pPr>
            <w:r w:rsidRPr="004D2F77">
              <w:rPr>
                <w:rFonts w:eastAsia="Calibri"/>
                <w:szCs w:val="22"/>
              </w:rPr>
              <w:t xml:space="preserve">Privažiuojamasis kelias prie dirbamų laukų nuo Vičiūnų g., </w:t>
            </w:r>
            <w:proofErr w:type="spellStart"/>
            <w:r w:rsidRPr="004D2F77">
              <w:rPr>
                <w:rFonts w:eastAsia="Calibri"/>
                <w:szCs w:val="22"/>
              </w:rPr>
              <w:t>Klaibūnų</w:t>
            </w:r>
            <w:proofErr w:type="spellEnd"/>
            <w:r w:rsidRPr="004D2F77">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A9E4F7" w14:textId="358E7460" w:rsidR="0026300B" w:rsidRPr="004B1509" w:rsidRDefault="0026300B" w:rsidP="0026300B">
            <w:pPr>
              <w:jc w:val="right"/>
              <w:rPr>
                <w:rFonts w:eastAsia="Calibri"/>
                <w:szCs w:val="22"/>
              </w:rPr>
            </w:pPr>
            <w:r w:rsidRPr="004D2F77">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A0DD" w14:textId="417DF4A8"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4FC8E" w14:textId="101393E5"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984E4" w14:textId="393368B4" w:rsidR="0026300B" w:rsidRPr="004B1509" w:rsidRDefault="0026300B" w:rsidP="0026300B">
            <w:pPr>
              <w:jc w:val="right"/>
              <w:rPr>
                <w:rFonts w:eastAsia="Calibri"/>
                <w:szCs w:val="22"/>
              </w:rPr>
            </w:pPr>
            <w:r w:rsidRPr="004D2F77">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BE63C" w14:textId="55380CCC"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0C699B" w14:textId="2AB93B50" w:rsidR="0026300B" w:rsidRPr="004B1509" w:rsidRDefault="0026300B" w:rsidP="0026300B">
            <w:pPr>
              <w:jc w:val="center"/>
              <w:rPr>
                <w:rFonts w:eastAsia="Calibri"/>
                <w:szCs w:val="22"/>
              </w:rPr>
            </w:pPr>
            <w:r w:rsidRPr="004D2F77">
              <w:rPr>
                <w:rFonts w:eastAsia="Calibri"/>
                <w:szCs w:val="22"/>
              </w:rPr>
              <w:t>-</w:t>
            </w:r>
          </w:p>
        </w:tc>
      </w:tr>
      <w:tr w:rsidR="0026300B" w:rsidRPr="004B1509" w14:paraId="740FE9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CA9D1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82A89" w14:textId="700F2D98" w:rsidR="0026300B" w:rsidRPr="004B1509" w:rsidRDefault="0026300B" w:rsidP="0026300B">
            <w:pPr>
              <w:rPr>
                <w:rFonts w:eastAsia="Calibri"/>
                <w:szCs w:val="22"/>
              </w:rPr>
            </w:pPr>
            <w:r w:rsidRPr="004D2F77">
              <w:rPr>
                <w:rFonts w:eastAsia="Calibri"/>
                <w:szCs w:val="22"/>
              </w:rPr>
              <w:t>t63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847454" w14:textId="062C0AA1" w:rsidR="0026300B" w:rsidRPr="004B1509" w:rsidRDefault="0026300B" w:rsidP="0026300B">
            <w:pPr>
              <w:rPr>
                <w:rFonts w:eastAsia="Calibri"/>
                <w:szCs w:val="22"/>
              </w:rPr>
            </w:pPr>
            <w:r w:rsidRPr="004D2F77">
              <w:rPr>
                <w:rFonts w:eastAsia="Calibri"/>
                <w:szCs w:val="22"/>
              </w:rPr>
              <w:t xml:space="preserve">Privažiuojamasis kelias prie </w:t>
            </w:r>
            <w:proofErr w:type="spellStart"/>
            <w:r w:rsidRPr="004D2F77">
              <w:rPr>
                <w:rFonts w:eastAsia="Calibri"/>
                <w:szCs w:val="22"/>
              </w:rPr>
              <w:t>Klaibūnų</w:t>
            </w:r>
            <w:proofErr w:type="spellEnd"/>
            <w:r w:rsidRPr="004D2F77">
              <w:rPr>
                <w:rFonts w:eastAsia="Calibri"/>
                <w:szCs w:val="22"/>
              </w:rPr>
              <w:t xml:space="preserve"> g., </w:t>
            </w:r>
            <w:proofErr w:type="spellStart"/>
            <w:r w:rsidRPr="004D2F77">
              <w:rPr>
                <w:rFonts w:eastAsia="Calibri"/>
                <w:szCs w:val="22"/>
              </w:rPr>
              <w:t>Klaibūnų</w:t>
            </w:r>
            <w:proofErr w:type="spellEnd"/>
            <w:r w:rsidRPr="004D2F77">
              <w:rPr>
                <w:rFonts w:eastAsia="Calibri"/>
                <w:szCs w:val="22"/>
              </w:rPr>
              <w:t xml:space="preserve"> k. nuo kelio Nr. t62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6F9AF3" w14:textId="3F78C64F" w:rsidR="0026300B" w:rsidRPr="004B1509" w:rsidRDefault="0026300B" w:rsidP="0026300B">
            <w:pPr>
              <w:jc w:val="right"/>
              <w:rPr>
                <w:rFonts w:eastAsia="Calibri"/>
                <w:szCs w:val="22"/>
              </w:rPr>
            </w:pPr>
            <w:r w:rsidRPr="004D2F77">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38D0" w14:textId="5862F87C"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69E9" w14:textId="1E4A692F"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147F" w14:textId="6F78FE20" w:rsidR="0026300B" w:rsidRPr="004B1509" w:rsidRDefault="0026300B" w:rsidP="0026300B">
            <w:pPr>
              <w:jc w:val="right"/>
              <w:rPr>
                <w:rFonts w:eastAsia="Calibri"/>
                <w:szCs w:val="22"/>
              </w:rPr>
            </w:pPr>
            <w:r w:rsidRPr="004D2F77">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30191" w14:textId="6BC457CE"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BFB858" w14:textId="7356F32C" w:rsidR="0026300B" w:rsidRPr="004B1509" w:rsidRDefault="0026300B" w:rsidP="0026300B">
            <w:pPr>
              <w:jc w:val="center"/>
              <w:rPr>
                <w:rFonts w:eastAsia="Calibri"/>
                <w:szCs w:val="22"/>
              </w:rPr>
            </w:pPr>
            <w:r w:rsidRPr="004D2F77">
              <w:rPr>
                <w:rFonts w:eastAsia="Calibri"/>
                <w:szCs w:val="22"/>
              </w:rPr>
              <w:t>-</w:t>
            </w:r>
          </w:p>
        </w:tc>
      </w:tr>
      <w:tr w:rsidR="0026300B" w:rsidRPr="004B1509" w14:paraId="172EF5F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7606F1"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F5089E" w14:textId="675FA6E7" w:rsidR="0026300B" w:rsidRPr="004B1509" w:rsidRDefault="0026300B" w:rsidP="0026300B">
            <w:pPr>
              <w:rPr>
                <w:rFonts w:eastAsia="Calibri"/>
                <w:szCs w:val="22"/>
              </w:rPr>
            </w:pPr>
            <w:r w:rsidRPr="004D2F77">
              <w:rPr>
                <w:rFonts w:eastAsia="Calibri"/>
                <w:szCs w:val="22"/>
              </w:rPr>
              <w:t>t64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5870AA" w14:textId="2DD55A4E" w:rsidR="0026300B" w:rsidRPr="004B1509" w:rsidRDefault="0026300B" w:rsidP="0026300B">
            <w:pPr>
              <w:rPr>
                <w:rFonts w:eastAsia="Calibri"/>
                <w:szCs w:val="22"/>
              </w:rPr>
            </w:pPr>
            <w:r w:rsidRPr="004D2F77">
              <w:rPr>
                <w:rFonts w:eastAsia="Calibri"/>
                <w:szCs w:val="22"/>
              </w:rPr>
              <w:t>Pravažiuojamasis kelias nuo kelio Nr. t50 iki kelio Nr. t65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E6E660" w14:textId="3E1334A6" w:rsidR="0026300B" w:rsidRPr="004B1509" w:rsidRDefault="0026300B" w:rsidP="0026300B">
            <w:pPr>
              <w:jc w:val="right"/>
              <w:rPr>
                <w:rFonts w:eastAsia="Calibri"/>
                <w:szCs w:val="22"/>
              </w:rPr>
            </w:pPr>
            <w:r w:rsidRPr="004D2F77">
              <w:rPr>
                <w:rFonts w:eastAsia="Calibri"/>
                <w:szCs w:val="22"/>
              </w:rPr>
              <w:t xml:space="preserve"> </w:t>
            </w:r>
            <w:r w:rsidRPr="004D2F77">
              <w:rPr>
                <w:rFonts w:eastAsia="Calibri"/>
                <w:bCs/>
                <w:szCs w:val="22"/>
              </w:rPr>
              <w:t>444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C8B1" w14:textId="47174BE8"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C003A5" w14:textId="072A038B"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8A683" w14:textId="4F89C00E" w:rsidR="0026300B" w:rsidRPr="004B1509" w:rsidRDefault="0026300B" w:rsidP="0026300B">
            <w:pPr>
              <w:jc w:val="right"/>
              <w:rPr>
                <w:rFonts w:eastAsia="Calibri"/>
                <w:szCs w:val="22"/>
              </w:rPr>
            </w:pPr>
            <w:r w:rsidRPr="004D2F77">
              <w:rPr>
                <w:rFonts w:eastAsia="Calibri"/>
                <w:bCs/>
                <w:szCs w:val="22"/>
              </w:rPr>
              <w:t>444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B3B3" w14:textId="0CA8C8D3" w:rsidR="0026300B" w:rsidRPr="004B1509" w:rsidRDefault="0026300B" w:rsidP="0026300B">
            <w:pPr>
              <w:jc w:val="center"/>
              <w:rPr>
                <w:rFonts w:eastAsia="Calibri"/>
                <w:bCs/>
                <w:szCs w:val="22"/>
              </w:rPr>
            </w:pPr>
            <w:proofErr w:type="spellStart"/>
            <w:r w:rsidRPr="004D2F7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12B824" w14:textId="556FF409" w:rsidR="0026300B" w:rsidRPr="004B1509" w:rsidRDefault="0026300B" w:rsidP="0026300B">
            <w:pPr>
              <w:jc w:val="center"/>
              <w:rPr>
                <w:rFonts w:eastAsia="Calibri"/>
                <w:szCs w:val="22"/>
              </w:rPr>
            </w:pPr>
            <w:r w:rsidRPr="004D2F77">
              <w:rPr>
                <w:rFonts w:eastAsia="Calibri"/>
                <w:bCs/>
                <w:szCs w:val="22"/>
              </w:rPr>
              <w:t>4400-6642-6519</w:t>
            </w:r>
          </w:p>
        </w:tc>
      </w:tr>
      <w:tr w:rsidR="0026300B" w:rsidRPr="004B1509" w14:paraId="102034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9E3FF1"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80A7E" w14:textId="532C5AF7" w:rsidR="0026300B" w:rsidRPr="004B1509" w:rsidRDefault="0026300B" w:rsidP="0026300B">
            <w:pPr>
              <w:rPr>
                <w:rFonts w:eastAsia="Calibri"/>
                <w:szCs w:val="22"/>
              </w:rPr>
            </w:pPr>
            <w:r w:rsidRPr="004D2F77">
              <w:rPr>
                <w:rFonts w:eastAsia="Calibri"/>
                <w:szCs w:val="22"/>
              </w:rPr>
              <w:t>t65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876D0C" w14:textId="13F9B53C" w:rsidR="0026300B" w:rsidRPr="004B1509" w:rsidRDefault="0026300B" w:rsidP="0026300B">
            <w:pPr>
              <w:rPr>
                <w:rFonts w:eastAsia="Calibri"/>
                <w:szCs w:val="22"/>
              </w:rPr>
            </w:pPr>
            <w:r w:rsidRPr="004D2F77">
              <w:rPr>
                <w:rFonts w:eastAsia="Calibri"/>
                <w:szCs w:val="22"/>
              </w:rPr>
              <w:t>Pravažiuojamasis kelias nuo kelio Nr. 1205 iki kelio Nr. t64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6F4723" w14:textId="3E3C811F" w:rsidR="0026300B" w:rsidRPr="004B1509" w:rsidRDefault="0026300B" w:rsidP="0026300B">
            <w:pPr>
              <w:jc w:val="right"/>
              <w:rPr>
                <w:rFonts w:eastAsia="Calibri"/>
                <w:szCs w:val="22"/>
              </w:rPr>
            </w:pPr>
            <w:r w:rsidRPr="004D2F77">
              <w:rPr>
                <w:rFonts w:eastAsia="Calibri"/>
                <w:bCs/>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0B7E" w14:textId="4EFEBA65"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AAB54" w14:textId="78E2F39B"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8516" w14:textId="1D6345FE" w:rsidR="0026300B" w:rsidRPr="004B1509" w:rsidRDefault="0026300B" w:rsidP="0026300B">
            <w:pPr>
              <w:jc w:val="right"/>
              <w:rPr>
                <w:rFonts w:eastAsia="Calibri"/>
                <w:szCs w:val="22"/>
              </w:rPr>
            </w:pPr>
            <w:r w:rsidRPr="004D2F77">
              <w:rPr>
                <w:rFonts w:eastAsia="Calibri"/>
                <w:bCs/>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9973" w14:textId="60BE9545" w:rsidR="0026300B" w:rsidRPr="004B1509" w:rsidRDefault="0026300B" w:rsidP="0026300B">
            <w:pPr>
              <w:jc w:val="center"/>
              <w:rPr>
                <w:rFonts w:eastAsia="Calibri"/>
                <w:bCs/>
                <w:szCs w:val="22"/>
              </w:rPr>
            </w:pPr>
            <w:r w:rsidRPr="004D2F77">
              <w:rPr>
                <w:rFonts w:eastAsia="Calibri"/>
                <w:bCs/>
                <w:szCs w:val="22"/>
              </w:rPr>
              <w:t xml:space="preserve"> </w:t>
            </w:r>
            <w:proofErr w:type="spellStart"/>
            <w:r w:rsidRPr="004D2F7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C49F4E" w14:textId="3A17CF2B" w:rsidR="0026300B" w:rsidRPr="004B1509" w:rsidRDefault="0026300B" w:rsidP="0026300B">
            <w:pPr>
              <w:jc w:val="center"/>
              <w:rPr>
                <w:rFonts w:eastAsia="Calibri"/>
                <w:szCs w:val="22"/>
              </w:rPr>
            </w:pPr>
            <w:r w:rsidRPr="004D2F77">
              <w:rPr>
                <w:rFonts w:eastAsia="Calibri"/>
                <w:bCs/>
                <w:szCs w:val="22"/>
              </w:rPr>
              <w:t>4400-6642-6608</w:t>
            </w:r>
          </w:p>
        </w:tc>
      </w:tr>
      <w:tr w:rsidR="0026300B" w:rsidRPr="004B1509" w14:paraId="67129F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8EB37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6B213" w14:textId="6D350427" w:rsidR="0026300B" w:rsidRPr="004B1509" w:rsidRDefault="0026300B" w:rsidP="0026300B">
            <w:pPr>
              <w:rPr>
                <w:rFonts w:eastAsia="Calibri"/>
                <w:szCs w:val="22"/>
              </w:rPr>
            </w:pPr>
            <w:r w:rsidRPr="004D2F77">
              <w:rPr>
                <w:rFonts w:eastAsia="Calibri"/>
                <w:szCs w:val="22"/>
              </w:rPr>
              <w:t>t66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6A22F8" w14:textId="19392579" w:rsidR="0026300B" w:rsidRPr="004B1509" w:rsidRDefault="0026300B" w:rsidP="0026300B">
            <w:pPr>
              <w:rPr>
                <w:rFonts w:eastAsia="Calibri"/>
                <w:szCs w:val="22"/>
              </w:rPr>
            </w:pPr>
            <w:r w:rsidRPr="004D2F77">
              <w:rPr>
                <w:rFonts w:eastAsia="Calibri"/>
                <w:szCs w:val="22"/>
              </w:rPr>
              <w:t xml:space="preserve">Privažiuojamasis kelias prie gyvenamųjų namų nuo </w:t>
            </w:r>
            <w:proofErr w:type="spellStart"/>
            <w:r w:rsidRPr="004D2F77">
              <w:rPr>
                <w:rFonts w:eastAsia="Calibri"/>
                <w:szCs w:val="22"/>
              </w:rPr>
              <w:t>Laukagalių</w:t>
            </w:r>
            <w:proofErr w:type="spellEnd"/>
            <w:r w:rsidRPr="004D2F77">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CC7A68" w14:textId="25E0D6AC" w:rsidR="0026300B" w:rsidRPr="004B1509" w:rsidRDefault="0026300B" w:rsidP="0026300B">
            <w:pPr>
              <w:jc w:val="right"/>
              <w:rPr>
                <w:rFonts w:eastAsia="Calibri"/>
                <w:szCs w:val="22"/>
              </w:rPr>
            </w:pPr>
            <w:r w:rsidRPr="004D2F77">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BA5B" w14:textId="196A47B3"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9EEFB" w14:textId="398D3B6D" w:rsidR="0026300B" w:rsidRPr="004B1509" w:rsidRDefault="0026300B" w:rsidP="0026300B">
            <w:pPr>
              <w:jc w:val="right"/>
              <w:rPr>
                <w:rFonts w:eastAsia="Calibri"/>
                <w:szCs w:val="22"/>
              </w:rPr>
            </w:pPr>
            <w:r w:rsidRPr="004D2F77">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1D652" w14:textId="40807EC0" w:rsidR="0026300B" w:rsidRPr="004B1509" w:rsidRDefault="0026300B" w:rsidP="0026300B">
            <w:pPr>
              <w:jc w:val="right"/>
              <w:rPr>
                <w:rFonts w:eastAsia="Calibri"/>
                <w:szCs w:val="22"/>
              </w:rPr>
            </w:pPr>
            <w:r w:rsidRPr="004D2F7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7D809" w14:textId="2C1E1402" w:rsidR="0026300B" w:rsidRPr="004B1509" w:rsidRDefault="0026300B" w:rsidP="0026300B">
            <w:pPr>
              <w:jc w:val="center"/>
              <w:rPr>
                <w:rFonts w:eastAsia="Calibri"/>
                <w:bCs/>
                <w:szCs w:val="22"/>
              </w:rPr>
            </w:pPr>
            <w:proofErr w:type="spellStart"/>
            <w:r w:rsidRPr="004D2F7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C7BFB8" w14:textId="277EC7E2" w:rsidR="0026300B" w:rsidRPr="004B1509" w:rsidRDefault="0026300B" w:rsidP="0026300B">
            <w:pPr>
              <w:jc w:val="center"/>
              <w:rPr>
                <w:rFonts w:eastAsia="Calibri"/>
                <w:szCs w:val="22"/>
              </w:rPr>
            </w:pPr>
            <w:r w:rsidRPr="004D2F77">
              <w:rPr>
                <w:rFonts w:eastAsia="Calibri"/>
                <w:szCs w:val="22"/>
              </w:rPr>
              <w:t>4400-5449-4862</w:t>
            </w:r>
          </w:p>
        </w:tc>
      </w:tr>
      <w:tr w:rsidR="0026300B" w:rsidRPr="004B1509" w14:paraId="39D330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7551CB"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CFB1E9" w14:textId="7C954291" w:rsidR="0026300B" w:rsidRPr="004B1509" w:rsidRDefault="0026300B" w:rsidP="0026300B">
            <w:pPr>
              <w:rPr>
                <w:rFonts w:eastAsia="Calibri"/>
                <w:szCs w:val="22"/>
              </w:rPr>
            </w:pPr>
            <w:r w:rsidRPr="004B1509">
              <w:rPr>
                <w:rFonts w:eastAsia="Calibri"/>
                <w:szCs w:val="22"/>
              </w:rPr>
              <w:t>t67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91755" w14:textId="5F922AA3" w:rsidR="0026300B" w:rsidRPr="004B1509" w:rsidRDefault="0026300B" w:rsidP="0026300B">
            <w:pPr>
              <w:rPr>
                <w:rFonts w:eastAsia="Calibri"/>
                <w:szCs w:val="22"/>
              </w:rPr>
            </w:pPr>
            <w:r w:rsidRPr="004B1509">
              <w:rPr>
                <w:rFonts w:eastAsia="Calibri"/>
                <w:szCs w:val="22"/>
              </w:rPr>
              <w:t xml:space="preserve">Privažiuojamasis kelias prie dirbamų laukų nuo </w:t>
            </w:r>
            <w:proofErr w:type="spellStart"/>
            <w:r w:rsidRPr="004B1509">
              <w:rPr>
                <w:rFonts w:eastAsia="Calibri"/>
                <w:szCs w:val="22"/>
              </w:rPr>
              <w:t>Papartynės</w:t>
            </w:r>
            <w:proofErr w:type="spellEnd"/>
            <w:r w:rsidRPr="004B1509">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30C9A2" w14:textId="4D8BDA58" w:rsidR="0026300B" w:rsidRPr="004B1509" w:rsidRDefault="0026300B" w:rsidP="0026300B">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416B4" w14:textId="1D4C3C9E"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7E2D7" w14:textId="6EF10F53" w:rsidR="0026300B" w:rsidRPr="004B1509" w:rsidRDefault="0026300B" w:rsidP="0026300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617DD" w14:textId="7A92B6F1" w:rsidR="0026300B" w:rsidRPr="004B1509" w:rsidRDefault="0026300B" w:rsidP="0026300B">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E573F" w14:textId="1E9344CA" w:rsidR="0026300B" w:rsidRPr="004B1509" w:rsidRDefault="0026300B" w:rsidP="0026300B">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15DD2F" w14:textId="54C9BEED" w:rsidR="0026300B" w:rsidRPr="004B1509" w:rsidRDefault="0026300B" w:rsidP="0026300B">
            <w:pPr>
              <w:jc w:val="center"/>
              <w:rPr>
                <w:rFonts w:eastAsia="Calibri"/>
                <w:szCs w:val="22"/>
              </w:rPr>
            </w:pPr>
            <w:r w:rsidRPr="004B1509">
              <w:rPr>
                <w:rFonts w:eastAsia="Calibri"/>
                <w:szCs w:val="22"/>
              </w:rPr>
              <w:t>-</w:t>
            </w:r>
          </w:p>
        </w:tc>
      </w:tr>
      <w:tr w:rsidR="0026300B" w:rsidRPr="004B1509" w14:paraId="75BFB0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0B1660"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66511F" w14:textId="6E7C2886" w:rsidR="0026300B" w:rsidRPr="004B1509" w:rsidRDefault="0026300B" w:rsidP="0026300B">
            <w:pPr>
              <w:rPr>
                <w:rFonts w:eastAsia="Calibri"/>
                <w:szCs w:val="22"/>
              </w:rPr>
            </w:pPr>
            <w:r w:rsidRPr="0033585F">
              <w:rPr>
                <w:rFonts w:eastAsia="Calibri"/>
                <w:szCs w:val="22"/>
              </w:rPr>
              <w:t>t68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42C9A2" w14:textId="1B7FB1DB" w:rsidR="0026300B" w:rsidRPr="004B1509" w:rsidRDefault="0026300B" w:rsidP="0026300B">
            <w:pPr>
              <w:rPr>
                <w:rFonts w:eastAsia="Calibri"/>
                <w:szCs w:val="22"/>
              </w:rPr>
            </w:pPr>
            <w:r w:rsidRPr="0033585F">
              <w:rPr>
                <w:rFonts w:eastAsia="Calibri"/>
                <w:szCs w:val="22"/>
              </w:rPr>
              <w:t xml:space="preserve">Pravažiuojamasis kelias nuo </w:t>
            </w:r>
            <w:proofErr w:type="spellStart"/>
            <w:r w:rsidRPr="0033585F">
              <w:rPr>
                <w:rFonts w:eastAsia="Calibri"/>
                <w:szCs w:val="22"/>
              </w:rPr>
              <w:t>Palepeikio</w:t>
            </w:r>
            <w:proofErr w:type="spellEnd"/>
            <w:r w:rsidRPr="0033585F">
              <w:rPr>
                <w:rFonts w:eastAsia="Calibri"/>
                <w:szCs w:val="22"/>
              </w:rPr>
              <w:t xml:space="preserve"> g. iki Alyvų g., </w:t>
            </w:r>
            <w:proofErr w:type="spellStart"/>
            <w:r w:rsidRPr="0033585F">
              <w:rPr>
                <w:rFonts w:eastAsia="Calibri"/>
                <w:szCs w:val="22"/>
              </w:rPr>
              <w:t>Klaibūnų</w:t>
            </w:r>
            <w:proofErr w:type="spellEnd"/>
            <w:r w:rsidRPr="0033585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3E2E9B" w14:textId="291C0B3E" w:rsidR="0026300B" w:rsidRPr="004B1509" w:rsidRDefault="0026300B" w:rsidP="0026300B">
            <w:pPr>
              <w:jc w:val="right"/>
              <w:rPr>
                <w:rFonts w:eastAsia="Calibri"/>
                <w:szCs w:val="22"/>
              </w:rPr>
            </w:pPr>
            <w:r w:rsidRPr="0033585F">
              <w:rPr>
                <w:rFonts w:eastAsia="Calibri"/>
                <w:bCs/>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ED996" w14:textId="6B3CDCFB"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0AE8" w14:textId="438E9D78" w:rsidR="0026300B" w:rsidRPr="004B1509" w:rsidRDefault="0026300B" w:rsidP="0026300B">
            <w:pPr>
              <w:jc w:val="right"/>
              <w:rPr>
                <w:rFonts w:eastAsia="Calibri"/>
                <w:szCs w:val="22"/>
              </w:rPr>
            </w:pPr>
            <w:r w:rsidRPr="0033585F">
              <w:rPr>
                <w:rFonts w:eastAsia="Calibri"/>
                <w:bCs/>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5680F" w14:textId="0204AC2A" w:rsidR="0026300B" w:rsidRPr="004B1509" w:rsidRDefault="0026300B" w:rsidP="0026300B">
            <w:pPr>
              <w:jc w:val="right"/>
              <w:rPr>
                <w:rFonts w:eastAsia="Calibri"/>
                <w:szCs w:val="22"/>
              </w:rPr>
            </w:pPr>
            <w:r w:rsidRPr="0033585F">
              <w:rPr>
                <w:rFonts w:eastAsia="Calibri"/>
                <w:bCs/>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D201" w14:textId="1C81D178" w:rsidR="0026300B" w:rsidRPr="004B1509" w:rsidRDefault="0026300B" w:rsidP="0026300B">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B63FF1" w14:textId="2DC47914" w:rsidR="0026300B" w:rsidRPr="004B1509" w:rsidRDefault="0026300B" w:rsidP="0026300B">
            <w:pPr>
              <w:jc w:val="center"/>
              <w:rPr>
                <w:rFonts w:eastAsia="Calibri"/>
                <w:szCs w:val="22"/>
              </w:rPr>
            </w:pPr>
            <w:r w:rsidRPr="0033585F">
              <w:rPr>
                <w:rFonts w:eastAsia="Calibri"/>
                <w:bCs/>
                <w:szCs w:val="22"/>
              </w:rPr>
              <w:t>4400-6642-6695</w:t>
            </w:r>
          </w:p>
        </w:tc>
      </w:tr>
      <w:tr w:rsidR="0026300B" w:rsidRPr="004B1509" w14:paraId="13F4115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DA88AE"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A62D6" w14:textId="0D6FD5AF" w:rsidR="0026300B" w:rsidRPr="004B1509" w:rsidRDefault="0026300B" w:rsidP="0026300B">
            <w:pPr>
              <w:rPr>
                <w:rFonts w:eastAsia="Calibri"/>
                <w:szCs w:val="22"/>
              </w:rPr>
            </w:pPr>
            <w:r w:rsidRPr="0033585F">
              <w:rPr>
                <w:rFonts w:eastAsia="Calibri"/>
                <w:szCs w:val="22"/>
              </w:rPr>
              <w:t>t7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6E8D98" w14:textId="465F06AE" w:rsidR="0026300B" w:rsidRPr="004B1509" w:rsidRDefault="0026300B" w:rsidP="0026300B">
            <w:pPr>
              <w:rPr>
                <w:rFonts w:eastAsia="Calibri"/>
                <w:szCs w:val="22"/>
              </w:rPr>
            </w:pPr>
            <w:r w:rsidRPr="0033585F">
              <w:rPr>
                <w:rFonts w:eastAsia="Calibri"/>
                <w:szCs w:val="22"/>
              </w:rPr>
              <w:t xml:space="preserve">Privažiuojamasis kelias prie </w:t>
            </w:r>
            <w:proofErr w:type="spellStart"/>
            <w:r w:rsidRPr="0033585F">
              <w:rPr>
                <w:rFonts w:eastAsia="Calibri"/>
                <w:szCs w:val="22"/>
              </w:rPr>
              <w:t>Pageldonių</w:t>
            </w:r>
            <w:proofErr w:type="spellEnd"/>
            <w:r w:rsidRPr="0033585F">
              <w:rPr>
                <w:rFonts w:eastAsia="Calibri"/>
                <w:szCs w:val="22"/>
              </w:rPr>
              <w:t xml:space="preserve"> k. nuo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3B08F7" w14:textId="22872698" w:rsidR="0026300B" w:rsidRPr="004B1509" w:rsidRDefault="0026300B" w:rsidP="0026300B">
            <w:pPr>
              <w:jc w:val="right"/>
              <w:rPr>
                <w:rFonts w:eastAsia="Calibri"/>
                <w:szCs w:val="22"/>
              </w:rPr>
            </w:pPr>
            <w:r w:rsidRPr="0033585F">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3B23D" w14:textId="7A59EEED"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9A513" w14:textId="34046BEE" w:rsidR="0026300B" w:rsidRPr="004B1509" w:rsidRDefault="0026300B" w:rsidP="0026300B">
            <w:pPr>
              <w:jc w:val="right"/>
              <w:rPr>
                <w:rFonts w:eastAsia="Calibri"/>
                <w:szCs w:val="22"/>
              </w:rPr>
            </w:pPr>
            <w:r w:rsidRPr="0033585F">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EBEB8" w14:textId="1B381BA5"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75336" w14:textId="761C03D3" w:rsidR="0026300B" w:rsidRPr="004B1509" w:rsidRDefault="0026300B" w:rsidP="0026300B">
            <w:pPr>
              <w:jc w:val="center"/>
              <w:rPr>
                <w:rFonts w:eastAsia="Calibri"/>
                <w:bCs/>
                <w:szCs w:val="22"/>
              </w:rPr>
            </w:pPr>
            <w:proofErr w:type="spellStart"/>
            <w:r w:rsidRPr="0033585F">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E02B90" w14:textId="3F829619" w:rsidR="0026300B" w:rsidRPr="004B1509" w:rsidRDefault="0026300B" w:rsidP="0026300B">
            <w:pPr>
              <w:jc w:val="center"/>
              <w:rPr>
                <w:rFonts w:eastAsia="Calibri"/>
                <w:szCs w:val="22"/>
              </w:rPr>
            </w:pPr>
            <w:r w:rsidRPr="0033585F">
              <w:rPr>
                <w:rFonts w:eastAsia="Calibri"/>
                <w:szCs w:val="22"/>
              </w:rPr>
              <w:t>4400-5494-3680</w:t>
            </w:r>
          </w:p>
        </w:tc>
      </w:tr>
      <w:tr w:rsidR="0026300B" w:rsidRPr="004B1509" w14:paraId="04DDDBE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4A5B9A"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A8D55F" w14:textId="1771C8E2" w:rsidR="0026300B" w:rsidRPr="004B1509" w:rsidRDefault="0026300B" w:rsidP="0026300B">
            <w:pPr>
              <w:rPr>
                <w:rFonts w:eastAsia="Calibri"/>
                <w:szCs w:val="22"/>
              </w:rPr>
            </w:pPr>
            <w:r w:rsidRPr="0033585F">
              <w:rPr>
                <w:rFonts w:eastAsia="Calibri"/>
                <w:szCs w:val="22"/>
              </w:rPr>
              <w:t>t8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0E80B7" w14:textId="06E2054F" w:rsidR="0026300B" w:rsidRPr="004B1509" w:rsidRDefault="0026300B" w:rsidP="0026300B">
            <w:pPr>
              <w:rPr>
                <w:rFonts w:eastAsia="Calibri"/>
                <w:szCs w:val="22"/>
              </w:rPr>
            </w:pPr>
            <w:r w:rsidRPr="0033585F">
              <w:rPr>
                <w:rFonts w:eastAsia="Calibri"/>
                <w:szCs w:val="22"/>
              </w:rPr>
              <w:t>Maciūnai–</w:t>
            </w:r>
            <w:proofErr w:type="spellStart"/>
            <w:r w:rsidRPr="0033585F">
              <w:rPr>
                <w:rFonts w:eastAsia="Calibri"/>
                <w:szCs w:val="22"/>
              </w:rPr>
              <w:t>Alukėnai</w:t>
            </w:r>
            <w:proofErr w:type="spellEnd"/>
            <w:r w:rsidRPr="0033585F">
              <w:rPr>
                <w:rFonts w:eastAsia="Calibri"/>
                <w:szCs w:val="22"/>
              </w:rPr>
              <w:t>–</w:t>
            </w:r>
            <w:proofErr w:type="spellStart"/>
            <w:r w:rsidRPr="0033585F">
              <w:rPr>
                <w:rFonts w:eastAsia="Calibri"/>
                <w:szCs w:val="22"/>
              </w:rPr>
              <w:t>Janapolis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F6CD933" w14:textId="1A0ABA36" w:rsidR="0026300B" w:rsidRPr="004B1509" w:rsidRDefault="0026300B" w:rsidP="0026300B">
            <w:pPr>
              <w:jc w:val="right"/>
              <w:rPr>
                <w:rFonts w:eastAsia="Calibri"/>
                <w:szCs w:val="22"/>
              </w:rPr>
            </w:pPr>
            <w:r w:rsidRPr="0033585F">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568DF" w14:textId="2CFB1242"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09DB" w14:textId="699F4FEF" w:rsidR="0026300B" w:rsidRPr="004B1509" w:rsidRDefault="0026300B" w:rsidP="0026300B">
            <w:pPr>
              <w:jc w:val="right"/>
              <w:rPr>
                <w:rFonts w:eastAsia="Calibri"/>
                <w:szCs w:val="22"/>
              </w:rPr>
            </w:pPr>
            <w:r w:rsidRPr="0033585F">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DE0B" w14:textId="342CD543"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E0A69" w14:textId="544360C9" w:rsidR="0026300B" w:rsidRPr="004B1509" w:rsidRDefault="0026300B" w:rsidP="0026300B">
            <w:pPr>
              <w:jc w:val="center"/>
              <w:rPr>
                <w:rFonts w:eastAsia="Calibri"/>
                <w:bCs/>
                <w:szCs w:val="22"/>
              </w:rPr>
            </w:pPr>
            <w:proofErr w:type="spellStart"/>
            <w:r w:rsidRPr="0033585F">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B243BF" w14:textId="644E7FD6" w:rsidR="0026300B" w:rsidRPr="004B1509" w:rsidRDefault="0026300B" w:rsidP="0026300B">
            <w:pPr>
              <w:jc w:val="center"/>
              <w:rPr>
                <w:rFonts w:eastAsia="Calibri"/>
                <w:szCs w:val="22"/>
              </w:rPr>
            </w:pPr>
            <w:r w:rsidRPr="0033585F">
              <w:rPr>
                <w:rFonts w:eastAsia="Calibri"/>
                <w:szCs w:val="22"/>
              </w:rPr>
              <w:t>4400-5494-3503</w:t>
            </w:r>
          </w:p>
        </w:tc>
      </w:tr>
      <w:tr w:rsidR="0026300B" w:rsidRPr="004B1509" w14:paraId="7140AC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4A7E91"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6635C" w14:textId="21331CD2" w:rsidR="0026300B" w:rsidRPr="004B1509" w:rsidRDefault="0026300B" w:rsidP="0026300B">
            <w:pPr>
              <w:rPr>
                <w:rFonts w:eastAsia="Calibri"/>
                <w:szCs w:val="22"/>
              </w:rPr>
            </w:pPr>
            <w:r w:rsidRPr="0033585F">
              <w:rPr>
                <w:rFonts w:eastAsia="Calibri"/>
                <w:szCs w:val="22"/>
              </w:rPr>
              <w:t>t8-1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7E7C5E" w14:textId="3D447F42" w:rsidR="0026300B" w:rsidRPr="004B1509" w:rsidRDefault="0026300B" w:rsidP="0026300B">
            <w:pPr>
              <w:rPr>
                <w:rFonts w:eastAsia="Calibri"/>
                <w:szCs w:val="22"/>
              </w:rPr>
            </w:pPr>
            <w:r w:rsidRPr="0033585F">
              <w:rPr>
                <w:rFonts w:eastAsia="Calibri"/>
                <w:szCs w:val="22"/>
              </w:rPr>
              <w:t>Privažiuojamasis kelias prie gyvenamųjų namų Levaniškių k. nuo kelio Nr. t8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75E19C" w14:textId="3F9D2862" w:rsidR="0026300B" w:rsidRPr="004B1509" w:rsidRDefault="0026300B" w:rsidP="0026300B">
            <w:pPr>
              <w:jc w:val="right"/>
              <w:rPr>
                <w:rFonts w:eastAsia="Calibri"/>
                <w:szCs w:val="22"/>
              </w:rPr>
            </w:pPr>
            <w:r w:rsidRPr="0033585F">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D181B" w14:textId="5B2A502E"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29628" w14:textId="60F5E6F4" w:rsidR="0026300B" w:rsidRPr="004B1509" w:rsidRDefault="0026300B" w:rsidP="0026300B">
            <w:pPr>
              <w:jc w:val="right"/>
              <w:rPr>
                <w:rFonts w:eastAsia="Calibri"/>
                <w:szCs w:val="22"/>
              </w:rPr>
            </w:pPr>
            <w:r w:rsidRPr="0033585F">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47E8" w14:textId="19D92ADD" w:rsidR="0026300B" w:rsidRPr="004B1509" w:rsidRDefault="0026300B" w:rsidP="0026300B">
            <w:pPr>
              <w:jc w:val="right"/>
              <w:rPr>
                <w:rFonts w:eastAsia="Calibri"/>
                <w:szCs w:val="22"/>
              </w:rPr>
            </w:pPr>
            <w:r w:rsidRPr="0033585F">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525" w14:textId="3D9DEE69" w:rsidR="0026300B" w:rsidRPr="004B1509" w:rsidRDefault="0026300B" w:rsidP="0026300B">
            <w:pPr>
              <w:jc w:val="center"/>
              <w:rPr>
                <w:rFonts w:eastAsia="Calibri"/>
                <w:bCs/>
                <w:szCs w:val="22"/>
              </w:rPr>
            </w:pPr>
            <w:proofErr w:type="spellStart"/>
            <w:r w:rsidRPr="0033585F">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96AB91" w14:textId="3B047B47" w:rsidR="0026300B" w:rsidRPr="004B1509" w:rsidRDefault="0026300B" w:rsidP="0026300B">
            <w:pPr>
              <w:jc w:val="center"/>
              <w:rPr>
                <w:rFonts w:eastAsia="Calibri"/>
                <w:szCs w:val="22"/>
              </w:rPr>
            </w:pPr>
            <w:r w:rsidRPr="0033585F">
              <w:rPr>
                <w:rFonts w:eastAsia="Calibri"/>
                <w:szCs w:val="22"/>
              </w:rPr>
              <w:t>-</w:t>
            </w:r>
          </w:p>
        </w:tc>
      </w:tr>
      <w:tr w:rsidR="0026300B" w:rsidRPr="004B1509" w14:paraId="1D4DE9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1FAD0A"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E3E29" w14:textId="5647BA49" w:rsidR="0026300B" w:rsidRPr="004B1509" w:rsidRDefault="0026300B" w:rsidP="0026300B">
            <w:pPr>
              <w:rPr>
                <w:rFonts w:eastAsia="Calibri"/>
                <w:szCs w:val="22"/>
              </w:rPr>
            </w:pPr>
            <w:r w:rsidRPr="0033585F">
              <w:rPr>
                <w:rFonts w:eastAsia="Calibri"/>
                <w:szCs w:val="22"/>
              </w:rPr>
              <w:t>t8-10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E38975" w14:textId="75692F8E" w:rsidR="0026300B" w:rsidRPr="004B1509" w:rsidRDefault="0026300B" w:rsidP="0026300B">
            <w:pPr>
              <w:rPr>
                <w:rFonts w:eastAsia="Calibri"/>
                <w:szCs w:val="22"/>
              </w:rPr>
            </w:pPr>
            <w:r w:rsidRPr="0033585F">
              <w:rPr>
                <w:rFonts w:eastAsia="Calibri"/>
                <w:szCs w:val="22"/>
              </w:rPr>
              <w:t>Pravažiuojamasis kelias nuo Nevėžio g., Traupio mstl. iki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1D09D3" w14:textId="7235EE5F" w:rsidR="0026300B" w:rsidRPr="004B1509" w:rsidRDefault="0026300B" w:rsidP="0026300B">
            <w:pPr>
              <w:jc w:val="right"/>
              <w:rPr>
                <w:rFonts w:eastAsia="Calibri"/>
                <w:szCs w:val="22"/>
              </w:rPr>
            </w:pPr>
            <w:r w:rsidRPr="0033585F">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9F99" w14:textId="0EA10131"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D870D" w14:textId="06B4C01D" w:rsidR="0026300B" w:rsidRPr="004B1509" w:rsidRDefault="0026300B" w:rsidP="0026300B">
            <w:pPr>
              <w:jc w:val="right"/>
              <w:rPr>
                <w:rFonts w:eastAsia="Calibri"/>
                <w:szCs w:val="22"/>
              </w:rPr>
            </w:pPr>
            <w:r w:rsidRPr="0033585F">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2C8B9" w14:textId="6B69DB03"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B5A98" w14:textId="4EAAF6A5" w:rsidR="0026300B" w:rsidRPr="004B1509" w:rsidRDefault="0026300B" w:rsidP="0026300B">
            <w:pPr>
              <w:jc w:val="center"/>
              <w:rPr>
                <w:rFonts w:eastAsia="Calibri"/>
                <w:bCs/>
                <w:szCs w:val="22"/>
              </w:rPr>
            </w:pPr>
            <w:proofErr w:type="spellStart"/>
            <w:r w:rsidRPr="0033585F">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2F3696" w14:textId="151CCD8F" w:rsidR="0026300B" w:rsidRPr="004B1509" w:rsidRDefault="0026300B" w:rsidP="0026300B">
            <w:pPr>
              <w:jc w:val="center"/>
              <w:rPr>
                <w:rFonts w:eastAsia="Calibri"/>
                <w:szCs w:val="22"/>
              </w:rPr>
            </w:pPr>
            <w:r w:rsidRPr="0033585F">
              <w:rPr>
                <w:rFonts w:eastAsia="Calibri"/>
                <w:szCs w:val="22"/>
              </w:rPr>
              <w:t>4400-5446-4827</w:t>
            </w:r>
          </w:p>
        </w:tc>
      </w:tr>
      <w:tr w:rsidR="0026300B" w:rsidRPr="004B1509" w14:paraId="0DA1D2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FAA833" w14:textId="77777777" w:rsidR="0026300B" w:rsidRPr="004B1509" w:rsidRDefault="0026300B" w:rsidP="0026300B">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385D8" w14:textId="530B6600" w:rsidR="0026300B" w:rsidRPr="004B1509" w:rsidRDefault="0026300B" w:rsidP="0026300B">
            <w:pPr>
              <w:rPr>
                <w:rFonts w:eastAsia="Calibri"/>
                <w:szCs w:val="22"/>
              </w:rPr>
            </w:pPr>
            <w:r w:rsidRPr="0033585F">
              <w:rPr>
                <w:rFonts w:eastAsia="Calibri"/>
                <w:szCs w:val="22"/>
              </w:rPr>
              <w:t>t9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0276B9" w14:textId="0F3515F2" w:rsidR="0026300B" w:rsidRPr="004B1509" w:rsidRDefault="0026300B" w:rsidP="0026300B">
            <w:pPr>
              <w:rPr>
                <w:rFonts w:eastAsia="Calibri"/>
                <w:szCs w:val="22"/>
              </w:rPr>
            </w:pPr>
            <w:r w:rsidRPr="0033585F">
              <w:rPr>
                <w:rFonts w:eastAsia="Calibri"/>
                <w:szCs w:val="22"/>
              </w:rPr>
              <w:t>Pravažiuojamasis kelias nuo kelio Nr. t8 iki kelio Nr. t10 (</w:t>
            </w:r>
            <w:proofErr w:type="spellStart"/>
            <w:r w:rsidRPr="0033585F">
              <w:rPr>
                <w:rFonts w:eastAsia="Calibri"/>
                <w:szCs w:val="22"/>
              </w:rPr>
              <w:t>Alukėnų</w:t>
            </w:r>
            <w:proofErr w:type="spellEnd"/>
            <w:r w:rsidRPr="0033585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918D72" w14:textId="0C7EC8D9" w:rsidR="0026300B" w:rsidRPr="004B1509" w:rsidRDefault="0026300B" w:rsidP="0026300B">
            <w:pPr>
              <w:jc w:val="right"/>
              <w:rPr>
                <w:rFonts w:eastAsia="Calibri"/>
                <w:szCs w:val="22"/>
              </w:rPr>
            </w:pPr>
            <w:r w:rsidRPr="0033585F">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C1A2A" w14:textId="540E8816"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AF99" w14:textId="0775B4C3" w:rsidR="0026300B" w:rsidRPr="004B1509" w:rsidRDefault="0026300B" w:rsidP="0026300B">
            <w:pPr>
              <w:jc w:val="right"/>
              <w:rPr>
                <w:rFonts w:eastAsia="Calibri"/>
                <w:szCs w:val="22"/>
              </w:rPr>
            </w:pPr>
            <w:r w:rsidRPr="0033585F">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16176" w14:textId="3F2B8ACA" w:rsidR="0026300B" w:rsidRPr="004B1509" w:rsidRDefault="0026300B" w:rsidP="0026300B">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4E6C0" w14:textId="12C74C43" w:rsidR="0026300B" w:rsidRPr="004B1509" w:rsidRDefault="0026300B" w:rsidP="0026300B">
            <w:pPr>
              <w:jc w:val="center"/>
              <w:rPr>
                <w:rFonts w:eastAsia="Calibri"/>
                <w:bCs/>
                <w:szCs w:val="22"/>
              </w:rPr>
            </w:pPr>
            <w:proofErr w:type="spellStart"/>
            <w:r w:rsidRPr="0033585F">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D52964" w14:textId="6BF04C1B" w:rsidR="0026300B" w:rsidRPr="004B1509" w:rsidRDefault="0026300B" w:rsidP="0026300B">
            <w:pPr>
              <w:jc w:val="center"/>
              <w:rPr>
                <w:rFonts w:eastAsia="Calibri"/>
                <w:szCs w:val="22"/>
              </w:rPr>
            </w:pPr>
            <w:r w:rsidRPr="0033585F">
              <w:rPr>
                <w:rFonts w:eastAsia="Calibri"/>
                <w:szCs w:val="22"/>
              </w:rPr>
              <w:t>4400-5494-3488</w:t>
            </w:r>
          </w:p>
        </w:tc>
      </w:tr>
      <w:tr w:rsidR="0026300B" w:rsidRPr="004B1509" w14:paraId="4E0EDEB4"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141FA9B5" w14:textId="77777777" w:rsidR="0026300B" w:rsidRPr="004B1509" w:rsidRDefault="0026300B" w:rsidP="0026300B">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1DBE4BF0" w14:textId="77777777" w:rsidR="0026300B" w:rsidRPr="004B1509" w:rsidRDefault="0026300B" w:rsidP="0026300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73FF18" w14:textId="77777777" w:rsidR="0026300B" w:rsidRPr="004B1509" w:rsidRDefault="0026300B" w:rsidP="0026300B">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50E0B72" w14:textId="77777777" w:rsidR="0026300B" w:rsidRPr="004B1509" w:rsidRDefault="0026300B" w:rsidP="0026300B">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6D9D215" w14:textId="77777777" w:rsidR="0026300B" w:rsidRPr="004B1509" w:rsidRDefault="0026300B" w:rsidP="0026300B">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5D35E9" w14:textId="77777777" w:rsidR="0026300B" w:rsidRPr="004B1509" w:rsidRDefault="0026300B" w:rsidP="0026300B">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EA1405" w14:textId="77777777" w:rsidR="0026300B" w:rsidRPr="004B1509" w:rsidRDefault="0026300B" w:rsidP="0026300B">
            <w:pPr>
              <w:jc w:val="center"/>
              <w:rPr>
                <w:rFonts w:eastAsia="Calibri"/>
                <w:bCs/>
                <w:szCs w:val="22"/>
              </w:rPr>
            </w:pPr>
          </w:p>
        </w:tc>
      </w:tr>
      <w:tr w:rsidR="00AB31C2" w:rsidRPr="004B1509" w14:paraId="6C0CF87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8285E5"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576840" w14:textId="5D48FC42" w:rsidR="00AB31C2" w:rsidRPr="004B1509" w:rsidRDefault="00AB31C2" w:rsidP="00AB31C2">
            <w:pPr>
              <w:rPr>
                <w:rFonts w:eastAsia="Calibri"/>
                <w:szCs w:val="22"/>
              </w:rPr>
            </w:pPr>
            <w:r w:rsidRPr="0033585F">
              <w:rPr>
                <w:rFonts w:eastAsia="Calibri"/>
                <w:szCs w:val="22"/>
              </w:rPr>
              <w:t>TSV3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4732B9" w14:textId="7A09E3BD" w:rsidR="00AB31C2" w:rsidRPr="004B1509" w:rsidRDefault="00AB31C2" w:rsidP="00AB31C2">
            <w:pPr>
              <w:rPr>
                <w:rFonts w:eastAsia="Calibri"/>
                <w:szCs w:val="22"/>
              </w:rPr>
            </w:pPr>
            <w:r w:rsidRPr="0033585F">
              <w:rPr>
                <w:rFonts w:eastAsia="Calibri"/>
                <w:szCs w:val="22"/>
              </w:rPr>
              <w:t xml:space="preserve">Privažiuojamasis kelias prie </w:t>
            </w:r>
            <w:proofErr w:type="spellStart"/>
            <w:r w:rsidRPr="0033585F">
              <w:rPr>
                <w:rFonts w:eastAsia="Calibri"/>
                <w:szCs w:val="22"/>
              </w:rPr>
              <w:t>Klaibūnų</w:t>
            </w:r>
            <w:proofErr w:type="spellEnd"/>
            <w:r w:rsidRPr="0033585F">
              <w:rPr>
                <w:rFonts w:eastAsia="Calibri"/>
                <w:szCs w:val="22"/>
              </w:rPr>
              <w:t xml:space="preserve"> g., </w:t>
            </w:r>
            <w:proofErr w:type="spellStart"/>
            <w:r w:rsidRPr="0033585F">
              <w:rPr>
                <w:rFonts w:eastAsia="Calibri"/>
                <w:szCs w:val="22"/>
              </w:rPr>
              <w:t>Klaibūnų</w:t>
            </w:r>
            <w:proofErr w:type="spellEnd"/>
            <w:r w:rsidRPr="0033585F">
              <w:rPr>
                <w:rFonts w:eastAsia="Calibri"/>
                <w:szCs w:val="22"/>
              </w:rPr>
              <w:t xml:space="preserve"> k. nuo kelio Nr. t62</w:t>
            </w:r>
          </w:p>
        </w:tc>
        <w:tc>
          <w:tcPr>
            <w:tcW w:w="1147" w:type="dxa"/>
            <w:tcBorders>
              <w:top w:val="single" w:sz="4" w:space="0" w:color="auto"/>
              <w:left w:val="single" w:sz="4" w:space="0" w:color="auto"/>
              <w:bottom w:val="single" w:sz="4" w:space="0" w:color="auto"/>
              <w:right w:val="single" w:sz="4" w:space="0" w:color="auto"/>
            </w:tcBorders>
            <w:vAlign w:val="center"/>
          </w:tcPr>
          <w:p w14:paraId="6872B1CF" w14:textId="77777777" w:rsidR="00AB31C2" w:rsidRPr="0033585F" w:rsidRDefault="00AB31C2" w:rsidP="00AB31C2">
            <w:pPr>
              <w:jc w:val="right"/>
              <w:rPr>
                <w:rFonts w:eastAsia="Calibri"/>
                <w:szCs w:val="22"/>
              </w:rPr>
            </w:pPr>
            <w:r w:rsidRPr="0033585F">
              <w:rPr>
                <w:rFonts w:eastAsia="Calibri"/>
                <w:szCs w:val="22"/>
              </w:rPr>
              <w:t>160</w:t>
            </w:r>
          </w:p>
          <w:p w14:paraId="51AE323A" w14:textId="77777777" w:rsidR="00AB31C2" w:rsidRPr="004B1509" w:rsidRDefault="00AB31C2" w:rsidP="00AB31C2">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C9AFD1" w14:textId="3D9B2D3B"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AA91D" w14:textId="2E4D9A15"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21CEC5F" w14:textId="77777777" w:rsidR="00AB31C2" w:rsidRPr="0033585F" w:rsidRDefault="00AB31C2" w:rsidP="00AB31C2">
            <w:pPr>
              <w:jc w:val="right"/>
              <w:rPr>
                <w:rFonts w:eastAsia="Calibri"/>
                <w:szCs w:val="22"/>
              </w:rPr>
            </w:pPr>
            <w:r w:rsidRPr="0033585F">
              <w:rPr>
                <w:rFonts w:eastAsia="Calibri"/>
                <w:szCs w:val="22"/>
              </w:rPr>
              <w:t>160</w:t>
            </w:r>
          </w:p>
          <w:p w14:paraId="41397E5D" w14:textId="77777777" w:rsidR="00AB31C2" w:rsidRPr="004B1509" w:rsidRDefault="00AB31C2" w:rsidP="00AB31C2">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5B18AD4" w14:textId="02A79BAE"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27C714" w14:textId="2209B2A7" w:rsidR="00AB31C2" w:rsidRPr="004B1509" w:rsidRDefault="00AB31C2" w:rsidP="00AB31C2">
            <w:pPr>
              <w:jc w:val="center"/>
              <w:rPr>
                <w:rFonts w:eastAsia="Calibri"/>
                <w:szCs w:val="22"/>
              </w:rPr>
            </w:pPr>
            <w:r w:rsidRPr="0033585F">
              <w:rPr>
                <w:rFonts w:eastAsia="Calibri"/>
                <w:szCs w:val="22"/>
              </w:rPr>
              <w:t>-</w:t>
            </w:r>
          </w:p>
        </w:tc>
      </w:tr>
      <w:tr w:rsidR="00AB31C2" w:rsidRPr="004B1509" w14:paraId="7A2268F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A5FCBF"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E18B6" w14:textId="33F0585C" w:rsidR="00AB31C2" w:rsidRPr="004B1509" w:rsidRDefault="00AB31C2" w:rsidP="00AB31C2">
            <w:pPr>
              <w:rPr>
                <w:rFonts w:eastAsia="Calibri"/>
                <w:szCs w:val="22"/>
              </w:rPr>
            </w:pPr>
            <w:r w:rsidRPr="0033585F">
              <w:rPr>
                <w:rFonts w:eastAsia="Calibri"/>
                <w:szCs w:val="22"/>
              </w:rPr>
              <w:t>TSV4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66B21E" w14:textId="4761397F" w:rsidR="00AB31C2" w:rsidRPr="004B1509" w:rsidRDefault="00AB31C2" w:rsidP="00AB31C2">
            <w:pPr>
              <w:rPr>
                <w:rFonts w:eastAsia="Calibri"/>
                <w:szCs w:val="22"/>
              </w:rPr>
            </w:pPr>
            <w:r w:rsidRPr="0033585F">
              <w:rPr>
                <w:rFonts w:eastAsia="Calibri"/>
                <w:szCs w:val="22"/>
              </w:rPr>
              <w:t xml:space="preserve">Pravažiuojamasis kelias nuo </w:t>
            </w:r>
            <w:proofErr w:type="spellStart"/>
            <w:r w:rsidRPr="0033585F">
              <w:rPr>
                <w:rFonts w:eastAsia="Calibri"/>
                <w:szCs w:val="22"/>
              </w:rPr>
              <w:t>Klaibūnų</w:t>
            </w:r>
            <w:proofErr w:type="spellEnd"/>
            <w:r w:rsidRPr="0033585F">
              <w:rPr>
                <w:rFonts w:eastAsia="Calibri"/>
                <w:szCs w:val="22"/>
              </w:rPr>
              <w:t xml:space="preserve"> g. iki Vičiūnų g., </w:t>
            </w:r>
            <w:proofErr w:type="spellStart"/>
            <w:r w:rsidRPr="0033585F">
              <w:rPr>
                <w:rFonts w:eastAsia="Calibri"/>
                <w:szCs w:val="22"/>
              </w:rPr>
              <w:t>Klaibūnų</w:t>
            </w:r>
            <w:proofErr w:type="spellEnd"/>
            <w:r w:rsidRPr="0033585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tcPr>
          <w:p w14:paraId="77E797B9" w14:textId="77777777" w:rsidR="00AB31C2" w:rsidRPr="0033585F" w:rsidRDefault="00AB31C2" w:rsidP="00AB31C2">
            <w:pPr>
              <w:jc w:val="right"/>
              <w:rPr>
                <w:rFonts w:eastAsia="Calibri"/>
                <w:szCs w:val="22"/>
              </w:rPr>
            </w:pPr>
            <w:r w:rsidRPr="0033585F">
              <w:rPr>
                <w:rFonts w:eastAsia="Calibri"/>
                <w:szCs w:val="22"/>
              </w:rPr>
              <w:t>103</w:t>
            </w:r>
          </w:p>
          <w:p w14:paraId="58E81A73" w14:textId="77777777" w:rsidR="00AB31C2" w:rsidRPr="004B1509" w:rsidRDefault="00AB31C2" w:rsidP="00AB31C2">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4BA4FD" w14:textId="4A66CC12"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5761" w14:textId="40AD907D"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D8CEF83" w14:textId="77777777" w:rsidR="00AB31C2" w:rsidRPr="0033585F" w:rsidRDefault="00AB31C2" w:rsidP="00AB31C2">
            <w:pPr>
              <w:jc w:val="right"/>
              <w:rPr>
                <w:rFonts w:eastAsia="Calibri"/>
                <w:szCs w:val="22"/>
              </w:rPr>
            </w:pPr>
            <w:r w:rsidRPr="0033585F">
              <w:rPr>
                <w:rFonts w:eastAsia="Calibri"/>
                <w:szCs w:val="22"/>
              </w:rPr>
              <w:t>103</w:t>
            </w:r>
          </w:p>
          <w:p w14:paraId="5CAF212C" w14:textId="77777777" w:rsidR="00AB31C2" w:rsidRPr="004B1509" w:rsidRDefault="00AB31C2" w:rsidP="00AB31C2">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986F33" w14:textId="1D237726"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EEC5AE" w14:textId="43103E1A" w:rsidR="00AB31C2" w:rsidRPr="004B1509" w:rsidRDefault="00AB31C2" w:rsidP="00AB31C2">
            <w:pPr>
              <w:jc w:val="center"/>
              <w:rPr>
                <w:rFonts w:eastAsia="Calibri"/>
                <w:szCs w:val="22"/>
              </w:rPr>
            </w:pPr>
            <w:r w:rsidRPr="0033585F">
              <w:rPr>
                <w:rFonts w:eastAsia="Calibri"/>
                <w:szCs w:val="22"/>
              </w:rPr>
              <w:t>-</w:t>
            </w:r>
          </w:p>
        </w:tc>
      </w:tr>
      <w:tr w:rsidR="00AB31C2" w:rsidRPr="004B1509" w14:paraId="662788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22CEBD"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1E2E0" w14:textId="04AB9082" w:rsidR="00AB31C2" w:rsidRPr="004B1509" w:rsidRDefault="00AB31C2" w:rsidP="00AB31C2">
            <w:pPr>
              <w:rPr>
                <w:rFonts w:eastAsia="Calibri"/>
                <w:szCs w:val="22"/>
              </w:rPr>
            </w:pPr>
            <w:r w:rsidRPr="0033585F">
              <w:rPr>
                <w:rFonts w:eastAsia="Calibri"/>
                <w:szCs w:val="22"/>
              </w:rPr>
              <w:t>TSV16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49B0C0" w14:textId="7FA81CF5" w:rsidR="00AB31C2" w:rsidRPr="004B1509" w:rsidRDefault="00AB31C2" w:rsidP="00AB31C2">
            <w:pPr>
              <w:rPr>
                <w:rFonts w:eastAsia="Calibri"/>
                <w:szCs w:val="22"/>
              </w:rPr>
            </w:pPr>
            <w:r w:rsidRPr="0033585F">
              <w:rPr>
                <w:rFonts w:eastAsia="Calibri"/>
                <w:szCs w:val="22"/>
              </w:rPr>
              <w:t>Privažiuojamasis kelias prie fermos Levaniškių k. nuo Topolių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0E7583" w14:textId="183A828A" w:rsidR="00AB31C2" w:rsidRPr="004B1509" w:rsidRDefault="00AB31C2" w:rsidP="00AB31C2">
            <w:pPr>
              <w:jc w:val="right"/>
              <w:rPr>
                <w:rFonts w:eastAsia="Calibri"/>
                <w:szCs w:val="22"/>
              </w:rPr>
            </w:pPr>
            <w:r w:rsidRPr="0033585F">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F1288" w14:textId="2215B004"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6D37B" w14:textId="01AE20D2"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FAFE" w14:textId="49D799E4" w:rsidR="00AB31C2" w:rsidRPr="004B1509" w:rsidRDefault="00AB31C2" w:rsidP="00AB31C2">
            <w:pPr>
              <w:jc w:val="right"/>
              <w:rPr>
                <w:rFonts w:eastAsia="Calibri"/>
                <w:szCs w:val="22"/>
              </w:rPr>
            </w:pPr>
            <w:r w:rsidRPr="0033585F">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8590" w14:textId="44EF1132"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E8D45C" w14:textId="55302621" w:rsidR="00AB31C2" w:rsidRPr="004B1509" w:rsidRDefault="00AB31C2" w:rsidP="00AB31C2">
            <w:pPr>
              <w:jc w:val="center"/>
              <w:rPr>
                <w:rFonts w:eastAsia="Calibri"/>
                <w:szCs w:val="22"/>
              </w:rPr>
            </w:pPr>
            <w:r w:rsidRPr="0033585F">
              <w:rPr>
                <w:rFonts w:eastAsia="Calibri"/>
                <w:szCs w:val="22"/>
              </w:rPr>
              <w:t>-</w:t>
            </w:r>
          </w:p>
        </w:tc>
      </w:tr>
      <w:tr w:rsidR="00AB31C2" w:rsidRPr="004B1509" w14:paraId="3FE78B0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A83C4C"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1DEC86" w14:textId="450D05AC" w:rsidR="00AB31C2" w:rsidRPr="004B1509" w:rsidRDefault="00AB31C2" w:rsidP="00AB31C2">
            <w:pPr>
              <w:rPr>
                <w:rFonts w:eastAsia="Calibri"/>
                <w:szCs w:val="22"/>
              </w:rPr>
            </w:pPr>
            <w:r w:rsidRPr="0033585F">
              <w:rPr>
                <w:rFonts w:eastAsia="Calibri"/>
                <w:szCs w:val="22"/>
              </w:rPr>
              <w:t>TSV17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07C460" w14:textId="43EAC1E4" w:rsidR="00AB31C2" w:rsidRPr="004B1509" w:rsidRDefault="00AB31C2" w:rsidP="00AB31C2">
            <w:pPr>
              <w:rPr>
                <w:rFonts w:eastAsia="Calibri"/>
                <w:szCs w:val="22"/>
              </w:rPr>
            </w:pPr>
            <w:r w:rsidRPr="0033585F">
              <w:rPr>
                <w:rFonts w:eastAsia="Calibri"/>
                <w:szCs w:val="22"/>
              </w:rPr>
              <w:t>Privažiuojamasis kelias prie vandens bokšto nuo Beržų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05355F" w14:textId="1A0B9E80" w:rsidR="00AB31C2" w:rsidRPr="004B1509" w:rsidRDefault="00AB31C2" w:rsidP="00AB31C2">
            <w:pPr>
              <w:jc w:val="right"/>
              <w:rPr>
                <w:rFonts w:eastAsia="Calibri"/>
                <w:szCs w:val="22"/>
              </w:rPr>
            </w:pPr>
            <w:r w:rsidRPr="0033585F">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D5495" w14:textId="1C8CF57E"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299A8" w14:textId="6C9CA286"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D82C6" w14:textId="23EED1D2" w:rsidR="00AB31C2" w:rsidRPr="004B1509" w:rsidRDefault="00AB31C2" w:rsidP="00AB31C2">
            <w:pPr>
              <w:jc w:val="right"/>
              <w:rPr>
                <w:rFonts w:eastAsia="Calibri"/>
                <w:szCs w:val="22"/>
              </w:rPr>
            </w:pPr>
            <w:r w:rsidRPr="0033585F">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9702" w14:textId="02635AF8"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940097" w14:textId="5E6D4281" w:rsidR="00AB31C2" w:rsidRPr="004B1509" w:rsidRDefault="00AB31C2" w:rsidP="00AB31C2">
            <w:pPr>
              <w:jc w:val="center"/>
              <w:rPr>
                <w:rFonts w:eastAsia="Calibri"/>
                <w:szCs w:val="22"/>
              </w:rPr>
            </w:pPr>
            <w:r w:rsidRPr="0033585F">
              <w:rPr>
                <w:rFonts w:eastAsia="Calibri"/>
                <w:szCs w:val="22"/>
              </w:rPr>
              <w:t>4400-6808-8931</w:t>
            </w:r>
          </w:p>
        </w:tc>
      </w:tr>
      <w:tr w:rsidR="00AB31C2" w:rsidRPr="004B1509" w14:paraId="45755F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CD7425"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ED78CC" w14:textId="41AA0F6A" w:rsidR="00AB31C2" w:rsidRPr="004B1509" w:rsidRDefault="00AB31C2" w:rsidP="00AB31C2">
            <w:pPr>
              <w:rPr>
                <w:rFonts w:eastAsia="Calibri"/>
                <w:szCs w:val="22"/>
              </w:rPr>
            </w:pPr>
            <w:r w:rsidRPr="0033585F">
              <w:rPr>
                <w:rFonts w:eastAsia="Calibri"/>
                <w:szCs w:val="22"/>
              </w:rPr>
              <w:t>TSV21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3FFD48" w14:textId="0300128C" w:rsidR="00AB31C2" w:rsidRPr="004B1509" w:rsidRDefault="00AB31C2" w:rsidP="00AB31C2">
            <w:pPr>
              <w:rPr>
                <w:rFonts w:eastAsia="Calibri"/>
                <w:szCs w:val="22"/>
              </w:rPr>
            </w:pPr>
            <w:r w:rsidRPr="0033585F">
              <w:rPr>
                <w:rFonts w:eastAsia="Calibri"/>
                <w:szCs w:val="22"/>
              </w:rPr>
              <w:t>Privažiuojamasis kelias prie gyvenamųjų namų nuo Maciūnų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E47E75" w14:textId="49DBAB70" w:rsidR="00AB31C2" w:rsidRPr="004B1509" w:rsidRDefault="00AB31C2" w:rsidP="00AB31C2">
            <w:pPr>
              <w:jc w:val="right"/>
              <w:rPr>
                <w:rFonts w:eastAsia="Calibri"/>
                <w:szCs w:val="22"/>
              </w:rPr>
            </w:pPr>
            <w:r w:rsidRPr="0033585F">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43D66" w14:textId="1A500DBA"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454C" w14:textId="75E5C4F3"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6D3E" w14:textId="3DEA28E3" w:rsidR="00AB31C2" w:rsidRPr="004B1509" w:rsidRDefault="00AB31C2" w:rsidP="00AB31C2">
            <w:pPr>
              <w:jc w:val="right"/>
              <w:rPr>
                <w:rFonts w:eastAsia="Calibri"/>
                <w:szCs w:val="22"/>
              </w:rPr>
            </w:pPr>
            <w:r w:rsidRPr="0033585F">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2CE4B" w14:textId="428EC5DD"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510D3B" w14:textId="4A431B23" w:rsidR="00AB31C2" w:rsidRPr="004B1509" w:rsidRDefault="00AB31C2" w:rsidP="00AB31C2">
            <w:pPr>
              <w:jc w:val="center"/>
              <w:rPr>
                <w:rFonts w:eastAsia="Calibri"/>
                <w:szCs w:val="22"/>
              </w:rPr>
            </w:pPr>
            <w:r w:rsidRPr="0033585F">
              <w:rPr>
                <w:rFonts w:eastAsia="Calibri"/>
                <w:szCs w:val="22"/>
              </w:rPr>
              <w:t>4400-6808-8997</w:t>
            </w:r>
          </w:p>
        </w:tc>
      </w:tr>
      <w:tr w:rsidR="00AB31C2" w:rsidRPr="004B1509" w14:paraId="478CDEA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D1643E"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FF7403" w14:textId="72F038DA" w:rsidR="00AB31C2" w:rsidRPr="004B1509" w:rsidRDefault="00AB31C2" w:rsidP="00AB31C2">
            <w:pPr>
              <w:rPr>
                <w:rFonts w:eastAsia="Calibri"/>
                <w:szCs w:val="22"/>
              </w:rPr>
            </w:pPr>
            <w:r w:rsidRPr="0033585F">
              <w:rPr>
                <w:rFonts w:eastAsia="Calibri"/>
                <w:szCs w:val="22"/>
              </w:rPr>
              <w:t>TSV26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12A0F5" w14:textId="22E3A7FA" w:rsidR="00AB31C2" w:rsidRPr="004B1509" w:rsidRDefault="00AB31C2" w:rsidP="00AB31C2">
            <w:pPr>
              <w:rPr>
                <w:rFonts w:eastAsia="Calibri"/>
                <w:szCs w:val="22"/>
              </w:rPr>
            </w:pPr>
            <w:r w:rsidRPr="0033585F">
              <w:rPr>
                <w:rFonts w:eastAsia="Calibri"/>
                <w:szCs w:val="22"/>
              </w:rPr>
              <w:t xml:space="preserve">Privažiuojamasis kelias prie gyvenamųjų namų nuo </w:t>
            </w:r>
            <w:proofErr w:type="spellStart"/>
            <w:r w:rsidRPr="0033585F">
              <w:rPr>
                <w:rFonts w:eastAsia="Calibri"/>
                <w:szCs w:val="22"/>
              </w:rPr>
              <w:t>Mickūniškių</w:t>
            </w:r>
            <w:proofErr w:type="spellEnd"/>
            <w:r w:rsidRPr="0033585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B5B93C" w14:textId="7E9F35E4" w:rsidR="00AB31C2" w:rsidRPr="004B1509" w:rsidRDefault="00AB31C2" w:rsidP="00AB31C2">
            <w:pPr>
              <w:jc w:val="right"/>
              <w:rPr>
                <w:rFonts w:eastAsia="Calibri"/>
                <w:szCs w:val="22"/>
              </w:rPr>
            </w:pPr>
            <w:r w:rsidRPr="0033585F">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011A9" w14:textId="79C8B6B1"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23239" w14:textId="69A3053B"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8687" w14:textId="34EAFB31" w:rsidR="00AB31C2" w:rsidRPr="004B1509" w:rsidRDefault="00AB31C2" w:rsidP="00AB31C2">
            <w:pPr>
              <w:jc w:val="right"/>
              <w:rPr>
                <w:rFonts w:eastAsia="Calibri"/>
                <w:szCs w:val="22"/>
              </w:rPr>
            </w:pPr>
            <w:r w:rsidRPr="0033585F">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ED05F" w14:textId="3CB7AEF3"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FC927E" w14:textId="1F8D9CA1" w:rsidR="00AB31C2" w:rsidRPr="004B1509" w:rsidRDefault="00AB31C2" w:rsidP="00AB31C2">
            <w:pPr>
              <w:jc w:val="center"/>
              <w:rPr>
                <w:rFonts w:eastAsia="Calibri"/>
                <w:szCs w:val="22"/>
              </w:rPr>
            </w:pPr>
            <w:r w:rsidRPr="0033585F">
              <w:rPr>
                <w:rFonts w:eastAsia="Calibri"/>
                <w:szCs w:val="22"/>
              </w:rPr>
              <w:t>-</w:t>
            </w:r>
          </w:p>
        </w:tc>
      </w:tr>
      <w:tr w:rsidR="00AB31C2" w:rsidRPr="004B1509" w14:paraId="24786E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45FE97"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4A57F" w14:textId="65FEBF98" w:rsidR="00AB31C2" w:rsidRPr="004B1509" w:rsidRDefault="00AB31C2" w:rsidP="00AB31C2">
            <w:pPr>
              <w:rPr>
                <w:rFonts w:eastAsia="Calibri"/>
                <w:szCs w:val="22"/>
              </w:rPr>
            </w:pPr>
            <w:r w:rsidRPr="0033585F">
              <w:rPr>
                <w:rFonts w:eastAsia="Calibri"/>
                <w:szCs w:val="22"/>
              </w:rPr>
              <w:t>TSV27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8DCD49" w14:textId="6CEA22B8" w:rsidR="00AB31C2" w:rsidRPr="004B1509" w:rsidRDefault="00AB31C2" w:rsidP="00AB31C2">
            <w:pPr>
              <w:rPr>
                <w:rFonts w:eastAsia="Calibri"/>
                <w:szCs w:val="22"/>
              </w:rPr>
            </w:pPr>
            <w:r w:rsidRPr="0033585F">
              <w:rPr>
                <w:rFonts w:eastAsia="Calibri"/>
                <w:szCs w:val="22"/>
              </w:rPr>
              <w:t>Pravažiuojamasis kelias nuo kelio Nr. t4 iki kelio Nr. t44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093354" w14:textId="382E5DE8" w:rsidR="00AB31C2" w:rsidRPr="004B1509" w:rsidRDefault="00AB31C2" w:rsidP="00AB31C2">
            <w:pPr>
              <w:jc w:val="right"/>
              <w:rPr>
                <w:rFonts w:eastAsia="Calibri"/>
                <w:szCs w:val="22"/>
              </w:rPr>
            </w:pPr>
            <w:r w:rsidRPr="0033585F">
              <w:rPr>
                <w:rFonts w:eastAsia="Calibri"/>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2CDC5" w14:textId="436C89C4"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D781" w14:textId="06A4F8C2" w:rsidR="00AB31C2" w:rsidRPr="004B1509" w:rsidRDefault="00AB31C2" w:rsidP="00AB31C2">
            <w:pPr>
              <w:jc w:val="right"/>
              <w:rPr>
                <w:rFonts w:eastAsia="Calibri"/>
                <w:szCs w:val="22"/>
              </w:rPr>
            </w:pPr>
            <w:r w:rsidRPr="0033585F">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046100" w14:textId="36B0B185" w:rsidR="00AB31C2" w:rsidRPr="004B1509" w:rsidRDefault="00AB31C2" w:rsidP="00AB31C2">
            <w:pPr>
              <w:jc w:val="right"/>
              <w:rPr>
                <w:rFonts w:eastAsia="Calibri"/>
                <w:szCs w:val="22"/>
              </w:rPr>
            </w:pPr>
            <w:r w:rsidRPr="0033585F">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A47FD" w14:textId="46E83EA3" w:rsidR="00AB31C2" w:rsidRPr="004B1509" w:rsidRDefault="00AB31C2" w:rsidP="00AB31C2">
            <w:pPr>
              <w:jc w:val="center"/>
              <w:rPr>
                <w:rFonts w:eastAsia="Calibri"/>
                <w:bCs/>
                <w:szCs w:val="22"/>
              </w:rPr>
            </w:pPr>
            <w:r w:rsidRPr="0033585F">
              <w:rPr>
                <w:rFonts w:eastAsia="Calibri"/>
                <w:bCs/>
                <w:szCs w:val="22"/>
              </w:rPr>
              <w:t xml:space="preserve"> </w:t>
            </w:r>
            <w:proofErr w:type="spellStart"/>
            <w:r w:rsidRPr="0033585F">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78B305" w14:textId="28FD2D57" w:rsidR="00AB31C2" w:rsidRPr="004B1509" w:rsidRDefault="00AB31C2" w:rsidP="00AB31C2">
            <w:pPr>
              <w:jc w:val="center"/>
              <w:rPr>
                <w:rFonts w:eastAsia="Calibri"/>
                <w:szCs w:val="22"/>
              </w:rPr>
            </w:pPr>
            <w:r w:rsidRPr="0033585F">
              <w:rPr>
                <w:rFonts w:eastAsia="Calibri"/>
                <w:szCs w:val="22"/>
              </w:rPr>
              <w:t>4400-6808-8797</w:t>
            </w:r>
          </w:p>
        </w:tc>
      </w:tr>
      <w:tr w:rsidR="00AB31C2" w:rsidRPr="004B1509" w14:paraId="7A299E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437493"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C1162" w14:textId="632010D1" w:rsidR="00AB31C2" w:rsidRPr="004B1509" w:rsidRDefault="00AB31C2" w:rsidP="00AB31C2">
            <w:pPr>
              <w:rPr>
                <w:rFonts w:eastAsia="Calibri"/>
                <w:szCs w:val="22"/>
              </w:rPr>
            </w:pPr>
            <w:r w:rsidRPr="0033585F">
              <w:rPr>
                <w:rFonts w:eastAsia="Calibri"/>
                <w:szCs w:val="22"/>
              </w:rPr>
              <w:t>TSV30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939840" w14:textId="7D658864" w:rsidR="00AB31C2" w:rsidRPr="004B1509" w:rsidRDefault="00AB31C2" w:rsidP="00AB31C2">
            <w:pPr>
              <w:rPr>
                <w:rFonts w:eastAsia="Calibri"/>
                <w:szCs w:val="22"/>
              </w:rPr>
            </w:pPr>
            <w:r w:rsidRPr="0033585F">
              <w:rPr>
                <w:rFonts w:eastAsia="Calibri"/>
                <w:szCs w:val="22"/>
              </w:rPr>
              <w:t xml:space="preserve">Privažiuojamasis kelias nuo kelio Nr. t52 iki </w:t>
            </w:r>
            <w:proofErr w:type="spellStart"/>
            <w:r w:rsidRPr="0033585F">
              <w:rPr>
                <w:rFonts w:eastAsia="Calibri"/>
                <w:szCs w:val="22"/>
              </w:rPr>
              <w:t>Nevėžninkų</w:t>
            </w:r>
            <w:proofErr w:type="spellEnd"/>
            <w:r w:rsidRPr="0033585F">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tcPr>
          <w:p w14:paraId="47F686A9" w14:textId="3B2E60DC" w:rsidR="00AB31C2" w:rsidRPr="004B1509" w:rsidRDefault="00AB31C2" w:rsidP="00AB31C2">
            <w:pPr>
              <w:jc w:val="right"/>
              <w:rPr>
                <w:rFonts w:eastAsia="Calibri"/>
                <w:bCs/>
                <w:szCs w:val="22"/>
              </w:rPr>
            </w:pPr>
            <w:r w:rsidRPr="0033585F">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8D217" w14:textId="1B7D5EC2"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0AE40" w14:textId="727C40CB"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7862B08" w14:textId="23CE9B04" w:rsidR="00AB31C2" w:rsidRPr="004B1509" w:rsidRDefault="00AB31C2" w:rsidP="00AB31C2">
            <w:pPr>
              <w:jc w:val="right"/>
              <w:rPr>
                <w:rFonts w:eastAsia="Calibri"/>
                <w:bCs/>
                <w:szCs w:val="22"/>
              </w:rPr>
            </w:pPr>
            <w:r w:rsidRPr="0033585F">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DCBAB" w14:textId="37325A40"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EB18F6" w14:textId="72B806F1" w:rsidR="00AB31C2" w:rsidRPr="004B1509" w:rsidRDefault="00AB31C2" w:rsidP="00AB31C2">
            <w:pPr>
              <w:jc w:val="center"/>
              <w:rPr>
                <w:rFonts w:eastAsia="Calibri"/>
                <w:szCs w:val="22"/>
              </w:rPr>
            </w:pPr>
            <w:r w:rsidRPr="0033585F">
              <w:rPr>
                <w:rFonts w:eastAsia="Calibri"/>
                <w:szCs w:val="22"/>
              </w:rPr>
              <w:t>4400-6808-8542</w:t>
            </w:r>
          </w:p>
        </w:tc>
      </w:tr>
      <w:tr w:rsidR="00AB31C2" w:rsidRPr="004B1509" w14:paraId="71AF90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A944C9"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C0A1C5" w14:textId="6C6BA3E4" w:rsidR="00AB31C2" w:rsidRPr="004B1509" w:rsidRDefault="00AB31C2" w:rsidP="00AB31C2">
            <w:pPr>
              <w:rPr>
                <w:rFonts w:eastAsia="Calibri"/>
                <w:szCs w:val="22"/>
              </w:rPr>
            </w:pPr>
            <w:r w:rsidRPr="0033585F">
              <w:rPr>
                <w:rFonts w:eastAsia="Calibri"/>
                <w:szCs w:val="22"/>
              </w:rPr>
              <w:t>TSV36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0AD8BC" w14:textId="300AE30D" w:rsidR="00AB31C2" w:rsidRPr="004B1509" w:rsidRDefault="00AB31C2" w:rsidP="00AB31C2">
            <w:pPr>
              <w:rPr>
                <w:rFonts w:eastAsia="Calibri"/>
                <w:szCs w:val="22"/>
              </w:rPr>
            </w:pPr>
            <w:r w:rsidRPr="0033585F">
              <w:rPr>
                <w:rFonts w:eastAsia="Calibri"/>
                <w:szCs w:val="22"/>
              </w:rPr>
              <w:t xml:space="preserve">Privažiuojamasis kelias prie gyvenamųjų namų nuo Vičiūnų k. </w:t>
            </w:r>
          </w:p>
        </w:tc>
        <w:tc>
          <w:tcPr>
            <w:tcW w:w="1147" w:type="dxa"/>
            <w:tcBorders>
              <w:top w:val="single" w:sz="4" w:space="0" w:color="auto"/>
              <w:left w:val="single" w:sz="4" w:space="0" w:color="auto"/>
              <w:bottom w:val="single" w:sz="4" w:space="0" w:color="auto"/>
              <w:right w:val="single" w:sz="4" w:space="0" w:color="auto"/>
            </w:tcBorders>
            <w:vAlign w:val="center"/>
          </w:tcPr>
          <w:p w14:paraId="13321DE4" w14:textId="2CB53CD2" w:rsidR="00AB31C2" w:rsidRPr="004B1509" w:rsidRDefault="00AB31C2" w:rsidP="00AB31C2">
            <w:pPr>
              <w:jc w:val="right"/>
              <w:rPr>
                <w:rFonts w:eastAsia="Calibri"/>
                <w:bCs/>
                <w:szCs w:val="22"/>
              </w:rPr>
            </w:pPr>
            <w:r w:rsidRPr="0033585F">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16FB3" w14:textId="36B6AEC7"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6DE86" w14:textId="73F3B00C" w:rsidR="00AB31C2" w:rsidRPr="004B1509" w:rsidRDefault="00AB31C2" w:rsidP="00AB31C2">
            <w:pPr>
              <w:jc w:val="right"/>
              <w:rPr>
                <w:rFonts w:eastAsia="Calibri"/>
                <w:szCs w:val="22"/>
              </w:rPr>
            </w:pPr>
            <w:r w:rsidRPr="003358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6B5BBBC" w14:textId="77777777" w:rsidR="00AB31C2" w:rsidRPr="0033585F" w:rsidRDefault="00AB31C2" w:rsidP="00AB31C2">
            <w:pPr>
              <w:jc w:val="right"/>
              <w:rPr>
                <w:rFonts w:eastAsia="Calibri"/>
                <w:strike/>
                <w:szCs w:val="22"/>
              </w:rPr>
            </w:pPr>
          </w:p>
          <w:p w14:paraId="64F01368" w14:textId="77777777" w:rsidR="00AB31C2" w:rsidRPr="0033585F" w:rsidRDefault="00AB31C2" w:rsidP="00AB31C2">
            <w:pPr>
              <w:jc w:val="right"/>
              <w:rPr>
                <w:rFonts w:eastAsia="Calibri"/>
                <w:szCs w:val="22"/>
              </w:rPr>
            </w:pPr>
            <w:r w:rsidRPr="0033585F">
              <w:rPr>
                <w:rFonts w:eastAsia="Calibri"/>
                <w:szCs w:val="22"/>
              </w:rPr>
              <w:t>418</w:t>
            </w:r>
          </w:p>
          <w:p w14:paraId="450646D5" w14:textId="77777777" w:rsidR="00AB31C2" w:rsidRPr="004B1509" w:rsidRDefault="00AB31C2" w:rsidP="00AB31C2">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840B5" w14:textId="5972F82E" w:rsidR="00AB31C2" w:rsidRPr="004B1509" w:rsidRDefault="00AB31C2" w:rsidP="00AB31C2">
            <w:pPr>
              <w:jc w:val="center"/>
              <w:rPr>
                <w:rFonts w:eastAsia="Calibri"/>
                <w:bCs/>
                <w:szCs w:val="22"/>
              </w:rPr>
            </w:pPr>
            <w:proofErr w:type="spellStart"/>
            <w:r w:rsidRPr="0033585F">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3725BD" w14:textId="2F98D885" w:rsidR="00AB31C2" w:rsidRPr="004B1509" w:rsidRDefault="00AB31C2" w:rsidP="00AB31C2">
            <w:pPr>
              <w:jc w:val="center"/>
              <w:rPr>
                <w:rFonts w:eastAsia="Calibri"/>
                <w:szCs w:val="22"/>
              </w:rPr>
            </w:pPr>
            <w:r w:rsidRPr="0033585F">
              <w:rPr>
                <w:rFonts w:eastAsia="Calibri"/>
                <w:szCs w:val="22"/>
              </w:rPr>
              <w:t>4400-6808-8875</w:t>
            </w:r>
          </w:p>
        </w:tc>
      </w:tr>
      <w:tr w:rsidR="00AB31C2" w:rsidRPr="004B1509" w14:paraId="442AE5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3A6030"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8915D7" w14:textId="0790665A" w:rsidR="00AB31C2" w:rsidRPr="004B1509" w:rsidRDefault="00AB31C2" w:rsidP="00AB31C2">
            <w:pPr>
              <w:rPr>
                <w:rFonts w:eastAsia="Calibri"/>
                <w:szCs w:val="22"/>
              </w:rPr>
            </w:pPr>
            <w:r w:rsidRPr="004B1509">
              <w:rPr>
                <w:rFonts w:eastAsia="Calibri"/>
                <w:szCs w:val="22"/>
              </w:rPr>
              <w:t>TSV37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178B15" w14:textId="7A5CA710" w:rsidR="00AB31C2" w:rsidRPr="004B1509" w:rsidRDefault="00AB31C2" w:rsidP="00AB31C2">
            <w:pPr>
              <w:rPr>
                <w:rFonts w:eastAsia="Calibri"/>
                <w:szCs w:val="22"/>
              </w:rPr>
            </w:pPr>
            <w:r w:rsidRPr="004B1509">
              <w:rPr>
                <w:rFonts w:eastAsia="Calibri"/>
                <w:szCs w:val="22"/>
              </w:rPr>
              <w:t xml:space="preserve">Pravažiuojamasis kelias nuo </w:t>
            </w:r>
            <w:proofErr w:type="spellStart"/>
            <w:r w:rsidRPr="004B1509">
              <w:rPr>
                <w:rFonts w:eastAsia="Calibri"/>
                <w:szCs w:val="22"/>
              </w:rPr>
              <w:t>Žerkiškių</w:t>
            </w:r>
            <w:proofErr w:type="spellEnd"/>
            <w:r w:rsidRPr="004B1509">
              <w:rPr>
                <w:rFonts w:eastAsia="Calibri"/>
                <w:szCs w:val="22"/>
              </w:rPr>
              <w:t xml:space="preserve"> g., Traupio mstl. iki kelio Nr. t60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3F8463" w14:textId="488F1DC2" w:rsidR="00AB31C2" w:rsidRPr="004B1509" w:rsidRDefault="00AB31C2" w:rsidP="00AB31C2">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6A90D" w14:textId="778F85AC" w:rsidR="00AB31C2" w:rsidRPr="004B1509" w:rsidRDefault="00AB31C2" w:rsidP="00AB31C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01E88" w14:textId="45BE97EF" w:rsidR="00AB31C2" w:rsidRPr="004B1509" w:rsidRDefault="00AB31C2" w:rsidP="00AB31C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013D5" w14:textId="560A3E1C" w:rsidR="00AB31C2" w:rsidRPr="004B1509" w:rsidRDefault="00AB31C2" w:rsidP="00AB31C2">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5B6B6" w14:textId="5A0D9549" w:rsidR="00AB31C2" w:rsidRPr="004B1509" w:rsidRDefault="00AB31C2" w:rsidP="00AB31C2">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6F1FFC" w14:textId="2EF1D510" w:rsidR="00AB31C2" w:rsidRPr="004B1509" w:rsidRDefault="00AB31C2" w:rsidP="00AB31C2">
            <w:pPr>
              <w:jc w:val="center"/>
              <w:rPr>
                <w:rFonts w:eastAsia="Calibri"/>
                <w:szCs w:val="22"/>
              </w:rPr>
            </w:pPr>
            <w:r w:rsidRPr="004B1509">
              <w:rPr>
                <w:rFonts w:eastAsia="Calibri"/>
                <w:szCs w:val="22"/>
              </w:rPr>
              <w:t>-</w:t>
            </w:r>
          </w:p>
        </w:tc>
      </w:tr>
      <w:tr w:rsidR="00AB31C2" w:rsidRPr="004B1509" w14:paraId="61426A5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AF9EF9"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28848" w14:textId="6066259A" w:rsidR="00AB31C2" w:rsidRPr="004B1509" w:rsidRDefault="00AB31C2" w:rsidP="00AB31C2">
            <w:pPr>
              <w:rPr>
                <w:rFonts w:eastAsia="Calibri"/>
                <w:szCs w:val="22"/>
              </w:rPr>
            </w:pPr>
            <w:r w:rsidRPr="004B1509">
              <w:rPr>
                <w:rFonts w:eastAsia="Calibri"/>
                <w:szCs w:val="22"/>
              </w:rPr>
              <w:t>TSV40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E2F31F" w14:textId="0411D25B" w:rsidR="00AB31C2" w:rsidRPr="004B1509" w:rsidRDefault="00AB31C2" w:rsidP="00AB31C2">
            <w:pPr>
              <w:rPr>
                <w:rFonts w:eastAsia="Calibri"/>
                <w:szCs w:val="22"/>
              </w:rPr>
            </w:pPr>
            <w:r w:rsidRPr="004B1509">
              <w:rPr>
                <w:rFonts w:eastAsia="Calibri"/>
                <w:szCs w:val="22"/>
              </w:rPr>
              <w:t>Pravažiuojamasis kelias nuo Klevų g. iki Žolynų g., Levaniškių k.</w:t>
            </w:r>
          </w:p>
        </w:tc>
        <w:tc>
          <w:tcPr>
            <w:tcW w:w="1147" w:type="dxa"/>
            <w:tcBorders>
              <w:top w:val="single" w:sz="4" w:space="0" w:color="auto"/>
              <w:left w:val="single" w:sz="4" w:space="0" w:color="auto"/>
              <w:bottom w:val="single" w:sz="4" w:space="0" w:color="auto"/>
              <w:right w:val="single" w:sz="4" w:space="0" w:color="auto"/>
            </w:tcBorders>
            <w:vAlign w:val="center"/>
          </w:tcPr>
          <w:p w14:paraId="0EE3E764" w14:textId="3ABF98F8" w:rsidR="00AB31C2" w:rsidRPr="004B1509" w:rsidRDefault="00AB31C2" w:rsidP="00AB31C2">
            <w:pPr>
              <w:jc w:val="right"/>
              <w:rPr>
                <w:rFonts w:eastAsia="Calibri"/>
                <w:bCs/>
                <w:szCs w:val="22"/>
              </w:rPr>
            </w:pPr>
            <w:r>
              <w:rPr>
                <w:rFonts w:eastAsia="Calibri"/>
                <w:bCs/>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0AC43" w14:textId="613DF67B" w:rsidR="00AB31C2" w:rsidRPr="004B1509" w:rsidRDefault="00AB31C2" w:rsidP="00AB31C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4D6460" w14:textId="40888547" w:rsidR="00AB31C2" w:rsidRPr="004B1509" w:rsidRDefault="00AB31C2" w:rsidP="00AB31C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85030DE" w14:textId="506DCA49" w:rsidR="00AB31C2" w:rsidRPr="004B1509" w:rsidRDefault="00AB31C2" w:rsidP="00AB31C2">
            <w:pPr>
              <w:jc w:val="right"/>
              <w:rPr>
                <w:rFonts w:eastAsia="Calibri"/>
                <w:bCs/>
                <w:szCs w:val="22"/>
              </w:rPr>
            </w:pPr>
            <w:r w:rsidRPr="004B1509">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F97DA" w14:textId="66836669" w:rsidR="00AB31C2" w:rsidRPr="004B1509" w:rsidRDefault="00AB31C2" w:rsidP="00AB31C2">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2172EB" w14:textId="01E37299" w:rsidR="00AB31C2" w:rsidRPr="004B1509" w:rsidRDefault="00AB31C2" w:rsidP="00AB31C2">
            <w:pPr>
              <w:jc w:val="center"/>
              <w:rPr>
                <w:rFonts w:eastAsia="Calibri"/>
                <w:szCs w:val="22"/>
              </w:rPr>
            </w:pPr>
            <w:r w:rsidRPr="004B1509">
              <w:rPr>
                <w:rFonts w:eastAsia="Calibri"/>
                <w:szCs w:val="22"/>
              </w:rPr>
              <w:t>-</w:t>
            </w:r>
          </w:p>
        </w:tc>
      </w:tr>
      <w:tr w:rsidR="00AB31C2" w:rsidRPr="004B1509" w14:paraId="4799E2D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F6D563"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6516DF" w14:textId="4CEC638E" w:rsidR="00AB31C2" w:rsidRPr="004B1509" w:rsidRDefault="00AB31C2" w:rsidP="00AB31C2">
            <w:pPr>
              <w:rPr>
                <w:rFonts w:eastAsia="Calibri"/>
                <w:szCs w:val="22"/>
              </w:rPr>
            </w:pPr>
            <w:r w:rsidRPr="00232CD4">
              <w:rPr>
                <w:rFonts w:eastAsia="Calibri"/>
                <w:szCs w:val="22"/>
              </w:rPr>
              <w:t>TSV50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2B5608" w14:textId="4DE64D1B" w:rsidR="00AB31C2" w:rsidRPr="004B1509" w:rsidRDefault="00AB31C2" w:rsidP="00AB31C2">
            <w:pPr>
              <w:rPr>
                <w:rFonts w:eastAsia="Calibri"/>
                <w:szCs w:val="22"/>
              </w:rPr>
            </w:pPr>
            <w:r w:rsidRPr="00232CD4">
              <w:rPr>
                <w:rFonts w:eastAsia="Calibri"/>
                <w:szCs w:val="22"/>
              </w:rPr>
              <w:t xml:space="preserve">Pravažiuojamasis kelias nuo Alyvų g., </w:t>
            </w:r>
            <w:proofErr w:type="spellStart"/>
            <w:r w:rsidRPr="00232CD4">
              <w:rPr>
                <w:rFonts w:eastAsia="Calibri"/>
                <w:szCs w:val="22"/>
              </w:rPr>
              <w:t>Klaibūnų</w:t>
            </w:r>
            <w:proofErr w:type="spellEnd"/>
            <w:r w:rsidRPr="00232CD4">
              <w:rPr>
                <w:rFonts w:eastAsia="Calibri"/>
                <w:szCs w:val="22"/>
              </w:rPr>
              <w:t xml:space="preserve"> k. iki Žiurlių k.</w:t>
            </w:r>
          </w:p>
        </w:tc>
        <w:tc>
          <w:tcPr>
            <w:tcW w:w="1147" w:type="dxa"/>
            <w:tcBorders>
              <w:top w:val="single" w:sz="4" w:space="0" w:color="auto"/>
              <w:left w:val="single" w:sz="4" w:space="0" w:color="auto"/>
              <w:bottom w:val="single" w:sz="4" w:space="0" w:color="auto"/>
              <w:right w:val="single" w:sz="4" w:space="0" w:color="auto"/>
            </w:tcBorders>
            <w:vAlign w:val="center"/>
          </w:tcPr>
          <w:p w14:paraId="0D36E00D" w14:textId="1728F128" w:rsidR="00AB31C2" w:rsidRPr="004B1509" w:rsidRDefault="00AB31C2" w:rsidP="00AB31C2">
            <w:pPr>
              <w:jc w:val="right"/>
              <w:rPr>
                <w:rFonts w:eastAsia="Calibri"/>
                <w:bCs/>
                <w:szCs w:val="22"/>
              </w:rPr>
            </w:pPr>
            <w:r w:rsidRPr="00232CD4">
              <w:rPr>
                <w:rFonts w:eastAsia="Calibri"/>
                <w:bCs/>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0DC5" w14:textId="73161633"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2F724" w14:textId="1736AA71" w:rsidR="00AB31C2" w:rsidRPr="004B1509" w:rsidRDefault="00AB31C2" w:rsidP="00AB31C2">
            <w:pPr>
              <w:jc w:val="right"/>
              <w:rPr>
                <w:rFonts w:eastAsia="Calibri"/>
                <w:szCs w:val="22"/>
              </w:rPr>
            </w:pPr>
            <w:r w:rsidRPr="00232CD4">
              <w:rPr>
                <w:rFonts w:eastAsia="Calibri"/>
                <w:bCs/>
                <w:szCs w:val="22"/>
              </w:rPr>
              <w:t>190</w:t>
            </w:r>
          </w:p>
        </w:tc>
        <w:tc>
          <w:tcPr>
            <w:tcW w:w="1133" w:type="dxa"/>
            <w:tcBorders>
              <w:top w:val="single" w:sz="4" w:space="0" w:color="auto"/>
              <w:left w:val="single" w:sz="4" w:space="0" w:color="auto"/>
              <w:bottom w:val="single" w:sz="4" w:space="0" w:color="auto"/>
              <w:right w:val="single" w:sz="4" w:space="0" w:color="auto"/>
            </w:tcBorders>
            <w:vAlign w:val="center"/>
          </w:tcPr>
          <w:p w14:paraId="5A5FD713" w14:textId="27356A73" w:rsidR="00AB31C2" w:rsidRPr="004B1509" w:rsidRDefault="00AB31C2" w:rsidP="00AB31C2">
            <w:pPr>
              <w:jc w:val="right"/>
              <w:rPr>
                <w:rFonts w:eastAsia="Calibri"/>
                <w:bCs/>
                <w:szCs w:val="22"/>
              </w:rPr>
            </w:pPr>
            <w:r w:rsidRPr="00232C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ADB9B" w14:textId="356BD33C"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578BC5" w14:textId="34773DB4" w:rsidR="00AB31C2" w:rsidRPr="004B1509" w:rsidRDefault="00AB31C2" w:rsidP="00AB31C2">
            <w:pPr>
              <w:jc w:val="center"/>
              <w:rPr>
                <w:rFonts w:eastAsia="Calibri"/>
                <w:szCs w:val="22"/>
              </w:rPr>
            </w:pPr>
            <w:r w:rsidRPr="00232CD4">
              <w:rPr>
                <w:rFonts w:eastAsia="Calibri"/>
                <w:bCs/>
                <w:szCs w:val="22"/>
              </w:rPr>
              <w:t>4400-6642-6673</w:t>
            </w:r>
          </w:p>
        </w:tc>
      </w:tr>
      <w:tr w:rsidR="00AB31C2" w:rsidRPr="004B1509" w14:paraId="25B828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9FA5D2"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5C15" w14:textId="26602811" w:rsidR="00AB31C2" w:rsidRPr="004B1509" w:rsidRDefault="00AB31C2" w:rsidP="00AB31C2">
            <w:pPr>
              <w:rPr>
                <w:rFonts w:eastAsia="Calibri"/>
                <w:szCs w:val="22"/>
              </w:rPr>
            </w:pPr>
            <w:r w:rsidRPr="00232CD4">
              <w:rPr>
                <w:rFonts w:eastAsia="Calibri"/>
                <w:szCs w:val="22"/>
              </w:rPr>
              <w:t>TSV51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3E4F98" w14:textId="2B41D5A2" w:rsidR="00AB31C2" w:rsidRPr="004B1509" w:rsidRDefault="00AB31C2" w:rsidP="00AB31C2">
            <w:pPr>
              <w:rPr>
                <w:rFonts w:eastAsia="Calibri"/>
                <w:szCs w:val="22"/>
              </w:rPr>
            </w:pPr>
            <w:r w:rsidRPr="00232CD4">
              <w:rPr>
                <w:rFonts w:eastAsia="Calibri"/>
                <w:szCs w:val="22"/>
              </w:rPr>
              <w:t>Pravažiuojamasis kelias nuo kelio Nr. 1214 iki Žaliosios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805C60" w14:textId="740ACF5A" w:rsidR="00AB31C2" w:rsidRPr="004B1509" w:rsidRDefault="00AB31C2" w:rsidP="00AB31C2">
            <w:pPr>
              <w:jc w:val="right"/>
              <w:rPr>
                <w:rFonts w:eastAsia="Calibri"/>
                <w:szCs w:val="22"/>
              </w:rPr>
            </w:pPr>
            <w:r w:rsidRPr="00232CD4">
              <w:rPr>
                <w:rFonts w:eastAsia="Calibri"/>
                <w:szCs w:val="22"/>
              </w:rPr>
              <w:t> 910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4A6C4" w14:textId="69F622C4"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E8983" w14:textId="08521AD9"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E5E66" w14:textId="3DD47AFB" w:rsidR="00AB31C2" w:rsidRPr="004B1509" w:rsidRDefault="00AB31C2" w:rsidP="00AB31C2">
            <w:pPr>
              <w:jc w:val="right"/>
              <w:rPr>
                <w:rFonts w:eastAsia="Calibri"/>
                <w:szCs w:val="22"/>
              </w:rPr>
            </w:pPr>
            <w:r w:rsidRPr="00232CD4">
              <w:rPr>
                <w:rFonts w:eastAsia="Calibri"/>
                <w:szCs w:val="22"/>
              </w:rPr>
              <w:t>910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859FA" w14:textId="6B208F45"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70AD60" w14:textId="1DC3BDE7" w:rsidR="00AB31C2" w:rsidRPr="004B1509" w:rsidRDefault="00AB31C2" w:rsidP="00AB31C2">
            <w:pPr>
              <w:jc w:val="center"/>
              <w:rPr>
                <w:rFonts w:eastAsia="Calibri"/>
                <w:szCs w:val="22"/>
              </w:rPr>
            </w:pPr>
            <w:r w:rsidRPr="00232CD4">
              <w:rPr>
                <w:rFonts w:eastAsia="Calibri"/>
                <w:szCs w:val="22"/>
              </w:rPr>
              <w:t>4400-6808-8564</w:t>
            </w:r>
          </w:p>
        </w:tc>
      </w:tr>
      <w:tr w:rsidR="00AB31C2" w:rsidRPr="004B1509" w14:paraId="2C5B37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FFFE4E"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BC4CA" w14:textId="3EF2BE28" w:rsidR="00AB31C2" w:rsidRPr="004B1509" w:rsidRDefault="00AB31C2" w:rsidP="00AB31C2">
            <w:pPr>
              <w:rPr>
                <w:rFonts w:eastAsia="Calibri"/>
                <w:szCs w:val="22"/>
              </w:rPr>
            </w:pPr>
            <w:r w:rsidRPr="00232CD4">
              <w:rPr>
                <w:rFonts w:eastAsia="Calibri"/>
                <w:szCs w:val="22"/>
              </w:rPr>
              <w:t>TSV52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4933AE" w14:textId="23EEBC85" w:rsidR="00AB31C2" w:rsidRPr="004B1509" w:rsidRDefault="00AB31C2" w:rsidP="00AB31C2">
            <w:pPr>
              <w:rPr>
                <w:rFonts w:eastAsia="Calibri"/>
                <w:szCs w:val="22"/>
              </w:rPr>
            </w:pPr>
            <w:r w:rsidRPr="00232CD4">
              <w:rPr>
                <w:rFonts w:eastAsia="Calibri"/>
                <w:szCs w:val="22"/>
              </w:rPr>
              <w:t xml:space="preserve">Pravažiuojamasis kelias nuo kelio Nr. 51 iki </w:t>
            </w:r>
            <w:proofErr w:type="spellStart"/>
            <w:r w:rsidRPr="00232CD4">
              <w:rPr>
                <w:rFonts w:eastAsia="Calibri"/>
                <w:szCs w:val="22"/>
              </w:rPr>
              <w:t>Nevėžninkų</w:t>
            </w:r>
            <w:proofErr w:type="spellEnd"/>
            <w:r w:rsidRPr="00232CD4">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5059D3" w14:textId="0B0F2C11" w:rsidR="00AB31C2" w:rsidRPr="004B1509" w:rsidRDefault="00AB31C2" w:rsidP="00AB31C2">
            <w:pPr>
              <w:jc w:val="right"/>
              <w:rPr>
                <w:rFonts w:eastAsia="Calibri"/>
                <w:szCs w:val="22"/>
              </w:rPr>
            </w:pPr>
            <w:r w:rsidRPr="00232CD4">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2D5AA" w14:textId="6AACE90C"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7E5A" w14:textId="6061EC34"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B00E2" w14:textId="0DBFDBE0" w:rsidR="00AB31C2" w:rsidRPr="004B1509" w:rsidRDefault="00AB31C2" w:rsidP="00AB31C2">
            <w:pPr>
              <w:jc w:val="right"/>
              <w:rPr>
                <w:rFonts w:eastAsia="Calibri"/>
                <w:szCs w:val="22"/>
              </w:rPr>
            </w:pPr>
            <w:r w:rsidRPr="00232CD4">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D529" w14:textId="3176E090"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1777C8" w14:textId="6739F2F6" w:rsidR="00AB31C2" w:rsidRPr="004B1509" w:rsidRDefault="00AB31C2" w:rsidP="00AB31C2">
            <w:pPr>
              <w:jc w:val="center"/>
              <w:rPr>
                <w:rFonts w:eastAsia="Calibri"/>
                <w:szCs w:val="22"/>
              </w:rPr>
            </w:pPr>
            <w:r w:rsidRPr="00232CD4">
              <w:rPr>
                <w:rFonts w:eastAsia="Calibri"/>
                <w:szCs w:val="22"/>
              </w:rPr>
              <w:t>4400-6808-8597</w:t>
            </w:r>
          </w:p>
        </w:tc>
      </w:tr>
      <w:tr w:rsidR="00AB31C2" w:rsidRPr="004B1509" w14:paraId="2C61E0D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6B4A76"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146B3C" w14:textId="4AAD3636" w:rsidR="00AB31C2" w:rsidRPr="004B1509" w:rsidRDefault="00AB31C2" w:rsidP="00AB31C2">
            <w:pPr>
              <w:rPr>
                <w:rFonts w:eastAsia="Calibri"/>
                <w:szCs w:val="22"/>
              </w:rPr>
            </w:pPr>
            <w:r w:rsidRPr="00232CD4">
              <w:rPr>
                <w:rFonts w:eastAsia="Calibri"/>
                <w:szCs w:val="22"/>
              </w:rPr>
              <w:t>TSV53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629286" w14:textId="5DA78748" w:rsidR="00AB31C2" w:rsidRPr="004B1509" w:rsidRDefault="00AB31C2" w:rsidP="00AB31C2">
            <w:pPr>
              <w:rPr>
                <w:rFonts w:eastAsia="Calibri"/>
                <w:szCs w:val="22"/>
              </w:rPr>
            </w:pPr>
            <w:r w:rsidRPr="00232CD4">
              <w:rPr>
                <w:rFonts w:eastAsia="Calibri"/>
                <w:szCs w:val="22"/>
              </w:rPr>
              <w:t xml:space="preserve">Privažiuojamasis kelias prie trąšų sandėlio </w:t>
            </w:r>
            <w:proofErr w:type="spellStart"/>
            <w:r w:rsidRPr="00232CD4">
              <w:rPr>
                <w:rFonts w:eastAsia="Calibri"/>
                <w:szCs w:val="22"/>
              </w:rPr>
              <w:t>Janapolio</w:t>
            </w:r>
            <w:proofErr w:type="spellEnd"/>
            <w:r w:rsidRPr="00232CD4">
              <w:rPr>
                <w:rFonts w:eastAsia="Calibri"/>
                <w:szCs w:val="22"/>
              </w:rPr>
              <w:t xml:space="preserve"> k. nuo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9BDB39" w14:textId="68261C2A" w:rsidR="00AB31C2" w:rsidRPr="004B1509" w:rsidRDefault="00AB31C2" w:rsidP="00AB31C2">
            <w:pPr>
              <w:jc w:val="right"/>
              <w:rPr>
                <w:rFonts w:eastAsia="Calibri"/>
                <w:szCs w:val="22"/>
              </w:rPr>
            </w:pPr>
            <w:r w:rsidRPr="00232CD4">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EA8F" w14:textId="18BE53DB"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4230D" w14:textId="1B19DACA"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17EEA" w14:textId="5D3712D6" w:rsidR="00AB31C2" w:rsidRPr="004B1509" w:rsidRDefault="00AB31C2" w:rsidP="00AB31C2">
            <w:pPr>
              <w:jc w:val="right"/>
              <w:rPr>
                <w:rFonts w:eastAsia="Calibri"/>
                <w:szCs w:val="22"/>
              </w:rPr>
            </w:pPr>
            <w:r w:rsidRPr="00232CD4">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C500" w14:textId="6BE3668A"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7883B7" w14:textId="447F05FD" w:rsidR="00AB31C2" w:rsidRPr="004B1509" w:rsidRDefault="00AB31C2" w:rsidP="00AB31C2">
            <w:pPr>
              <w:jc w:val="center"/>
              <w:rPr>
                <w:rFonts w:eastAsia="Calibri"/>
                <w:szCs w:val="22"/>
              </w:rPr>
            </w:pPr>
            <w:r w:rsidRPr="00232CD4">
              <w:rPr>
                <w:rFonts w:eastAsia="Calibri"/>
                <w:szCs w:val="22"/>
              </w:rPr>
              <w:t>-</w:t>
            </w:r>
          </w:p>
        </w:tc>
      </w:tr>
      <w:tr w:rsidR="00AB31C2" w:rsidRPr="004B1509" w14:paraId="359A16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FB7E62"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2C4D1E" w14:textId="26B58FFE" w:rsidR="00AB31C2" w:rsidRPr="004B1509" w:rsidRDefault="00AB31C2" w:rsidP="00AB31C2">
            <w:pPr>
              <w:rPr>
                <w:rFonts w:eastAsia="Calibri"/>
                <w:szCs w:val="22"/>
              </w:rPr>
            </w:pPr>
            <w:r w:rsidRPr="00232CD4">
              <w:rPr>
                <w:rFonts w:eastAsia="Calibri"/>
                <w:szCs w:val="22"/>
              </w:rPr>
              <w:t>TSV56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9757BC" w14:textId="294D2BA7" w:rsidR="00AB31C2" w:rsidRPr="004B1509" w:rsidRDefault="00AB31C2" w:rsidP="00AB31C2">
            <w:pPr>
              <w:rPr>
                <w:rFonts w:eastAsia="Calibri"/>
                <w:szCs w:val="22"/>
              </w:rPr>
            </w:pPr>
            <w:r w:rsidRPr="00232CD4">
              <w:rPr>
                <w:rFonts w:eastAsia="Calibri"/>
                <w:szCs w:val="22"/>
              </w:rPr>
              <w:t xml:space="preserve">Privažiuojamasis kelias prie fermos </w:t>
            </w:r>
            <w:proofErr w:type="spellStart"/>
            <w:r w:rsidRPr="00232CD4">
              <w:rPr>
                <w:rFonts w:eastAsia="Calibri"/>
                <w:szCs w:val="22"/>
              </w:rPr>
              <w:t>Surdaugių</w:t>
            </w:r>
            <w:proofErr w:type="spellEnd"/>
            <w:r w:rsidRPr="00232CD4">
              <w:rPr>
                <w:rFonts w:eastAsia="Calibri"/>
                <w:szCs w:val="22"/>
              </w:rPr>
              <w:t xml:space="preserve"> k. nuo kelio </w:t>
            </w:r>
            <w:proofErr w:type="spellStart"/>
            <w:r w:rsidRPr="00232CD4">
              <w:rPr>
                <w:rFonts w:eastAsia="Calibri"/>
                <w:szCs w:val="22"/>
              </w:rPr>
              <w:t>Surdaugiai</w:t>
            </w:r>
            <w:proofErr w:type="spellEnd"/>
            <w:r w:rsidRPr="00232CD4">
              <w:rPr>
                <w:rFonts w:eastAsia="Calibri"/>
                <w:szCs w:val="22"/>
              </w:rPr>
              <w:t>–</w:t>
            </w:r>
            <w:proofErr w:type="spellStart"/>
            <w:r w:rsidRPr="00232CD4">
              <w:rPr>
                <w:rFonts w:eastAsia="Calibri"/>
                <w:szCs w:val="22"/>
              </w:rPr>
              <w:t>Žerkiškiai</w:t>
            </w:r>
            <w:proofErr w:type="spellEnd"/>
            <w:r w:rsidRPr="00232CD4">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0D86FC" w14:textId="0E64FED9" w:rsidR="00AB31C2" w:rsidRPr="004B1509" w:rsidRDefault="00AB31C2" w:rsidP="00AB31C2">
            <w:pPr>
              <w:jc w:val="right"/>
              <w:rPr>
                <w:rFonts w:eastAsia="Calibri"/>
                <w:szCs w:val="22"/>
              </w:rPr>
            </w:pPr>
            <w:r w:rsidRPr="00232CD4">
              <w:rPr>
                <w:rFonts w:eastAsia="Calibri"/>
                <w:bCs/>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05A85" w14:textId="0F8D8F8A"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D8C96" w14:textId="54209951" w:rsidR="00AB31C2" w:rsidRPr="004B1509" w:rsidRDefault="00AB31C2" w:rsidP="00AB31C2">
            <w:pPr>
              <w:jc w:val="right"/>
              <w:rPr>
                <w:rFonts w:eastAsia="Calibri"/>
                <w:szCs w:val="22"/>
              </w:rPr>
            </w:pPr>
            <w:r w:rsidRPr="00232CD4">
              <w:rPr>
                <w:rFonts w:eastAsia="Calibri"/>
                <w:bCs/>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4264" w14:textId="70E98DFB" w:rsidR="00AB31C2" w:rsidRPr="004B1509" w:rsidRDefault="00AB31C2" w:rsidP="00AB31C2">
            <w:pPr>
              <w:jc w:val="right"/>
              <w:rPr>
                <w:rFonts w:eastAsia="Calibri"/>
                <w:szCs w:val="22"/>
              </w:rPr>
            </w:pPr>
            <w:r w:rsidRPr="00232C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ABF62" w14:textId="45CCE21E"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FCF043" w14:textId="4E2F2479" w:rsidR="00AB31C2" w:rsidRPr="004B1509" w:rsidRDefault="00AB31C2" w:rsidP="00AB31C2">
            <w:pPr>
              <w:jc w:val="center"/>
              <w:rPr>
                <w:rFonts w:eastAsia="Calibri"/>
                <w:szCs w:val="22"/>
              </w:rPr>
            </w:pPr>
            <w:r w:rsidRPr="00232CD4">
              <w:rPr>
                <w:rFonts w:eastAsia="Calibri"/>
                <w:bCs/>
                <w:szCs w:val="22"/>
              </w:rPr>
              <w:t>4400-6642-6584</w:t>
            </w:r>
          </w:p>
        </w:tc>
      </w:tr>
      <w:tr w:rsidR="00AB31C2" w:rsidRPr="004B1509" w14:paraId="4434CA4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4FB704"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D1C26" w14:textId="326E6C22" w:rsidR="00AB31C2" w:rsidRPr="004B1509" w:rsidRDefault="00AB31C2" w:rsidP="00AB31C2">
            <w:pPr>
              <w:rPr>
                <w:rFonts w:eastAsia="Calibri"/>
                <w:szCs w:val="22"/>
              </w:rPr>
            </w:pPr>
            <w:r w:rsidRPr="00232CD4">
              <w:rPr>
                <w:rFonts w:eastAsia="Calibri"/>
                <w:szCs w:val="22"/>
              </w:rPr>
              <w:t>TSV62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9DB5D8" w14:textId="4DE274BD" w:rsidR="00AB31C2" w:rsidRPr="004B1509" w:rsidRDefault="00AB31C2" w:rsidP="00AB31C2">
            <w:pPr>
              <w:rPr>
                <w:rFonts w:eastAsia="Calibri"/>
                <w:szCs w:val="22"/>
              </w:rPr>
            </w:pPr>
            <w:r w:rsidRPr="00232CD4">
              <w:rPr>
                <w:rFonts w:eastAsia="Calibri"/>
                <w:szCs w:val="22"/>
              </w:rPr>
              <w:t xml:space="preserve">Pravažiuojamasis kelias nuo kelio Nr. 1214 iki </w:t>
            </w:r>
            <w:proofErr w:type="spellStart"/>
            <w:r w:rsidRPr="00232CD4">
              <w:rPr>
                <w:rFonts w:eastAsia="Calibri"/>
                <w:szCs w:val="22"/>
              </w:rPr>
              <w:t>Naujadalio</w:t>
            </w:r>
            <w:proofErr w:type="spellEnd"/>
            <w:r w:rsidRPr="00232CD4">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5609B7" w14:textId="78786B62" w:rsidR="00AB31C2" w:rsidRPr="004B1509" w:rsidRDefault="00AB31C2" w:rsidP="00AB31C2">
            <w:pPr>
              <w:jc w:val="right"/>
              <w:rPr>
                <w:rFonts w:eastAsia="Calibri"/>
                <w:szCs w:val="22"/>
              </w:rPr>
            </w:pPr>
            <w:r w:rsidRPr="00232CD4">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FA10C" w14:textId="62D365C0"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23508" w14:textId="2ED9FAD3"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94E6B" w14:textId="50DCF4CC" w:rsidR="00AB31C2" w:rsidRPr="004B1509" w:rsidRDefault="00AB31C2" w:rsidP="00AB31C2">
            <w:pPr>
              <w:jc w:val="right"/>
              <w:rPr>
                <w:rFonts w:eastAsia="Calibri"/>
                <w:szCs w:val="22"/>
              </w:rPr>
            </w:pPr>
            <w:r w:rsidRPr="00232CD4">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48E4" w14:textId="181390F3"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8353DB" w14:textId="1E313529" w:rsidR="00AB31C2" w:rsidRPr="004B1509" w:rsidRDefault="00AB31C2" w:rsidP="00AB31C2">
            <w:pPr>
              <w:jc w:val="center"/>
              <w:rPr>
                <w:rFonts w:eastAsia="Calibri"/>
                <w:szCs w:val="22"/>
              </w:rPr>
            </w:pPr>
            <w:r w:rsidRPr="00232CD4">
              <w:rPr>
                <w:rFonts w:eastAsia="Calibri"/>
                <w:szCs w:val="22"/>
              </w:rPr>
              <w:t>4400-6808-8697</w:t>
            </w:r>
          </w:p>
        </w:tc>
      </w:tr>
      <w:tr w:rsidR="00AB31C2" w:rsidRPr="004B1509" w14:paraId="46EADC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41F2B2"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0860C4" w14:textId="0F5D1264" w:rsidR="00AB31C2" w:rsidRPr="004B1509" w:rsidRDefault="00AB31C2" w:rsidP="00AB31C2">
            <w:pPr>
              <w:rPr>
                <w:rFonts w:eastAsia="Calibri"/>
                <w:szCs w:val="22"/>
              </w:rPr>
            </w:pPr>
            <w:r w:rsidRPr="00232CD4">
              <w:rPr>
                <w:rFonts w:eastAsia="Calibri"/>
                <w:szCs w:val="22"/>
              </w:rPr>
              <w:t>TSV63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7531B2" w14:textId="467FCF43" w:rsidR="00AB31C2" w:rsidRPr="004B1509" w:rsidRDefault="00AB31C2" w:rsidP="00AB31C2">
            <w:pPr>
              <w:rPr>
                <w:rFonts w:eastAsia="Calibri"/>
                <w:szCs w:val="22"/>
              </w:rPr>
            </w:pPr>
            <w:r w:rsidRPr="00232CD4">
              <w:rPr>
                <w:rFonts w:eastAsia="Calibri"/>
                <w:szCs w:val="22"/>
              </w:rPr>
              <w:t>Pravažiuojamas kelias nuo Vilties g., Levaniškių k. iki kelio Nr. t10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00421E" w14:textId="025A3AF8" w:rsidR="00AB31C2" w:rsidRPr="004B1509" w:rsidRDefault="00AB31C2" w:rsidP="00AB31C2">
            <w:pPr>
              <w:jc w:val="right"/>
              <w:rPr>
                <w:rFonts w:eastAsia="Calibri"/>
                <w:szCs w:val="22"/>
              </w:rPr>
            </w:pPr>
            <w:r w:rsidRPr="00232CD4">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56B8A" w14:textId="1C9DFDE6"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B6386" w14:textId="5E49DBD4"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5F615" w14:textId="123A45EB" w:rsidR="00AB31C2" w:rsidRPr="004B1509" w:rsidRDefault="00AB31C2" w:rsidP="00AB31C2">
            <w:pPr>
              <w:jc w:val="right"/>
              <w:rPr>
                <w:rFonts w:eastAsia="Calibri"/>
                <w:szCs w:val="22"/>
              </w:rPr>
            </w:pPr>
            <w:r w:rsidRPr="00232CD4">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E3469" w14:textId="6744CE0A"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FD5D23" w14:textId="511D6ACE" w:rsidR="00AB31C2" w:rsidRPr="004B1509" w:rsidRDefault="00AB31C2" w:rsidP="00AB31C2">
            <w:pPr>
              <w:jc w:val="center"/>
              <w:rPr>
                <w:rFonts w:eastAsia="Calibri"/>
                <w:szCs w:val="22"/>
              </w:rPr>
            </w:pPr>
            <w:r w:rsidRPr="00232CD4">
              <w:rPr>
                <w:rFonts w:eastAsia="Calibri"/>
                <w:szCs w:val="22"/>
              </w:rPr>
              <w:t>-</w:t>
            </w:r>
          </w:p>
        </w:tc>
      </w:tr>
      <w:tr w:rsidR="00AB31C2" w:rsidRPr="004B1509" w14:paraId="03DDED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071FD4"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CDF76" w14:textId="241A0175" w:rsidR="00AB31C2" w:rsidRPr="004B1509" w:rsidRDefault="00AB31C2" w:rsidP="00AB31C2">
            <w:pPr>
              <w:rPr>
                <w:rFonts w:eastAsia="Calibri"/>
                <w:szCs w:val="22"/>
              </w:rPr>
            </w:pPr>
            <w:r w:rsidRPr="00232CD4">
              <w:rPr>
                <w:rFonts w:eastAsia="Calibri"/>
                <w:szCs w:val="22"/>
              </w:rPr>
              <w:t>TSV64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F5645E" w14:textId="40113913" w:rsidR="00AB31C2" w:rsidRPr="004B1509" w:rsidRDefault="00AB31C2" w:rsidP="00AB31C2">
            <w:pPr>
              <w:rPr>
                <w:rFonts w:eastAsia="Calibri"/>
                <w:szCs w:val="22"/>
              </w:rPr>
            </w:pPr>
            <w:r w:rsidRPr="00232CD4">
              <w:rPr>
                <w:rFonts w:eastAsia="Calibri"/>
                <w:szCs w:val="22"/>
              </w:rPr>
              <w:t xml:space="preserve">Pravažiuojamasis kelias nuo </w:t>
            </w:r>
            <w:proofErr w:type="spellStart"/>
            <w:r w:rsidRPr="00232CD4">
              <w:rPr>
                <w:rFonts w:eastAsia="Calibri"/>
                <w:szCs w:val="22"/>
              </w:rPr>
              <w:t>Užuraiščių</w:t>
            </w:r>
            <w:proofErr w:type="spellEnd"/>
            <w:r w:rsidRPr="00232CD4">
              <w:rPr>
                <w:rFonts w:eastAsia="Calibri"/>
                <w:szCs w:val="22"/>
              </w:rPr>
              <w:t xml:space="preserve"> k. ir Surviliškio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185452" w14:textId="4FAA3848" w:rsidR="00AB31C2" w:rsidRPr="004B1509" w:rsidRDefault="00AB31C2" w:rsidP="00AB31C2">
            <w:pPr>
              <w:jc w:val="right"/>
              <w:rPr>
                <w:rFonts w:eastAsia="Calibri"/>
                <w:szCs w:val="22"/>
              </w:rPr>
            </w:pPr>
            <w:r w:rsidRPr="00232CD4">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B663" w14:textId="75C82DFE"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CE3AF" w14:textId="68E5EE41"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783D1" w14:textId="7D28BF3B" w:rsidR="00AB31C2" w:rsidRPr="004B1509" w:rsidRDefault="00AB31C2" w:rsidP="00AB31C2">
            <w:pPr>
              <w:jc w:val="right"/>
              <w:rPr>
                <w:rFonts w:eastAsia="Calibri"/>
                <w:szCs w:val="22"/>
              </w:rPr>
            </w:pPr>
            <w:r w:rsidRPr="00232CD4">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8E18F" w14:textId="0953044F"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1215DF" w14:textId="758A66D1" w:rsidR="00AB31C2" w:rsidRPr="004B1509" w:rsidRDefault="00AB31C2" w:rsidP="00AB31C2">
            <w:pPr>
              <w:jc w:val="center"/>
              <w:rPr>
                <w:rFonts w:eastAsia="Calibri"/>
                <w:szCs w:val="22"/>
              </w:rPr>
            </w:pPr>
            <w:r w:rsidRPr="00232CD4">
              <w:rPr>
                <w:rFonts w:eastAsia="Calibri"/>
                <w:szCs w:val="22"/>
              </w:rPr>
              <w:t>-</w:t>
            </w:r>
          </w:p>
        </w:tc>
      </w:tr>
      <w:tr w:rsidR="00AB31C2" w:rsidRPr="004B1509" w14:paraId="1733B8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EFC08B"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A91C7" w14:textId="31A9DE5B" w:rsidR="00AB31C2" w:rsidRPr="004B1509" w:rsidRDefault="00AB31C2" w:rsidP="00AB31C2">
            <w:pPr>
              <w:rPr>
                <w:rFonts w:eastAsia="Calibri"/>
                <w:szCs w:val="22"/>
              </w:rPr>
            </w:pPr>
            <w:r w:rsidRPr="00232CD4">
              <w:rPr>
                <w:rFonts w:eastAsia="Calibri"/>
                <w:szCs w:val="22"/>
              </w:rPr>
              <w:t>TSV65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774DBE" w14:textId="67A1AF95" w:rsidR="00AB31C2" w:rsidRPr="004B1509" w:rsidRDefault="00AB31C2" w:rsidP="00AB31C2">
            <w:pPr>
              <w:rPr>
                <w:rFonts w:eastAsia="Calibri"/>
                <w:szCs w:val="22"/>
              </w:rPr>
            </w:pPr>
            <w:r w:rsidRPr="00232CD4">
              <w:rPr>
                <w:rFonts w:eastAsia="Calibri"/>
                <w:szCs w:val="22"/>
              </w:rPr>
              <w:t>Pravažiuojamasis kelias nuo kelio Nr. 1205 iki kelio Nr. 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EE52AE" w14:textId="0198248C" w:rsidR="00AB31C2" w:rsidRPr="004B1509" w:rsidRDefault="00AB31C2" w:rsidP="00AB31C2">
            <w:pPr>
              <w:jc w:val="right"/>
              <w:rPr>
                <w:rFonts w:eastAsia="Calibri"/>
                <w:szCs w:val="22"/>
              </w:rPr>
            </w:pPr>
            <w:r w:rsidRPr="00232CD4">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6C331" w14:textId="65E18706"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AEA71" w14:textId="35831FDD"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0E15F" w14:textId="3E1AE6F0" w:rsidR="00AB31C2" w:rsidRPr="004B1509" w:rsidRDefault="00AB31C2" w:rsidP="00AB31C2">
            <w:pPr>
              <w:jc w:val="right"/>
              <w:rPr>
                <w:rFonts w:eastAsia="Calibri"/>
                <w:szCs w:val="22"/>
              </w:rPr>
            </w:pPr>
            <w:r w:rsidRPr="00232CD4">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B7C7" w14:textId="7468F075"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4124F6" w14:textId="1EEDE822" w:rsidR="00AB31C2" w:rsidRPr="004B1509" w:rsidRDefault="00AB31C2" w:rsidP="00AB31C2">
            <w:pPr>
              <w:jc w:val="center"/>
              <w:rPr>
                <w:rFonts w:eastAsia="Calibri"/>
                <w:szCs w:val="22"/>
              </w:rPr>
            </w:pPr>
            <w:r w:rsidRPr="00232CD4">
              <w:rPr>
                <w:rFonts w:eastAsia="Calibri"/>
                <w:szCs w:val="22"/>
              </w:rPr>
              <w:t>-</w:t>
            </w:r>
          </w:p>
        </w:tc>
      </w:tr>
      <w:tr w:rsidR="00AB31C2" w:rsidRPr="004B1509" w14:paraId="549319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4461BE"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67961" w14:textId="69075756" w:rsidR="00AB31C2" w:rsidRPr="004B1509" w:rsidRDefault="00AB31C2" w:rsidP="00AB31C2">
            <w:pPr>
              <w:rPr>
                <w:rFonts w:eastAsia="Calibri"/>
                <w:szCs w:val="22"/>
              </w:rPr>
            </w:pPr>
            <w:r w:rsidRPr="00232CD4">
              <w:rPr>
                <w:rFonts w:eastAsia="Calibri"/>
                <w:szCs w:val="22"/>
              </w:rPr>
              <w:t>TSV66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4B89C2" w14:textId="112DE707" w:rsidR="00AB31C2" w:rsidRPr="004B1509" w:rsidRDefault="00AB31C2" w:rsidP="00AB31C2">
            <w:pPr>
              <w:rPr>
                <w:rFonts w:eastAsia="Calibri"/>
                <w:szCs w:val="22"/>
              </w:rPr>
            </w:pPr>
            <w:r w:rsidRPr="00232CD4">
              <w:rPr>
                <w:rFonts w:eastAsia="Calibri"/>
                <w:szCs w:val="22"/>
              </w:rPr>
              <w:t xml:space="preserve">Pravažiuojamasis kelias nuo </w:t>
            </w:r>
            <w:proofErr w:type="spellStart"/>
            <w:r w:rsidRPr="00232CD4">
              <w:rPr>
                <w:rFonts w:eastAsia="Calibri"/>
                <w:szCs w:val="22"/>
              </w:rPr>
              <w:t>Papartynės</w:t>
            </w:r>
            <w:proofErr w:type="spellEnd"/>
            <w:r w:rsidRPr="00232CD4">
              <w:rPr>
                <w:rFonts w:eastAsia="Calibri"/>
                <w:szCs w:val="22"/>
              </w:rPr>
              <w:t xml:space="preserve"> g. iki </w:t>
            </w:r>
            <w:proofErr w:type="spellStart"/>
            <w:r w:rsidRPr="00232CD4">
              <w:rPr>
                <w:rFonts w:eastAsia="Calibri"/>
                <w:szCs w:val="22"/>
              </w:rPr>
              <w:t>Žerkiškių</w:t>
            </w:r>
            <w:proofErr w:type="spellEnd"/>
            <w:r w:rsidRPr="00232CD4">
              <w:rPr>
                <w:rFonts w:eastAsia="Calibri"/>
                <w:szCs w:val="22"/>
              </w:rPr>
              <w:t xml:space="preserve">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F09359" w14:textId="33C868FD" w:rsidR="00AB31C2" w:rsidRPr="004B1509" w:rsidRDefault="00AB31C2" w:rsidP="00AB31C2">
            <w:pPr>
              <w:jc w:val="right"/>
              <w:rPr>
                <w:rFonts w:eastAsia="Calibri"/>
                <w:szCs w:val="22"/>
              </w:rPr>
            </w:pPr>
            <w:r w:rsidRPr="00232CD4">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175D4" w14:textId="3949A675"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21E35" w14:textId="2DD71D35"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DC014" w14:textId="7925ED5A" w:rsidR="00AB31C2" w:rsidRPr="004B1509" w:rsidRDefault="00AB31C2" w:rsidP="00AB31C2">
            <w:pPr>
              <w:jc w:val="right"/>
              <w:rPr>
                <w:rFonts w:eastAsia="Calibri"/>
                <w:szCs w:val="22"/>
              </w:rPr>
            </w:pPr>
            <w:r w:rsidRPr="00232CD4">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E9D86" w14:textId="54B421C4"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1E0ADB" w14:textId="1E92A73E" w:rsidR="00AB31C2" w:rsidRPr="004B1509" w:rsidRDefault="00AB31C2" w:rsidP="00AB31C2">
            <w:pPr>
              <w:jc w:val="center"/>
              <w:rPr>
                <w:rFonts w:eastAsia="Calibri"/>
                <w:szCs w:val="22"/>
              </w:rPr>
            </w:pPr>
            <w:r w:rsidRPr="00232CD4">
              <w:rPr>
                <w:rFonts w:eastAsia="Calibri"/>
                <w:szCs w:val="22"/>
              </w:rPr>
              <w:t>-</w:t>
            </w:r>
          </w:p>
        </w:tc>
      </w:tr>
      <w:tr w:rsidR="00AB31C2" w:rsidRPr="004B1509" w14:paraId="4F52205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4DACF7"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13768" w14:textId="5B1BF05D" w:rsidR="00AB31C2" w:rsidRPr="004B1509" w:rsidRDefault="00AB31C2" w:rsidP="00AB31C2">
            <w:pPr>
              <w:rPr>
                <w:rFonts w:eastAsia="Calibri"/>
                <w:szCs w:val="22"/>
              </w:rPr>
            </w:pPr>
            <w:r w:rsidRPr="00232CD4">
              <w:rPr>
                <w:rFonts w:eastAsia="Calibri"/>
                <w:szCs w:val="22"/>
              </w:rPr>
              <w:t>TSV67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742AF" w14:textId="2A30BA21" w:rsidR="00AB31C2" w:rsidRPr="004B1509" w:rsidRDefault="00AB31C2" w:rsidP="00AB31C2">
            <w:pPr>
              <w:rPr>
                <w:rFonts w:eastAsia="Calibri"/>
                <w:szCs w:val="22"/>
              </w:rPr>
            </w:pPr>
            <w:r w:rsidRPr="00232CD4">
              <w:rPr>
                <w:rFonts w:eastAsia="Calibri"/>
                <w:szCs w:val="22"/>
              </w:rPr>
              <w:t>Pravažiuojamasis kelias nuo kelio Nr. t20 iki kelio Nr. t46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F60C5F" w14:textId="7398C859" w:rsidR="00AB31C2" w:rsidRPr="004B1509" w:rsidRDefault="00AB31C2" w:rsidP="00AB31C2">
            <w:pPr>
              <w:jc w:val="right"/>
              <w:rPr>
                <w:rFonts w:eastAsia="Calibri"/>
                <w:szCs w:val="22"/>
              </w:rPr>
            </w:pPr>
            <w:r w:rsidRPr="00232CD4">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53A75" w14:textId="2424B34F"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58D8" w14:textId="1E48D353"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D4C1B" w14:textId="2608B8B0" w:rsidR="00AB31C2" w:rsidRPr="004B1509" w:rsidRDefault="00AB31C2" w:rsidP="00AB31C2">
            <w:pPr>
              <w:jc w:val="right"/>
              <w:rPr>
                <w:rFonts w:eastAsia="Calibri"/>
                <w:szCs w:val="22"/>
              </w:rPr>
            </w:pPr>
            <w:r w:rsidRPr="00232CD4">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D8863" w14:textId="5E20E184"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064357" w14:textId="1992241C" w:rsidR="00AB31C2" w:rsidRPr="004B1509" w:rsidRDefault="00AB31C2" w:rsidP="00AB31C2">
            <w:pPr>
              <w:jc w:val="center"/>
              <w:rPr>
                <w:rFonts w:eastAsia="Calibri"/>
                <w:szCs w:val="22"/>
              </w:rPr>
            </w:pPr>
            <w:r w:rsidRPr="00232CD4">
              <w:rPr>
                <w:rFonts w:eastAsia="Calibri"/>
                <w:szCs w:val="22"/>
              </w:rPr>
              <w:t>-</w:t>
            </w:r>
          </w:p>
        </w:tc>
      </w:tr>
      <w:tr w:rsidR="00AB31C2" w:rsidRPr="004B1509" w14:paraId="5E06CB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B0A618"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0A86E" w14:textId="5F17F288" w:rsidR="00AB31C2" w:rsidRPr="004B1509" w:rsidRDefault="00AB31C2" w:rsidP="00AB31C2">
            <w:pPr>
              <w:rPr>
                <w:rFonts w:eastAsia="Calibri"/>
                <w:szCs w:val="22"/>
              </w:rPr>
            </w:pPr>
            <w:r w:rsidRPr="00232CD4">
              <w:rPr>
                <w:rFonts w:eastAsia="Calibri"/>
                <w:szCs w:val="22"/>
              </w:rPr>
              <w:t>TSV69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AA6944" w14:textId="4C951A36" w:rsidR="00AB31C2" w:rsidRPr="004B1509" w:rsidRDefault="00AB31C2" w:rsidP="00AB31C2">
            <w:pPr>
              <w:rPr>
                <w:rFonts w:eastAsia="Calibri"/>
                <w:szCs w:val="22"/>
              </w:rPr>
            </w:pPr>
            <w:r w:rsidRPr="00232CD4">
              <w:rPr>
                <w:rFonts w:eastAsia="Calibri"/>
                <w:szCs w:val="22"/>
              </w:rPr>
              <w:t xml:space="preserve">Pravažiuojamasis kelias nuo kelio Nr. 174  iki </w:t>
            </w:r>
            <w:proofErr w:type="spellStart"/>
            <w:r w:rsidRPr="00232CD4">
              <w:rPr>
                <w:rFonts w:eastAsia="Calibri"/>
                <w:szCs w:val="22"/>
              </w:rPr>
              <w:t>Šapio</w:t>
            </w:r>
            <w:proofErr w:type="spellEnd"/>
            <w:r w:rsidRPr="00232CD4">
              <w:rPr>
                <w:rFonts w:eastAsia="Calibri"/>
                <w:szCs w:val="22"/>
              </w:rPr>
              <w:t xml:space="preserve">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951F5C" w14:textId="28619593" w:rsidR="00AB31C2" w:rsidRPr="004B1509" w:rsidRDefault="00AB31C2" w:rsidP="00AB31C2">
            <w:pPr>
              <w:jc w:val="right"/>
              <w:rPr>
                <w:rFonts w:eastAsia="Calibri"/>
                <w:szCs w:val="22"/>
              </w:rPr>
            </w:pPr>
            <w:r w:rsidRPr="00232CD4">
              <w:rPr>
                <w:rFonts w:eastAsia="Calibri"/>
                <w:bCs/>
                <w:szCs w:val="22"/>
              </w:rPr>
              <w:t>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0D51A" w14:textId="0CB5EDFF"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27A1" w14:textId="27B21181"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91598" w14:textId="0A4B799F" w:rsidR="00AB31C2" w:rsidRPr="004B1509" w:rsidRDefault="00AB31C2" w:rsidP="00AB31C2">
            <w:pPr>
              <w:jc w:val="right"/>
              <w:rPr>
                <w:rFonts w:eastAsia="Calibri"/>
                <w:szCs w:val="22"/>
              </w:rPr>
            </w:pPr>
            <w:r w:rsidRPr="00232CD4">
              <w:rPr>
                <w:rFonts w:eastAsia="Calibri"/>
                <w:szCs w:val="22"/>
              </w:rPr>
              <w:t xml:space="preserve"> </w:t>
            </w:r>
            <w:r w:rsidRPr="00232CD4">
              <w:rPr>
                <w:rFonts w:eastAsia="Calibri"/>
                <w:bCs/>
                <w:szCs w:val="22"/>
              </w:rPr>
              <w:t>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E3459" w14:textId="7926F461"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DB02CA" w14:textId="4687E7C1" w:rsidR="00AB31C2" w:rsidRPr="004B1509" w:rsidRDefault="00AB31C2" w:rsidP="00AB31C2">
            <w:pPr>
              <w:jc w:val="center"/>
              <w:rPr>
                <w:rFonts w:eastAsia="Calibri"/>
                <w:szCs w:val="22"/>
              </w:rPr>
            </w:pPr>
            <w:r w:rsidRPr="00232CD4">
              <w:rPr>
                <w:rFonts w:eastAsia="Calibri"/>
                <w:bCs/>
                <w:szCs w:val="22"/>
              </w:rPr>
              <w:t>4400-6691-0238</w:t>
            </w:r>
          </w:p>
        </w:tc>
      </w:tr>
      <w:tr w:rsidR="00AB31C2" w:rsidRPr="004B1509" w14:paraId="6A4250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BFE8C9"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52516A" w14:textId="771FE5F3" w:rsidR="00AB31C2" w:rsidRPr="004B1509" w:rsidRDefault="00AB31C2" w:rsidP="00AB31C2">
            <w:pPr>
              <w:rPr>
                <w:rFonts w:eastAsia="Calibri"/>
                <w:szCs w:val="22"/>
              </w:rPr>
            </w:pPr>
            <w:r w:rsidRPr="00232CD4">
              <w:rPr>
                <w:rFonts w:eastAsia="Calibri"/>
                <w:szCs w:val="22"/>
              </w:rPr>
              <w:t>TSV71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0A4D03" w14:textId="42745DA3" w:rsidR="00AB31C2" w:rsidRPr="004B1509" w:rsidRDefault="00AB31C2" w:rsidP="00AB31C2">
            <w:pPr>
              <w:rPr>
                <w:rFonts w:eastAsia="Calibri"/>
                <w:szCs w:val="22"/>
              </w:rPr>
            </w:pPr>
            <w:r w:rsidRPr="00232CD4">
              <w:rPr>
                <w:rFonts w:eastAsia="Calibri"/>
                <w:szCs w:val="22"/>
              </w:rPr>
              <w:t>Privažiuojamasis kelias prie Paršelio kalno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394F86" w14:textId="7AB948C7" w:rsidR="00AB31C2" w:rsidRPr="004B1509" w:rsidRDefault="00AB31C2" w:rsidP="00AB31C2">
            <w:pPr>
              <w:jc w:val="right"/>
              <w:rPr>
                <w:rFonts w:eastAsia="Calibri"/>
                <w:szCs w:val="22"/>
              </w:rPr>
            </w:pPr>
            <w:r w:rsidRPr="00232CD4">
              <w:rPr>
                <w:rFonts w:eastAsia="Calibri"/>
                <w:strike/>
                <w:szCs w:val="22"/>
              </w:rPr>
              <w:t xml:space="preserve"> </w:t>
            </w:r>
            <w:r w:rsidRPr="00232CD4">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C7C94" w14:textId="32CF080F"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41CC0" w14:textId="62046DF6" w:rsidR="00AB31C2" w:rsidRPr="004B1509" w:rsidRDefault="00AB31C2" w:rsidP="00AB31C2">
            <w:pPr>
              <w:jc w:val="right"/>
              <w:rPr>
                <w:rFonts w:eastAsia="Calibri"/>
                <w:szCs w:val="22"/>
              </w:rPr>
            </w:pPr>
            <w:r w:rsidRPr="00232C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A334" w14:textId="6A15B4DD" w:rsidR="00AB31C2" w:rsidRPr="004B1509" w:rsidRDefault="00AB31C2" w:rsidP="00AB31C2">
            <w:pPr>
              <w:jc w:val="right"/>
              <w:rPr>
                <w:rFonts w:eastAsia="Calibri"/>
                <w:szCs w:val="22"/>
              </w:rPr>
            </w:pPr>
            <w:r w:rsidRPr="00232CD4">
              <w:rPr>
                <w:rFonts w:eastAsia="Calibri"/>
                <w:szCs w:val="22"/>
              </w:rPr>
              <w:t> 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58197" w14:textId="77777777" w:rsidR="00AB31C2" w:rsidRPr="00232CD4" w:rsidRDefault="00AB31C2" w:rsidP="00AB31C2">
            <w:pPr>
              <w:jc w:val="center"/>
              <w:rPr>
                <w:rFonts w:eastAsia="Calibri"/>
                <w:bCs/>
                <w:szCs w:val="22"/>
              </w:rPr>
            </w:pPr>
            <w:proofErr w:type="spellStart"/>
            <w:r w:rsidRPr="00232CD4">
              <w:rPr>
                <w:rFonts w:eastAsia="Calibri"/>
                <w:bCs/>
                <w:szCs w:val="22"/>
              </w:rPr>
              <w:t>IVv</w:t>
            </w:r>
            <w:proofErr w:type="spellEnd"/>
          </w:p>
          <w:p w14:paraId="1064D73D" w14:textId="7E797E6E" w:rsidR="00AB31C2" w:rsidRPr="004B1509" w:rsidRDefault="00AB31C2" w:rsidP="00AB31C2">
            <w:pPr>
              <w:jc w:val="center"/>
              <w:rPr>
                <w:rFonts w:eastAsia="Calibri"/>
                <w:bCs/>
                <w:szCs w:val="22"/>
              </w:rPr>
            </w:pPr>
            <w:proofErr w:type="spellStart"/>
            <w:r w:rsidRPr="00232CD4">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A1EE5E" w14:textId="39BEEAA0" w:rsidR="00AB31C2" w:rsidRPr="004B1509" w:rsidRDefault="00AB31C2" w:rsidP="00AB31C2">
            <w:pPr>
              <w:jc w:val="center"/>
              <w:rPr>
                <w:rFonts w:eastAsia="Calibri"/>
                <w:szCs w:val="22"/>
              </w:rPr>
            </w:pPr>
            <w:r w:rsidRPr="00232CD4">
              <w:rPr>
                <w:rFonts w:eastAsia="Calibri"/>
                <w:szCs w:val="22"/>
              </w:rPr>
              <w:t>4400-6808-8620 4400-6808-8631</w:t>
            </w:r>
          </w:p>
        </w:tc>
      </w:tr>
      <w:tr w:rsidR="00AB31C2" w:rsidRPr="004B1509" w14:paraId="4227757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0DD217"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17539" w14:textId="54DAAB2E" w:rsidR="00AB31C2" w:rsidRPr="004B1509" w:rsidRDefault="00AB31C2" w:rsidP="00AB31C2">
            <w:pPr>
              <w:rPr>
                <w:rFonts w:eastAsia="Calibri"/>
                <w:szCs w:val="22"/>
              </w:rPr>
            </w:pPr>
            <w:r w:rsidRPr="006576AB">
              <w:rPr>
                <w:rFonts w:eastAsia="Calibri"/>
                <w:szCs w:val="22"/>
              </w:rPr>
              <w:t>TSV73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3B06BC" w14:textId="0406E0AF" w:rsidR="00AB31C2" w:rsidRPr="004B1509" w:rsidRDefault="00AB31C2" w:rsidP="00AB31C2">
            <w:pPr>
              <w:rPr>
                <w:rFonts w:eastAsia="Calibri"/>
                <w:szCs w:val="22"/>
              </w:rPr>
            </w:pPr>
            <w:r w:rsidRPr="006576AB">
              <w:rPr>
                <w:rFonts w:eastAsia="Calibri"/>
                <w:szCs w:val="22"/>
              </w:rPr>
              <w:t>Pravažiuojamasis kelias nuo kelio Nr. 1214 iki kelio Nr. t53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E643E" w14:textId="1BF01FDB" w:rsidR="00AB31C2" w:rsidRPr="004B1509" w:rsidRDefault="00AB31C2" w:rsidP="00AB31C2">
            <w:pPr>
              <w:jc w:val="right"/>
              <w:rPr>
                <w:rFonts w:eastAsia="Calibri"/>
                <w:szCs w:val="22"/>
              </w:rPr>
            </w:pPr>
            <w:r w:rsidRPr="006576AB">
              <w:rPr>
                <w:rFonts w:eastAsia="Calibri"/>
                <w:bCs/>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86170" w14:textId="13EBF101"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EC108" w14:textId="7D65DED0"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02459" w14:textId="55F1AD15" w:rsidR="00AB31C2" w:rsidRPr="004B1509" w:rsidRDefault="00AB31C2" w:rsidP="00AB31C2">
            <w:pPr>
              <w:jc w:val="right"/>
              <w:rPr>
                <w:rFonts w:eastAsia="Calibri"/>
                <w:szCs w:val="22"/>
              </w:rPr>
            </w:pPr>
            <w:r w:rsidRPr="006576AB">
              <w:rPr>
                <w:rFonts w:eastAsia="Calibri"/>
                <w:bCs/>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F5F5F" w14:textId="4BDD52C6"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5A8EDD" w14:textId="4F9A6A3F" w:rsidR="00AB31C2" w:rsidRPr="004B1509" w:rsidRDefault="00AB31C2" w:rsidP="00AB31C2">
            <w:pPr>
              <w:jc w:val="center"/>
              <w:rPr>
                <w:rFonts w:eastAsia="Calibri"/>
                <w:szCs w:val="22"/>
              </w:rPr>
            </w:pPr>
            <w:r w:rsidRPr="006576AB">
              <w:rPr>
                <w:rFonts w:eastAsia="Calibri"/>
                <w:bCs/>
                <w:szCs w:val="22"/>
              </w:rPr>
              <w:t>4400-6642-6484</w:t>
            </w:r>
          </w:p>
        </w:tc>
      </w:tr>
      <w:tr w:rsidR="00AB31C2" w:rsidRPr="004B1509" w14:paraId="304296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D27DD7"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32ADF8" w14:textId="6B8502F0" w:rsidR="00AB31C2" w:rsidRPr="004B1509" w:rsidRDefault="00AB31C2" w:rsidP="00AB31C2">
            <w:pPr>
              <w:rPr>
                <w:rFonts w:eastAsia="Calibri"/>
                <w:szCs w:val="22"/>
              </w:rPr>
            </w:pPr>
            <w:r w:rsidRPr="006576AB">
              <w:rPr>
                <w:rFonts w:eastAsia="Calibri"/>
                <w:szCs w:val="22"/>
              </w:rPr>
              <w:t>TSV77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48EF83" w14:textId="59A0DBDE" w:rsidR="00AB31C2" w:rsidRPr="004B1509" w:rsidRDefault="00AB31C2" w:rsidP="00AB31C2">
            <w:pPr>
              <w:rPr>
                <w:rFonts w:eastAsia="Calibri"/>
                <w:szCs w:val="22"/>
              </w:rPr>
            </w:pPr>
            <w:r w:rsidRPr="006576AB">
              <w:rPr>
                <w:rFonts w:eastAsia="Calibri"/>
                <w:szCs w:val="22"/>
              </w:rPr>
              <w:t>Pravažiuojamasis kelias nuo kelio Nr. t51 iki kelio Nr. 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196E7F" w14:textId="5C5A6309" w:rsidR="00AB31C2" w:rsidRPr="004B1509" w:rsidRDefault="00AB31C2" w:rsidP="00AB31C2">
            <w:pPr>
              <w:jc w:val="right"/>
              <w:rPr>
                <w:rFonts w:eastAsia="Calibri"/>
                <w:szCs w:val="22"/>
              </w:rPr>
            </w:pPr>
            <w:r w:rsidRPr="006576AB">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EC5B" w14:textId="25252DFE"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84050" w14:textId="394E3160"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346D" w14:textId="432B09D2" w:rsidR="00AB31C2" w:rsidRPr="004B1509" w:rsidRDefault="00AB31C2" w:rsidP="00AB31C2">
            <w:pPr>
              <w:jc w:val="right"/>
              <w:rPr>
                <w:rFonts w:eastAsia="Calibri"/>
                <w:szCs w:val="22"/>
              </w:rPr>
            </w:pPr>
            <w:r w:rsidRPr="006576AB">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FFAA2" w14:textId="4864B78C"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BF0C2C" w14:textId="571BD47C" w:rsidR="00AB31C2" w:rsidRPr="004B1509" w:rsidRDefault="00AB31C2" w:rsidP="00AB31C2">
            <w:pPr>
              <w:jc w:val="center"/>
              <w:rPr>
                <w:rFonts w:eastAsia="Calibri"/>
                <w:szCs w:val="22"/>
              </w:rPr>
            </w:pPr>
            <w:r w:rsidRPr="006576AB">
              <w:rPr>
                <w:rFonts w:eastAsia="Calibri"/>
                <w:szCs w:val="22"/>
              </w:rPr>
              <w:t>-</w:t>
            </w:r>
          </w:p>
        </w:tc>
      </w:tr>
      <w:tr w:rsidR="00AB31C2" w:rsidRPr="004B1509" w14:paraId="76DC95C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84498C"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62FE4" w14:textId="378E3266" w:rsidR="00AB31C2" w:rsidRPr="004B1509" w:rsidRDefault="00AB31C2" w:rsidP="00AB31C2">
            <w:pPr>
              <w:rPr>
                <w:rFonts w:eastAsia="Calibri"/>
                <w:szCs w:val="22"/>
              </w:rPr>
            </w:pPr>
            <w:r w:rsidRPr="006576AB">
              <w:rPr>
                <w:rFonts w:eastAsia="Calibri"/>
                <w:szCs w:val="22"/>
              </w:rPr>
              <w:t>TSV78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6801DC" w14:textId="069E7A6A" w:rsidR="00AB31C2" w:rsidRPr="004B1509" w:rsidRDefault="00AB31C2" w:rsidP="00AB31C2">
            <w:pPr>
              <w:rPr>
                <w:rFonts w:eastAsia="Calibri"/>
                <w:szCs w:val="22"/>
              </w:rPr>
            </w:pPr>
            <w:r w:rsidRPr="006576AB">
              <w:rPr>
                <w:rFonts w:eastAsia="Calibri"/>
                <w:szCs w:val="22"/>
              </w:rPr>
              <w:t xml:space="preserve">Privažiuojamasis kelias prie </w:t>
            </w:r>
            <w:proofErr w:type="spellStart"/>
            <w:r w:rsidRPr="006576AB">
              <w:rPr>
                <w:rFonts w:eastAsia="Calibri"/>
                <w:szCs w:val="22"/>
              </w:rPr>
              <w:t>Alukėnų</w:t>
            </w:r>
            <w:proofErr w:type="spellEnd"/>
            <w:r w:rsidRPr="006576AB">
              <w:rPr>
                <w:rFonts w:eastAsia="Calibri"/>
                <w:szCs w:val="22"/>
              </w:rPr>
              <w:t xml:space="preserve"> k. fermų nuo kelio Nr. t8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1C526E" w14:textId="6A71E8E2" w:rsidR="00AB31C2" w:rsidRPr="004B1509" w:rsidRDefault="00AB31C2" w:rsidP="00AB31C2">
            <w:pPr>
              <w:jc w:val="right"/>
              <w:rPr>
                <w:rFonts w:eastAsia="Calibri"/>
                <w:szCs w:val="22"/>
              </w:rPr>
            </w:pPr>
            <w:r w:rsidRPr="006576AB">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30307" w14:textId="2F1BA5F0"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7FECF" w14:textId="3A164692"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07D0" w14:textId="6511B73A" w:rsidR="00AB31C2" w:rsidRPr="004B1509" w:rsidRDefault="00AB31C2" w:rsidP="00AB31C2">
            <w:pPr>
              <w:jc w:val="right"/>
              <w:rPr>
                <w:rFonts w:eastAsia="Calibri"/>
                <w:szCs w:val="22"/>
              </w:rPr>
            </w:pPr>
            <w:r w:rsidRPr="006576AB">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3B4BD" w14:textId="213CB6DF"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19B25D" w14:textId="3C56BF9F" w:rsidR="00AB31C2" w:rsidRPr="004B1509" w:rsidRDefault="00AB31C2" w:rsidP="00AB31C2">
            <w:pPr>
              <w:jc w:val="center"/>
              <w:rPr>
                <w:rFonts w:eastAsia="Calibri"/>
                <w:szCs w:val="22"/>
              </w:rPr>
            </w:pPr>
            <w:r w:rsidRPr="006576AB">
              <w:rPr>
                <w:rFonts w:eastAsia="Calibri"/>
                <w:szCs w:val="22"/>
              </w:rPr>
              <w:t>4400-6808-8897</w:t>
            </w:r>
          </w:p>
        </w:tc>
      </w:tr>
      <w:tr w:rsidR="00AB31C2" w:rsidRPr="004B1509" w14:paraId="6D4C3E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6B57D4"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13CB" w14:textId="0CC42664" w:rsidR="00AB31C2" w:rsidRPr="004B1509" w:rsidRDefault="00AB31C2" w:rsidP="00AB31C2">
            <w:pPr>
              <w:rPr>
                <w:rFonts w:eastAsia="Calibri"/>
                <w:szCs w:val="22"/>
              </w:rPr>
            </w:pPr>
            <w:r w:rsidRPr="006576AB">
              <w:rPr>
                <w:rFonts w:eastAsia="Calibri"/>
                <w:szCs w:val="22"/>
              </w:rPr>
              <w:t>TSV80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A519EE" w14:textId="3F91E187" w:rsidR="00AB31C2" w:rsidRPr="004B1509" w:rsidRDefault="00AB31C2" w:rsidP="00AB31C2">
            <w:pPr>
              <w:rPr>
                <w:rFonts w:eastAsia="Calibri"/>
                <w:szCs w:val="22"/>
              </w:rPr>
            </w:pPr>
            <w:r w:rsidRPr="006576AB">
              <w:rPr>
                <w:rFonts w:eastAsia="Calibri"/>
                <w:szCs w:val="22"/>
              </w:rPr>
              <w:t xml:space="preserve">Privažiuojamasis kelias prie </w:t>
            </w:r>
            <w:proofErr w:type="spellStart"/>
            <w:r w:rsidRPr="006576AB">
              <w:rPr>
                <w:rFonts w:eastAsia="Calibri"/>
                <w:szCs w:val="22"/>
              </w:rPr>
              <w:t>Laukagalių</w:t>
            </w:r>
            <w:proofErr w:type="spellEnd"/>
            <w:r w:rsidRPr="006576AB">
              <w:rPr>
                <w:rFonts w:eastAsia="Calibri"/>
                <w:szCs w:val="22"/>
              </w:rPr>
              <w:t xml:space="preserve"> k. fermos nuo </w:t>
            </w:r>
            <w:proofErr w:type="spellStart"/>
            <w:r w:rsidRPr="006576AB">
              <w:rPr>
                <w:rFonts w:eastAsia="Calibri"/>
                <w:szCs w:val="22"/>
              </w:rPr>
              <w:t>Putriškių</w:t>
            </w:r>
            <w:proofErr w:type="spellEnd"/>
            <w:r w:rsidRPr="006576AB">
              <w:rPr>
                <w:rFonts w:eastAsia="Calibri"/>
                <w:szCs w:val="22"/>
              </w:rPr>
              <w:t xml:space="preserve"> g., </w:t>
            </w:r>
            <w:proofErr w:type="spellStart"/>
            <w:r w:rsidRPr="006576AB">
              <w:rPr>
                <w:rFonts w:eastAsia="Calibri"/>
                <w:szCs w:val="22"/>
              </w:rPr>
              <w:t>Laukagalių</w:t>
            </w:r>
            <w:proofErr w:type="spellEnd"/>
            <w:r w:rsidRPr="006576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E0885E" w14:textId="58CC340D" w:rsidR="00AB31C2" w:rsidRPr="004B1509" w:rsidRDefault="00AB31C2" w:rsidP="00AB31C2">
            <w:pPr>
              <w:jc w:val="right"/>
              <w:rPr>
                <w:rFonts w:eastAsia="Calibri"/>
                <w:szCs w:val="22"/>
              </w:rPr>
            </w:pPr>
            <w:r w:rsidRPr="006576AB">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C4DDE" w14:textId="6A608084"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4480B" w14:textId="13163013"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C945A" w14:textId="6EA98CC9" w:rsidR="00AB31C2" w:rsidRPr="004B1509" w:rsidRDefault="00AB31C2" w:rsidP="00AB31C2">
            <w:pPr>
              <w:jc w:val="right"/>
              <w:rPr>
                <w:rFonts w:eastAsia="Calibri"/>
                <w:szCs w:val="22"/>
              </w:rPr>
            </w:pPr>
            <w:r w:rsidRPr="006576AB">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300B" w14:textId="5FBE3A87"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33C653" w14:textId="52BA12D8" w:rsidR="00AB31C2" w:rsidRPr="004B1509" w:rsidRDefault="00AB31C2" w:rsidP="00AB31C2">
            <w:pPr>
              <w:jc w:val="center"/>
              <w:rPr>
                <w:rFonts w:eastAsia="Calibri"/>
                <w:szCs w:val="22"/>
              </w:rPr>
            </w:pPr>
            <w:r w:rsidRPr="006576AB">
              <w:rPr>
                <w:rFonts w:eastAsia="Calibri"/>
                <w:szCs w:val="22"/>
              </w:rPr>
              <w:t>4400-6808-8764</w:t>
            </w:r>
          </w:p>
        </w:tc>
      </w:tr>
      <w:tr w:rsidR="00AB31C2" w:rsidRPr="004B1509" w14:paraId="5DC4BB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F5B279"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C8A87" w14:textId="43EAEBAB" w:rsidR="00AB31C2" w:rsidRPr="004B1509" w:rsidRDefault="00AB31C2" w:rsidP="00AB31C2">
            <w:pPr>
              <w:rPr>
                <w:rFonts w:eastAsia="Calibri"/>
                <w:szCs w:val="22"/>
              </w:rPr>
            </w:pPr>
            <w:r w:rsidRPr="006576AB">
              <w:rPr>
                <w:rFonts w:eastAsia="Calibri"/>
                <w:szCs w:val="22"/>
              </w:rPr>
              <w:t>TSV81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B03DC" w14:textId="45C86A67" w:rsidR="00AB31C2" w:rsidRPr="004B1509" w:rsidRDefault="00AB31C2" w:rsidP="00AB31C2">
            <w:pPr>
              <w:rPr>
                <w:rFonts w:eastAsia="Calibri"/>
                <w:szCs w:val="22"/>
              </w:rPr>
            </w:pPr>
            <w:r w:rsidRPr="006576AB">
              <w:rPr>
                <w:rFonts w:eastAsia="Calibri"/>
                <w:szCs w:val="22"/>
              </w:rPr>
              <w:t xml:space="preserve">Pravažiuojamasis kelias nuo kelio Nr. 1205 iki </w:t>
            </w:r>
            <w:proofErr w:type="spellStart"/>
            <w:r w:rsidRPr="006576AB">
              <w:rPr>
                <w:rFonts w:eastAsia="Calibri"/>
                <w:szCs w:val="22"/>
              </w:rPr>
              <w:t>Surdaugių</w:t>
            </w:r>
            <w:proofErr w:type="spellEnd"/>
            <w:r w:rsidRPr="006576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FFC5D8" w14:textId="7C8E8321" w:rsidR="00AB31C2" w:rsidRPr="004B1509" w:rsidRDefault="00AB31C2" w:rsidP="00AB31C2">
            <w:pPr>
              <w:jc w:val="right"/>
              <w:rPr>
                <w:rFonts w:eastAsia="Calibri"/>
                <w:szCs w:val="22"/>
              </w:rPr>
            </w:pPr>
            <w:r w:rsidRPr="006576AB">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5CEC6" w14:textId="5A3DAD41" w:rsidR="00AB31C2" w:rsidRPr="004B1509" w:rsidRDefault="00AB31C2" w:rsidP="00AB31C2">
            <w:pPr>
              <w:jc w:val="right"/>
              <w:rPr>
                <w:rFonts w:eastAsia="Calibri"/>
                <w:szCs w:val="22"/>
              </w:rPr>
            </w:pPr>
            <w:r w:rsidRPr="006576AB">
              <w:rPr>
                <w:rFonts w:eastAsia="Calibri"/>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83EE" w14:textId="436FD47B" w:rsidR="00AB31C2" w:rsidRPr="004B1509" w:rsidRDefault="00AB31C2" w:rsidP="00AB31C2">
            <w:pPr>
              <w:jc w:val="right"/>
              <w:rPr>
                <w:rFonts w:eastAsia="Calibri"/>
                <w:szCs w:val="22"/>
              </w:rPr>
            </w:pPr>
            <w:r w:rsidRPr="006576AB">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420FF" w14:textId="458E643C" w:rsidR="00AB31C2" w:rsidRPr="004B1509" w:rsidRDefault="00AB31C2" w:rsidP="00AB31C2">
            <w:pPr>
              <w:jc w:val="right"/>
              <w:rPr>
                <w:rFonts w:eastAsia="Calibri"/>
                <w:szCs w:val="22"/>
              </w:rPr>
            </w:pPr>
            <w:r w:rsidRPr="006576AB">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2A0D0" w14:textId="09625519" w:rsidR="00AB31C2" w:rsidRPr="004B1509" w:rsidRDefault="00AB31C2" w:rsidP="00AB31C2">
            <w:pPr>
              <w:jc w:val="center"/>
              <w:rPr>
                <w:rFonts w:eastAsia="Calibri"/>
                <w:bCs/>
                <w:szCs w:val="22"/>
              </w:rPr>
            </w:pPr>
            <w:r w:rsidRPr="006576AB">
              <w:rPr>
                <w:rFonts w:eastAsia="Calibri"/>
                <w:bCs/>
                <w:szCs w:val="22"/>
              </w:rPr>
              <w:t xml:space="preserve"> </w:t>
            </w:r>
            <w:proofErr w:type="spellStart"/>
            <w:r w:rsidRPr="006576A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E04505" w14:textId="73BF10C8" w:rsidR="00AB31C2" w:rsidRPr="004B1509" w:rsidRDefault="00AB31C2" w:rsidP="00AB31C2">
            <w:pPr>
              <w:jc w:val="center"/>
              <w:rPr>
                <w:rFonts w:eastAsia="Calibri"/>
                <w:szCs w:val="22"/>
              </w:rPr>
            </w:pPr>
            <w:r w:rsidRPr="006576AB">
              <w:rPr>
                <w:rFonts w:eastAsia="Calibri"/>
                <w:szCs w:val="22"/>
              </w:rPr>
              <w:t>4400-6808-8664</w:t>
            </w:r>
          </w:p>
        </w:tc>
      </w:tr>
      <w:tr w:rsidR="00AB31C2" w:rsidRPr="004B1509" w14:paraId="602BFC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5A839A"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7A42E" w14:textId="412BD291" w:rsidR="00AB31C2" w:rsidRPr="004B1509" w:rsidRDefault="00AB31C2" w:rsidP="00AB31C2">
            <w:pPr>
              <w:rPr>
                <w:rFonts w:eastAsia="Calibri"/>
                <w:szCs w:val="22"/>
              </w:rPr>
            </w:pPr>
            <w:r w:rsidRPr="006576AB">
              <w:rPr>
                <w:rFonts w:eastAsia="Calibri"/>
                <w:szCs w:val="22"/>
              </w:rPr>
              <w:t>TSV82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E24E81" w14:textId="4AB45FC3" w:rsidR="00AB31C2" w:rsidRPr="004B1509" w:rsidRDefault="00AB31C2" w:rsidP="00AB31C2">
            <w:pPr>
              <w:rPr>
                <w:rFonts w:eastAsia="Calibri"/>
                <w:szCs w:val="22"/>
              </w:rPr>
            </w:pPr>
            <w:r w:rsidRPr="006576AB">
              <w:rPr>
                <w:rFonts w:eastAsia="Calibri"/>
                <w:szCs w:val="22"/>
              </w:rPr>
              <w:t>Pravažiuojamasis kelias nuo kelio Nr. 1205 iki kelio Nr. t8-10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EA83E2" w14:textId="6D77E7E0" w:rsidR="00AB31C2" w:rsidRPr="004B1509" w:rsidRDefault="00AB31C2" w:rsidP="00AB31C2">
            <w:pPr>
              <w:jc w:val="right"/>
              <w:rPr>
                <w:rFonts w:eastAsia="Calibri"/>
                <w:szCs w:val="22"/>
              </w:rPr>
            </w:pPr>
            <w:r w:rsidRPr="006576AB">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2207C" w14:textId="36A4C71E" w:rsidR="00AB31C2" w:rsidRPr="004B1509" w:rsidRDefault="00AB31C2" w:rsidP="00AB31C2">
            <w:pPr>
              <w:jc w:val="right"/>
              <w:rPr>
                <w:rFonts w:eastAsia="Calibri"/>
                <w:szCs w:val="22"/>
              </w:rPr>
            </w:pPr>
            <w:r w:rsidRPr="006576AB">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51567" w14:textId="080B5B47" w:rsidR="00AB31C2" w:rsidRPr="004B1509" w:rsidRDefault="00AB31C2" w:rsidP="00AB31C2">
            <w:pPr>
              <w:jc w:val="right"/>
              <w:rPr>
                <w:rFonts w:eastAsia="Calibri"/>
                <w:szCs w:val="22"/>
              </w:rPr>
            </w:pPr>
            <w:r w:rsidRPr="006576AB">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300E2" w14:textId="0494B436" w:rsidR="00AB31C2" w:rsidRPr="004B1509" w:rsidRDefault="00AB31C2" w:rsidP="00AB31C2">
            <w:pPr>
              <w:jc w:val="right"/>
              <w:rPr>
                <w:rFonts w:eastAsia="Calibri"/>
                <w:szCs w:val="22"/>
              </w:rPr>
            </w:pPr>
            <w:r w:rsidRPr="006576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5D097" w14:textId="3728C916" w:rsidR="00AB31C2" w:rsidRPr="004B1509" w:rsidRDefault="00AB31C2" w:rsidP="00AB31C2">
            <w:pPr>
              <w:jc w:val="center"/>
              <w:rPr>
                <w:rFonts w:eastAsia="Calibri"/>
                <w:bCs/>
                <w:szCs w:val="22"/>
              </w:rPr>
            </w:pPr>
            <w:proofErr w:type="spellStart"/>
            <w:r w:rsidRPr="006576A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E01FAC" w14:textId="36DB5ACC" w:rsidR="00AB31C2" w:rsidRPr="004B1509" w:rsidRDefault="00AB31C2" w:rsidP="00AB31C2">
            <w:pPr>
              <w:jc w:val="center"/>
              <w:rPr>
                <w:rFonts w:eastAsia="Calibri"/>
                <w:szCs w:val="22"/>
              </w:rPr>
            </w:pPr>
            <w:r w:rsidRPr="006576AB">
              <w:rPr>
                <w:rFonts w:eastAsia="Calibri"/>
                <w:szCs w:val="22"/>
              </w:rPr>
              <w:t>4400-6804-9187</w:t>
            </w:r>
          </w:p>
        </w:tc>
      </w:tr>
      <w:tr w:rsidR="00AB31C2" w:rsidRPr="004B1509" w14:paraId="03A1A5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770DF7"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F839C" w14:textId="38A816E7" w:rsidR="00AB31C2" w:rsidRPr="004B1509" w:rsidRDefault="00AB31C2" w:rsidP="00AB31C2">
            <w:pPr>
              <w:rPr>
                <w:rFonts w:eastAsia="Calibri"/>
                <w:szCs w:val="22"/>
              </w:rPr>
            </w:pPr>
            <w:r w:rsidRPr="006576AB">
              <w:rPr>
                <w:rFonts w:eastAsia="Calibri"/>
                <w:szCs w:val="22"/>
              </w:rPr>
              <w:t>TSV83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48F16D" w14:textId="068E368A" w:rsidR="00AB31C2" w:rsidRPr="004B1509" w:rsidRDefault="00AB31C2" w:rsidP="00AB31C2">
            <w:pPr>
              <w:rPr>
                <w:rFonts w:eastAsia="Calibri"/>
                <w:szCs w:val="22"/>
              </w:rPr>
            </w:pPr>
            <w:r w:rsidRPr="006576AB">
              <w:rPr>
                <w:rFonts w:eastAsia="Calibri"/>
                <w:szCs w:val="22"/>
              </w:rPr>
              <w:t xml:space="preserve">Privažiuojamasis kelias prie Maciūnų k. kapinių nuo </w:t>
            </w:r>
            <w:proofErr w:type="spellStart"/>
            <w:r w:rsidRPr="006576AB">
              <w:rPr>
                <w:rFonts w:eastAsia="Calibri"/>
                <w:szCs w:val="22"/>
              </w:rPr>
              <w:t>Laukagalių</w:t>
            </w:r>
            <w:proofErr w:type="spellEnd"/>
            <w:r w:rsidRPr="006576AB">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62E93E" w14:textId="57537F4D" w:rsidR="00AB31C2" w:rsidRPr="004B1509" w:rsidRDefault="00AB31C2" w:rsidP="00AB31C2">
            <w:pPr>
              <w:jc w:val="right"/>
              <w:rPr>
                <w:rFonts w:eastAsia="Calibri"/>
                <w:szCs w:val="22"/>
              </w:rPr>
            </w:pPr>
            <w:r w:rsidRPr="006576AB">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AD919" w14:textId="0989FA0A"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76B4C" w14:textId="69FB08A1"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C2CF0" w14:textId="7A15461F" w:rsidR="00AB31C2" w:rsidRPr="004B1509" w:rsidRDefault="00AB31C2" w:rsidP="00AB31C2">
            <w:pPr>
              <w:jc w:val="right"/>
              <w:rPr>
                <w:rFonts w:eastAsia="Calibri"/>
                <w:szCs w:val="22"/>
              </w:rPr>
            </w:pPr>
            <w:r w:rsidRPr="006576AB">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49CFF" w14:textId="568D4364"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C7CA1D" w14:textId="11AAD150" w:rsidR="00AB31C2" w:rsidRPr="004B1509" w:rsidRDefault="00AB31C2" w:rsidP="00AB31C2">
            <w:pPr>
              <w:jc w:val="center"/>
              <w:rPr>
                <w:rFonts w:eastAsia="Calibri"/>
                <w:szCs w:val="22"/>
              </w:rPr>
            </w:pPr>
            <w:r w:rsidRPr="006576AB">
              <w:rPr>
                <w:rFonts w:eastAsia="Calibri"/>
                <w:szCs w:val="22"/>
              </w:rPr>
              <w:t>-</w:t>
            </w:r>
          </w:p>
        </w:tc>
      </w:tr>
      <w:tr w:rsidR="00AB31C2" w:rsidRPr="004B1509" w14:paraId="278B388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555B0F"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33B52" w14:textId="52C4B740" w:rsidR="00AB31C2" w:rsidRPr="004B1509" w:rsidRDefault="00AB31C2" w:rsidP="00AB31C2">
            <w:pPr>
              <w:rPr>
                <w:rFonts w:eastAsia="Calibri"/>
                <w:szCs w:val="22"/>
              </w:rPr>
            </w:pPr>
            <w:r w:rsidRPr="006576AB">
              <w:rPr>
                <w:rFonts w:eastAsia="Calibri"/>
                <w:szCs w:val="22"/>
              </w:rPr>
              <w:t>TSV86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578FC7" w14:textId="0663ED5A" w:rsidR="00AB31C2" w:rsidRPr="004B1509" w:rsidRDefault="00AB31C2" w:rsidP="00AB31C2">
            <w:pPr>
              <w:rPr>
                <w:rFonts w:eastAsia="Calibri"/>
                <w:szCs w:val="22"/>
              </w:rPr>
            </w:pPr>
            <w:r w:rsidRPr="006576AB">
              <w:rPr>
                <w:rFonts w:eastAsia="Calibri"/>
                <w:szCs w:val="22"/>
              </w:rPr>
              <w:t xml:space="preserve">Pravažiuojamasis kelias nuo kelio Nr. t14 iki </w:t>
            </w:r>
            <w:proofErr w:type="spellStart"/>
            <w:r w:rsidRPr="006576AB">
              <w:rPr>
                <w:rFonts w:eastAsia="Calibri"/>
                <w:szCs w:val="22"/>
              </w:rPr>
              <w:t>Mickūniškių</w:t>
            </w:r>
            <w:proofErr w:type="spellEnd"/>
            <w:r w:rsidRPr="006576AB">
              <w:rPr>
                <w:rFonts w:eastAsia="Calibri"/>
                <w:szCs w:val="22"/>
              </w:rPr>
              <w:t xml:space="preserve"> k. sandėlių</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33C113" w14:textId="74728B29" w:rsidR="00AB31C2" w:rsidRPr="004B1509" w:rsidRDefault="00AB31C2" w:rsidP="00AB31C2">
            <w:pPr>
              <w:jc w:val="right"/>
              <w:rPr>
                <w:rFonts w:eastAsia="Calibri"/>
                <w:szCs w:val="22"/>
              </w:rPr>
            </w:pPr>
            <w:r w:rsidRPr="006576AB">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D271" w14:textId="7C927EEE"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FF90B" w14:textId="2DFE115D"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1D31D" w14:textId="4AF7D2B8" w:rsidR="00AB31C2" w:rsidRPr="004B1509" w:rsidRDefault="00AB31C2" w:rsidP="00AB31C2">
            <w:pPr>
              <w:jc w:val="right"/>
              <w:rPr>
                <w:rFonts w:eastAsia="Calibri"/>
                <w:szCs w:val="22"/>
              </w:rPr>
            </w:pPr>
            <w:r w:rsidRPr="006576AB">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019C" w14:textId="7BC96EBB"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13A419" w14:textId="06B033CD" w:rsidR="00AB31C2" w:rsidRPr="004B1509" w:rsidRDefault="00AB31C2" w:rsidP="00AB31C2">
            <w:pPr>
              <w:jc w:val="center"/>
              <w:rPr>
                <w:rFonts w:eastAsia="Calibri"/>
                <w:szCs w:val="22"/>
              </w:rPr>
            </w:pPr>
            <w:r w:rsidRPr="006576AB">
              <w:rPr>
                <w:rFonts w:eastAsia="Calibri"/>
                <w:szCs w:val="22"/>
              </w:rPr>
              <w:t>-</w:t>
            </w:r>
          </w:p>
        </w:tc>
      </w:tr>
      <w:tr w:rsidR="00AB31C2" w:rsidRPr="004B1509" w14:paraId="63F8C5C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04B75D"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B2B3A" w14:textId="0909BEBD" w:rsidR="00AB31C2" w:rsidRPr="004B1509" w:rsidRDefault="00AB31C2" w:rsidP="00AB31C2">
            <w:pPr>
              <w:rPr>
                <w:rFonts w:eastAsia="Calibri"/>
                <w:szCs w:val="22"/>
              </w:rPr>
            </w:pPr>
            <w:r w:rsidRPr="006576AB">
              <w:rPr>
                <w:rFonts w:eastAsia="Calibri"/>
                <w:szCs w:val="22"/>
              </w:rPr>
              <w:t>TSV87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B60BA3" w14:textId="1CD1E07E" w:rsidR="00AB31C2" w:rsidRPr="004B1509" w:rsidRDefault="00AB31C2" w:rsidP="00AB31C2">
            <w:pPr>
              <w:rPr>
                <w:rFonts w:eastAsia="Calibri"/>
                <w:szCs w:val="22"/>
              </w:rPr>
            </w:pPr>
            <w:r w:rsidRPr="006576AB">
              <w:rPr>
                <w:rFonts w:eastAsia="Calibri"/>
                <w:szCs w:val="22"/>
              </w:rPr>
              <w:t>Privažiuojamasis kelias prie vandentiekio bokšto nuo Liepų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E95591" w14:textId="5971A2F0" w:rsidR="00AB31C2" w:rsidRPr="004B1509" w:rsidRDefault="00AB31C2" w:rsidP="00AB31C2">
            <w:pPr>
              <w:jc w:val="right"/>
              <w:rPr>
                <w:rFonts w:eastAsia="Calibri"/>
                <w:szCs w:val="22"/>
              </w:rPr>
            </w:pPr>
            <w:r w:rsidRPr="006576AB">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5E22" w14:textId="38B5F0CD"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C42FA" w14:textId="58CADDF1" w:rsidR="00AB31C2" w:rsidRPr="004B1509" w:rsidRDefault="00AB31C2" w:rsidP="00AB31C2">
            <w:pPr>
              <w:jc w:val="right"/>
              <w:rPr>
                <w:rFonts w:eastAsia="Calibri"/>
                <w:szCs w:val="22"/>
              </w:rPr>
            </w:pPr>
            <w:r w:rsidRPr="006576AB">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237C8" w14:textId="237B25E9" w:rsidR="00AB31C2" w:rsidRPr="004B1509" w:rsidRDefault="00AB31C2" w:rsidP="00AB31C2">
            <w:pPr>
              <w:jc w:val="right"/>
              <w:rPr>
                <w:rFonts w:eastAsia="Calibri"/>
                <w:szCs w:val="22"/>
              </w:rPr>
            </w:pPr>
            <w:r w:rsidRPr="006576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2A7A8" w14:textId="71C6BC68" w:rsidR="00AB31C2" w:rsidRPr="004B1509" w:rsidRDefault="00AB31C2" w:rsidP="00AB31C2">
            <w:pPr>
              <w:jc w:val="center"/>
              <w:rPr>
                <w:rFonts w:eastAsia="Calibri"/>
                <w:bCs/>
                <w:szCs w:val="22"/>
              </w:rPr>
            </w:pPr>
            <w:proofErr w:type="spellStart"/>
            <w:r w:rsidRPr="006576A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6B41E" w14:textId="4F877E0F" w:rsidR="00AB31C2" w:rsidRPr="004B1509" w:rsidRDefault="00AB31C2" w:rsidP="00AB31C2">
            <w:pPr>
              <w:jc w:val="center"/>
              <w:rPr>
                <w:rFonts w:eastAsia="Calibri"/>
                <w:szCs w:val="22"/>
              </w:rPr>
            </w:pPr>
            <w:r w:rsidRPr="006576AB">
              <w:rPr>
                <w:rFonts w:eastAsia="Calibri"/>
                <w:szCs w:val="22"/>
              </w:rPr>
              <w:t>4400-6808-8918</w:t>
            </w:r>
          </w:p>
        </w:tc>
      </w:tr>
      <w:tr w:rsidR="00AB31C2" w:rsidRPr="004B1509" w14:paraId="2B4D2D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C940AF"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3530B" w14:textId="058B06A9" w:rsidR="00AB31C2" w:rsidRPr="004B1509" w:rsidRDefault="00AB31C2" w:rsidP="00AB31C2">
            <w:pPr>
              <w:rPr>
                <w:rFonts w:eastAsia="Calibri"/>
                <w:szCs w:val="22"/>
              </w:rPr>
            </w:pPr>
            <w:r w:rsidRPr="006576AB">
              <w:rPr>
                <w:rFonts w:eastAsia="Calibri"/>
                <w:szCs w:val="22"/>
              </w:rPr>
              <w:t>TSV88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557BD4" w14:textId="119E0189" w:rsidR="00AB31C2" w:rsidRPr="004B1509" w:rsidRDefault="00AB31C2" w:rsidP="00AB31C2">
            <w:pPr>
              <w:rPr>
                <w:rFonts w:eastAsia="Calibri"/>
                <w:szCs w:val="22"/>
              </w:rPr>
            </w:pPr>
            <w:r w:rsidRPr="006576AB">
              <w:rPr>
                <w:rFonts w:eastAsia="Calibri"/>
                <w:szCs w:val="22"/>
              </w:rPr>
              <w:t xml:space="preserve">Pravažiuojamasis kelias nuo kelio Nr. t17 iki </w:t>
            </w:r>
            <w:proofErr w:type="spellStart"/>
            <w:r w:rsidRPr="006576AB">
              <w:rPr>
                <w:rFonts w:eastAsia="Calibri"/>
                <w:szCs w:val="22"/>
              </w:rPr>
              <w:t>Laukagalių</w:t>
            </w:r>
            <w:proofErr w:type="spellEnd"/>
            <w:r w:rsidRPr="006576AB">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7C3BA6" w14:textId="2148E875" w:rsidR="00AB31C2" w:rsidRPr="004B1509" w:rsidRDefault="00AB31C2" w:rsidP="00AB31C2">
            <w:pPr>
              <w:jc w:val="right"/>
              <w:rPr>
                <w:rFonts w:eastAsia="Calibri"/>
                <w:szCs w:val="22"/>
              </w:rPr>
            </w:pPr>
            <w:r w:rsidRPr="006576AB">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091BA9" w14:textId="7F3108F5"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6D964" w14:textId="633762B6"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EB79A" w14:textId="554E9C83" w:rsidR="00AB31C2" w:rsidRPr="004B1509" w:rsidRDefault="00AB31C2" w:rsidP="00AB31C2">
            <w:pPr>
              <w:jc w:val="right"/>
              <w:rPr>
                <w:rFonts w:eastAsia="Calibri"/>
                <w:szCs w:val="22"/>
              </w:rPr>
            </w:pPr>
            <w:r w:rsidRPr="006576AB">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68CD3" w14:textId="30301736"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655A7C" w14:textId="2B32EEB7" w:rsidR="00AB31C2" w:rsidRPr="004B1509" w:rsidRDefault="00AB31C2" w:rsidP="00AB31C2">
            <w:pPr>
              <w:jc w:val="center"/>
              <w:rPr>
                <w:rFonts w:eastAsia="Calibri"/>
                <w:szCs w:val="22"/>
              </w:rPr>
            </w:pPr>
            <w:r w:rsidRPr="006576AB">
              <w:rPr>
                <w:rFonts w:eastAsia="Calibri"/>
                <w:szCs w:val="22"/>
              </w:rPr>
              <w:t>-</w:t>
            </w:r>
          </w:p>
        </w:tc>
      </w:tr>
      <w:tr w:rsidR="00AB31C2" w:rsidRPr="004B1509" w14:paraId="120BAD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C8010E" w14:textId="77777777" w:rsidR="00AB31C2" w:rsidRPr="004B1509" w:rsidRDefault="00AB31C2" w:rsidP="00AB31C2">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D6248" w14:textId="0C2062FC" w:rsidR="00AB31C2" w:rsidRPr="004B1509" w:rsidRDefault="00AB31C2" w:rsidP="00AB31C2">
            <w:pPr>
              <w:rPr>
                <w:rFonts w:eastAsia="Calibri"/>
                <w:szCs w:val="22"/>
              </w:rPr>
            </w:pPr>
            <w:r w:rsidRPr="006576AB">
              <w:rPr>
                <w:rFonts w:eastAsia="Calibri"/>
                <w:szCs w:val="22"/>
              </w:rPr>
              <w:t>TSV89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104916" w14:textId="03A91DD1" w:rsidR="00AB31C2" w:rsidRPr="004B1509" w:rsidRDefault="00AB31C2" w:rsidP="00AB31C2">
            <w:pPr>
              <w:rPr>
                <w:rFonts w:eastAsia="Calibri"/>
                <w:szCs w:val="22"/>
              </w:rPr>
            </w:pPr>
            <w:r w:rsidRPr="006576AB">
              <w:rPr>
                <w:rFonts w:eastAsia="Calibri"/>
                <w:szCs w:val="22"/>
              </w:rPr>
              <w:t xml:space="preserve">Pravažiuojamasis kelias nuo kelio Nr. t16 iki </w:t>
            </w:r>
            <w:proofErr w:type="spellStart"/>
            <w:r w:rsidRPr="006576AB">
              <w:rPr>
                <w:rFonts w:eastAsia="Calibri"/>
                <w:szCs w:val="22"/>
              </w:rPr>
              <w:t>Užuraiščių</w:t>
            </w:r>
            <w:proofErr w:type="spellEnd"/>
            <w:r w:rsidRPr="006576AB">
              <w:rPr>
                <w:rFonts w:eastAsia="Calibri"/>
                <w:szCs w:val="22"/>
              </w:rPr>
              <w:t xml:space="preserve"> k. miško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09E3F" w14:textId="5E6DC995" w:rsidR="00AB31C2" w:rsidRPr="004B1509" w:rsidRDefault="00AB31C2" w:rsidP="00AB31C2">
            <w:pPr>
              <w:jc w:val="right"/>
              <w:rPr>
                <w:rFonts w:eastAsia="Calibri"/>
                <w:szCs w:val="22"/>
              </w:rPr>
            </w:pPr>
            <w:r w:rsidRPr="006576AB">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394C7" w14:textId="5A41AE9D"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717B" w14:textId="0F0B0EBE" w:rsidR="00AB31C2" w:rsidRPr="004B1509" w:rsidRDefault="00AB31C2" w:rsidP="00AB31C2">
            <w:pPr>
              <w:jc w:val="right"/>
              <w:rPr>
                <w:rFonts w:eastAsia="Calibri"/>
                <w:szCs w:val="22"/>
              </w:rPr>
            </w:pPr>
            <w:r w:rsidRPr="006576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57B2" w14:textId="01C90CDB" w:rsidR="00AB31C2" w:rsidRPr="004B1509" w:rsidRDefault="00AB31C2" w:rsidP="00AB31C2">
            <w:pPr>
              <w:jc w:val="right"/>
              <w:rPr>
                <w:rFonts w:eastAsia="Calibri"/>
                <w:szCs w:val="22"/>
              </w:rPr>
            </w:pPr>
            <w:r w:rsidRPr="006576AB">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E239A" w14:textId="049BCCFE" w:rsidR="00AB31C2" w:rsidRPr="004B1509" w:rsidRDefault="00AB31C2" w:rsidP="00AB31C2">
            <w:pPr>
              <w:jc w:val="center"/>
              <w:rPr>
                <w:rFonts w:eastAsia="Calibri"/>
                <w:bCs/>
                <w:szCs w:val="22"/>
              </w:rPr>
            </w:pPr>
            <w:proofErr w:type="spellStart"/>
            <w:r w:rsidRPr="006576A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A89FEA" w14:textId="0A024544" w:rsidR="00AB31C2" w:rsidRPr="004B1509" w:rsidRDefault="00AB31C2" w:rsidP="00AB31C2">
            <w:pPr>
              <w:jc w:val="center"/>
              <w:rPr>
                <w:rFonts w:eastAsia="Calibri"/>
                <w:szCs w:val="22"/>
              </w:rPr>
            </w:pPr>
            <w:r w:rsidRPr="006576AB">
              <w:rPr>
                <w:rFonts w:eastAsia="Calibri"/>
                <w:szCs w:val="22"/>
              </w:rPr>
              <w:t>-</w:t>
            </w:r>
          </w:p>
        </w:tc>
      </w:tr>
      <w:tr w:rsidR="009329E4" w:rsidRPr="004B1509" w14:paraId="328812E1"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4FC70CC" w14:textId="77777777" w:rsidR="009329E4" w:rsidRPr="004B1509" w:rsidRDefault="009329E4" w:rsidP="009329E4">
            <w:pPr>
              <w:tabs>
                <w:tab w:val="center" w:pos="4819"/>
                <w:tab w:val="right" w:pos="9638"/>
              </w:tabs>
              <w:rPr>
                <w:rFonts w:eastAsia="Calibri"/>
                <w:i/>
                <w:iCs/>
                <w:szCs w:val="22"/>
              </w:rPr>
            </w:pPr>
            <w:r w:rsidRPr="004B1509">
              <w:rPr>
                <w:rFonts w:eastAsia="Calibri"/>
                <w:i/>
                <w:iCs/>
                <w:szCs w:val="22"/>
              </w:rPr>
              <w:t>10.</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3801E59" w14:textId="77777777" w:rsidR="009329E4" w:rsidRPr="004B1509" w:rsidRDefault="009329E4" w:rsidP="009329E4">
            <w:pPr>
              <w:rPr>
                <w:rFonts w:eastAsia="Calibri"/>
                <w:i/>
                <w:iCs/>
                <w:szCs w:val="22"/>
              </w:rPr>
            </w:pPr>
            <w:r w:rsidRPr="004B1509">
              <w:rPr>
                <w:rFonts w:eastAsia="Calibri"/>
                <w:i/>
                <w:iCs/>
                <w:szCs w:val="22"/>
              </w:rPr>
              <w:t>TROŠKŪNŲ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251906D0" w14:textId="696F8DD0" w:rsidR="009329E4" w:rsidRPr="004B1509" w:rsidRDefault="009329E4" w:rsidP="009329E4">
            <w:pPr>
              <w:jc w:val="right"/>
              <w:rPr>
                <w:rFonts w:eastAsia="Calibri"/>
                <w:bCs/>
                <w:i/>
                <w:iCs/>
                <w:szCs w:val="22"/>
              </w:rPr>
            </w:pPr>
            <w:r w:rsidRPr="006576AB">
              <w:rPr>
                <w:rFonts w:eastAsia="Calibri"/>
                <w:bCs/>
                <w:i/>
                <w:iCs/>
                <w:szCs w:val="22"/>
              </w:rPr>
              <w:t>166 810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C27222B" w14:textId="5BD12CB5" w:rsidR="009329E4" w:rsidRPr="004B1509" w:rsidRDefault="009329E4" w:rsidP="009329E4">
            <w:pPr>
              <w:jc w:val="right"/>
              <w:rPr>
                <w:rFonts w:eastAsia="Calibri"/>
                <w:bCs/>
                <w:i/>
                <w:iCs/>
                <w:szCs w:val="22"/>
              </w:rPr>
            </w:pPr>
            <w:r w:rsidRPr="006576AB">
              <w:rPr>
                <w:rFonts w:eastAsia="Calibri"/>
                <w:bCs/>
                <w:i/>
                <w:iCs/>
                <w:szCs w:val="22"/>
              </w:rPr>
              <w:t>7 601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456A5D6" w14:textId="40C994B8" w:rsidR="009329E4" w:rsidRPr="004B1509" w:rsidRDefault="009329E4" w:rsidP="009329E4">
            <w:pPr>
              <w:jc w:val="right"/>
              <w:rPr>
                <w:rFonts w:eastAsia="Calibri"/>
                <w:bCs/>
                <w:i/>
                <w:iCs/>
                <w:szCs w:val="22"/>
              </w:rPr>
            </w:pPr>
            <w:r w:rsidRPr="006576AB">
              <w:rPr>
                <w:rFonts w:eastAsia="Calibri"/>
                <w:bCs/>
                <w:i/>
                <w:iCs/>
                <w:szCs w:val="22"/>
              </w:rPr>
              <w:t>140 148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B24D0E4" w14:textId="13A166B0" w:rsidR="009329E4" w:rsidRPr="004B1509" w:rsidRDefault="009329E4" w:rsidP="009329E4">
            <w:pPr>
              <w:jc w:val="right"/>
              <w:rPr>
                <w:rFonts w:eastAsia="Calibri"/>
                <w:bCs/>
                <w:i/>
                <w:iCs/>
                <w:szCs w:val="22"/>
              </w:rPr>
            </w:pPr>
            <w:r w:rsidRPr="006576AB">
              <w:rPr>
                <w:rFonts w:eastAsia="Calibri"/>
                <w:bCs/>
                <w:i/>
                <w:iCs/>
                <w:szCs w:val="22"/>
              </w:rPr>
              <w:t>19 061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E6EA5FA" w14:textId="77777777" w:rsidR="009329E4" w:rsidRPr="004B1509" w:rsidRDefault="009329E4" w:rsidP="009329E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65E237EB" w14:textId="77777777" w:rsidR="009329E4" w:rsidRPr="004B1509" w:rsidRDefault="009329E4" w:rsidP="009329E4">
            <w:pPr>
              <w:jc w:val="center"/>
              <w:rPr>
                <w:rFonts w:eastAsia="Calibri"/>
                <w:i/>
                <w:iCs/>
                <w:szCs w:val="22"/>
              </w:rPr>
            </w:pPr>
          </w:p>
        </w:tc>
      </w:tr>
      <w:tr w:rsidR="009329E4" w:rsidRPr="00D60B67" w14:paraId="166EB4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294919C8" w14:textId="77777777" w:rsidR="009329E4" w:rsidRPr="00D60B67" w:rsidRDefault="009329E4" w:rsidP="009329E4">
            <w:pPr>
              <w:tabs>
                <w:tab w:val="center" w:pos="4819"/>
                <w:tab w:val="right" w:pos="9638"/>
              </w:tabs>
              <w:rPr>
                <w:rFonts w:eastAsia="Calibri"/>
                <w:i/>
                <w:iCs/>
                <w:szCs w:val="22"/>
              </w:rPr>
            </w:pPr>
            <w:r w:rsidRPr="00D60B67">
              <w:rPr>
                <w:rFonts w:eastAsia="Calibri"/>
                <w:i/>
                <w:iCs/>
                <w:szCs w:val="22"/>
              </w:rPr>
              <w:t>10.1.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46ED18A" w14:textId="77777777" w:rsidR="009329E4" w:rsidRPr="00D60B67" w:rsidRDefault="009329E4" w:rsidP="009329E4">
            <w:pPr>
              <w:rPr>
                <w:rFonts w:eastAsia="Calibri"/>
                <w:i/>
                <w:iCs/>
                <w:szCs w:val="22"/>
              </w:rPr>
            </w:pPr>
            <w:r w:rsidRPr="00D60B67">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5A698AB3" w14:textId="6F926369" w:rsidR="009329E4" w:rsidRPr="00D60B67" w:rsidRDefault="009329E4" w:rsidP="009329E4">
            <w:pPr>
              <w:jc w:val="right"/>
              <w:rPr>
                <w:rFonts w:eastAsia="Calibri"/>
                <w:bCs/>
                <w:i/>
                <w:iCs/>
                <w:szCs w:val="22"/>
              </w:rPr>
            </w:pPr>
            <w:r w:rsidRPr="006576AB">
              <w:rPr>
                <w:rFonts w:eastAsia="Calibri"/>
                <w:bCs/>
                <w:i/>
                <w:iCs/>
                <w:szCs w:val="22"/>
              </w:rPr>
              <w:t>29 436</w:t>
            </w:r>
          </w:p>
        </w:tc>
        <w:tc>
          <w:tcPr>
            <w:tcW w:w="1133" w:type="dxa"/>
            <w:tcBorders>
              <w:top w:val="single" w:sz="4" w:space="0" w:color="auto"/>
              <w:left w:val="single" w:sz="4" w:space="0" w:color="auto"/>
              <w:bottom w:val="single" w:sz="4" w:space="0" w:color="auto"/>
              <w:right w:val="single" w:sz="4" w:space="0" w:color="auto"/>
            </w:tcBorders>
            <w:vAlign w:val="center"/>
          </w:tcPr>
          <w:p w14:paraId="1DFAE0B4" w14:textId="433F8615" w:rsidR="009329E4" w:rsidRPr="00D60B67" w:rsidRDefault="009329E4" w:rsidP="009329E4">
            <w:pPr>
              <w:jc w:val="right"/>
              <w:rPr>
                <w:rFonts w:eastAsia="Calibri"/>
                <w:bCs/>
                <w:i/>
                <w:iCs/>
                <w:szCs w:val="22"/>
              </w:rPr>
            </w:pPr>
            <w:r w:rsidRPr="006576AB">
              <w:rPr>
                <w:rFonts w:eastAsia="Calibri"/>
                <w:bCs/>
                <w:i/>
                <w:iCs/>
                <w:szCs w:val="22"/>
              </w:rPr>
              <w:t>7 061</w:t>
            </w:r>
          </w:p>
        </w:tc>
        <w:tc>
          <w:tcPr>
            <w:tcW w:w="1133" w:type="dxa"/>
            <w:tcBorders>
              <w:top w:val="single" w:sz="4" w:space="0" w:color="auto"/>
              <w:left w:val="single" w:sz="4" w:space="0" w:color="auto"/>
              <w:bottom w:val="single" w:sz="4" w:space="0" w:color="auto"/>
              <w:right w:val="single" w:sz="4" w:space="0" w:color="auto"/>
            </w:tcBorders>
            <w:vAlign w:val="center"/>
          </w:tcPr>
          <w:p w14:paraId="3C8B0D8B" w14:textId="7A26E253" w:rsidR="009329E4" w:rsidRPr="00D60B67" w:rsidRDefault="009329E4" w:rsidP="009329E4">
            <w:pPr>
              <w:jc w:val="right"/>
              <w:rPr>
                <w:rFonts w:eastAsia="Calibri"/>
                <w:bCs/>
                <w:i/>
                <w:iCs/>
                <w:szCs w:val="22"/>
              </w:rPr>
            </w:pPr>
            <w:r w:rsidRPr="006576AB">
              <w:rPr>
                <w:rFonts w:eastAsia="Calibri"/>
                <w:bCs/>
                <w:i/>
                <w:iCs/>
                <w:szCs w:val="22"/>
              </w:rPr>
              <w:t>22 257</w:t>
            </w:r>
          </w:p>
        </w:tc>
        <w:tc>
          <w:tcPr>
            <w:tcW w:w="1133" w:type="dxa"/>
            <w:tcBorders>
              <w:top w:val="single" w:sz="4" w:space="0" w:color="auto"/>
              <w:left w:val="single" w:sz="4" w:space="0" w:color="auto"/>
              <w:bottom w:val="single" w:sz="4" w:space="0" w:color="auto"/>
              <w:right w:val="single" w:sz="4" w:space="0" w:color="auto"/>
            </w:tcBorders>
            <w:vAlign w:val="center"/>
          </w:tcPr>
          <w:p w14:paraId="3D935128" w14:textId="771442E3" w:rsidR="009329E4" w:rsidRPr="00D60B67" w:rsidRDefault="009329E4" w:rsidP="009329E4">
            <w:pPr>
              <w:jc w:val="right"/>
              <w:rPr>
                <w:rFonts w:eastAsia="Calibri"/>
                <w:bCs/>
                <w:i/>
                <w:iCs/>
                <w:szCs w:val="22"/>
              </w:rPr>
            </w:pPr>
            <w:r w:rsidRPr="006576AB">
              <w:rPr>
                <w:rFonts w:eastAsia="Calibri"/>
                <w:bCs/>
                <w:i/>
                <w:iCs/>
                <w:szCs w:val="22"/>
              </w:rPr>
              <w:t>118</w:t>
            </w:r>
          </w:p>
        </w:tc>
        <w:tc>
          <w:tcPr>
            <w:tcW w:w="1133" w:type="dxa"/>
            <w:tcBorders>
              <w:top w:val="single" w:sz="4" w:space="0" w:color="auto"/>
              <w:left w:val="single" w:sz="4" w:space="0" w:color="auto"/>
              <w:bottom w:val="single" w:sz="4" w:space="0" w:color="auto"/>
              <w:right w:val="single" w:sz="4" w:space="0" w:color="auto"/>
            </w:tcBorders>
            <w:vAlign w:val="center"/>
          </w:tcPr>
          <w:p w14:paraId="579D4632" w14:textId="77777777" w:rsidR="009329E4" w:rsidRPr="00D60B67" w:rsidRDefault="009329E4" w:rsidP="009329E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9ABDC3" w14:textId="77777777" w:rsidR="009329E4" w:rsidRPr="00D60B67" w:rsidRDefault="009329E4" w:rsidP="009329E4">
            <w:pPr>
              <w:jc w:val="center"/>
              <w:rPr>
                <w:rFonts w:eastAsia="Calibri"/>
                <w:i/>
                <w:iCs/>
                <w:szCs w:val="22"/>
              </w:rPr>
            </w:pPr>
          </w:p>
        </w:tc>
      </w:tr>
      <w:tr w:rsidR="009329E4" w:rsidRPr="004B1509" w14:paraId="4FBDC3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0640B0"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EC6B50" w14:textId="7D2B1061" w:rsidR="009329E4" w:rsidRPr="004B1509" w:rsidRDefault="009329E4" w:rsidP="009329E4">
            <w:pPr>
              <w:rPr>
                <w:rFonts w:eastAsia="Calibri"/>
                <w:szCs w:val="22"/>
              </w:rPr>
            </w:pPr>
            <w:r w:rsidRPr="004B1509">
              <w:rPr>
                <w:rFonts w:eastAsia="Calibri"/>
                <w:szCs w:val="22"/>
              </w:rPr>
              <w:t>trm23890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DD1EC" w14:textId="0B64BDC4" w:rsidR="009329E4" w:rsidRPr="004B1509" w:rsidRDefault="009329E4" w:rsidP="009329E4">
            <w:pPr>
              <w:rPr>
                <w:rFonts w:eastAsia="Calibri"/>
                <w:szCs w:val="22"/>
              </w:rPr>
            </w:pPr>
            <w:r w:rsidRPr="004B1509">
              <w:rPr>
                <w:rFonts w:eastAsia="Calibri"/>
                <w:szCs w:val="22"/>
              </w:rPr>
              <w:t>Anykščių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CB404D" w14:textId="0C32DA18" w:rsidR="009329E4" w:rsidRPr="004B1509" w:rsidRDefault="009329E4" w:rsidP="009329E4">
            <w:pPr>
              <w:jc w:val="right"/>
              <w:rPr>
                <w:rFonts w:eastAsia="Calibri"/>
                <w:szCs w:val="22"/>
              </w:rPr>
            </w:pPr>
            <w:r w:rsidRPr="004B1509">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6E7D3A" w14:textId="20FBCC45" w:rsidR="009329E4" w:rsidRPr="004B1509" w:rsidRDefault="009329E4" w:rsidP="009329E4">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6D6D6" w14:textId="5D84F194"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B580" w14:textId="110F981D"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B963C" w14:textId="4BD59239"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F787A" w14:textId="44164415" w:rsidR="009329E4" w:rsidRPr="004B1509" w:rsidRDefault="009329E4" w:rsidP="009329E4">
            <w:pPr>
              <w:jc w:val="center"/>
              <w:rPr>
                <w:rFonts w:eastAsia="Calibri"/>
                <w:szCs w:val="22"/>
              </w:rPr>
            </w:pPr>
            <w:r w:rsidRPr="004B1509">
              <w:rPr>
                <w:rFonts w:eastAsia="Calibri"/>
                <w:szCs w:val="22"/>
              </w:rPr>
              <w:t>3497-2026-2011</w:t>
            </w:r>
          </w:p>
        </w:tc>
      </w:tr>
      <w:tr w:rsidR="009329E4" w:rsidRPr="004B1509" w14:paraId="1A2E11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0B7803"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07EE12" w14:textId="731001E6" w:rsidR="009329E4" w:rsidRPr="004B1509" w:rsidRDefault="009329E4" w:rsidP="009329E4">
            <w:pPr>
              <w:rPr>
                <w:rFonts w:eastAsia="Calibri"/>
                <w:szCs w:val="22"/>
              </w:rPr>
            </w:pPr>
            <w:r w:rsidRPr="004B1509">
              <w:rPr>
                <w:rFonts w:eastAsia="Calibri"/>
                <w:szCs w:val="22"/>
              </w:rPr>
              <w:t>trm23891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45005B" w14:textId="6CD8F9CF" w:rsidR="009329E4" w:rsidRPr="004B1509" w:rsidRDefault="009329E4" w:rsidP="009329E4">
            <w:pPr>
              <w:rPr>
                <w:rFonts w:eastAsia="Calibri"/>
                <w:szCs w:val="22"/>
              </w:rPr>
            </w:pPr>
            <w:r w:rsidRPr="004B1509">
              <w:rPr>
                <w:rFonts w:eastAsia="Calibri"/>
                <w:szCs w:val="22"/>
              </w:rPr>
              <w:t>J. Basanavičiaus,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2B7868" w14:textId="6EC3C1DA" w:rsidR="009329E4" w:rsidRPr="004B1509" w:rsidRDefault="009329E4" w:rsidP="009329E4">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6DCFD" w14:textId="3B5684A2" w:rsidR="009329E4" w:rsidRPr="004B1509" w:rsidRDefault="009329E4" w:rsidP="009329E4">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9A06" w14:textId="6941E473"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98FEE" w14:textId="55C3E70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35656" w14:textId="79CB946C"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3CF8C" w14:textId="1F51C987" w:rsidR="009329E4" w:rsidRPr="004B1509" w:rsidRDefault="009329E4" w:rsidP="009329E4">
            <w:pPr>
              <w:jc w:val="center"/>
              <w:rPr>
                <w:rFonts w:eastAsia="Calibri"/>
                <w:szCs w:val="22"/>
              </w:rPr>
            </w:pPr>
            <w:r w:rsidRPr="004B1509">
              <w:rPr>
                <w:rFonts w:eastAsia="Calibri"/>
                <w:szCs w:val="22"/>
              </w:rPr>
              <w:t>3497-2026-8017</w:t>
            </w:r>
          </w:p>
        </w:tc>
      </w:tr>
      <w:tr w:rsidR="009329E4" w:rsidRPr="004B1509" w14:paraId="64AB32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45FDEF5"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F96513" w14:textId="4BBBC7D2" w:rsidR="009329E4" w:rsidRPr="004B1509" w:rsidRDefault="009329E4" w:rsidP="009329E4">
            <w:pPr>
              <w:rPr>
                <w:rFonts w:eastAsia="Calibri"/>
                <w:szCs w:val="22"/>
              </w:rPr>
            </w:pPr>
            <w:r w:rsidRPr="004B1509">
              <w:rPr>
                <w:rFonts w:eastAsia="Calibri"/>
                <w:szCs w:val="22"/>
              </w:rPr>
              <w:t>trm23892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A75E59" w14:textId="20446611" w:rsidR="009329E4" w:rsidRPr="004B1509" w:rsidRDefault="009329E4" w:rsidP="009329E4">
            <w:pPr>
              <w:rPr>
                <w:rFonts w:eastAsia="Calibri"/>
                <w:szCs w:val="22"/>
              </w:rPr>
            </w:pPr>
            <w:r w:rsidRPr="004B1509">
              <w:rPr>
                <w:rFonts w:eastAsia="Calibri"/>
                <w:szCs w:val="22"/>
              </w:rPr>
              <w:t>Birutės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B4B01" w14:textId="24FCEF75" w:rsidR="009329E4" w:rsidRPr="004B1509" w:rsidRDefault="009329E4" w:rsidP="009329E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95AED" w14:textId="0ED44CFD"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0FCA" w14:textId="17F0F61A" w:rsidR="009329E4" w:rsidRPr="004B1509" w:rsidRDefault="009329E4" w:rsidP="009329E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7C1E" w14:textId="22741A76"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6C88" w14:textId="25D429FF"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626AE3" w14:textId="797B6DD0" w:rsidR="009329E4" w:rsidRPr="004B1509" w:rsidRDefault="009329E4" w:rsidP="009329E4">
            <w:pPr>
              <w:jc w:val="center"/>
              <w:rPr>
                <w:rFonts w:eastAsia="Calibri"/>
                <w:szCs w:val="22"/>
              </w:rPr>
            </w:pPr>
            <w:r w:rsidRPr="004B1509">
              <w:rPr>
                <w:rFonts w:eastAsia="Calibri"/>
                <w:szCs w:val="22"/>
              </w:rPr>
              <w:t>3497-2027-1010</w:t>
            </w:r>
          </w:p>
        </w:tc>
      </w:tr>
      <w:tr w:rsidR="009329E4" w:rsidRPr="004B1509" w14:paraId="781E02F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CC7062"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001660" w14:textId="5E27374B" w:rsidR="009329E4" w:rsidRPr="004B1509" w:rsidRDefault="009329E4" w:rsidP="009329E4">
            <w:pPr>
              <w:rPr>
                <w:rFonts w:eastAsia="Calibri"/>
                <w:szCs w:val="22"/>
              </w:rPr>
            </w:pPr>
            <w:r w:rsidRPr="004B1509">
              <w:rPr>
                <w:rFonts w:eastAsia="Calibri"/>
                <w:szCs w:val="22"/>
              </w:rPr>
              <w:t>trm23894-1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67323F" w14:textId="73B318B7" w:rsidR="009329E4" w:rsidRPr="004B1509" w:rsidRDefault="009329E4" w:rsidP="009329E4">
            <w:pPr>
              <w:rPr>
                <w:rFonts w:eastAsia="Calibri"/>
                <w:szCs w:val="22"/>
              </w:rPr>
            </w:pPr>
            <w:r w:rsidRPr="004B1509">
              <w:rPr>
                <w:rFonts w:eastAsia="Calibri"/>
                <w:szCs w:val="22"/>
              </w:rPr>
              <w:t>Draugystės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FF7EC5" w14:textId="712B7FA2" w:rsidR="009329E4" w:rsidRPr="004B1509" w:rsidRDefault="009329E4" w:rsidP="009329E4">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F03E9" w14:textId="3516BA90" w:rsidR="009329E4" w:rsidRPr="004B1509" w:rsidRDefault="009329E4" w:rsidP="009329E4">
            <w:pPr>
              <w:jc w:val="right"/>
              <w:rPr>
                <w:rFonts w:eastAsia="Calibri"/>
                <w:szCs w:val="22"/>
              </w:rPr>
            </w:pPr>
            <w:r w:rsidRPr="004B1509">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5F244" w14:textId="4AE27A14" w:rsidR="009329E4" w:rsidRPr="004B1509" w:rsidRDefault="009329E4" w:rsidP="009329E4">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CE67" w14:textId="503FD8BB"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A2BFF" w14:textId="55FE20E1"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6A2BC" w14:textId="65F1957D" w:rsidR="009329E4" w:rsidRPr="004B1509" w:rsidRDefault="009329E4" w:rsidP="009329E4">
            <w:pPr>
              <w:jc w:val="center"/>
              <w:rPr>
                <w:rFonts w:eastAsia="Calibri"/>
                <w:szCs w:val="22"/>
              </w:rPr>
            </w:pPr>
            <w:r w:rsidRPr="004B1509">
              <w:rPr>
                <w:rFonts w:eastAsia="Calibri"/>
                <w:szCs w:val="22"/>
              </w:rPr>
              <w:t>4400-5412-8811</w:t>
            </w:r>
          </w:p>
        </w:tc>
      </w:tr>
      <w:tr w:rsidR="009329E4" w:rsidRPr="004B1509" w14:paraId="593884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651440"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6B696" w14:textId="3947E54C" w:rsidR="009329E4" w:rsidRPr="004B1509" w:rsidRDefault="009329E4" w:rsidP="009329E4">
            <w:pPr>
              <w:rPr>
                <w:rFonts w:eastAsia="Calibri"/>
                <w:szCs w:val="22"/>
              </w:rPr>
            </w:pPr>
            <w:r w:rsidRPr="004B1509">
              <w:rPr>
                <w:rFonts w:eastAsia="Calibri"/>
                <w:szCs w:val="22"/>
              </w:rPr>
              <w:t>1TS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578270" w14:textId="74D44D5A" w:rsidR="009329E4" w:rsidRPr="004B1509" w:rsidRDefault="009329E4" w:rsidP="009329E4">
            <w:pPr>
              <w:rPr>
                <w:rFonts w:eastAsia="Calibri"/>
                <w:szCs w:val="22"/>
              </w:rPr>
            </w:pPr>
            <w:r w:rsidRPr="004B1509">
              <w:rPr>
                <w:rFonts w:eastAsia="Calibri"/>
                <w:szCs w:val="22"/>
              </w:rPr>
              <w:t>Juostos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33FCE6" w14:textId="4DD3BDE3" w:rsidR="009329E4" w:rsidRPr="004B1509" w:rsidRDefault="009329E4" w:rsidP="009329E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C0D9" w14:textId="6009B67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80EA2" w14:textId="4833F152" w:rsidR="009329E4" w:rsidRPr="004B1509" w:rsidRDefault="009329E4" w:rsidP="009329E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659D5" w14:textId="091C4BEB"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11952" w14:textId="1AD859A0"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52992" w14:textId="1CD1A9F7" w:rsidR="009329E4" w:rsidRPr="004B1509" w:rsidRDefault="009329E4" w:rsidP="009329E4">
            <w:pPr>
              <w:jc w:val="center"/>
              <w:rPr>
                <w:rFonts w:eastAsia="Calibri"/>
                <w:szCs w:val="22"/>
              </w:rPr>
            </w:pPr>
            <w:r w:rsidRPr="004B1509">
              <w:rPr>
                <w:rFonts w:eastAsia="Calibri"/>
                <w:szCs w:val="22"/>
              </w:rPr>
              <w:t>3497-2026-0017</w:t>
            </w:r>
          </w:p>
        </w:tc>
      </w:tr>
      <w:tr w:rsidR="009329E4" w:rsidRPr="004B1509" w14:paraId="472A4D4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32BC42"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6D25FC" w14:textId="620F4820" w:rsidR="009329E4" w:rsidRPr="004B1509" w:rsidRDefault="009329E4" w:rsidP="009329E4">
            <w:pPr>
              <w:rPr>
                <w:rFonts w:eastAsia="Calibri"/>
                <w:szCs w:val="22"/>
              </w:rPr>
            </w:pPr>
            <w:r w:rsidRPr="004B1509">
              <w:rPr>
                <w:rFonts w:eastAsia="Calibri"/>
                <w:szCs w:val="22"/>
              </w:rPr>
              <w:t>trm23897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5737F8" w14:textId="118E2D78" w:rsidR="009329E4" w:rsidRPr="004B1509" w:rsidRDefault="009329E4" w:rsidP="009329E4">
            <w:pPr>
              <w:rPr>
                <w:rFonts w:eastAsia="Calibri"/>
                <w:szCs w:val="22"/>
              </w:rPr>
            </w:pPr>
            <w:r w:rsidRPr="004B1509">
              <w:rPr>
                <w:rFonts w:eastAsia="Calibri"/>
                <w:szCs w:val="22"/>
              </w:rPr>
              <w:t>Lauko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0B1603" w14:textId="56936601" w:rsidR="009329E4" w:rsidRPr="004B1509" w:rsidRDefault="009329E4" w:rsidP="009329E4">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840AA" w14:textId="41DF7DAF" w:rsidR="009329E4" w:rsidRPr="004B1509" w:rsidRDefault="009329E4" w:rsidP="009329E4">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58FDA" w14:textId="4130312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C6CB9" w14:textId="2ECDD131"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3B677" w14:textId="12904C4A"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BFB72" w14:textId="4942732E" w:rsidR="009329E4" w:rsidRPr="004B1509" w:rsidRDefault="009329E4" w:rsidP="009329E4">
            <w:pPr>
              <w:jc w:val="center"/>
              <w:rPr>
                <w:rFonts w:eastAsia="Calibri"/>
                <w:szCs w:val="22"/>
              </w:rPr>
            </w:pPr>
            <w:r w:rsidRPr="004B1509">
              <w:rPr>
                <w:rFonts w:eastAsia="Calibri"/>
                <w:szCs w:val="22"/>
              </w:rPr>
              <w:t>3497-2026-1014</w:t>
            </w:r>
          </w:p>
        </w:tc>
      </w:tr>
      <w:tr w:rsidR="009329E4" w:rsidRPr="004B1509" w14:paraId="49AC62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E4A425"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79EE1E" w14:textId="42B1AB95" w:rsidR="009329E4" w:rsidRPr="004B1509" w:rsidRDefault="009329E4" w:rsidP="009329E4">
            <w:pPr>
              <w:rPr>
                <w:rFonts w:eastAsia="Calibri"/>
                <w:szCs w:val="22"/>
              </w:rPr>
            </w:pPr>
            <w:r w:rsidRPr="004B1509">
              <w:rPr>
                <w:rFonts w:eastAsia="Calibri"/>
                <w:szCs w:val="22"/>
              </w:rPr>
              <w:t>trm23955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B0C41A" w14:textId="4C34E579" w:rsidR="009329E4" w:rsidRPr="004B1509" w:rsidRDefault="009329E4" w:rsidP="009329E4">
            <w:pPr>
              <w:rPr>
                <w:rFonts w:eastAsia="Calibri"/>
                <w:szCs w:val="22"/>
              </w:rPr>
            </w:pPr>
            <w:r w:rsidRPr="004B1509">
              <w:rPr>
                <w:rFonts w:eastAsia="Calibri"/>
                <w:szCs w:val="22"/>
              </w:rPr>
              <w:t>Miško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5FCCB2" w14:textId="4E6F46F3" w:rsidR="009329E4" w:rsidRPr="004B1509" w:rsidRDefault="009329E4" w:rsidP="009329E4">
            <w:pPr>
              <w:jc w:val="right"/>
              <w:rPr>
                <w:rFonts w:eastAsia="Calibri"/>
                <w:szCs w:val="22"/>
              </w:rPr>
            </w:pPr>
            <w:r w:rsidRPr="004B1509">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CABCB" w14:textId="4431A284"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77094" w14:textId="5B896BE6" w:rsidR="009329E4" w:rsidRPr="004B1509" w:rsidRDefault="009329E4" w:rsidP="009329E4">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68B79" w14:textId="2C6C7F61"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7328" w14:textId="3C6EAF91"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B82F8" w14:textId="5030ADC0" w:rsidR="009329E4" w:rsidRPr="004B1509" w:rsidRDefault="009329E4" w:rsidP="009329E4">
            <w:pPr>
              <w:jc w:val="center"/>
              <w:rPr>
                <w:rFonts w:eastAsia="Calibri"/>
                <w:szCs w:val="22"/>
              </w:rPr>
            </w:pPr>
            <w:r w:rsidRPr="004B1509">
              <w:rPr>
                <w:rFonts w:eastAsia="Calibri"/>
                <w:szCs w:val="22"/>
              </w:rPr>
              <w:t>3497-2025-9018</w:t>
            </w:r>
          </w:p>
        </w:tc>
      </w:tr>
      <w:tr w:rsidR="009329E4" w:rsidRPr="004B1509" w14:paraId="775066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400CF9"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B37B" w14:textId="20A780B3" w:rsidR="009329E4" w:rsidRPr="004B1509" w:rsidRDefault="009329E4" w:rsidP="009329E4">
            <w:pPr>
              <w:rPr>
                <w:rFonts w:eastAsia="Calibri"/>
                <w:szCs w:val="22"/>
              </w:rPr>
            </w:pPr>
            <w:r w:rsidRPr="004B1509">
              <w:rPr>
                <w:rFonts w:eastAsia="Calibri"/>
                <w:szCs w:val="22"/>
              </w:rPr>
              <w:t>7TS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783573" w14:textId="28261DB4" w:rsidR="009329E4" w:rsidRPr="004B1509" w:rsidRDefault="009329E4" w:rsidP="009329E4">
            <w:pPr>
              <w:rPr>
                <w:rFonts w:eastAsia="Calibri"/>
                <w:szCs w:val="22"/>
              </w:rPr>
            </w:pPr>
            <w:r w:rsidRPr="004B1509">
              <w:rPr>
                <w:rFonts w:eastAsia="Calibri"/>
                <w:szCs w:val="22"/>
              </w:rPr>
              <w:t>Sodų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A7465C" w14:textId="2AFEFA18" w:rsidR="009329E4" w:rsidRPr="004B1509" w:rsidRDefault="009329E4" w:rsidP="009329E4">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2F923" w14:textId="662286C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C72A7" w14:textId="5F7DEC62" w:rsidR="009329E4" w:rsidRPr="004B1509" w:rsidRDefault="009329E4" w:rsidP="009329E4">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760B0" w14:textId="10D0C33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508B1" w14:textId="0664B543"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9B5674" w14:textId="3CF9208C" w:rsidR="009329E4" w:rsidRPr="004B1509" w:rsidRDefault="009329E4" w:rsidP="009329E4">
            <w:pPr>
              <w:jc w:val="center"/>
              <w:rPr>
                <w:rFonts w:eastAsia="Calibri"/>
                <w:szCs w:val="22"/>
              </w:rPr>
            </w:pPr>
            <w:r w:rsidRPr="004B1509">
              <w:rPr>
                <w:rFonts w:eastAsia="Calibri"/>
                <w:szCs w:val="22"/>
              </w:rPr>
              <w:t>3497-2025-2015</w:t>
            </w:r>
          </w:p>
        </w:tc>
      </w:tr>
      <w:tr w:rsidR="009329E4" w:rsidRPr="004B1509" w14:paraId="16A2D8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6D85FF"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6EF7" w14:textId="2515EBE1" w:rsidR="009329E4" w:rsidRPr="004B1509" w:rsidRDefault="009329E4" w:rsidP="009329E4">
            <w:pPr>
              <w:rPr>
                <w:rFonts w:eastAsia="Calibri"/>
                <w:szCs w:val="22"/>
              </w:rPr>
            </w:pPr>
            <w:r w:rsidRPr="004B1509">
              <w:rPr>
                <w:rFonts w:eastAsia="Calibri"/>
                <w:szCs w:val="22"/>
              </w:rPr>
              <w:t>trm23959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3FBFB6" w14:textId="01B923F3" w:rsidR="009329E4" w:rsidRPr="004B1509" w:rsidRDefault="009329E4" w:rsidP="009329E4">
            <w:pPr>
              <w:rPr>
                <w:rFonts w:eastAsia="Calibri"/>
                <w:szCs w:val="22"/>
              </w:rPr>
            </w:pPr>
            <w:r w:rsidRPr="004B1509">
              <w:rPr>
                <w:rFonts w:eastAsia="Calibri"/>
                <w:szCs w:val="22"/>
              </w:rPr>
              <w:t>Tulpių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A9BFC" w14:textId="6A385C2B" w:rsidR="009329E4" w:rsidRPr="004B1509" w:rsidRDefault="009329E4" w:rsidP="009329E4">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ED78E" w14:textId="7751BA4D" w:rsidR="009329E4" w:rsidRPr="004B1509" w:rsidRDefault="009329E4" w:rsidP="009329E4">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04797" w14:textId="5F67852A"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74000" w14:textId="5B4E73FB"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F192B" w14:textId="66DEEC0F"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F53FF0" w14:textId="1E309FA8" w:rsidR="009329E4" w:rsidRPr="004B1509" w:rsidRDefault="009329E4" w:rsidP="009329E4">
            <w:pPr>
              <w:jc w:val="center"/>
              <w:rPr>
                <w:rFonts w:eastAsia="Calibri"/>
                <w:szCs w:val="22"/>
              </w:rPr>
            </w:pPr>
            <w:r w:rsidRPr="004B1509">
              <w:rPr>
                <w:rFonts w:eastAsia="Calibri"/>
                <w:szCs w:val="22"/>
              </w:rPr>
              <w:t>4400-0992-7226</w:t>
            </w:r>
          </w:p>
        </w:tc>
      </w:tr>
      <w:tr w:rsidR="009329E4" w:rsidRPr="004B1509" w14:paraId="1A5552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5EE2FB"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55E7" w14:textId="52C0B7BE" w:rsidR="009329E4" w:rsidRPr="004B1509" w:rsidRDefault="009329E4" w:rsidP="009329E4">
            <w:pPr>
              <w:rPr>
                <w:rFonts w:eastAsia="Calibri"/>
                <w:szCs w:val="22"/>
              </w:rPr>
            </w:pPr>
            <w:r w:rsidRPr="004B1509">
              <w:rPr>
                <w:rFonts w:eastAsia="Calibri"/>
                <w:szCs w:val="22"/>
              </w:rPr>
              <w:t>trm23960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8A6AE4" w14:textId="64267033" w:rsidR="009329E4" w:rsidRPr="004B1509" w:rsidRDefault="009329E4" w:rsidP="009329E4">
            <w:pPr>
              <w:rPr>
                <w:rFonts w:eastAsia="Calibri"/>
                <w:szCs w:val="22"/>
              </w:rPr>
            </w:pPr>
            <w:proofErr w:type="spellStart"/>
            <w:r w:rsidRPr="004B1509">
              <w:rPr>
                <w:rFonts w:eastAsia="Calibri"/>
                <w:szCs w:val="22"/>
              </w:rPr>
              <w:t>Užubalių</w:t>
            </w:r>
            <w:proofErr w:type="spellEnd"/>
            <w:r w:rsidRPr="004B1509">
              <w:rPr>
                <w:rFonts w:eastAsia="Calibri"/>
                <w:szCs w:val="22"/>
              </w:rPr>
              <w:t xml:space="preserve">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338B3C" w14:textId="0F245D91" w:rsidR="009329E4" w:rsidRPr="004B1509" w:rsidRDefault="009329E4" w:rsidP="009329E4">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177E8" w14:textId="30D133D8"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1C376" w14:textId="01937B59" w:rsidR="009329E4" w:rsidRPr="004B1509" w:rsidRDefault="009329E4" w:rsidP="009329E4">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4914F" w14:textId="32A0653F"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75EE3" w14:textId="460198B7"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900679" w14:textId="7CDC60E2" w:rsidR="009329E4" w:rsidRPr="004B1509" w:rsidRDefault="009329E4" w:rsidP="009329E4">
            <w:pPr>
              <w:jc w:val="center"/>
              <w:rPr>
                <w:rFonts w:eastAsia="Calibri"/>
                <w:szCs w:val="22"/>
              </w:rPr>
            </w:pPr>
            <w:r w:rsidRPr="004B1509">
              <w:rPr>
                <w:rFonts w:eastAsia="Calibri"/>
                <w:szCs w:val="22"/>
              </w:rPr>
              <w:t>3497-2026-9014</w:t>
            </w:r>
          </w:p>
        </w:tc>
      </w:tr>
      <w:tr w:rsidR="009329E4" w:rsidRPr="004B1509" w14:paraId="79899F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418305"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4C36E0" w14:textId="4C81A214" w:rsidR="009329E4" w:rsidRPr="004B1509" w:rsidRDefault="009329E4" w:rsidP="009329E4">
            <w:pPr>
              <w:rPr>
                <w:rFonts w:eastAsia="Calibri"/>
                <w:szCs w:val="22"/>
              </w:rPr>
            </w:pPr>
            <w:r w:rsidRPr="004B1509">
              <w:rPr>
                <w:rFonts w:eastAsia="Calibri"/>
                <w:szCs w:val="22"/>
              </w:rPr>
              <w:t>trm23962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E203F8" w14:textId="7028706F" w:rsidR="009329E4" w:rsidRPr="004B1509" w:rsidRDefault="009329E4" w:rsidP="009329E4">
            <w:pPr>
              <w:rPr>
                <w:rFonts w:eastAsia="Calibri"/>
                <w:szCs w:val="22"/>
              </w:rPr>
            </w:pPr>
            <w:r w:rsidRPr="004B1509">
              <w:rPr>
                <w:rFonts w:eastAsia="Calibri"/>
                <w:szCs w:val="22"/>
              </w:rPr>
              <w:t>Vytauto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BF1DB5" w14:textId="5192628E" w:rsidR="009329E4" w:rsidRPr="004B1509" w:rsidRDefault="009329E4" w:rsidP="009329E4">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36FB6" w14:textId="46051B80" w:rsidR="009329E4" w:rsidRPr="004B1509" w:rsidRDefault="009329E4" w:rsidP="009329E4">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1737C" w14:textId="1973C693"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11C6" w14:textId="507EEEC0"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E9579" w14:textId="23604657"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913CD" w14:textId="59EA943B" w:rsidR="009329E4" w:rsidRPr="004B1509" w:rsidRDefault="009329E4" w:rsidP="009329E4">
            <w:pPr>
              <w:jc w:val="center"/>
              <w:rPr>
                <w:rFonts w:eastAsia="Calibri"/>
                <w:szCs w:val="22"/>
              </w:rPr>
            </w:pPr>
            <w:r w:rsidRPr="004B1509">
              <w:rPr>
                <w:rFonts w:eastAsia="Calibri"/>
                <w:szCs w:val="22"/>
              </w:rPr>
              <w:t>3497-2025-4020</w:t>
            </w:r>
          </w:p>
        </w:tc>
      </w:tr>
      <w:tr w:rsidR="009329E4" w:rsidRPr="004B1509" w14:paraId="0ED071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FB1222B"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789354" w14:textId="603D7E41" w:rsidR="009329E4" w:rsidRPr="004B1509" w:rsidRDefault="009329E4" w:rsidP="009329E4">
            <w:pPr>
              <w:rPr>
                <w:rFonts w:eastAsia="Calibri"/>
                <w:szCs w:val="22"/>
              </w:rPr>
            </w:pPr>
            <w:r w:rsidRPr="004B1509">
              <w:rPr>
                <w:rFonts w:eastAsia="Calibri"/>
                <w:szCs w:val="22"/>
              </w:rPr>
              <w:t>trm23964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B8D0D6" w14:textId="45FC71F3" w:rsidR="009329E4" w:rsidRPr="004B1509" w:rsidRDefault="009329E4" w:rsidP="009329E4">
            <w:pPr>
              <w:rPr>
                <w:rFonts w:eastAsia="Calibri"/>
                <w:szCs w:val="22"/>
              </w:rPr>
            </w:pPr>
            <w:r w:rsidRPr="004B1509">
              <w:rPr>
                <w:rFonts w:eastAsia="Calibri"/>
                <w:szCs w:val="22"/>
              </w:rPr>
              <w:t>Žilvičių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307AFC" w14:textId="6D7CFFE5" w:rsidR="009329E4" w:rsidRPr="004B1509" w:rsidRDefault="009329E4" w:rsidP="009329E4">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AD5D7" w14:textId="0146A928"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A46BD" w14:textId="764D5E62" w:rsidR="009329E4" w:rsidRPr="004B1509" w:rsidRDefault="009329E4" w:rsidP="009329E4">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8BE4" w14:textId="3368E0E9"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B76DA" w14:textId="7B63B092"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CB7EE8" w14:textId="6F2EDFC0" w:rsidR="009329E4" w:rsidRPr="004B1509" w:rsidRDefault="009329E4" w:rsidP="009329E4">
            <w:pPr>
              <w:jc w:val="center"/>
              <w:rPr>
                <w:rFonts w:eastAsia="Calibri"/>
                <w:szCs w:val="22"/>
              </w:rPr>
            </w:pPr>
            <w:r w:rsidRPr="004B1509">
              <w:rPr>
                <w:rFonts w:eastAsia="Calibri"/>
                <w:szCs w:val="22"/>
              </w:rPr>
              <w:t>3497-2027-0013</w:t>
            </w:r>
          </w:p>
        </w:tc>
      </w:tr>
      <w:tr w:rsidR="009329E4" w:rsidRPr="004B1509" w14:paraId="3A8D22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AEB336"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E07F7" w14:textId="74E3A0C3" w:rsidR="009329E4" w:rsidRPr="004B1509" w:rsidRDefault="009329E4" w:rsidP="009329E4">
            <w:pPr>
              <w:rPr>
                <w:rFonts w:eastAsia="Calibri"/>
                <w:szCs w:val="22"/>
              </w:rPr>
            </w:pPr>
            <w:r w:rsidRPr="004B1509">
              <w:rPr>
                <w:rFonts w:eastAsia="Calibri"/>
                <w:szCs w:val="22"/>
              </w:rPr>
              <w:t>trm23963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24778E" w14:textId="6DA8FB4C" w:rsidR="009329E4" w:rsidRPr="004B1509" w:rsidRDefault="009329E4" w:rsidP="009329E4">
            <w:pPr>
              <w:rPr>
                <w:rFonts w:eastAsia="Calibri"/>
                <w:szCs w:val="22"/>
              </w:rPr>
            </w:pPr>
            <w:r w:rsidRPr="004B1509">
              <w:rPr>
                <w:rFonts w:eastAsia="Calibri"/>
                <w:szCs w:val="22"/>
              </w:rPr>
              <w:t>Žemaitės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0B60D8" w14:textId="30CD31DC" w:rsidR="009329E4" w:rsidRPr="004B1509" w:rsidRDefault="009329E4" w:rsidP="009329E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F2BA3" w14:textId="256B0D06" w:rsidR="009329E4" w:rsidRPr="004B1509" w:rsidRDefault="009329E4" w:rsidP="009329E4">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FF01" w14:textId="10F422E3" w:rsidR="009329E4" w:rsidRPr="004B1509" w:rsidRDefault="009329E4" w:rsidP="009329E4">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8ADB1" w14:textId="55FF3201"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8A8CB" w14:textId="77777777" w:rsidR="009329E4" w:rsidRPr="004B1509" w:rsidRDefault="009329E4" w:rsidP="009329E4">
            <w:pPr>
              <w:jc w:val="center"/>
              <w:rPr>
                <w:rFonts w:eastAsia="Calibri"/>
                <w:bCs/>
                <w:szCs w:val="22"/>
              </w:rPr>
            </w:pPr>
            <w:r w:rsidRPr="004B1509">
              <w:rPr>
                <w:rFonts w:eastAsia="Calibri"/>
                <w:bCs/>
                <w:szCs w:val="22"/>
              </w:rPr>
              <w:t>D</w:t>
            </w:r>
          </w:p>
          <w:p w14:paraId="456ADD44" w14:textId="50702DD1"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93D402" w14:textId="77777777" w:rsidR="009329E4" w:rsidRPr="004B1509" w:rsidRDefault="009329E4" w:rsidP="009329E4">
            <w:pPr>
              <w:jc w:val="center"/>
              <w:rPr>
                <w:rFonts w:eastAsia="Calibri"/>
                <w:szCs w:val="22"/>
              </w:rPr>
            </w:pPr>
            <w:r w:rsidRPr="004B1509">
              <w:rPr>
                <w:rFonts w:eastAsia="Calibri"/>
                <w:szCs w:val="22"/>
              </w:rPr>
              <w:t>4400-5412-9152</w:t>
            </w:r>
          </w:p>
          <w:p w14:paraId="26CDA705" w14:textId="293919A2" w:rsidR="009329E4" w:rsidRPr="004B1509" w:rsidRDefault="009329E4" w:rsidP="009329E4">
            <w:pPr>
              <w:jc w:val="center"/>
              <w:rPr>
                <w:rFonts w:eastAsia="Calibri"/>
                <w:szCs w:val="22"/>
              </w:rPr>
            </w:pPr>
            <w:r w:rsidRPr="004B1509">
              <w:rPr>
                <w:rFonts w:eastAsia="Calibri"/>
                <w:szCs w:val="22"/>
              </w:rPr>
              <w:t>3497-2026-7010</w:t>
            </w:r>
          </w:p>
        </w:tc>
      </w:tr>
      <w:tr w:rsidR="009329E4" w:rsidRPr="004B1509" w14:paraId="3A1E6F0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798D49"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2E1C4E" w14:textId="25298A6F" w:rsidR="009329E4" w:rsidRPr="004B1509" w:rsidRDefault="009329E4" w:rsidP="009329E4">
            <w:pPr>
              <w:rPr>
                <w:rFonts w:eastAsia="Calibri"/>
                <w:szCs w:val="22"/>
              </w:rPr>
            </w:pPr>
            <w:r w:rsidRPr="004B1509">
              <w:rPr>
                <w:rFonts w:eastAsia="Calibri"/>
                <w:szCs w:val="22"/>
              </w:rPr>
              <w:t>tr35-1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00E706" w14:textId="20C244B0" w:rsidR="009329E4" w:rsidRPr="004B1509" w:rsidRDefault="009329E4" w:rsidP="009329E4">
            <w:pPr>
              <w:rPr>
                <w:rFonts w:eastAsia="Calibri"/>
                <w:szCs w:val="22"/>
              </w:rPr>
            </w:pPr>
            <w:r w:rsidRPr="004B1509">
              <w:rPr>
                <w:rFonts w:eastAsia="Calibri"/>
                <w:szCs w:val="22"/>
              </w:rPr>
              <w:t xml:space="preserve">Juostos g., </w:t>
            </w:r>
            <w:proofErr w:type="spellStart"/>
            <w:r w:rsidRPr="004B1509">
              <w:rPr>
                <w:rFonts w:eastAsia="Calibri"/>
                <w:szCs w:val="22"/>
              </w:rPr>
              <w:t>Juostininkų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ABD9C6" w14:textId="26015D80" w:rsidR="009329E4" w:rsidRPr="004B1509" w:rsidRDefault="009329E4" w:rsidP="009329E4">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E5FDE" w14:textId="704F034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08071" w14:textId="5A40CFEB" w:rsidR="009329E4" w:rsidRPr="004B1509" w:rsidRDefault="009329E4" w:rsidP="009329E4">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C631E" w14:textId="497B071A"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373D" w14:textId="2B2B059E"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AE19F" w14:textId="411744CC" w:rsidR="009329E4" w:rsidRPr="004B1509" w:rsidRDefault="009329E4" w:rsidP="009329E4">
            <w:pPr>
              <w:jc w:val="center"/>
              <w:rPr>
                <w:rFonts w:eastAsia="Calibri"/>
                <w:bCs/>
                <w:szCs w:val="22"/>
              </w:rPr>
            </w:pPr>
            <w:r w:rsidRPr="004B1509">
              <w:rPr>
                <w:rFonts w:eastAsia="Calibri"/>
                <w:bCs/>
                <w:szCs w:val="22"/>
              </w:rPr>
              <w:t>4400-5595-6462</w:t>
            </w:r>
          </w:p>
        </w:tc>
      </w:tr>
      <w:tr w:rsidR="009329E4" w:rsidRPr="004B1509" w14:paraId="233418C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476733"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4EDD62" w14:textId="6E43769D" w:rsidR="009329E4" w:rsidRPr="004B1509" w:rsidRDefault="009329E4" w:rsidP="009329E4">
            <w:pPr>
              <w:rPr>
                <w:rFonts w:eastAsia="Calibri"/>
                <w:szCs w:val="22"/>
              </w:rPr>
            </w:pPr>
            <w:r w:rsidRPr="004B1509">
              <w:rPr>
                <w:rFonts w:eastAsia="Calibri"/>
                <w:szCs w:val="22"/>
              </w:rPr>
              <w:t>tr4-1-2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8FA183" w14:textId="4C725E64" w:rsidR="009329E4" w:rsidRPr="004B1509" w:rsidRDefault="009329E4" w:rsidP="009329E4">
            <w:pPr>
              <w:rPr>
                <w:rFonts w:eastAsia="Calibri"/>
                <w:szCs w:val="22"/>
              </w:rPr>
            </w:pPr>
            <w:r w:rsidRPr="004B1509">
              <w:rPr>
                <w:rFonts w:eastAsia="Calibri"/>
                <w:szCs w:val="22"/>
              </w:rPr>
              <w:t>Karčių g., Karčių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33FF2C" w14:textId="2BF7FCE0" w:rsidR="009329E4" w:rsidRPr="004B1509" w:rsidRDefault="009329E4" w:rsidP="009329E4">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119FE" w14:textId="795EDB2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F0B67" w14:textId="6B3C8BC9" w:rsidR="009329E4" w:rsidRPr="004B1509" w:rsidRDefault="009329E4" w:rsidP="009329E4">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37FF" w14:textId="772C08EF"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219B7" w14:textId="47C2A26C"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1407E" w14:textId="2CFB0EF4" w:rsidR="009329E4" w:rsidRPr="004B1509" w:rsidRDefault="009329E4" w:rsidP="009329E4">
            <w:pPr>
              <w:jc w:val="center"/>
              <w:rPr>
                <w:rFonts w:eastAsia="Calibri"/>
                <w:bCs/>
                <w:szCs w:val="22"/>
              </w:rPr>
            </w:pPr>
            <w:r w:rsidRPr="004B1509">
              <w:rPr>
                <w:rFonts w:eastAsia="Calibri"/>
                <w:bCs/>
                <w:szCs w:val="22"/>
              </w:rPr>
              <w:t>4400-5595-6473</w:t>
            </w:r>
          </w:p>
        </w:tc>
      </w:tr>
      <w:tr w:rsidR="009329E4" w:rsidRPr="004B1509" w14:paraId="5609C4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A6B567"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89EB9D" w14:textId="6B7FA02B" w:rsidR="009329E4" w:rsidRPr="004B1509" w:rsidRDefault="009329E4" w:rsidP="009329E4">
            <w:pPr>
              <w:rPr>
                <w:rFonts w:eastAsia="Calibri"/>
                <w:szCs w:val="22"/>
              </w:rPr>
            </w:pPr>
            <w:r w:rsidRPr="004B1509">
              <w:rPr>
                <w:rFonts w:eastAsia="Calibri"/>
                <w:szCs w:val="22"/>
              </w:rPr>
              <w:t>tr4-2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20AC8A" w14:textId="50F8C432" w:rsidR="009329E4" w:rsidRPr="004B1509" w:rsidRDefault="009329E4" w:rsidP="009329E4">
            <w:pPr>
              <w:rPr>
                <w:rFonts w:eastAsia="Calibri"/>
                <w:szCs w:val="22"/>
              </w:rPr>
            </w:pPr>
            <w:proofErr w:type="spellStart"/>
            <w:r w:rsidRPr="004B1509">
              <w:rPr>
                <w:rFonts w:eastAsia="Calibri"/>
                <w:szCs w:val="22"/>
              </w:rPr>
              <w:t>Palatavio</w:t>
            </w:r>
            <w:proofErr w:type="spellEnd"/>
            <w:r w:rsidRPr="004B1509">
              <w:rPr>
                <w:rFonts w:eastAsia="Calibri"/>
                <w:szCs w:val="22"/>
              </w:rPr>
              <w:t xml:space="preserve"> g., Karčių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882769" w14:textId="70CE59C8" w:rsidR="009329E4" w:rsidRPr="004B1509" w:rsidRDefault="009329E4" w:rsidP="009329E4">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DBF6" w14:textId="26A138BB"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F26AA" w14:textId="27B51608" w:rsidR="009329E4" w:rsidRPr="004B1509" w:rsidRDefault="009329E4" w:rsidP="009329E4">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075F" w14:textId="4D8C3227"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6A984" w14:textId="6A9CDABF"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21D46" w14:textId="4EE7002C" w:rsidR="009329E4" w:rsidRPr="004B1509" w:rsidRDefault="009329E4" w:rsidP="009329E4">
            <w:pPr>
              <w:jc w:val="center"/>
              <w:rPr>
                <w:rFonts w:eastAsia="Calibri"/>
                <w:bCs/>
                <w:szCs w:val="22"/>
              </w:rPr>
            </w:pPr>
            <w:r w:rsidRPr="004B1509">
              <w:rPr>
                <w:rFonts w:eastAsia="Calibri"/>
                <w:bCs/>
                <w:szCs w:val="22"/>
              </w:rPr>
              <w:t>4400-5595-6484</w:t>
            </w:r>
          </w:p>
        </w:tc>
      </w:tr>
      <w:tr w:rsidR="009329E4" w:rsidRPr="00B30735" w14:paraId="35FB82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CBB854" w14:textId="77777777" w:rsidR="009329E4" w:rsidRPr="00B30735"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6B5C49" w14:textId="5566BA89" w:rsidR="009329E4" w:rsidRPr="00B30735" w:rsidRDefault="009329E4" w:rsidP="009329E4">
            <w:pPr>
              <w:rPr>
                <w:rFonts w:eastAsia="Calibri"/>
                <w:szCs w:val="22"/>
              </w:rPr>
            </w:pPr>
            <w:r w:rsidRPr="00B30735">
              <w:rPr>
                <w:rFonts w:eastAsia="Calibri"/>
                <w:szCs w:val="22"/>
              </w:rPr>
              <w:t>tr29-1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C03A55" w14:textId="162B9345" w:rsidR="009329E4" w:rsidRPr="00B30735" w:rsidRDefault="009329E4" w:rsidP="009329E4">
            <w:pPr>
              <w:rPr>
                <w:rFonts w:eastAsia="Calibri"/>
                <w:szCs w:val="22"/>
              </w:rPr>
            </w:pPr>
            <w:r w:rsidRPr="00B30735">
              <w:rPr>
                <w:rFonts w:eastAsia="Calibri"/>
                <w:szCs w:val="22"/>
              </w:rPr>
              <w:t xml:space="preserve">Žvyro g., Karčių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8A923D" w14:textId="1E60972E" w:rsidR="009329E4" w:rsidRPr="00B30735" w:rsidRDefault="009329E4" w:rsidP="009329E4">
            <w:pPr>
              <w:jc w:val="right"/>
              <w:rPr>
                <w:rFonts w:eastAsia="Calibri"/>
                <w:szCs w:val="22"/>
              </w:rPr>
            </w:pPr>
            <w:r w:rsidRPr="00B30735">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91351" w14:textId="2DE85508" w:rsidR="009329E4" w:rsidRPr="00B30735" w:rsidRDefault="009329E4" w:rsidP="009329E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6C64C" w14:textId="7F3AEC75" w:rsidR="009329E4" w:rsidRPr="00B30735" w:rsidRDefault="009329E4" w:rsidP="009329E4">
            <w:pPr>
              <w:jc w:val="right"/>
              <w:rPr>
                <w:rFonts w:eastAsia="Calibri"/>
                <w:szCs w:val="22"/>
              </w:rPr>
            </w:pPr>
            <w:r w:rsidRPr="00B30735">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0A1B" w14:textId="746AC277" w:rsidR="009329E4" w:rsidRPr="00B30735" w:rsidRDefault="009329E4" w:rsidP="009329E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A8601" w14:textId="015137C3" w:rsidR="009329E4" w:rsidRPr="00B30735" w:rsidRDefault="009329E4" w:rsidP="009329E4">
            <w:pPr>
              <w:jc w:val="center"/>
              <w:rPr>
                <w:rFonts w:eastAsia="Calibri"/>
                <w:szCs w:val="22"/>
              </w:rPr>
            </w:pPr>
            <w:r w:rsidRPr="00B3073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37FD2" w14:textId="373F9CAE" w:rsidR="009329E4" w:rsidRPr="00B30735" w:rsidRDefault="009329E4" w:rsidP="009329E4">
            <w:pPr>
              <w:jc w:val="center"/>
              <w:rPr>
                <w:rFonts w:eastAsia="Calibri"/>
                <w:szCs w:val="22"/>
              </w:rPr>
            </w:pPr>
            <w:r w:rsidRPr="00B30735">
              <w:rPr>
                <w:rFonts w:eastAsia="Calibri"/>
                <w:szCs w:val="22"/>
              </w:rPr>
              <w:t>4400-6403-6499</w:t>
            </w:r>
            <w:r w:rsidRPr="00B30735">
              <w:rPr>
                <w:rStyle w:val="Puslapioinaosnuoroda"/>
                <w:rFonts w:eastAsia="Calibri"/>
                <w:szCs w:val="22"/>
              </w:rPr>
              <w:footnoteReference w:id="22"/>
            </w:r>
          </w:p>
        </w:tc>
      </w:tr>
      <w:tr w:rsidR="009329E4" w:rsidRPr="004B1509" w14:paraId="63A748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CEAD63"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E551A" w14:textId="1B33E090" w:rsidR="009329E4" w:rsidRPr="004B1509" w:rsidRDefault="009329E4" w:rsidP="009329E4">
            <w:pPr>
              <w:rPr>
                <w:rFonts w:eastAsia="Calibri"/>
                <w:szCs w:val="22"/>
              </w:rPr>
            </w:pPr>
            <w:r w:rsidRPr="004B1509">
              <w:rPr>
                <w:rFonts w:eastAsia="Calibri"/>
                <w:szCs w:val="22"/>
              </w:rPr>
              <w:t>tr18-1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73B1BE" w14:textId="578867EE" w:rsidR="009329E4" w:rsidRPr="004B1509" w:rsidRDefault="009329E4" w:rsidP="009329E4">
            <w:pPr>
              <w:rPr>
                <w:rFonts w:eastAsia="Calibri"/>
                <w:szCs w:val="22"/>
              </w:rPr>
            </w:pPr>
            <w:r w:rsidRPr="004B1509">
              <w:rPr>
                <w:rFonts w:eastAsia="Calibri"/>
                <w:szCs w:val="22"/>
              </w:rPr>
              <w:t>Lauko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76A40F" w14:textId="781D9B80" w:rsidR="009329E4" w:rsidRPr="004B1509" w:rsidRDefault="009329E4" w:rsidP="009329E4">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0ABB6" w14:textId="0CDE6E31"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86445" w14:textId="502C2355" w:rsidR="009329E4" w:rsidRPr="004B1509" w:rsidRDefault="009329E4" w:rsidP="009329E4">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B8E47" w14:textId="67A061B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DD9C9" w14:textId="1049DBCB"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28E35D" w14:textId="156D393C" w:rsidR="009329E4" w:rsidRPr="004B1509" w:rsidRDefault="009329E4" w:rsidP="009329E4">
            <w:pPr>
              <w:jc w:val="center"/>
              <w:rPr>
                <w:rFonts w:eastAsia="Calibri"/>
                <w:bCs/>
                <w:szCs w:val="22"/>
              </w:rPr>
            </w:pPr>
            <w:r w:rsidRPr="004B1509">
              <w:rPr>
                <w:rFonts w:eastAsia="Calibri"/>
                <w:bCs/>
                <w:szCs w:val="22"/>
              </w:rPr>
              <w:t>4400-5595-6540</w:t>
            </w:r>
          </w:p>
        </w:tc>
      </w:tr>
      <w:tr w:rsidR="009329E4" w:rsidRPr="004B1509" w14:paraId="3CD844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A61D72"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4545D" w14:textId="2B036FD7" w:rsidR="009329E4" w:rsidRPr="004B1509" w:rsidRDefault="009329E4" w:rsidP="009329E4">
            <w:pPr>
              <w:rPr>
                <w:rFonts w:eastAsia="Calibri"/>
                <w:szCs w:val="22"/>
              </w:rPr>
            </w:pPr>
            <w:r w:rsidRPr="004B1509">
              <w:rPr>
                <w:rFonts w:eastAsia="Calibri"/>
                <w:szCs w:val="22"/>
              </w:rPr>
              <w:t>tr17-2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E5453C" w14:textId="473A91EF" w:rsidR="009329E4" w:rsidRPr="004B1509" w:rsidRDefault="009329E4" w:rsidP="009329E4">
            <w:pPr>
              <w:rPr>
                <w:rFonts w:eastAsia="Calibri"/>
                <w:szCs w:val="22"/>
              </w:rPr>
            </w:pPr>
            <w:r w:rsidRPr="004B1509">
              <w:rPr>
                <w:rFonts w:eastAsia="Calibri"/>
                <w:szCs w:val="22"/>
              </w:rPr>
              <w:t>Raguvos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DD349" w14:textId="10FE8511" w:rsidR="009329E4" w:rsidRPr="004B1509" w:rsidRDefault="009329E4" w:rsidP="009329E4">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F4BBE" w14:textId="2FA3963C"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A904" w14:textId="46E26340" w:rsidR="009329E4" w:rsidRPr="004B1509" w:rsidRDefault="009329E4" w:rsidP="009329E4">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5D4FF" w14:textId="6D921A8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0C9C" w14:textId="1336E529"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558B93" w14:textId="347EFB13" w:rsidR="009329E4" w:rsidRPr="004B1509" w:rsidRDefault="009329E4" w:rsidP="009329E4">
            <w:pPr>
              <w:jc w:val="center"/>
              <w:rPr>
                <w:rFonts w:eastAsia="Calibri"/>
                <w:bCs/>
                <w:szCs w:val="22"/>
              </w:rPr>
            </w:pPr>
            <w:r w:rsidRPr="004B1509">
              <w:rPr>
                <w:rFonts w:eastAsia="Calibri"/>
                <w:bCs/>
                <w:szCs w:val="22"/>
              </w:rPr>
              <w:t>4400-5595-6562</w:t>
            </w:r>
          </w:p>
        </w:tc>
      </w:tr>
      <w:tr w:rsidR="009329E4" w:rsidRPr="004B1509" w14:paraId="3F563C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BB0CB1"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2C68E" w14:textId="7DA78615" w:rsidR="009329E4" w:rsidRPr="004B1509" w:rsidRDefault="009329E4" w:rsidP="009329E4">
            <w:pPr>
              <w:rPr>
                <w:rFonts w:eastAsia="Calibri"/>
                <w:szCs w:val="22"/>
              </w:rPr>
            </w:pPr>
            <w:r w:rsidRPr="004B1509">
              <w:rPr>
                <w:rFonts w:eastAsia="Calibri"/>
                <w:szCs w:val="22"/>
              </w:rPr>
              <w:t>tr18-2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E810C5" w14:textId="275474D0" w:rsidR="009329E4" w:rsidRPr="004B1509" w:rsidRDefault="009329E4" w:rsidP="009329E4">
            <w:pPr>
              <w:rPr>
                <w:rFonts w:eastAsia="Calibri"/>
                <w:szCs w:val="22"/>
              </w:rPr>
            </w:pPr>
            <w:r w:rsidRPr="004B1509">
              <w:rPr>
                <w:rFonts w:eastAsia="Calibri"/>
                <w:szCs w:val="22"/>
              </w:rPr>
              <w:t>Tvenkinio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D857F2" w14:textId="474FE2AC" w:rsidR="009329E4" w:rsidRPr="004B1509" w:rsidRDefault="009329E4" w:rsidP="009329E4">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47D" w14:textId="47E725AC"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75462" w14:textId="689A7B3D" w:rsidR="009329E4" w:rsidRPr="004B1509" w:rsidRDefault="009329E4" w:rsidP="009329E4">
            <w:pPr>
              <w:jc w:val="right"/>
              <w:rPr>
                <w:rFonts w:eastAsia="Calibri"/>
                <w:szCs w:val="22"/>
              </w:rPr>
            </w:pPr>
            <w:r w:rsidRPr="004B1509">
              <w:rPr>
                <w:rFonts w:eastAsia="Calibri"/>
                <w:szCs w:val="22"/>
              </w:rPr>
              <w:t xml:space="preserve"> </w:t>
            </w: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CE654" w14:textId="2A9256C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CFD3C" w14:textId="4F8EDBD3"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1B9CAB" w14:textId="6ACA5D98" w:rsidR="009329E4" w:rsidRPr="004B1509" w:rsidRDefault="009329E4" w:rsidP="009329E4">
            <w:pPr>
              <w:jc w:val="center"/>
              <w:rPr>
                <w:rFonts w:eastAsia="Calibri"/>
                <w:bCs/>
                <w:szCs w:val="22"/>
              </w:rPr>
            </w:pPr>
            <w:r w:rsidRPr="004B1509">
              <w:rPr>
                <w:rFonts w:eastAsia="Calibri"/>
                <w:bCs/>
                <w:szCs w:val="22"/>
              </w:rPr>
              <w:t>4400-5595-6551</w:t>
            </w:r>
          </w:p>
        </w:tc>
      </w:tr>
      <w:tr w:rsidR="009329E4" w:rsidRPr="004B1509" w14:paraId="4B5CB4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6D987C"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7FB533" w14:textId="677D64A3" w:rsidR="009329E4" w:rsidRPr="004B1509" w:rsidRDefault="009329E4" w:rsidP="009329E4">
            <w:pPr>
              <w:rPr>
                <w:rFonts w:eastAsia="Calibri"/>
                <w:szCs w:val="22"/>
              </w:rPr>
            </w:pPr>
            <w:r w:rsidRPr="004B1509">
              <w:rPr>
                <w:rFonts w:eastAsia="Calibri"/>
                <w:szCs w:val="22"/>
              </w:rPr>
              <w:t>tr34-2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572B71" w14:textId="734B18A6" w:rsidR="009329E4" w:rsidRPr="004B1509" w:rsidRDefault="009329E4" w:rsidP="009329E4">
            <w:pPr>
              <w:rPr>
                <w:rFonts w:eastAsia="Calibri"/>
                <w:szCs w:val="22"/>
              </w:rPr>
            </w:pPr>
            <w:r w:rsidRPr="004B1509">
              <w:rPr>
                <w:rFonts w:eastAsia="Calibri"/>
                <w:szCs w:val="22"/>
              </w:rPr>
              <w:t xml:space="preserve">Lydžių g., </w:t>
            </w:r>
            <w:proofErr w:type="spellStart"/>
            <w:r w:rsidRPr="004B1509">
              <w:rPr>
                <w:rFonts w:eastAsia="Calibri"/>
                <w:szCs w:val="22"/>
              </w:rPr>
              <w:t>Latavėnų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2A2D39" w14:textId="72DF66DB" w:rsidR="009329E4" w:rsidRPr="004B1509" w:rsidRDefault="009329E4" w:rsidP="009329E4">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5ACC3" w14:textId="7D991AE7"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19280" w14:textId="1678DB30"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E1449" w14:textId="286D2E56" w:rsidR="009329E4" w:rsidRPr="004B1509" w:rsidRDefault="009329E4" w:rsidP="009329E4">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D21EA" w14:textId="6F5207DE"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1AEF57" w14:textId="084AB416" w:rsidR="009329E4" w:rsidRPr="004B1509" w:rsidRDefault="009329E4" w:rsidP="009329E4">
            <w:pPr>
              <w:jc w:val="center"/>
              <w:rPr>
                <w:rFonts w:eastAsia="Calibri"/>
                <w:szCs w:val="22"/>
              </w:rPr>
            </w:pPr>
            <w:r w:rsidRPr="004B1509">
              <w:rPr>
                <w:rFonts w:eastAsia="Calibri"/>
                <w:szCs w:val="22"/>
              </w:rPr>
              <w:t>-</w:t>
            </w:r>
          </w:p>
        </w:tc>
      </w:tr>
      <w:tr w:rsidR="009329E4" w:rsidRPr="004B1509" w14:paraId="32CB0E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882852"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7F9F1E" w14:textId="4311FE43" w:rsidR="009329E4" w:rsidRPr="004B1509" w:rsidRDefault="009329E4" w:rsidP="009329E4">
            <w:pPr>
              <w:rPr>
                <w:rFonts w:eastAsia="Calibri"/>
                <w:szCs w:val="22"/>
              </w:rPr>
            </w:pPr>
            <w:r w:rsidRPr="004B1509">
              <w:rPr>
                <w:rFonts w:eastAsia="Calibri"/>
                <w:szCs w:val="22"/>
              </w:rPr>
              <w:t>tr34-1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0806C2" w14:textId="4978F430" w:rsidR="009329E4" w:rsidRPr="004B1509" w:rsidRDefault="009329E4" w:rsidP="009329E4">
            <w:pPr>
              <w:rPr>
                <w:rFonts w:eastAsia="Calibri"/>
                <w:szCs w:val="22"/>
              </w:rPr>
            </w:pPr>
            <w:r w:rsidRPr="004B1509">
              <w:rPr>
                <w:rFonts w:eastAsia="Calibri"/>
                <w:szCs w:val="22"/>
              </w:rPr>
              <w:t xml:space="preserve">Žirgyno g., </w:t>
            </w:r>
            <w:proofErr w:type="spellStart"/>
            <w:r w:rsidRPr="004B1509">
              <w:rPr>
                <w:rFonts w:eastAsia="Calibri"/>
                <w:szCs w:val="22"/>
              </w:rPr>
              <w:t>Latavėnų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F8178C" w14:textId="7398A2E7" w:rsidR="009329E4" w:rsidRPr="004B1509" w:rsidRDefault="009329E4" w:rsidP="009329E4">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0BE3" w14:textId="59A298B4"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0B584" w14:textId="38B19AB6" w:rsidR="009329E4" w:rsidRPr="004B1509" w:rsidRDefault="009329E4" w:rsidP="009329E4">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6FAE" w14:textId="772382EC"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9413F" w14:textId="660A6AEF"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A90254" w14:textId="1D703A0A" w:rsidR="009329E4" w:rsidRPr="004B1509" w:rsidRDefault="009329E4" w:rsidP="009329E4">
            <w:pPr>
              <w:jc w:val="center"/>
              <w:rPr>
                <w:rFonts w:eastAsia="Calibri"/>
                <w:bCs/>
                <w:szCs w:val="22"/>
              </w:rPr>
            </w:pPr>
            <w:r w:rsidRPr="004B1509">
              <w:rPr>
                <w:rFonts w:eastAsia="Calibri"/>
                <w:bCs/>
                <w:szCs w:val="22"/>
              </w:rPr>
              <w:t>4400-5596-1032</w:t>
            </w:r>
          </w:p>
        </w:tc>
      </w:tr>
      <w:tr w:rsidR="009329E4" w:rsidRPr="004B1509" w14:paraId="6F5983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F1A719"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44A36" w14:textId="4A5BE217" w:rsidR="009329E4" w:rsidRPr="004B1509" w:rsidRDefault="009329E4" w:rsidP="009329E4">
            <w:pPr>
              <w:rPr>
                <w:rFonts w:eastAsia="Calibri"/>
                <w:szCs w:val="22"/>
              </w:rPr>
            </w:pPr>
            <w:r w:rsidRPr="004B1509">
              <w:rPr>
                <w:rFonts w:eastAsia="Calibri"/>
                <w:szCs w:val="22"/>
              </w:rPr>
              <w:t>3TS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BFFB8A" w14:textId="33A7C26B" w:rsidR="009329E4" w:rsidRPr="004B1509" w:rsidRDefault="009329E4" w:rsidP="009329E4">
            <w:pPr>
              <w:rPr>
                <w:rFonts w:eastAsia="Calibri"/>
                <w:szCs w:val="22"/>
              </w:rPr>
            </w:pPr>
            <w:r w:rsidRPr="004B1509">
              <w:rPr>
                <w:rFonts w:eastAsia="Calibri"/>
                <w:szCs w:val="22"/>
              </w:rPr>
              <w:t xml:space="preserve">Žvejų g., </w:t>
            </w:r>
            <w:proofErr w:type="spellStart"/>
            <w:r w:rsidRPr="004B1509">
              <w:rPr>
                <w:rFonts w:eastAsia="Calibri"/>
                <w:szCs w:val="22"/>
              </w:rPr>
              <w:t>Latavėnų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21DC23" w14:textId="665FB590" w:rsidR="009329E4" w:rsidRPr="004B1509" w:rsidRDefault="009329E4" w:rsidP="009329E4">
            <w:pPr>
              <w:jc w:val="right"/>
              <w:rPr>
                <w:rFonts w:eastAsia="Calibri"/>
                <w:bCs/>
                <w:szCs w:val="22"/>
              </w:rPr>
            </w:pPr>
            <w:r w:rsidRPr="004B1509">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FFFC" w14:textId="28ABB176"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73526" w14:textId="3A3E3CB5" w:rsidR="009329E4" w:rsidRPr="004E4BD9" w:rsidRDefault="009329E4" w:rsidP="009329E4">
            <w:pPr>
              <w:jc w:val="right"/>
              <w:rPr>
                <w:rFonts w:eastAsia="Calibri"/>
                <w:szCs w:val="22"/>
              </w:rPr>
            </w:pPr>
            <w:r w:rsidRPr="004E4BD9">
              <w:rPr>
                <w:rFonts w:eastAsia="Calibri"/>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EBB09" w14:textId="58694E28" w:rsidR="009329E4" w:rsidRPr="004B1509" w:rsidRDefault="009329E4" w:rsidP="009329E4">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2600" w14:textId="1B588C58"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50D71F" w14:textId="19B42C16" w:rsidR="009329E4" w:rsidRPr="004B1509" w:rsidRDefault="009329E4" w:rsidP="009329E4">
            <w:pPr>
              <w:jc w:val="center"/>
              <w:rPr>
                <w:rFonts w:eastAsia="Calibri"/>
                <w:bCs/>
                <w:szCs w:val="22"/>
              </w:rPr>
            </w:pPr>
            <w:r w:rsidRPr="004B1509">
              <w:rPr>
                <w:rFonts w:eastAsia="Calibri"/>
                <w:bCs/>
                <w:szCs w:val="22"/>
              </w:rPr>
              <w:t>4400-5596-1046</w:t>
            </w:r>
          </w:p>
        </w:tc>
      </w:tr>
      <w:tr w:rsidR="009329E4" w:rsidRPr="004B1509" w14:paraId="4503C7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0FD06E"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BBFEAC" w14:textId="571CB7DE" w:rsidR="009329E4" w:rsidRPr="004B1509" w:rsidRDefault="009329E4" w:rsidP="009329E4">
            <w:pPr>
              <w:rPr>
                <w:rFonts w:eastAsia="Calibri"/>
                <w:szCs w:val="22"/>
              </w:rPr>
            </w:pPr>
            <w:r w:rsidRPr="004B1509">
              <w:rPr>
                <w:rFonts w:eastAsia="Calibri"/>
                <w:szCs w:val="22"/>
              </w:rPr>
              <w:t>tr13-1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261035" w14:textId="76E98BD6" w:rsidR="009329E4" w:rsidRPr="004B1509" w:rsidRDefault="009329E4" w:rsidP="009329E4">
            <w:pPr>
              <w:rPr>
                <w:rFonts w:eastAsia="Calibri"/>
                <w:szCs w:val="22"/>
              </w:rPr>
            </w:pPr>
            <w:r w:rsidRPr="004B1509">
              <w:rPr>
                <w:rFonts w:eastAsia="Calibri"/>
                <w:szCs w:val="22"/>
              </w:rPr>
              <w:t xml:space="preserve">Tiesioji g., </w:t>
            </w:r>
            <w:proofErr w:type="spellStart"/>
            <w:r w:rsidRPr="004B1509">
              <w:rPr>
                <w:rFonts w:eastAsia="Calibri"/>
                <w:szCs w:val="22"/>
              </w:rPr>
              <w:t>Mileikiškių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48A7AE" w14:textId="2644C5FF" w:rsidR="009329E4" w:rsidRPr="004B1509" w:rsidRDefault="009329E4" w:rsidP="009329E4">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5A3AA" w14:textId="57E4176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48859" w14:textId="2E8DAE02" w:rsidR="009329E4" w:rsidRPr="004B1509" w:rsidRDefault="009329E4" w:rsidP="009329E4">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FA522" w14:textId="5780E38B"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EB48" w14:textId="2E2FAEB6"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E51281" w14:textId="3233D87E" w:rsidR="009329E4" w:rsidRPr="004B1509" w:rsidRDefault="009329E4" w:rsidP="009329E4">
            <w:pPr>
              <w:jc w:val="center"/>
              <w:rPr>
                <w:rFonts w:eastAsia="Calibri"/>
                <w:bCs/>
                <w:szCs w:val="22"/>
              </w:rPr>
            </w:pPr>
            <w:r w:rsidRPr="004B1509">
              <w:rPr>
                <w:rFonts w:eastAsia="Calibri"/>
                <w:bCs/>
                <w:szCs w:val="22"/>
              </w:rPr>
              <w:t>4400-5596-1061</w:t>
            </w:r>
          </w:p>
        </w:tc>
      </w:tr>
      <w:tr w:rsidR="009329E4" w:rsidRPr="004B1509" w14:paraId="5C13BF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0AC975"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F5C8D" w14:textId="03E1E7FD" w:rsidR="009329E4" w:rsidRPr="004B1509" w:rsidRDefault="009329E4" w:rsidP="009329E4">
            <w:pPr>
              <w:rPr>
                <w:rFonts w:eastAsia="Calibri"/>
                <w:szCs w:val="22"/>
              </w:rPr>
            </w:pPr>
            <w:r w:rsidRPr="004B1509">
              <w:rPr>
                <w:rFonts w:eastAsia="Calibri"/>
                <w:szCs w:val="22"/>
              </w:rPr>
              <w:t>tr41-1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EE7F43" w14:textId="2BECD8B1" w:rsidR="009329E4" w:rsidRPr="004B1509" w:rsidRDefault="009329E4" w:rsidP="009329E4">
            <w:pPr>
              <w:rPr>
                <w:rFonts w:eastAsia="Calibri"/>
                <w:szCs w:val="22"/>
              </w:rPr>
            </w:pPr>
            <w:r w:rsidRPr="004B1509">
              <w:rPr>
                <w:rFonts w:eastAsia="Calibri"/>
                <w:szCs w:val="22"/>
              </w:rPr>
              <w:t xml:space="preserve">Miško g., </w:t>
            </w:r>
            <w:proofErr w:type="spellStart"/>
            <w:r w:rsidRPr="004B1509">
              <w:rPr>
                <w:rFonts w:eastAsia="Calibri"/>
                <w:szCs w:val="22"/>
              </w:rPr>
              <w:t>Mitošiūnų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9518B6" w14:textId="4E394F57" w:rsidR="009329E4" w:rsidRPr="004B1509" w:rsidRDefault="009329E4" w:rsidP="009329E4">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1E31F" w14:textId="76DFA134"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2F069" w14:textId="14D9A1FD" w:rsidR="009329E4" w:rsidRPr="004B1509" w:rsidRDefault="009329E4" w:rsidP="009329E4">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D9EF2" w14:textId="29E51580"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78999" w14:textId="64BBDDC3"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568AB2" w14:textId="67881411" w:rsidR="009329E4" w:rsidRPr="004B1509" w:rsidRDefault="009329E4" w:rsidP="009329E4">
            <w:pPr>
              <w:jc w:val="center"/>
              <w:rPr>
                <w:rFonts w:eastAsia="Calibri"/>
                <w:bCs/>
                <w:szCs w:val="22"/>
              </w:rPr>
            </w:pPr>
            <w:r w:rsidRPr="004B1509">
              <w:rPr>
                <w:rFonts w:eastAsia="Calibri"/>
                <w:bCs/>
                <w:szCs w:val="22"/>
              </w:rPr>
              <w:t>4400-5596-1118</w:t>
            </w:r>
          </w:p>
        </w:tc>
      </w:tr>
      <w:tr w:rsidR="009329E4" w:rsidRPr="004B1509" w14:paraId="13C10B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B5062F"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BB250C" w14:textId="68A107E1" w:rsidR="009329E4" w:rsidRPr="004B1509" w:rsidRDefault="009329E4" w:rsidP="009329E4">
            <w:pPr>
              <w:rPr>
                <w:rFonts w:eastAsia="Calibri"/>
                <w:szCs w:val="22"/>
              </w:rPr>
            </w:pPr>
            <w:r w:rsidRPr="004B1509">
              <w:rPr>
                <w:rFonts w:eastAsia="Calibri"/>
                <w:szCs w:val="22"/>
              </w:rPr>
              <w:t>tr41-2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890D74" w14:textId="2677E814" w:rsidR="009329E4" w:rsidRPr="004B1509" w:rsidRDefault="009329E4" w:rsidP="009329E4">
            <w:pPr>
              <w:rPr>
                <w:rFonts w:eastAsia="Calibri"/>
                <w:szCs w:val="22"/>
              </w:rPr>
            </w:pPr>
            <w:r w:rsidRPr="004B1509">
              <w:rPr>
                <w:rFonts w:eastAsia="Calibri"/>
                <w:szCs w:val="22"/>
              </w:rPr>
              <w:t xml:space="preserve">Sodų g., </w:t>
            </w:r>
            <w:proofErr w:type="spellStart"/>
            <w:r w:rsidRPr="004B1509">
              <w:rPr>
                <w:rFonts w:eastAsia="Calibri"/>
                <w:szCs w:val="22"/>
              </w:rPr>
              <w:t>Mitošiūnų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D62203" w14:textId="17D58FC4" w:rsidR="009329E4" w:rsidRPr="004B1509" w:rsidRDefault="009329E4" w:rsidP="009329E4">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3A521" w14:textId="4BC5E596"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2CD3C" w14:textId="2B73C18C" w:rsidR="009329E4" w:rsidRPr="004B1509" w:rsidRDefault="009329E4" w:rsidP="009329E4">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86683" w14:textId="0EAB044F"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1A933" w14:textId="5A466F6C"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94DBCD" w14:textId="792054D1" w:rsidR="009329E4" w:rsidRPr="004B1509" w:rsidRDefault="009329E4" w:rsidP="009329E4">
            <w:pPr>
              <w:jc w:val="center"/>
              <w:rPr>
                <w:rFonts w:eastAsia="Calibri"/>
                <w:bCs/>
                <w:szCs w:val="22"/>
              </w:rPr>
            </w:pPr>
            <w:r w:rsidRPr="004B1509">
              <w:rPr>
                <w:rFonts w:eastAsia="Calibri"/>
                <w:bCs/>
                <w:szCs w:val="22"/>
              </w:rPr>
              <w:t>4400-5596-1134</w:t>
            </w:r>
          </w:p>
        </w:tc>
      </w:tr>
      <w:tr w:rsidR="009329E4" w:rsidRPr="004B1509" w14:paraId="40AB21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F1B0B8"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77F5" w14:textId="3275A50B" w:rsidR="009329E4" w:rsidRPr="004B1509" w:rsidRDefault="009329E4" w:rsidP="009329E4">
            <w:pPr>
              <w:rPr>
                <w:rFonts w:eastAsia="Calibri"/>
                <w:szCs w:val="22"/>
              </w:rPr>
            </w:pPr>
            <w:r w:rsidRPr="004B1509">
              <w:rPr>
                <w:rFonts w:eastAsia="Calibri"/>
                <w:szCs w:val="22"/>
              </w:rPr>
              <w:t>tr40-1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A7C840" w14:textId="2AB130F5" w:rsidR="009329E4" w:rsidRPr="004B1509" w:rsidRDefault="009329E4" w:rsidP="009329E4">
            <w:pPr>
              <w:rPr>
                <w:rFonts w:eastAsia="Calibri"/>
                <w:szCs w:val="22"/>
              </w:rPr>
            </w:pPr>
            <w:proofErr w:type="spellStart"/>
            <w:r w:rsidRPr="004B1509">
              <w:rPr>
                <w:rFonts w:eastAsia="Calibri"/>
                <w:szCs w:val="22"/>
              </w:rPr>
              <w:t>Žviliūnų</w:t>
            </w:r>
            <w:proofErr w:type="spellEnd"/>
            <w:r w:rsidRPr="004B1509">
              <w:rPr>
                <w:rFonts w:eastAsia="Calibri"/>
                <w:szCs w:val="22"/>
              </w:rPr>
              <w:t xml:space="preserve"> g., </w:t>
            </w:r>
            <w:proofErr w:type="spellStart"/>
            <w:r w:rsidRPr="004B1509">
              <w:rPr>
                <w:rFonts w:eastAsia="Calibri"/>
                <w:szCs w:val="22"/>
              </w:rPr>
              <w:t>Mitošiūnų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B9F559" w14:textId="7CCF93A1" w:rsidR="009329E4" w:rsidRPr="004B1509" w:rsidRDefault="009329E4" w:rsidP="009329E4">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636B6" w14:textId="65418A7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DED17" w14:textId="077F2249" w:rsidR="009329E4" w:rsidRPr="004B1509" w:rsidRDefault="009329E4" w:rsidP="009329E4">
            <w:pPr>
              <w:jc w:val="right"/>
              <w:rPr>
                <w:rFonts w:eastAsia="Calibri"/>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D4055" w14:textId="113D58F1"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9C077" w14:textId="37D1ED9E"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2968ED" w14:textId="067BD279" w:rsidR="009329E4" w:rsidRPr="004B1509" w:rsidRDefault="009329E4" w:rsidP="009329E4">
            <w:pPr>
              <w:jc w:val="center"/>
              <w:rPr>
                <w:rFonts w:eastAsia="Calibri"/>
                <w:bCs/>
                <w:szCs w:val="22"/>
              </w:rPr>
            </w:pPr>
            <w:r w:rsidRPr="004B1509">
              <w:rPr>
                <w:rFonts w:eastAsia="Calibri"/>
                <w:bCs/>
                <w:szCs w:val="22"/>
              </w:rPr>
              <w:t>4400-5596-1083</w:t>
            </w:r>
          </w:p>
        </w:tc>
      </w:tr>
      <w:tr w:rsidR="009329E4" w:rsidRPr="004B1509" w14:paraId="51E0A8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3D20FA"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6C653" w14:textId="39502A10" w:rsidR="009329E4" w:rsidRPr="004B1509" w:rsidRDefault="009329E4" w:rsidP="009329E4">
            <w:pPr>
              <w:rPr>
                <w:rFonts w:eastAsia="Calibri"/>
                <w:szCs w:val="22"/>
              </w:rPr>
            </w:pPr>
            <w:r w:rsidRPr="004B1509">
              <w:rPr>
                <w:rFonts w:eastAsia="Calibri"/>
                <w:szCs w:val="22"/>
              </w:rPr>
              <w:t>tr52-1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933E24" w14:textId="3966E50C" w:rsidR="009329E4" w:rsidRPr="004B1509" w:rsidRDefault="009329E4" w:rsidP="009329E4">
            <w:pPr>
              <w:rPr>
                <w:rFonts w:eastAsia="Calibri"/>
                <w:szCs w:val="22"/>
              </w:rPr>
            </w:pPr>
            <w:r w:rsidRPr="004B1509">
              <w:rPr>
                <w:rFonts w:eastAsia="Calibri"/>
                <w:szCs w:val="22"/>
              </w:rPr>
              <w:t xml:space="preserve">Uosių g., </w:t>
            </w:r>
            <w:proofErr w:type="spellStart"/>
            <w:r w:rsidRPr="004B1509">
              <w:rPr>
                <w:rFonts w:eastAsia="Calibri"/>
                <w:szCs w:val="22"/>
              </w:rPr>
              <w:t>Nakonių</w:t>
            </w:r>
            <w:proofErr w:type="spellEnd"/>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C3A0BB" w14:textId="7CC0B568" w:rsidR="009329E4" w:rsidRPr="004B1509" w:rsidRDefault="009329E4" w:rsidP="009329E4">
            <w:pPr>
              <w:jc w:val="right"/>
              <w:rPr>
                <w:rFonts w:eastAsia="Calibri"/>
                <w:bCs/>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DB83" w14:textId="77038EE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6DF32" w14:textId="022CDF50" w:rsidR="009329E4" w:rsidRPr="004B1509" w:rsidRDefault="009329E4" w:rsidP="009329E4">
            <w:pPr>
              <w:jc w:val="right"/>
              <w:rPr>
                <w:rFonts w:eastAsia="Calibri"/>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5A41" w14:textId="5157467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C4853" w14:textId="311743EA"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FF9AC0" w14:textId="4DE0A9EF" w:rsidR="009329E4" w:rsidRPr="004B1509" w:rsidRDefault="009329E4" w:rsidP="009329E4">
            <w:pPr>
              <w:jc w:val="center"/>
              <w:rPr>
                <w:rFonts w:eastAsia="Calibri"/>
                <w:bCs/>
                <w:szCs w:val="22"/>
              </w:rPr>
            </w:pPr>
            <w:r w:rsidRPr="004B1509">
              <w:rPr>
                <w:rFonts w:eastAsia="Calibri"/>
                <w:bCs/>
                <w:szCs w:val="22"/>
              </w:rPr>
              <w:t>4400-5596-1161</w:t>
            </w:r>
          </w:p>
        </w:tc>
      </w:tr>
      <w:tr w:rsidR="009329E4" w:rsidRPr="004B1509" w14:paraId="7F9476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B377C5"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69DA1" w14:textId="4E733BD8" w:rsidR="009329E4" w:rsidRPr="004B1509" w:rsidRDefault="009329E4" w:rsidP="009329E4">
            <w:pPr>
              <w:rPr>
                <w:rFonts w:eastAsia="Calibri"/>
                <w:szCs w:val="22"/>
              </w:rPr>
            </w:pPr>
            <w:r w:rsidRPr="004B1509">
              <w:rPr>
                <w:rFonts w:eastAsia="Calibri"/>
                <w:szCs w:val="22"/>
              </w:rPr>
              <w:t>tr27-2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9F3E4" w14:textId="5FF29DF9" w:rsidR="009329E4" w:rsidRPr="004B1509" w:rsidRDefault="009329E4" w:rsidP="009329E4">
            <w:pPr>
              <w:rPr>
                <w:rFonts w:eastAsia="Calibri"/>
                <w:szCs w:val="22"/>
              </w:rPr>
            </w:pPr>
            <w:r w:rsidRPr="004B1509">
              <w:rPr>
                <w:rFonts w:eastAsia="Calibri"/>
                <w:szCs w:val="22"/>
              </w:rPr>
              <w:t>Juostino g., Pajuostino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6E59D3" w14:textId="09888785" w:rsidR="009329E4" w:rsidRPr="004B1509" w:rsidRDefault="009329E4" w:rsidP="009329E4">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8F85B" w14:textId="4FBA2E8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C628B" w14:textId="66598498" w:rsidR="009329E4" w:rsidRPr="004B1509" w:rsidRDefault="009329E4" w:rsidP="009329E4">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D6423" w14:textId="34EFF51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76403" w14:textId="4EF4BC99"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4A400" w14:textId="395A53BB" w:rsidR="009329E4" w:rsidRPr="004B1509" w:rsidRDefault="009329E4" w:rsidP="009329E4">
            <w:pPr>
              <w:jc w:val="center"/>
              <w:rPr>
                <w:rFonts w:eastAsia="Calibri"/>
                <w:bCs/>
                <w:szCs w:val="22"/>
              </w:rPr>
            </w:pPr>
            <w:r w:rsidRPr="004B1509">
              <w:rPr>
                <w:rFonts w:eastAsia="Calibri"/>
                <w:bCs/>
                <w:szCs w:val="22"/>
              </w:rPr>
              <w:t>4400-5594-6344</w:t>
            </w:r>
          </w:p>
        </w:tc>
      </w:tr>
      <w:tr w:rsidR="009329E4" w:rsidRPr="004B1509" w14:paraId="1CC5A15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9F9341"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E128B6" w14:textId="2FA2DC58" w:rsidR="009329E4" w:rsidRPr="004B1509" w:rsidRDefault="009329E4" w:rsidP="009329E4">
            <w:pPr>
              <w:rPr>
                <w:rFonts w:eastAsia="Calibri"/>
                <w:szCs w:val="22"/>
              </w:rPr>
            </w:pPr>
            <w:r w:rsidRPr="004B1509">
              <w:rPr>
                <w:rFonts w:eastAsia="Calibri"/>
                <w:szCs w:val="22"/>
              </w:rPr>
              <w:t>tr27-3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E3B0F2" w14:textId="144E0566" w:rsidR="009329E4" w:rsidRPr="004B1509" w:rsidRDefault="009329E4" w:rsidP="009329E4">
            <w:pPr>
              <w:rPr>
                <w:rFonts w:eastAsia="Calibri"/>
                <w:szCs w:val="22"/>
              </w:rPr>
            </w:pPr>
            <w:proofErr w:type="spellStart"/>
            <w:r w:rsidRPr="004B1509">
              <w:rPr>
                <w:rFonts w:eastAsia="Calibri"/>
                <w:szCs w:val="22"/>
              </w:rPr>
              <w:t>Pajuostinio</w:t>
            </w:r>
            <w:proofErr w:type="spellEnd"/>
            <w:r w:rsidRPr="004B1509">
              <w:rPr>
                <w:rFonts w:eastAsia="Calibri"/>
                <w:szCs w:val="22"/>
              </w:rPr>
              <w:t xml:space="preserve"> g., Pajuostino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08243B" w14:textId="60817945" w:rsidR="009329E4" w:rsidRPr="004B1509" w:rsidRDefault="009329E4" w:rsidP="009329E4">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2D011" w14:textId="06688A94"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4CD7A" w14:textId="50187374" w:rsidR="009329E4" w:rsidRPr="004B1509" w:rsidRDefault="009329E4" w:rsidP="009329E4">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F17" w14:textId="30341B68"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E32A" w14:textId="21BCF798"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FABFB" w14:textId="045E39A6" w:rsidR="009329E4" w:rsidRPr="004B1509" w:rsidRDefault="009329E4" w:rsidP="009329E4">
            <w:pPr>
              <w:jc w:val="center"/>
              <w:rPr>
                <w:rFonts w:eastAsia="Calibri"/>
                <w:bCs/>
                <w:szCs w:val="22"/>
              </w:rPr>
            </w:pPr>
            <w:r w:rsidRPr="004B1509">
              <w:rPr>
                <w:rFonts w:eastAsia="Calibri"/>
                <w:bCs/>
                <w:szCs w:val="22"/>
              </w:rPr>
              <w:t>4400-5594-7012</w:t>
            </w:r>
          </w:p>
        </w:tc>
      </w:tr>
      <w:tr w:rsidR="009329E4" w:rsidRPr="004B1509" w14:paraId="33F4C50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CB4252"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BC3B13" w14:textId="12342100" w:rsidR="009329E4" w:rsidRPr="004B1509" w:rsidRDefault="009329E4" w:rsidP="009329E4">
            <w:pPr>
              <w:rPr>
                <w:rFonts w:eastAsia="Calibri"/>
                <w:szCs w:val="22"/>
              </w:rPr>
            </w:pPr>
            <w:r w:rsidRPr="004B1509">
              <w:rPr>
                <w:rFonts w:eastAsia="Calibri"/>
                <w:szCs w:val="22"/>
              </w:rPr>
              <w:t>tr9-3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332856" w14:textId="3B02E2AD" w:rsidR="009329E4" w:rsidRPr="004B1509" w:rsidRDefault="009329E4" w:rsidP="009329E4">
            <w:pPr>
              <w:rPr>
                <w:rFonts w:eastAsia="Calibri"/>
                <w:szCs w:val="22"/>
              </w:rPr>
            </w:pPr>
            <w:r w:rsidRPr="004B1509">
              <w:rPr>
                <w:rFonts w:eastAsia="Calibri"/>
                <w:szCs w:val="22"/>
              </w:rPr>
              <w:t>Eglių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9F3C50" w14:textId="4FACFB5D" w:rsidR="009329E4" w:rsidRPr="004B1509" w:rsidRDefault="009329E4" w:rsidP="009329E4">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9B76E" w14:textId="79CCC1A7"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EE627" w14:textId="6600CC54" w:rsidR="009329E4" w:rsidRPr="004B1509" w:rsidRDefault="009329E4" w:rsidP="009329E4">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05549" w14:textId="1E8A0A53"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9AB" w14:textId="08B81D9A"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13C18A" w14:textId="31BD5877" w:rsidR="009329E4" w:rsidRPr="004B1509" w:rsidRDefault="009329E4" w:rsidP="009329E4">
            <w:pPr>
              <w:jc w:val="center"/>
              <w:rPr>
                <w:rFonts w:eastAsia="Calibri"/>
                <w:szCs w:val="22"/>
              </w:rPr>
            </w:pPr>
            <w:r w:rsidRPr="004B1509">
              <w:rPr>
                <w:rFonts w:eastAsia="Calibri"/>
                <w:szCs w:val="22"/>
              </w:rPr>
              <w:t>4400-5326-3400</w:t>
            </w:r>
          </w:p>
        </w:tc>
      </w:tr>
      <w:tr w:rsidR="009329E4" w:rsidRPr="004B1509" w14:paraId="051FEB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37FEDA"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D275" w14:textId="01026409" w:rsidR="009329E4" w:rsidRPr="004B1509" w:rsidRDefault="009329E4" w:rsidP="009329E4">
            <w:pPr>
              <w:rPr>
                <w:rFonts w:eastAsia="Calibri"/>
                <w:szCs w:val="22"/>
              </w:rPr>
            </w:pPr>
            <w:r w:rsidRPr="004B1509">
              <w:rPr>
                <w:rFonts w:eastAsia="Calibri"/>
                <w:szCs w:val="22"/>
              </w:rPr>
              <w:t>tr9-9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EE7D24" w14:textId="31611E4F" w:rsidR="009329E4" w:rsidRPr="004B1509" w:rsidRDefault="009329E4" w:rsidP="009329E4">
            <w:pPr>
              <w:rPr>
                <w:rFonts w:eastAsia="Calibri"/>
                <w:szCs w:val="22"/>
              </w:rPr>
            </w:pPr>
            <w:r w:rsidRPr="004B1509">
              <w:rPr>
                <w:rFonts w:eastAsia="Calibri"/>
                <w:szCs w:val="22"/>
              </w:rPr>
              <w:t>Juostos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438F1F" w14:textId="75F690F1" w:rsidR="009329E4" w:rsidRPr="004B1509" w:rsidRDefault="009329E4" w:rsidP="009329E4">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3EDA" w14:textId="5C955E1A"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F994" w14:textId="074506E9" w:rsidR="009329E4" w:rsidRPr="004B1509" w:rsidRDefault="009329E4" w:rsidP="009329E4">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46812" w14:textId="3032814A"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97B6B" w14:textId="5FE08991"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D07B89" w14:textId="6034FF4A" w:rsidR="009329E4" w:rsidRPr="004B1509" w:rsidRDefault="009329E4" w:rsidP="009329E4">
            <w:pPr>
              <w:jc w:val="center"/>
              <w:rPr>
                <w:rFonts w:eastAsia="Calibri"/>
                <w:bCs/>
                <w:szCs w:val="22"/>
              </w:rPr>
            </w:pPr>
            <w:r w:rsidRPr="004B1509">
              <w:rPr>
                <w:rFonts w:eastAsia="Calibri"/>
                <w:bCs/>
                <w:szCs w:val="22"/>
              </w:rPr>
              <w:t>4400-5594-7026</w:t>
            </w:r>
          </w:p>
        </w:tc>
      </w:tr>
      <w:tr w:rsidR="009329E4" w:rsidRPr="007D3384" w14:paraId="0FB0FE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89E323" w14:textId="77777777" w:rsidR="009329E4" w:rsidRPr="007D3384"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B8823" w14:textId="6F36C563" w:rsidR="009329E4" w:rsidRPr="007D3384" w:rsidRDefault="009329E4" w:rsidP="009329E4">
            <w:pPr>
              <w:rPr>
                <w:rFonts w:eastAsia="Calibri"/>
                <w:szCs w:val="22"/>
              </w:rPr>
            </w:pPr>
            <w:r w:rsidRPr="007D3384">
              <w:rPr>
                <w:rFonts w:eastAsia="Calibri"/>
                <w:szCs w:val="22"/>
              </w:rPr>
              <w:t>tr9-12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027911" w14:textId="529F2BC8" w:rsidR="009329E4" w:rsidRPr="007D3384" w:rsidRDefault="009329E4" w:rsidP="009329E4">
            <w:pPr>
              <w:rPr>
                <w:rFonts w:eastAsia="Calibri"/>
                <w:szCs w:val="22"/>
              </w:rPr>
            </w:pPr>
            <w:r w:rsidRPr="007D3384">
              <w:rPr>
                <w:rFonts w:eastAsia="Calibri"/>
                <w:szCs w:val="22"/>
              </w:rPr>
              <w:t>K. Komaro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EB2631" w14:textId="4BB18563" w:rsidR="009329E4" w:rsidRPr="007D3384" w:rsidRDefault="009329E4" w:rsidP="009329E4">
            <w:pPr>
              <w:jc w:val="right"/>
              <w:rPr>
                <w:rFonts w:eastAsia="Calibri"/>
                <w:szCs w:val="22"/>
              </w:rPr>
            </w:pPr>
            <w:r w:rsidRPr="007D3384">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4F54C" w14:textId="47AA1D50" w:rsidR="009329E4" w:rsidRPr="007D3384" w:rsidRDefault="009329E4" w:rsidP="009329E4">
            <w:pPr>
              <w:jc w:val="right"/>
              <w:rPr>
                <w:rFonts w:eastAsia="Calibri"/>
                <w:szCs w:val="22"/>
              </w:rPr>
            </w:pPr>
            <w:r w:rsidRPr="007D3384">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35A19" w14:textId="1FCB0B6C" w:rsidR="009329E4" w:rsidRPr="007D3384" w:rsidRDefault="009329E4" w:rsidP="009329E4">
            <w:pPr>
              <w:jc w:val="right"/>
              <w:rPr>
                <w:rFonts w:eastAsia="Calibri"/>
                <w:szCs w:val="22"/>
              </w:rPr>
            </w:pPr>
            <w:r w:rsidRPr="007D3384">
              <w:rPr>
                <w:rFonts w:eastAsia="Calibri"/>
                <w:szCs w:val="22"/>
              </w:rPr>
              <w:t>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443BB" w14:textId="54436C2E" w:rsidR="009329E4" w:rsidRPr="007D3384" w:rsidRDefault="009329E4" w:rsidP="009329E4">
            <w:pPr>
              <w:jc w:val="right"/>
              <w:rPr>
                <w:rFonts w:eastAsia="Calibri"/>
                <w:szCs w:val="22"/>
              </w:rPr>
            </w:pPr>
            <w:r w:rsidRPr="007D338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71DD3" w14:textId="64A933D2" w:rsidR="009329E4" w:rsidRPr="007D3384" w:rsidRDefault="009329E4" w:rsidP="009329E4">
            <w:pPr>
              <w:jc w:val="center"/>
              <w:rPr>
                <w:rFonts w:eastAsia="Calibri"/>
                <w:szCs w:val="22"/>
              </w:rPr>
            </w:pPr>
            <w:r w:rsidRPr="007D338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E6AA" w14:textId="137DA31F" w:rsidR="009329E4" w:rsidRPr="007D3384" w:rsidRDefault="009329E4" w:rsidP="009329E4">
            <w:pPr>
              <w:jc w:val="center"/>
              <w:rPr>
                <w:rFonts w:eastAsia="Calibri"/>
                <w:szCs w:val="22"/>
              </w:rPr>
            </w:pPr>
            <w:r w:rsidRPr="007D3384">
              <w:rPr>
                <w:rFonts w:eastAsia="Calibri"/>
                <w:szCs w:val="22"/>
              </w:rPr>
              <w:t>4400-5594-7030</w:t>
            </w:r>
          </w:p>
        </w:tc>
      </w:tr>
      <w:tr w:rsidR="009329E4" w:rsidRPr="004B1509" w14:paraId="1BCAED6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29A9F3"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698A79" w14:textId="3278F531" w:rsidR="009329E4" w:rsidRPr="004B1509" w:rsidRDefault="009329E4" w:rsidP="009329E4">
            <w:pPr>
              <w:rPr>
                <w:rFonts w:eastAsia="Calibri"/>
                <w:szCs w:val="22"/>
              </w:rPr>
            </w:pPr>
            <w:r w:rsidRPr="004B1509">
              <w:rPr>
                <w:rFonts w:eastAsia="Calibri"/>
                <w:szCs w:val="22"/>
              </w:rPr>
              <w:t>tr9-1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F20A76" w14:textId="277867D3" w:rsidR="009329E4" w:rsidRPr="004B1509" w:rsidRDefault="009329E4" w:rsidP="009329E4">
            <w:pPr>
              <w:rPr>
                <w:rFonts w:eastAsia="Calibri"/>
                <w:szCs w:val="22"/>
              </w:rPr>
            </w:pPr>
            <w:r w:rsidRPr="004B1509">
              <w:rPr>
                <w:rFonts w:eastAsia="Calibri"/>
                <w:szCs w:val="22"/>
              </w:rPr>
              <w:t>Liepų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884E27" w14:textId="4B35D247" w:rsidR="009329E4" w:rsidRPr="004B1509" w:rsidRDefault="009329E4" w:rsidP="009329E4">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AD640" w14:textId="66F49E9B"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A5C46" w14:textId="28119979" w:rsidR="009329E4" w:rsidRPr="004B1509" w:rsidRDefault="009329E4" w:rsidP="009329E4">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2A932" w14:textId="2489AC6E"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1ACBF" w14:textId="71FF36C5"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4CDD1A" w14:textId="7EAE58EA" w:rsidR="009329E4" w:rsidRPr="004B1509" w:rsidRDefault="009329E4" w:rsidP="009329E4">
            <w:pPr>
              <w:jc w:val="center"/>
              <w:rPr>
                <w:rFonts w:eastAsia="Calibri"/>
                <w:bCs/>
                <w:szCs w:val="22"/>
              </w:rPr>
            </w:pPr>
            <w:r w:rsidRPr="004B1509">
              <w:rPr>
                <w:rFonts w:eastAsia="Calibri"/>
                <w:bCs/>
                <w:szCs w:val="22"/>
              </w:rPr>
              <w:t>4400-5594-7041</w:t>
            </w:r>
          </w:p>
        </w:tc>
      </w:tr>
      <w:tr w:rsidR="009329E4" w:rsidRPr="004B1509" w14:paraId="1D1D2A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01B89E"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7472" w14:textId="73CC8FB5" w:rsidR="009329E4" w:rsidRPr="004B1509" w:rsidRDefault="009329E4" w:rsidP="009329E4">
            <w:pPr>
              <w:rPr>
                <w:rFonts w:eastAsia="Calibri"/>
                <w:szCs w:val="22"/>
              </w:rPr>
            </w:pPr>
            <w:r w:rsidRPr="004B1509">
              <w:rPr>
                <w:rFonts w:eastAsia="Calibri"/>
                <w:szCs w:val="22"/>
              </w:rPr>
              <w:t>tr9-5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C3F43C" w14:textId="108832F7" w:rsidR="009329E4" w:rsidRPr="004B1509" w:rsidRDefault="009329E4" w:rsidP="009329E4">
            <w:pPr>
              <w:rPr>
                <w:rFonts w:eastAsia="Calibri"/>
                <w:szCs w:val="22"/>
              </w:rPr>
            </w:pPr>
            <w:r w:rsidRPr="004B1509">
              <w:rPr>
                <w:rFonts w:eastAsia="Calibri"/>
                <w:szCs w:val="22"/>
              </w:rPr>
              <w:t>Miško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7D6BD4" w14:textId="36B0F730" w:rsidR="009329E4" w:rsidRPr="004B1509" w:rsidRDefault="009329E4" w:rsidP="009329E4">
            <w:pPr>
              <w:jc w:val="right"/>
              <w:rPr>
                <w:rFonts w:eastAsia="Calibri"/>
                <w:bCs/>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692C" w14:textId="4C2BB98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5AFED" w14:textId="5DB4B299" w:rsidR="009329E4" w:rsidRPr="004B1509" w:rsidRDefault="009329E4" w:rsidP="009329E4">
            <w:pPr>
              <w:jc w:val="right"/>
              <w:rPr>
                <w:rFonts w:eastAsia="Calibri"/>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AE300" w14:textId="122EC889"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350EA" w14:textId="6CFD3D2D"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3F9A6" w14:textId="6B5A1E3A" w:rsidR="009329E4" w:rsidRPr="004B1509" w:rsidRDefault="009329E4" w:rsidP="009329E4">
            <w:pPr>
              <w:jc w:val="center"/>
              <w:rPr>
                <w:rFonts w:eastAsia="Calibri"/>
                <w:bCs/>
                <w:szCs w:val="22"/>
              </w:rPr>
            </w:pPr>
            <w:r w:rsidRPr="004B1509">
              <w:rPr>
                <w:rFonts w:eastAsia="Calibri"/>
                <w:bCs/>
                <w:szCs w:val="22"/>
              </w:rPr>
              <w:t>4400-5594-7809</w:t>
            </w:r>
          </w:p>
        </w:tc>
      </w:tr>
      <w:tr w:rsidR="009329E4" w:rsidRPr="004B1509" w14:paraId="31C967E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F71802"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0A698" w14:textId="5A9CB2D6" w:rsidR="009329E4" w:rsidRPr="004B1509" w:rsidRDefault="009329E4" w:rsidP="009329E4">
            <w:pPr>
              <w:rPr>
                <w:rFonts w:eastAsia="Calibri"/>
                <w:szCs w:val="22"/>
              </w:rPr>
            </w:pPr>
            <w:r w:rsidRPr="004B1509">
              <w:rPr>
                <w:rFonts w:eastAsia="Calibri"/>
                <w:szCs w:val="22"/>
              </w:rPr>
              <w:t>tr9-13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E3F2F6" w14:textId="4C8B0FF7" w:rsidR="009329E4" w:rsidRPr="004B1509" w:rsidRDefault="009329E4" w:rsidP="009329E4">
            <w:pPr>
              <w:rPr>
                <w:rFonts w:eastAsia="Calibri"/>
                <w:szCs w:val="22"/>
              </w:rPr>
            </w:pPr>
            <w:r w:rsidRPr="004B1509">
              <w:rPr>
                <w:rFonts w:eastAsia="Calibri"/>
                <w:szCs w:val="22"/>
              </w:rPr>
              <w:t>Parko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EC7465" w14:textId="59D9657B" w:rsidR="009329E4" w:rsidRPr="004B1509" w:rsidRDefault="009329E4" w:rsidP="009329E4">
            <w:pPr>
              <w:jc w:val="right"/>
              <w:rPr>
                <w:rFonts w:eastAsia="Calibri"/>
                <w:bCs/>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A4D43" w14:textId="0485AC48"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2FCF3" w14:textId="7F84D505" w:rsidR="009329E4" w:rsidRPr="004B1509" w:rsidRDefault="009329E4" w:rsidP="009329E4">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EC89F" w14:textId="165A801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36D82" w14:textId="2863494D"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0CBD5E" w14:textId="07E74F87" w:rsidR="009329E4" w:rsidRPr="004B1509" w:rsidRDefault="009329E4" w:rsidP="009329E4">
            <w:pPr>
              <w:jc w:val="center"/>
              <w:rPr>
                <w:rFonts w:eastAsia="Calibri"/>
                <w:bCs/>
                <w:szCs w:val="22"/>
              </w:rPr>
            </w:pPr>
            <w:r w:rsidRPr="004B1509">
              <w:rPr>
                <w:rFonts w:eastAsia="Calibri"/>
                <w:bCs/>
                <w:szCs w:val="22"/>
              </w:rPr>
              <w:t>4400-5594-7820</w:t>
            </w:r>
          </w:p>
        </w:tc>
      </w:tr>
      <w:tr w:rsidR="009329E4" w:rsidRPr="004B1509" w14:paraId="136D8F4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A4284B"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AA8623" w14:textId="4504D55C" w:rsidR="009329E4" w:rsidRPr="004B1509" w:rsidRDefault="009329E4" w:rsidP="009329E4">
            <w:pPr>
              <w:rPr>
                <w:rFonts w:eastAsia="Calibri"/>
                <w:szCs w:val="22"/>
              </w:rPr>
            </w:pPr>
            <w:r w:rsidRPr="004B1509">
              <w:rPr>
                <w:rFonts w:eastAsia="Calibri"/>
                <w:szCs w:val="22"/>
              </w:rPr>
              <w:t>4TS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E8ABBB" w14:textId="12FFC72A" w:rsidR="009329E4" w:rsidRPr="004B1509" w:rsidRDefault="009329E4" w:rsidP="009329E4">
            <w:pPr>
              <w:rPr>
                <w:rFonts w:eastAsia="Calibri"/>
                <w:szCs w:val="22"/>
              </w:rPr>
            </w:pPr>
            <w:r w:rsidRPr="004B1509">
              <w:rPr>
                <w:rFonts w:eastAsia="Calibri"/>
                <w:szCs w:val="22"/>
              </w:rPr>
              <w:t>Ryto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10F58E" w14:textId="7DC0949C" w:rsidR="009329E4" w:rsidRPr="00840BEE" w:rsidRDefault="009329E4" w:rsidP="009329E4">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93381" w14:textId="337F32BA"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9E3CA" w14:textId="266004C3" w:rsidR="009329E4" w:rsidRPr="00840BEE" w:rsidRDefault="009329E4" w:rsidP="009329E4">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45CAE" w14:textId="35B25292" w:rsidR="009329E4" w:rsidRPr="004B1509" w:rsidRDefault="009329E4" w:rsidP="009329E4">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43DB4" w14:textId="17F80B53"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FF99" w14:textId="560D6403" w:rsidR="009329E4" w:rsidRPr="004B1509" w:rsidRDefault="009329E4" w:rsidP="009329E4">
            <w:pPr>
              <w:jc w:val="center"/>
              <w:rPr>
                <w:rFonts w:eastAsia="Calibri"/>
                <w:bCs/>
                <w:szCs w:val="22"/>
              </w:rPr>
            </w:pPr>
            <w:r w:rsidRPr="004B1509">
              <w:rPr>
                <w:rFonts w:eastAsia="Calibri"/>
                <w:bCs/>
                <w:szCs w:val="22"/>
              </w:rPr>
              <w:t>4400-5594-7909</w:t>
            </w:r>
          </w:p>
        </w:tc>
      </w:tr>
      <w:tr w:rsidR="009329E4" w:rsidRPr="004B1509" w14:paraId="2552C1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1EC35A"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939BF" w14:textId="78E96D84" w:rsidR="009329E4" w:rsidRPr="004B1509" w:rsidRDefault="009329E4" w:rsidP="009329E4">
            <w:pPr>
              <w:rPr>
                <w:rFonts w:eastAsia="Calibri"/>
                <w:szCs w:val="22"/>
              </w:rPr>
            </w:pPr>
            <w:r w:rsidRPr="004B1509">
              <w:rPr>
                <w:rFonts w:eastAsia="Calibri"/>
                <w:szCs w:val="22"/>
              </w:rPr>
              <w:t>tr9-1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693D83" w14:textId="6A8DB74F" w:rsidR="009329E4" w:rsidRPr="004B1509" w:rsidRDefault="009329E4" w:rsidP="009329E4">
            <w:pPr>
              <w:rPr>
                <w:rFonts w:eastAsia="Calibri"/>
                <w:szCs w:val="22"/>
              </w:rPr>
            </w:pPr>
            <w:r w:rsidRPr="004B1509">
              <w:rPr>
                <w:rFonts w:eastAsia="Calibri"/>
                <w:szCs w:val="22"/>
              </w:rPr>
              <w:t>Rūtų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699E5C" w14:textId="732E158C" w:rsidR="009329E4" w:rsidRPr="00840BEE" w:rsidRDefault="009329E4" w:rsidP="009329E4">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D0C1B" w14:textId="1FBDD5FB" w:rsidR="009329E4" w:rsidRPr="00840BEE" w:rsidRDefault="009329E4" w:rsidP="009329E4">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5C19" w14:textId="739CFAEA"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0154" w14:textId="4D81D03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A99D" w14:textId="592552B7"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52CB6D" w14:textId="2C85D082" w:rsidR="009329E4" w:rsidRPr="00840BEE" w:rsidRDefault="009329E4" w:rsidP="009329E4">
            <w:pPr>
              <w:jc w:val="center"/>
              <w:rPr>
                <w:rFonts w:eastAsia="Calibri"/>
                <w:szCs w:val="22"/>
              </w:rPr>
            </w:pPr>
            <w:r w:rsidRPr="00840BEE">
              <w:rPr>
                <w:rFonts w:eastAsia="Calibri"/>
                <w:szCs w:val="22"/>
              </w:rPr>
              <w:t>4400-1995-1014</w:t>
            </w:r>
          </w:p>
        </w:tc>
      </w:tr>
      <w:tr w:rsidR="009329E4" w:rsidRPr="004B1509" w14:paraId="6C47382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D55DF4"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824469" w14:textId="2D52654C" w:rsidR="009329E4" w:rsidRPr="004B1509" w:rsidRDefault="009329E4" w:rsidP="009329E4">
            <w:pPr>
              <w:rPr>
                <w:rFonts w:eastAsia="Calibri"/>
                <w:szCs w:val="22"/>
              </w:rPr>
            </w:pPr>
            <w:r w:rsidRPr="004B1509">
              <w:rPr>
                <w:rFonts w:eastAsia="Calibri"/>
                <w:szCs w:val="22"/>
              </w:rPr>
              <w:t>tr9-8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876A33" w14:textId="4CB61791" w:rsidR="009329E4" w:rsidRPr="004B1509" w:rsidRDefault="009329E4" w:rsidP="009329E4">
            <w:pPr>
              <w:rPr>
                <w:rFonts w:eastAsia="Calibri"/>
                <w:szCs w:val="22"/>
              </w:rPr>
            </w:pPr>
            <w:r w:rsidRPr="004B1509">
              <w:rPr>
                <w:rFonts w:eastAsia="Calibri"/>
                <w:szCs w:val="22"/>
              </w:rPr>
              <w:t>Saulėtekio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0222AE" w14:textId="6D367A21" w:rsidR="009329E4" w:rsidRPr="00840BEE" w:rsidRDefault="009329E4" w:rsidP="009329E4">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6C98" w14:textId="1637E1B7"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7AE9A" w14:textId="021BB4FF" w:rsidR="009329E4" w:rsidRPr="00840BEE" w:rsidRDefault="009329E4" w:rsidP="009329E4">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22A4E" w14:textId="710D95EF"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DBC72" w14:textId="2E642059"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53072D" w14:textId="0A1191EB" w:rsidR="009329E4" w:rsidRPr="004B1509" w:rsidRDefault="009329E4" w:rsidP="009329E4">
            <w:pPr>
              <w:jc w:val="center"/>
              <w:rPr>
                <w:rFonts w:eastAsia="Calibri"/>
                <w:bCs/>
                <w:szCs w:val="22"/>
              </w:rPr>
            </w:pPr>
            <w:r w:rsidRPr="004B1509">
              <w:rPr>
                <w:rFonts w:eastAsia="Calibri"/>
                <w:bCs/>
                <w:szCs w:val="22"/>
              </w:rPr>
              <w:t>4400-5594-7952</w:t>
            </w:r>
          </w:p>
        </w:tc>
      </w:tr>
      <w:tr w:rsidR="009329E4" w:rsidRPr="004B1509" w14:paraId="19C348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4295E7"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D6F19" w14:textId="25886442" w:rsidR="009329E4" w:rsidRPr="004B1509" w:rsidRDefault="009329E4" w:rsidP="009329E4">
            <w:pPr>
              <w:rPr>
                <w:rFonts w:eastAsia="Calibri"/>
                <w:szCs w:val="22"/>
              </w:rPr>
            </w:pPr>
            <w:r w:rsidRPr="004B1509">
              <w:rPr>
                <w:rFonts w:eastAsia="Calibri"/>
                <w:szCs w:val="22"/>
              </w:rPr>
              <w:t>tr9-7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1BE40E" w14:textId="15E64D71" w:rsidR="009329E4" w:rsidRPr="004B1509" w:rsidRDefault="009329E4" w:rsidP="009329E4">
            <w:pPr>
              <w:rPr>
                <w:rFonts w:eastAsia="Calibri"/>
                <w:szCs w:val="22"/>
              </w:rPr>
            </w:pPr>
            <w:r w:rsidRPr="004B1509">
              <w:rPr>
                <w:rFonts w:eastAsia="Calibri"/>
                <w:szCs w:val="22"/>
              </w:rPr>
              <w:t>Sieksnio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08D2FD" w14:textId="064BDF57" w:rsidR="009329E4" w:rsidRPr="00840BEE" w:rsidRDefault="009329E4" w:rsidP="009329E4">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30EF3" w14:textId="1BA6F790"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4E59" w14:textId="51C6C39B" w:rsidR="009329E4" w:rsidRPr="00840BEE" w:rsidRDefault="009329E4" w:rsidP="009329E4">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7B6E1" w14:textId="41236E60"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83AC" w14:textId="5D3EB0B0"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B1E3A" w14:textId="197B83CB" w:rsidR="009329E4" w:rsidRPr="004B1509" w:rsidRDefault="009329E4" w:rsidP="009329E4">
            <w:pPr>
              <w:jc w:val="center"/>
              <w:rPr>
                <w:rFonts w:eastAsia="Calibri"/>
                <w:bCs/>
                <w:szCs w:val="22"/>
              </w:rPr>
            </w:pPr>
            <w:r w:rsidRPr="004B1509">
              <w:rPr>
                <w:rFonts w:eastAsia="Calibri"/>
                <w:bCs/>
                <w:szCs w:val="22"/>
              </w:rPr>
              <w:t>4400-5594-8082</w:t>
            </w:r>
          </w:p>
        </w:tc>
      </w:tr>
      <w:tr w:rsidR="009329E4" w:rsidRPr="004B1509" w14:paraId="759C35F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B3B2AB"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A4B4C" w14:textId="53040C99" w:rsidR="009329E4" w:rsidRPr="004B1509" w:rsidRDefault="009329E4" w:rsidP="009329E4">
            <w:pPr>
              <w:rPr>
                <w:rFonts w:eastAsia="Calibri"/>
                <w:szCs w:val="22"/>
              </w:rPr>
            </w:pPr>
            <w:r w:rsidRPr="004B1509">
              <w:rPr>
                <w:rFonts w:eastAsia="Calibri"/>
                <w:szCs w:val="22"/>
              </w:rPr>
              <w:t>5TS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878226" w14:textId="65763A7E" w:rsidR="009329E4" w:rsidRPr="004B1509" w:rsidRDefault="009329E4" w:rsidP="009329E4">
            <w:pPr>
              <w:rPr>
                <w:rFonts w:eastAsia="Calibri"/>
                <w:szCs w:val="22"/>
              </w:rPr>
            </w:pPr>
            <w:r w:rsidRPr="004B1509">
              <w:rPr>
                <w:rFonts w:eastAsia="Calibri"/>
                <w:szCs w:val="22"/>
              </w:rPr>
              <w:t>Skersinė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988F9E" w14:textId="64DC08A7" w:rsidR="009329E4" w:rsidRPr="00840BEE" w:rsidRDefault="009329E4" w:rsidP="009329E4">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A99DC" w14:textId="347ED5DC"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D5142" w14:textId="0EDBE6CE" w:rsidR="009329E4" w:rsidRPr="00840BEE" w:rsidRDefault="009329E4" w:rsidP="009329E4">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31DA0" w14:textId="1283D268" w:rsidR="009329E4" w:rsidRPr="004B1509" w:rsidRDefault="009329E4" w:rsidP="009329E4">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47C5C" w14:textId="325F59D5"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13AB38" w14:textId="7756D174" w:rsidR="009329E4" w:rsidRPr="004B1509" w:rsidRDefault="009329E4" w:rsidP="009329E4">
            <w:pPr>
              <w:jc w:val="center"/>
              <w:rPr>
                <w:rFonts w:eastAsia="Calibri"/>
                <w:bCs/>
                <w:szCs w:val="22"/>
              </w:rPr>
            </w:pPr>
            <w:r w:rsidRPr="004B1509">
              <w:rPr>
                <w:rFonts w:eastAsia="Calibri"/>
                <w:bCs/>
                <w:szCs w:val="22"/>
              </w:rPr>
              <w:t>4400-5594-2266</w:t>
            </w:r>
          </w:p>
        </w:tc>
      </w:tr>
      <w:tr w:rsidR="009329E4" w:rsidRPr="004B1509" w14:paraId="78E37F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D04963"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9C1509" w14:textId="312C9FE5" w:rsidR="009329E4" w:rsidRPr="004B1509" w:rsidRDefault="009329E4" w:rsidP="009329E4">
            <w:pPr>
              <w:rPr>
                <w:rFonts w:eastAsia="Calibri"/>
                <w:szCs w:val="22"/>
              </w:rPr>
            </w:pPr>
            <w:r w:rsidRPr="004B1509">
              <w:rPr>
                <w:rFonts w:eastAsia="Calibri"/>
                <w:szCs w:val="22"/>
              </w:rPr>
              <w:t>tr9-10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DFCB58" w14:textId="262A46AE" w:rsidR="009329E4" w:rsidRPr="004B1509" w:rsidRDefault="009329E4" w:rsidP="009329E4">
            <w:pPr>
              <w:rPr>
                <w:rFonts w:eastAsia="Calibri"/>
                <w:szCs w:val="22"/>
              </w:rPr>
            </w:pPr>
            <w:r w:rsidRPr="004B1509">
              <w:rPr>
                <w:rFonts w:eastAsia="Calibri"/>
                <w:szCs w:val="22"/>
              </w:rPr>
              <w:t>Smilgų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88B6FA" w14:textId="240F4C9D" w:rsidR="009329E4" w:rsidRPr="00840BEE" w:rsidRDefault="009329E4" w:rsidP="009329E4">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05DA6" w14:textId="2C651351" w:rsidR="009329E4" w:rsidRPr="00840BEE" w:rsidRDefault="009329E4" w:rsidP="009329E4">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5986D" w14:textId="4D6FB527"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654F76" w14:textId="0ACA40AC"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62EBF" w14:textId="3AF1043A"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5C16CD" w14:textId="552B1F49" w:rsidR="009329E4" w:rsidRPr="004B1509" w:rsidRDefault="009329E4" w:rsidP="009329E4">
            <w:pPr>
              <w:jc w:val="center"/>
              <w:rPr>
                <w:rFonts w:eastAsia="Calibri"/>
                <w:szCs w:val="22"/>
              </w:rPr>
            </w:pPr>
            <w:r w:rsidRPr="004B1509">
              <w:rPr>
                <w:rFonts w:eastAsia="Calibri"/>
                <w:szCs w:val="22"/>
              </w:rPr>
              <w:t>-</w:t>
            </w:r>
          </w:p>
        </w:tc>
      </w:tr>
      <w:tr w:rsidR="009329E4" w:rsidRPr="004B1509" w14:paraId="62E52D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AE9B0E"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7F55B5" w14:textId="50C410BB" w:rsidR="009329E4" w:rsidRPr="004B1509" w:rsidRDefault="009329E4" w:rsidP="009329E4">
            <w:pPr>
              <w:rPr>
                <w:rFonts w:eastAsia="Calibri"/>
                <w:szCs w:val="22"/>
              </w:rPr>
            </w:pPr>
            <w:r w:rsidRPr="004B1509">
              <w:rPr>
                <w:rFonts w:eastAsia="Calibri"/>
                <w:szCs w:val="22"/>
              </w:rPr>
              <w:t>tr9-6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07D0A0" w14:textId="24FD83AC" w:rsidR="009329E4" w:rsidRPr="004B1509" w:rsidRDefault="009329E4" w:rsidP="009329E4">
            <w:pPr>
              <w:rPr>
                <w:rFonts w:eastAsia="Calibri"/>
                <w:szCs w:val="22"/>
              </w:rPr>
            </w:pPr>
            <w:r w:rsidRPr="004B1509">
              <w:rPr>
                <w:rFonts w:eastAsia="Calibri"/>
                <w:szCs w:val="22"/>
              </w:rPr>
              <w:t>Sodų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DB7C17" w14:textId="214EAEBF" w:rsidR="009329E4" w:rsidRPr="00840BEE" w:rsidRDefault="009329E4" w:rsidP="009329E4">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462C2" w14:textId="2D3439F4"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D959A" w14:textId="65463EF5" w:rsidR="009329E4" w:rsidRPr="00840BEE" w:rsidRDefault="009329E4" w:rsidP="009329E4">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108B8" w14:textId="7B6997E5"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8312A" w14:textId="01E650C6"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630C8C" w14:textId="7AA518C5" w:rsidR="009329E4" w:rsidRPr="004B1509" w:rsidRDefault="009329E4" w:rsidP="009329E4">
            <w:pPr>
              <w:jc w:val="center"/>
              <w:rPr>
                <w:rFonts w:eastAsia="Calibri"/>
                <w:szCs w:val="22"/>
              </w:rPr>
            </w:pPr>
            <w:r w:rsidRPr="004B1509">
              <w:rPr>
                <w:rFonts w:eastAsia="Calibri"/>
                <w:szCs w:val="22"/>
              </w:rPr>
              <w:t>4400-5326-6390</w:t>
            </w:r>
          </w:p>
        </w:tc>
      </w:tr>
      <w:tr w:rsidR="009329E4" w:rsidRPr="004B1509" w14:paraId="7F857C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001AE9"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1515AA" w14:textId="60CC33A3" w:rsidR="009329E4" w:rsidRPr="004B1509" w:rsidRDefault="009329E4" w:rsidP="009329E4">
            <w:pPr>
              <w:rPr>
                <w:rFonts w:eastAsia="Calibri"/>
                <w:szCs w:val="22"/>
              </w:rPr>
            </w:pPr>
            <w:r w:rsidRPr="004B1509">
              <w:rPr>
                <w:rFonts w:eastAsia="Calibri"/>
                <w:szCs w:val="22"/>
              </w:rPr>
              <w:t>tr9-11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ECFD5D" w14:textId="52D07635" w:rsidR="009329E4" w:rsidRPr="004B1509" w:rsidRDefault="009329E4" w:rsidP="009329E4">
            <w:pPr>
              <w:rPr>
                <w:rFonts w:eastAsia="Calibri"/>
                <w:szCs w:val="22"/>
              </w:rPr>
            </w:pPr>
            <w:r w:rsidRPr="004B1509">
              <w:rPr>
                <w:rFonts w:eastAsia="Calibri"/>
                <w:szCs w:val="22"/>
              </w:rPr>
              <w:t>Paupio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C0B420" w14:textId="02424496" w:rsidR="009329E4" w:rsidRPr="00840BEE" w:rsidRDefault="009329E4" w:rsidP="009329E4">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AF336" w14:textId="205DFC30"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324F" w14:textId="3AF81A8E" w:rsidR="009329E4" w:rsidRPr="00840BEE" w:rsidRDefault="009329E4" w:rsidP="009329E4">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FCC8" w14:textId="61C4382B" w:rsidR="009329E4" w:rsidRPr="004B1509" w:rsidRDefault="009329E4" w:rsidP="009329E4">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556B5" w14:textId="3B39C309"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AC0D42" w14:textId="2984CF3B" w:rsidR="009329E4" w:rsidRPr="004B1509" w:rsidRDefault="009329E4" w:rsidP="009329E4">
            <w:pPr>
              <w:jc w:val="center"/>
              <w:rPr>
                <w:rFonts w:eastAsia="Calibri"/>
                <w:bCs/>
                <w:szCs w:val="22"/>
              </w:rPr>
            </w:pPr>
            <w:r w:rsidRPr="004B1509">
              <w:rPr>
                <w:rFonts w:eastAsia="Calibri"/>
                <w:bCs/>
                <w:szCs w:val="22"/>
              </w:rPr>
              <w:t>4400-5594-2277</w:t>
            </w:r>
          </w:p>
        </w:tc>
      </w:tr>
      <w:tr w:rsidR="009329E4" w:rsidRPr="004B1509" w14:paraId="5F05FC0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17B6FE"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40F02" w14:textId="3DAF0D43" w:rsidR="009329E4" w:rsidRPr="004B1509" w:rsidRDefault="009329E4" w:rsidP="009329E4">
            <w:pPr>
              <w:rPr>
                <w:rFonts w:eastAsia="Calibri"/>
                <w:szCs w:val="22"/>
              </w:rPr>
            </w:pPr>
            <w:r w:rsidRPr="004B1509">
              <w:rPr>
                <w:rFonts w:eastAsia="Calibri"/>
                <w:szCs w:val="22"/>
              </w:rPr>
              <w:t>tr9-4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50864F" w14:textId="36523EDE" w:rsidR="009329E4" w:rsidRPr="004B1509" w:rsidRDefault="009329E4" w:rsidP="009329E4">
            <w:pPr>
              <w:rPr>
                <w:rFonts w:eastAsia="Calibri"/>
                <w:szCs w:val="22"/>
              </w:rPr>
            </w:pPr>
            <w:r w:rsidRPr="004B1509">
              <w:rPr>
                <w:rFonts w:eastAsia="Calibri"/>
                <w:szCs w:val="22"/>
              </w:rPr>
              <w:t>Tulpių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3D6295" w14:textId="71293E0C" w:rsidR="009329E4" w:rsidRPr="00840BEE" w:rsidRDefault="009329E4" w:rsidP="009329E4">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DED1" w14:textId="303CECB3" w:rsidR="009329E4" w:rsidRPr="00840BEE" w:rsidRDefault="009329E4" w:rsidP="009329E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FFF52" w14:textId="469BE793" w:rsidR="009329E4" w:rsidRPr="00840BEE" w:rsidRDefault="009329E4" w:rsidP="009329E4">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CF51" w14:textId="0893C742" w:rsidR="009329E4" w:rsidRPr="004B1509" w:rsidRDefault="009329E4" w:rsidP="009329E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85129" w14:textId="1B33B360" w:rsidR="009329E4" w:rsidRPr="004B1509" w:rsidRDefault="009329E4" w:rsidP="009329E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3E59C0" w14:textId="1071CF26" w:rsidR="009329E4" w:rsidRPr="004B1509" w:rsidRDefault="009329E4" w:rsidP="009329E4">
            <w:pPr>
              <w:jc w:val="center"/>
              <w:rPr>
                <w:rFonts w:eastAsia="Calibri"/>
                <w:bCs/>
                <w:szCs w:val="22"/>
              </w:rPr>
            </w:pPr>
            <w:r w:rsidRPr="004B1509">
              <w:rPr>
                <w:rFonts w:eastAsia="Calibri"/>
                <w:bCs/>
                <w:szCs w:val="22"/>
              </w:rPr>
              <w:t>4400-5594-2288</w:t>
            </w:r>
          </w:p>
        </w:tc>
      </w:tr>
      <w:tr w:rsidR="009329E4" w:rsidRPr="004B1509" w14:paraId="4BD829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A1A9BA"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9059B" w14:textId="0F488D6C" w:rsidR="009329E4" w:rsidRPr="004B1509" w:rsidRDefault="009329E4" w:rsidP="009329E4">
            <w:pPr>
              <w:rPr>
                <w:rFonts w:eastAsia="Calibri"/>
                <w:szCs w:val="22"/>
              </w:rPr>
            </w:pPr>
            <w:r w:rsidRPr="007E1890">
              <w:rPr>
                <w:rFonts w:eastAsia="Calibri"/>
                <w:szCs w:val="22"/>
              </w:rPr>
              <w:t>tr10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58FE9F" w14:textId="01C0611A" w:rsidR="009329E4" w:rsidRPr="004B1509" w:rsidRDefault="009329E4" w:rsidP="009329E4">
            <w:pPr>
              <w:rPr>
                <w:rFonts w:eastAsia="Calibri"/>
                <w:szCs w:val="22"/>
              </w:rPr>
            </w:pPr>
            <w:r w:rsidRPr="007E1890">
              <w:rPr>
                <w:rFonts w:eastAsia="Calibri"/>
                <w:szCs w:val="22"/>
              </w:rPr>
              <w:t>Bokšto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2D0895" w14:textId="2EF77ED2" w:rsidR="009329E4" w:rsidRPr="00840BEE" w:rsidRDefault="009329E4" w:rsidP="009329E4">
            <w:pPr>
              <w:jc w:val="right"/>
              <w:rPr>
                <w:rFonts w:eastAsia="Calibri"/>
                <w:szCs w:val="22"/>
              </w:rPr>
            </w:pPr>
            <w:r w:rsidRPr="007E1890">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F0868" w14:textId="288FDD16" w:rsidR="009329E4" w:rsidRPr="00840BEE" w:rsidRDefault="009329E4" w:rsidP="009329E4">
            <w:pPr>
              <w:jc w:val="right"/>
              <w:rPr>
                <w:rFonts w:eastAsia="Calibri"/>
                <w:szCs w:val="22"/>
              </w:rPr>
            </w:pPr>
            <w:r w:rsidRPr="007E1890">
              <w:rPr>
                <w:rFonts w:eastAsia="Calibri"/>
                <w:bCs/>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542D" w14:textId="42E00A04" w:rsidR="009329E4" w:rsidRPr="00840BEE" w:rsidRDefault="009329E4" w:rsidP="009329E4">
            <w:pPr>
              <w:jc w:val="right"/>
              <w:rPr>
                <w:rFonts w:eastAsia="Calibri"/>
                <w:szCs w:val="22"/>
              </w:rPr>
            </w:pPr>
            <w:r w:rsidRPr="007E1890">
              <w:rPr>
                <w:rFonts w:eastAsia="Calibri"/>
                <w:bCs/>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40663" w14:textId="4B48A796" w:rsidR="009329E4" w:rsidRPr="004B1509"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4E8F6" w14:textId="77777777" w:rsidR="009329E4" w:rsidRPr="007E1890" w:rsidRDefault="009329E4" w:rsidP="009329E4">
            <w:pPr>
              <w:jc w:val="center"/>
              <w:rPr>
                <w:rFonts w:eastAsia="Calibri"/>
                <w:bCs/>
                <w:szCs w:val="22"/>
              </w:rPr>
            </w:pPr>
            <w:r w:rsidRPr="007E1890">
              <w:rPr>
                <w:rFonts w:eastAsia="Calibri"/>
                <w:bCs/>
                <w:szCs w:val="22"/>
              </w:rPr>
              <w:t>D</w:t>
            </w:r>
          </w:p>
          <w:p w14:paraId="7B35B4BD" w14:textId="3659E967" w:rsidR="009329E4" w:rsidRPr="004B1509" w:rsidRDefault="009329E4" w:rsidP="009329E4">
            <w:pPr>
              <w:jc w:val="center"/>
              <w:rPr>
                <w:rFonts w:eastAsia="Calibri"/>
                <w:bCs/>
                <w:szCs w:val="22"/>
              </w:rPr>
            </w:pPr>
            <w:r w:rsidRPr="007E189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63C061" w14:textId="0B68B04F" w:rsidR="009329E4" w:rsidRPr="004B1509" w:rsidRDefault="009329E4" w:rsidP="009329E4">
            <w:pPr>
              <w:jc w:val="center"/>
              <w:rPr>
                <w:rFonts w:eastAsia="Calibri"/>
                <w:szCs w:val="22"/>
              </w:rPr>
            </w:pPr>
            <w:r w:rsidRPr="007E1890">
              <w:rPr>
                <w:rFonts w:eastAsia="Calibri"/>
                <w:szCs w:val="22"/>
              </w:rPr>
              <w:t xml:space="preserve">4400-2190-5568 </w:t>
            </w:r>
            <w:r w:rsidRPr="007E1890">
              <w:rPr>
                <w:rFonts w:eastAsia="Calibri"/>
                <w:bCs/>
                <w:szCs w:val="22"/>
              </w:rPr>
              <w:t>4400-6585-4399</w:t>
            </w:r>
          </w:p>
        </w:tc>
      </w:tr>
      <w:tr w:rsidR="009329E4" w:rsidRPr="004B1509" w14:paraId="01845A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AC7D98" w14:textId="77777777" w:rsidR="009329E4" w:rsidRPr="004B1509"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AF2D4" w14:textId="25C72B97" w:rsidR="009329E4" w:rsidRPr="004B1509" w:rsidRDefault="009329E4" w:rsidP="009329E4">
            <w:pPr>
              <w:rPr>
                <w:rFonts w:eastAsia="Calibri"/>
                <w:szCs w:val="22"/>
              </w:rPr>
            </w:pPr>
            <w:r w:rsidRPr="007E1890">
              <w:rPr>
                <w:rFonts w:eastAsia="Calibri"/>
                <w:bCs/>
                <w:szCs w:val="22"/>
              </w:rPr>
              <w:t>tr-68-2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229B37" w14:textId="03EA977A" w:rsidR="009329E4" w:rsidRPr="004B1509" w:rsidRDefault="009329E4" w:rsidP="009329E4">
            <w:pPr>
              <w:rPr>
                <w:rFonts w:eastAsia="Calibri"/>
                <w:szCs w:val="22"/>
              </w:rPr>
            </w:pPr>
            <w:r w:rsidRPr="007E1890">
              <w:rPr>
                <w:rFonts w:eastAsia="Calibri"/>
                <w:szCs w:val="22"/>
              </w:rPr>
              <w:t xml:space="preserve">Eigulių g., Smėlynės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A94B8B" w14:textId="7ECCC596" w:rsidR="009329E4" w:rsidRPr="00840BEE" w:rsidRDefault="009329E4" w:rsidP="009329E4">
            <w:pPr>
              <w:jc w:val="right"/>
              <w:rPr>
                <w:rFonts w:eastAsia="Calibri"/>
                <w:szCs w:val="22"/>
              </w:rPr>
            </w:pPr>
            <w:r w:rsidRPr="007E1890">
              <w:rPr>
                <w:rFonts w:eastAsia="Calibri"/>
                <w:bCs/>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709" w14:textId="6FE619DC" w:rsidR="009329E4" w:rsidRPr="00840BEE"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EC18E" w14:textId="2F910383" w:rsidR="009329E4" w:rsidRPr="00840BEE" w:rsidRDefault="009329E4" w:rsidP="009329E4">
            <w:pPr>
              <w:jc w:val="right"/>
              <w:rPr>
                <w:rFonts w:eastAsia="Calibri"/>
                <w:szCs w:val="22"/>
              </w:rPr>
            </w:pPr>
            <w:r w:rsidRPr="007E1890">
              <w:rPr>
                <w:rFonts w:eastAsia="Calibri"/>
                <w:bCs/>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E4" w14:textId="68A6AC86" w:rsidR="009329E4" w:rsidRPr="004B1509"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83D4" w14:textId="6A93E4D1" w:rsidR="009329E4" w:rsidRPr="004B1509" w:rsidRDefault="009329E4" w:rsidP="009329E4">
            <w:pPr>
              <w:jc w:val="center"/>
              <w:rPr>
                <w:rFonts w:eastAsia="Calibri"/>
                <w:bCs/>
                <w:szCs w:val="22"/>
              </w:rPr>
            </w:pPr>
            <w:r w:rsidRPr="007E189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073B8E" w14:textId="030F681C" w:rsidR="009329E4" w:rsidRPr="004B1509" w:rsidRDefault="009329E4" w:rsidP="009329E4">
            <w:pPr>
              <w:jc w:val="center"/>
              <w:rPr>
                <w:rFonts w:eastAsia="Calibri"/>
                <w:szCs w:val="22"/>
              </w:rPr>
            </w:pPr>
            <w:r w:rsidRPr="007E1890">
              <w:rPr>
                <w:rFonts w:eastAsia="Calibri"/>
                <w:bCs/>
                <w:szCs w:val="22"/>
              </w:rPr>
              <w:t>4400-6403-6522</w:t>
            </w:r>
          </w:p>
        </w:tc>
      </w:tr>
      <w:tr w:rsidR="009329E4" w:rsidRPr="00B30735" w14:paraId="74DEFA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8CF483" w14:textId="77777777" w:rsidR="009329E4" w:rsidRPr="00B30735"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8D304A" w14:textId="5260DCE2" w:rsidR="009329E4" w:rsidRPr="00B30735" w:rsidRDefault="009329E4" w:rsidP="009329E4">
            <w:pPr>
              <w:rPr>
                <w:rFonts w:eastAsia="Calibri"/>
                <w:szCs w:val="22"/>
              </w:rPr>
            </w:pPr>
            <w:r w:rsidRPr="007E1890">
              <w:rPr>
                <w:rFonts w:eastAsia="Calibri"/>
                <w:szCs w:val="22"/>
              </w:rPr>
              <w:t>6TS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825F00" w14:textId="3E19B4C5" w:rsidR="009329E4" w:rsidRPr="00B30735" w:rsidRDefault="009329E4" w:rsidP="009329E4">
            <w:pPr>
              <w:rPr>
                <w:rFonts w:eastAsia="Calibri"/>
                <w:szCs w:val="22"/>
              </w:rPr>
            </w:pPr>
            <w:r w:rsidRPr="007E1890">
              <w:rPr>
                <w:rFonts w:eastAsia="Calibri"/>
                <w:szCs w:val="22"/>
              </w:rPr>
              <w:t>Kreivoji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834DDB" w14:textId="4D930899" w:rsidR="009329E4" w:rsidRPr="00B30735" w:rsidRDefault="009329E4" w:rsidP="009329E4">
            <w:pPr>
              <w:jc w:val="right"/>
              <w:rPr>
                <w:rFonts w:eastAsia="Calibri"/>
                <w:szCs w:val="22"/>
              </w:rPr>
            </w:pPr>
            <w:r w:rsidRPr="007E1890">
              <w:rPr>
                <w:rFonts w:eastAsia="Calibri"/>
                <w:szCs w:val="22"/>
              </w:rPr>
              <w:t xml:space="preserve"> 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E8FA4" w14:textId="330E1EC5" w:rsidR="009329E4" w:rsidRPr="00B30735" w:rsidRDefault="009329E4" w:rsidP="009329E4">
            <w:pPr>
              <w:jc w:val="right"/>
              <w:rPr>
                <w:rFonts w:eastAsia="Calibri"/>
                <w:szCs w:val="22"/>
              </w:rPr>
            </w:pPr>
            <w:r w:rsidRPr="007E1890">
              <w:rPr>
                <w:rFonts w:eastAsia="Calibri"/>
                <w:szCs w:val="22"/>
              </w:rPr>
              <w:t xml:space="preserve"> 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9728D" w14:textId="27E7B7AE" w:rsidR="009329E4" w:rsidRPr="00B30735" w:rsidRDefault="009329E4" w:rsidP="009329E4">
            <w:pPr>
              <w:jc w:val="right"/>
              <w:rPr>
                <w:rFonts w:eastAsia="Calibri"/>
                <w:szCs w:val="22"/>
              </w:rPr>
            </w:pPr>
            <w:r w:rsidRPr="007E1890">
              <w:rPr>
                <w:rFonts w:eastAsia="Calibri"/>
                <w:szCs w:val="22"/>
              </w:rPr>
              <w:t> 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C5B53" w14:textId="2BA4B7D9" w:rsidR="009329E4" w:rsidRPr="00B30735"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8394C" w14:textId="1F82E778" w:rsidR="009329E4" w:rsidRPr="00B30735"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AAF0A6" w14:textId="4002A4E2" w:rsidR="009329E4" w:rsidRPr="00B30735" w:rsidRDefault="009329E4" w:rsidP="009329E4">
            <w:pPr>
              <w:jc w:val="center"/>
              <w:rPr>
                <w:rFonts w:eastAsia="Calibri"/>
                <w:szCs w:val="22"/>
              </w:rPr>
            </w:pPr>
            <w:r w:rsidRPr="007E1890">
              <w:rPr>
                <w:rFonts w:eastAsia="Calibri"/>
                <w:szCs w:val="22"/>
              </w:rPr>
              <w:t>4400-6403-6533</w:t>
            </w:r>
          </w:p>
        </w:tc>
      </w:tr>
      <w:tr w:rsidR="009329E4" w:rsidRPr="00B30735" w14:paraId="3C7596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3EE2F1" w14:textId="77777777" w:rsidR="009329E4" w:rsidRPr="00B30735"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50ACB" w14:textId="7924491F" w:rsidR="009329E4" w:rsidRPr="00B30735" w:rsidRDefault="009329E4" w:rsidP="009329E4">
            <w:pPr>
              <w:rPr>
                <w:rFonts w:eastAsia="Calibri"/>
                <w:szCs w:val="22"/>
              </w:rPr>
            </w:pPr>
            <w:r w:rsidRPr="007E1890">
              <w:rPr>
                <w:rFonts w:eastAsia="Calibri"/>
                <w:szCs w:val="22"/>
              </w:rPr>
              <w:t>tr10-3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CC0662" w14:textId="6990D534" w:rsidR="009329E4" w:rsidRPr="00B30735" w:rsidRDefault="009329E4" w:rsidP="009329E4">
            <w:pPr>
              <w:rPr>
                <w:rFonts w:eastAsia="Calibri"/>
                <w:szCs w:val="22"/>
              </w:rPr>
            </w:pPr>
            <w:r w:rsidRPr="007E1890">
              <w:rPr>
                <w:rFonts w:eastAsia="Calibri"/>
                <w:szCs w:val="22"/>
              </w:rPr>
              <w:t>Lazdynų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1DA22A" w14:textId="42315A1B" w:rsidR="009329E4" w:rsidRPr="00B30735" w:rsidRDefault="009329E4" w:rsidP="009329E4">
            <w:pPr>
              <w:jc w:val="right"/>
              <w:rPr>
                <w:rFonts w:eastAsia="Calibri"/>
                <w:szCs w:val="22"/>
              </w:rPr>
            </w:pPr>
            <w:r w:rsidRPr="007E1890">
              <w:rPr>
                <w:rFonts w:eastAsia="Calibri"/>
                <w:szCs w:val="22"/>
              </w:rPr>
              <w:t xml:space="preserve"> 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2E073" w14:textId="01084684" w:rsidR="009329E4" w:rsidRPr="00B30735" w:rsidRDefault="009329E4" w:rsidP="009329E4">
            <w:pPr>
              <w:jc w:val="right"/>
              <w:rPr>
                <w:rFonts w:eastAsia="Calibri"/>
                <w:szCs w:val="22"/>
              </w:rPr>
            </w:pPr>
            <w:r w:rsidRPr="007E1890">
              <w:rPr>
                <w:rFonts w:eastAsia="Calibri"/>
                <w:szCs w:val="22"/>
              </w:rPr>
              <w:t> 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988A7" w14:textId="6B258BFB" w:rsidR="009329E4" w:rsidRPr="00B30735"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1F39" w14:textId="091D1F5F" w:rsidR="009329E4" w:rsidRPr="00B30735"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9C28" w14:textId="3F6360FC" w:rsidR="009329E4" w:rsidRPr="00B30735"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18B30" w14:textId="40548BED" w:rsidR="009329E4" w:rsidRPr="00B30735" w:rsidRDefault="009329E4" w:rsidP="009329E4">
            <w:pPr>
              <w:jc w:val="center"/>
              <w:rPr>
                <w:rFonts w:eastAsia="Calibri"/>
                <w:szCs w:val="22"/>
              </w:rPr>
            </w:pPr>
            <w:r w:rsidRPr="007E1890">
              <w:rPr>
                <w:rFonts w:eastAsia="Calibri"/>
                <w:szCs w:val="22"/>
              </w:rPr>
              <w:t>4400-6403-6544</w:t>
            </w:r>
          </w:p>
        </w:tc>
      </w:tr>
      <w:tr w:rsidR="009329E4" w:rsidRPr="0069321C" w14:paraId="5E368A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184285"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C8BE8" w14:textId="4993EBC0" w:rsidR="009329E4" w:rsidRPr="0069321C" w:rsidRDefault="009329E4" w:rsidP="009329E4">
            <w:pPr>
              <w:rPr>
                <w:rFonts w:eastAsia="Calibri"/>
                <w:szCs w:val="22"/>
              </w:rPr>
            </w:pPr>
            <w:r w:rsidRPr="007E1890">
              <w:rPr>
                <w:rFonts w:eastAsia="Calibri"/>
                <w:szCs w:val="22"/>
              </w:rPr>
              <w:t>tr10-5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5027D6" w14:textId="75819865" w:rsidR="009329E4" w:rsidRPr="0069321C" w:rsidRDefault="009329E4" w:rsidP="009329E4">
            <w:pPr>
              <w:rPr>
                <w:rFonts w:eastAsia="Calibri"/>
                <w:szCs w:val="22"/>
              </w:rPr>
            </w:pPr>
            <w:r w:rsidRPr="007E1890">
              <w:rPr>
                <w:rFonts w:eastAsia="Calibri"/>
                <w:szCs w:val="22"/>
              </w:rPr>
              <w:t>Liepų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150D98" w14:textId="78BC7CE6" w:rsidR="009329E4" w:rsidRPr="0069321C" w:rsidRDefault="009329E4" w:rsidP="009329E4">
            <w:pPr>
              <w:jc w:val="right"/>
              <w:rPr>
                <w:rFonts w:eastAsia="Calibri"/>
                <w:szCs w:val="22"/>
              </w:rPr>
            </w:pPr>
            <w:r w:rsidRPr="007E1890">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73351" w14:textId="7E0EA1A2" w:rsidR="009329E4" w:rsidRPr="0069321C" w:rsidRDefault="009329E4" w:rsidP="009329E4">
            <w:pPr>
              <w:jc w:val="right"/>
              <w:rPr>
                <w:rFonts w:eastAsia="Calibri"/>
                <w:szCs w:val="22"/>
              </w:rPr>
            </w:pPr>
            <w:r w:rsidRPr="007E1890">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A5FC" w14:textId="6349B82E"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47C41" w14:textId="0A860207"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F9CEF" w14:textId="28245BAD"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145611" w14:textId="750BEFC7" w:rsidR="009329E4" w:rsidRPr="0069321C" w:rsidRDefault="009329E4" w:rsidP="009329E4">
            <w:pPr>
              <w:jc w:val="center"/>
              <w:rPr>
                <w:rFonts w:eastAsia="Calibri"/>
                <w:szCs w:val="22"/>
              </w:rPr>
            </w:pPr>
            <w:r w:rsidRPr="007E1890">
              <w:rPr>
                <w:rFonts w:eastAsia="Calibri"/>
                <w:szCs w:val="22"/>
              </w:rPr>
              <w:t>4400-6403-6555</w:t>
            </w:r>
          </w:p>
        </w:tc>
      </w:tr>
      <w:tr w:rsidR="009329E4" w:rsidRPr="0069321C" w14:paraId="65B6CD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6ACB39"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033B4D" w14:textId="5A83B821" w:rsidR="009329E4" w:rsidRPr="0069321C" w:rsidRDefault="009329E4" w:rsidP="009329E4">
            <w:pPr>
              <w:rPr>
                <w:rFonts w:eastAsia="Calibri"/>
                <w:szCs w:val="22"/>
              </w:rPr>
            </w:pPr>
            <w:r w:rsidRPr="007E1890">
              <w:rPr>
                <w:rFonts w:eastAsia="Calibri"/>
                <w:szCs w:val="22"/>
              </w:rPr>
              <w:t>tr10-4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06BA89" w14:textId="2D566A32" w:rsidR="009329E4" w:rsidRPr="0069321C" w:rsidRDefault="009329E4" w:rsidP="009329E4">
            <w:pPr>
              <w:rPr>
                <w:rFonts w:eastAsia="Calibri"/>
                <w:szCs w:val="22"/>
              </w:rPr>
            </w:pPr>
            <w:r w:rsidRPr="007E1890">
              <w:rPr>
                <w:rFonts w:eastAsia="Calibri"/>
                <w:szCs w:val="22"/>
              </w:rPr>
              <w:t>Parko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2EF124" w14:textId="721D8436" w:rsidR="009329E4" w:rsidRPr="0069321C" w:rsidRDefault="009329E4" w:rsidP="009329E4">
            <w:pPr>
              <w:jc w:val="right"/>
              <w:rPr>
                <w:rFonts w:eastAsia="Calibri"/>
                <w:szCs w:val="22"/>
              </w:rPr>
            </w:pPr>
            <w:r w:rsidRPr="007E1890">
              <w:rPr>
                <w:rFonts w:eastAsia="Calibri"/>
                <w:szCs w:val="22"/>
              </w:rPr>
              <w:t xml:space="preserve"> 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59D9D" w14:textId="73C35EE4" w:rsidR="009329E4" w:rsidRPr="0069321C" w:rsidRDefault="009329E4" w:rsidP="009329E4">
            <w:pPr>
              <w:jc w:val="right"/>
              <w:rPr>
                <w:rFonts w:eastAsia="Calibri"/>
                <w:szCs w:val="22"/>
              </w:rPr>
            </w:pPr>
            <w:r w:rsidRPr="007E1890">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57F8" w14:textId="3D99FA73"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86F5" w14:textId="7AA22CDB"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131E1" w14:textId="1EFBEB25"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36C83" w14:textId="4D2F1C72" w:rsidR="009329E4" w:rsidRPr="0069321C" w:rsidRDefault="009329E4" w:rsidP="009329E4">
            <w:pPr>
              <w:jc w:val="center"/>
              <w:rPr>
                <w:rFonts w:eastAsia="Calibri"/>
                <w:szCs w:val="22"/>
              </w:rPr>
            </w:pPr>
            <w:r w:rsidRPr="007E1890">
              <w:rPr>
                <w:rFonts w:eastAsia="Calibri"/>
                <w:szCs w:val="22"/>
              </w:rPr>
              <w:t>4400-6403-6566</w:t>
            </w:r>
          </w:p>
        </w:tc>
      </w:tr>
      <w:tr w:rsidR="009329E4" w:rsidRPr="0069321C" w14:paraId="6DC6CF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F202BE"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5FFA34" w14:textId="2C613B0E" w:rsidR="009329E4" w:rsidRPr="0069321C" w:rsidRDefault="009329E4" w:rsidP="009329E4">
            <w:pPr>
              <w:rPr>
                <w:rFonts w:eastAsia="Calibri"/>
                <w:szCs w:val="22"/>
              </w:rPr>
            </w:pPr>
            <w:r w:rsidRPr="007E1890">
              <w:rPr>
                <w:rFonts w:eastAsia="Calibri"/>
                <w:szCs w:val="22"/>
              </w:rPr>
              <w:t>tr10-2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0E8C29" w14:textId="496E60F0" w:rsidR="009329E4" w:rsidRPr="0069321C" w:rsidRDefault="009329E4" w:rsidP="009329E4">
            <w:pPr>
              <w:rPr>
                <w:rFonts w:eastAsia="Calibri"/>
                <w:szCs w:val="22"/>
              </w:rPr>
            </w:pPr>
            <w:r w:rsidRPr="007E1890">
              <w:rPr>
                <w:rFonts w:eastAsia="Calibri"/>
                <w:szCs w:val="22"/>
              </w:rPr>
              <w:t>Šermukšnių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23D09E" w14:textId="014A74D8" w:rsidR="009329E4" w:rsidRPr="0069321C" w:rsidRDefault="009329E4" w:rsidP="009329E4">
            <w:pPr>
              <w:jc w:val="right"/>
              <w:rPr>
                <w:rFonts w:eastAsia="Calibri"/>
                <w:szCs w:val="22"/>
              </w:rPr>
            </w:pPr>
            <w:r w:rsidRPr="007E1890">
              <w:rPr>
                <w:rFonts w:eastAsia="Calibri"/>
                <w:szCs w:val="22"/>
              </w:rPr>
              <w:t xml:space="preserve"> 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7216E" w14:textId="34825BD1" w:rsidR="009329E4" w:rsidRPr="0069321C" w:rsidRDefault="009329E4" w:rsidP="009329E4">
            <w:pPr>
              <w:jc w:val="right"/>
              <w:rPr>
                <w:rFonts w:eastAsia="Calibri"/>
                <w:szCs w:val="22"/>
              </w:rPr>
            </w:pPr>
            <w:r w:rsidRPr="007E1890">
              <w:rPr>
                <w:rFonts w:eastAsia="Calibri"/>
                <w:szCs w:val="22"/>
              </w:rPr>
              <w:t xml:space="preserve"> 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A3F3E" w14:textId="656C6F72"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915E6" w14:textId="6B36CEC3"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9F35F" w14:textId="11BA049C"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0A3CAE" w14:textId="11E9E028" w:rsidR="009329E4" w:rsidRPr="0069321C" w:rsidRDefault="009329E4" w:rsidP="009329E4">
            <w:pPr>
              <w:jc w:val="center"/>
              <w:rPr>
                <w:rFonts w:eastAsia="Calibri"/>
                <w:szCs w:val="22"/>
              </w:rPr>
            </w:pPr>
            <w:r w:rsidRPr="007E1890">
              <w:rPr>
                <w:rFonts w:eastAsia="Calibri"/>
                <w:szCs w:val="22"/>
              </w:rPr>
              <w:t>4400-6403-6577</w:t>
            </w:r>
          </w:p>
        </w:tc>
      </w:tr>
      <w:tr w:rsidR="009329E4" w:rsidRPr="0069321C" w14:paraId="78B773B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1CF235"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4C608" w14:textId="12478846" w:rsidR="009329E4" w:rsidRPr="0069321C" w:rsidRDefault="009329E4" w:rsidP="009329E4">
            <w:pPr>
              <w:rPr>
                <w:rFonts w:eastAsia="Calibri"/>
                <w:szCs w:val="22"/>
              </w:rPr>
            </w:pPr>
            <w:r w:rsidRPr="007E1890">
              <w:rPr>
                <w:rFonts w:eastAsia="Calibri"/>
                <w:szCs w:val="22"/>
              </w:rPr>
              <w:t>tr10-1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ADCE3D" w14:textId="049E75D9" w:rsidR="009329E4" w:rsidRPr="0069321C" w:rsidRDefault="009329E4" w:rsidP="009329E4">
            <w:pPr>
              <w:rPr>
                <w:rFonts w:eastAsia="Calibri"/>
                <w:szCs w:val="22"/>
              </w:rPr>
            </w:pPr>
            <w:r w:rsidRPr="007E1890">
              <w:rPr>
                <w:rFonts w:eastAsia="Calibri"/>
                <w:szCs w:val="22"/>
              </w:rPr>
              <w:t>Tujų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CDCFE0" w14:textId="15FD5BC4" w:rsidR="009329E4" w:rsidRPr="0069321C" w:rsidRDefault="009329E4" w:rsidP="009329E4">
            <w:pPr>
              <w:jc w:val="right"/>
              <w:rPr>
                <w:rFonts w:eastAsia="Calibri"/>
                <w:szCs w:val="22"/>
              </w:rPr>
            </w:pPr>
            <w:r w:rsidRPr="007E1890">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CBCC9" w14:textId="6E8CF27E" w:rsidR="009329E4" w:rsidRPr="0069321C" w:rsidRDefault="009329E4" w:rsidP="009329E4">
            <w:pPr>
              <w:jc w:val="right"/>
              <w:rPr>
                <w:rFonts w:eastAsia="Calibri"/>
                <w:szCs w:val="22"/>
              </w:rPr>
            </w:pPr>
            <w:r w:rsidRPr="007E1890">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340E4" w14:textId="15EF1C21"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D2472" w14:textId="378204F5"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C1D68" w14:textId="658F0487"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A0D927" w14:textId="30322336" w:rsidR="009329E4" w:rsidRPr="0069321C" w:rsidRDefault="009329E4" w:rsidP="009329E4">
            <w:pPr>
              <w:jc w:val="center"/>
              <w:rPr>
                <w:rFonts w:eastAsia="Calibri"/>
                <w:szCs w:val="22"/>
              </w:rPr>
            </w:pPr>
            <w:r w:rsidRPr="007E1890">
              <w:rPr>
                <w:rFonts w:eastAsia="Calibri"/>
                <w:szCs w:val="22"/>
              </w:rPr>
              <w:t>4400-2190-5548</w:t>
            </w:r>
          </w:p>
        </w:tc>
      </w:tr>
      <w:tr w:rsidR="009329E4" w:rsidRPr="0069321C" w14:paraId="1EE086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E06AA3"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7B99F" w14:textId="052D4842" w:rsidR="009329E4" w:rsidRPr="0069321C" w:rsidRDefault="009329E4" w:rsidP="009329E4">
            <w:pPr>
              <w:rPr>
                <w:rFonts w:eastAsia="Calibri"/>
                <w:szCs w:val="22"/>
              </w:rPr>
            </w:pPr>
            <w:r w:rsidRPr="007E1890">
              <w:rPr>
                <w:rFonts w:eastAsia="Calibri"/>
                <w:szCs w:val="22"/>
              </w:rPr>
              <w:t>tr7-2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48CA67" w14:textId="03A9345C" w:rsidR="009329E4" w:rsidRPr="0069321C" w:rsidRDefault="009329E4" w:rsidP="009329E4">
            <w:pPr>
              <w:rPr>
                <w:rFonts w:eastAsia="Calibri"/>
                <w:szCs w:val="22"/>
              </w:rPr>
            </w:pPr>
            <w:r w:rsidRPr="007E1890">
              <w:rPr>
                <w:rFonts w:eastAsia="Calibri"/>
                <w:szCs w:val="22"/>
              </w:rPr>
              <w:t>Geležinkelio g., Surdegio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898963" w14:textId="79268CB7" w:rsidR="009329E4" w:rsidRPr="0069321C" w:rsidRDefault="009329E4" w:rsidP="009329E4">
            <w:pPr>
              <w:jc w:val="right"/>
              <w:rPr>
                <w:rFonts w:eastAsia="Calibri"/>
                <w:szCs w:val="22"/>
              </w:rPr>
            </w:pPr>
            <w:r w:rsidRPr="007E1890">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88F1C" w14:textId="00DA5AC6" w:rsidR="009329E4" w:rsidRPr="0069321C" w:rsidRDefault="009329E4" w:rsidP="009329E4">
            <w:pPr>
              <w:jc w:val="right"/>
              <w:rPr>
                <w:rFonts w:eastAsia="Calibri"/>
                <w:szCs w:val="22"/>
              </w:rPr>
            </w:pPr>
            <w:r w:rsidRPr="007E1890">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6C71D" w14:textId="4678573E" w:rsidR="009329E4" w:rsidRPr="0069321C" w:rsidRDefault="009329E4" w:rsidP="009329E4">
            <w:pPr>
              <w:jc w:val="right"/>
              <w:rPr>
                <w:rFonts w:eastAsia="Calibri"/>
                <w:szCs w:val="22"/>
              </w:rPr>
            </w:pPr>
            <w:r w:rsidRPr="007E1890">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1883E" w14:textId="5243584D"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4792E" w14:textId="07F1137B"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09BE90" w14:textId="78C8BB0C" w:rsidR="009329E4" w:rsidRPr="0069321C" w:rsidRDefault="009329E4" w:rsidP="009329E4">
            <w:pPr>
              <w:jc w:val="center"/>
              <w:rPr>
                <w:rFonts w:eastAsia="Calibri"/>
                <w:szCs w:val="22"/>
              </w:rPr>
            </w:pPr>
            <w:r w:rsidRPr="007E1890">
              <w:rPr>
                <w:rFonts w:eastAsia="Calibri"/>
                <w:szCs w:val="22"/>
              </w:rPr>
              <w:t>4400-4960-0295</w:t>
            </w:r>
          </w:p>
        </w:tc>
      </w:tr>
      <w:tr w:rsidR="009329E4" w:rsidRPr="0069321C" w14:paraId="0A46B7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A36D83"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ACF329" w14:textId="2BEAB24A" w:rsidR="009329E4" w:rsidRPr="0069321C" w:rsidRDefault="009329E4" w:rsidP="009329E4">
            <w:pPr>
              <w:rPr>
                <w:rFonts w:eastAsia="Calibri"/>
                <w:szCs w:val="22"/>
              </w:rPr>
            </w:pPr>
            <w:r w:rsidRPr="007E1890">
              <w:rPr>
                <w:rFonts w:eastAsia="Calibri"/>
                <w:szCs w:val="22"/>
              </w:rPr>
              <w:t>tr7-8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F94B0E" w14:textId="0BFD017B" w:rsidR="009329E4" w:rsidRPr="0069321C" w:rsidRDefault="009329E4" w:rsidP="009329E4">
            <w:pPr>
              <w:rPr>
                <w:rFonts w:eastAsia="Calibri"/>
                <w:szCs w:val="22"/>
              </w:rPr>
            </w:pPr>
            <w:r w:rsidRPr="007E1890">
              <w:rPr>
                <w:rFonts w:eastAsia="Calibri"/>
                <w:szCs w:val="22"/>
              </w:rPr>
              <w:t>Pušų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C125C9" w14:textId="090D1FD6" w:rsidR="009329E4" w:rsidRPr="0069321C" w:rsidRDefault="009329E4" w:rsidP="009329E4">
            <w:pPr>
              <w:jc w:val="right"/>
              <w:rPr>
                <w:rFonts w:eastAsia="Calibri"/>
                <w:szCs w:val="22"/>
              </w:rPr>
            </w:pPr>
            <w:r w:rsidRPr="007E1890">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77B8" w14:textId="098B17C1"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4B6AC" w14:textId="0025CC59" w:rsidR="009329E4" w:rsidRPr="0069321C" w:rsidRDefault="009329E4" w:rsidP="009329E4">
            <w:pPr>
              <w:jc w:val="right"/>
              <w:rPr>
                <w:rFonts w:eastAsia="Calibri"/>
                <w:szCs w:val="22"/>
              </w:rPr>
            </w:pPr>
            <w:r w:rsidRPr="007E1890">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09C61" w14:textId="09ADAE79"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B055D" w14:textId="77777777" w:rsidR="009329E4" w:rsidRPr="007E1890" w:rsidRDefault="009329E4" w:rsidP="009329E4">
            <w:pPr>
              <w:jc w:val="center"/>
              <w:rPr>
                <w:rFonts w:eastAsia="Calibri"/>
                <w:szCs w:val="22"/>
              </w:rPr>
            </w:pPr>
            <w:r w:rsidRPr="007E1890">
              <w:rPr>
                <w:rFonts w:eastAsia="Calibri"/>
                <w:szCs w:val="22"/>
              </w:rPr>
              <w:t>D</w:t>
            </w:r>
          </w:p>
          <w:p w14:paraId="5540E292" w14:textId="189EC847" w:rsidR="009329E4" w:rsidRPr="0069321C" w:rsidRDefault="009329E4" w:rsidP="009329E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37AF8E2" w14:textId="77777777" w:rsidR="009329E4" w:rsidRPr="007E1890" w:rsidRDefault="009329E4" w:rsidP="009329E4">
            <w:pPr>
              <w:jc w:val="center"/>
              <w:rPr>
                <w:rFonts w:eastAsia="Calibri"/>
                <w:szCs w:val="22"/>
              </w:rPr>
            </w:pPr>
            <w:r w:rsidRPr="007E1890">
              <w:rPr>
                <w:rFonts w:eastAsia="Calibri"/>
                <w:szCs w:val="22"/>
              </w:rPr>
              <w:t>4400-5413-4695</w:t>
            </w:r>
          </w:p>
          <w:p w14:paraId="14C5FB4F" w14:textId="0FAACC59" w:rsidR="009329E4" w:rsidRPr="0069321C" w:rsidRDefault="009329E4" w:rsidP="009329E4">
            <w:pPr>
              <w:jc w:val="center"/>
              <w:rPr>
                <w:rFonts w:eastAsia="Calibri"/>
                <w:szCs w:val="22"/>
              </w:rPr>
            </w:pPr>
            <w:r w:rsidRPr="007E1890">
              <w:rPr>
                <w:rFonts w:eastAsia="Calibri"/>
                <w:szCs w:val="22"/>
              </w:rPr>
              <w:t>4400-5413-4708</w:t>
            </w:r>
          </w:p>
        </w:tc>
      </w:tr>
      <w:tr w:rsidR="009329E4" w:rsidRPr="0069321C" w14:paraId="4E156B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F00862"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E690C" w14:textId="6B11E358" w:rsidR="009329E4" w:rsidRPr="0069321C" w:rsidRDefault="009329E4" w:rsidP="009329E4">
            <w:pPr>
              <w:rPr>
                <w:rFonts w:eastAsia="Calibri"/>
                <w:szCs w:val="22"/>
              </w:rPr>
            </w:pPr>
            <w:r w:rsidRPr="007E1890">
              <w:rPr>
                <w:rFonts w:eastAsia="Calibri"/>
                <w:szCs w:val="22"/>
              </w:rPr>
              <w:t>tr7-4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90DC35" w14:textId="74E9A7BD" w:rsidR="009329E4" w:rsidRPr="0069321C" w:rsidRDefault="009329E4" w:rsidP="009329E4">
            <w:pPr>
              <w:rPr>
                <w:rFonts w:eastAsia="Calibri"/>
                <w:szCs w:val="22"/>
              </w:rPr>
            </w:pPr>
            <w:r w:rsidRPr="007E1890">
              <w:rPr>
                <w:rFonts w:eastAsia="Calibri"/>
                <w:szCs w:val="22"/>
              </w:rPr>
              <w:t>Saulės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5CB7FE" w14:textId="7CC61F83" w:rsidR="009329E4" w:rsidRPr="0069321C" w:rsidRDefault="009329E4" w:rsidP="009329E4">
            <w:pPr>
              <w:jc w:val="right"/>
              <w:rPr>
                <w:rFonts w:eastAsia="Calibri"/>
                <w:szCs w:val="22"/>
              </w:rPr>
            </w:pPr>
            <w:r w:rsidRPr="007E1890">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B63D7" w14:textId="2CD5A0A1"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1FD69" w14:textId="3B5A29E9" w:rsidR="009329E4" w:rsidRPr="0069321C" w:rsidRDefault="009329E4" w:rsidP="009329E4">
            <w:pPr>
              <w:jc w:val="right"/>
              <w:rPr>
                <w:rFonts w:eastAsia="Calibri"/>
                <w:szCs w:val="22"/>
              </w:rPr>
            </w:pPr>
            <w:r w:rsidRPr="007E1890">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35181" w14:textId="517BC46B"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A89B7" w14:textId="56FB944B"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23919" w14:textId="7AFA01AB" w:rsidR="009329E4" w:rsidRPr="0069321C" w:rsidRDefault="009329E4" w:rsidP="009329E4">
            <w:pPr>
              <w:jc w:val="center"/>
              <w:rPr>
                <w:rFonts w:eastAsia="Calibri"/>
                <w:szCs w:val="22"/>
              </w:rPr>
            </w:pPr>
            <w:r w:rsidRPr="007E1890">
              <w:rPr>
                <w:rFonts w:eastAsia="Calibri"/>
                <w:szCs w:val="22"/>
              </w:rPr>
              <w:t>4400-5326-3300</w:t>
            </w:r>
          </w:p>
        </w:tc>
      </w:tr>
      <w:tr w:rsidR="009329E4" w:rsidRPr="0069321C" w14:paraId="5BC0BF8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CD7545"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18A3BF" w14:textId="1317546B" w:rsidR="009329E4" w:rsidRPr="0069321C" w:rsidRDefault="009329E4" w:rsidP="009329E4">
            <w:pPr>
              <w:rPr>
                <w:rFonts w:eastAsia="Calibri"/>
                <w:szCs w:val="22"/>
              </w:rPr>
            </w:pPr>
            <w:r w:rsidRPr="007E1890">
              <w:rPr>
                <w:rFonts w:eastAsia="Calibri"/>
                <w:szCs w:val="22"/>
              </w:rPr>
              <w:t>trm1-8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4E9B65" w14:textId="1BE3FB34" w:rsidR="009329E4" w:rsidRPr="0069321C" w:rsidRDefault="009329E4" w:rsidP="009329E4">
            <w:pPr>
              <w:rPr>
                <w:rFonts w:eastAsia="Calibri"/>
                <w:szCs w:val="22"/>
              </w:rPr>
            </w:pPr>
            <w:r w:rsidRPr="007E1890">
              <w:rPr>
                <w:rFonts w:eastAsia="Calibri"/>
                <w:szCs w:val="22"/>
              </w:rPr>
              <w:t xml:space="preserve">Kaštonų g., </w:t>
            </w:r>
            <w:proofErr w:type="spellStart"/>
            <w:r w:rsidRPr="007E1890">
              <w:rPr>
                <w:rFonts w:eastAsia="Calibri"/>
                <w:szCs w:val="22"/>
              </w:rPr>
              <w:t>Vaidlonių</w:t>
            </w:r>
            <w:proofErr w:type="spellEnd"/>
            <w:r w:rsidRPr="007E189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AC56B3" w14:textId="799814E9" w:rsidR="009329E4" w:rsidRPr="0069321C" w:rsidRDefault="009329E4" w:rsidP="009329E4">
            <w:pPr>
              <w:jc w:val="right"/>
              <w:rPr>
                <w:rFonts w:eastAsia="Calibri"/>
                <w:szCs w:val="22"/>
              </w:rPr>
            </w:pPr>
            <w:r w:rsidRPr="007E1890">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6BECF" w14:textId="43114164"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2E45D" w14:textId="7B1B232D" w:rsidR="009329E4" w:rsidRPr="0069321C" w:rsidRDefault="009329E4" w:rsidP="009329E4">
            <w:pPr>
              <w:jc w:val="right"/>
              <w:rPr>
                <w:rFonts w:eastAsia="Calibri"/>
                <w:szCs w:val="22"/>
              </w:rPr>
            </w:pPr>
            <w:r w:rsidRPr="007E1890">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FA378" w14:textId="2E1D4E98"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F0AB6" w14:textId="481A87AB"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AB2F8" w14:textId="18E00BB5" w:rsidR="009329E4" w:rsidRPr="0069321C" w:rsidRDefault="009329E4" w:rsidP="009329E4">
            <w:pPr>
              <w:jc w:val="center"/>
              <w:rPr>
                <w:rFonts w:eastAsia="Calibri"/>
                <w:szCs w:val="22"/>
              </w:rPr>
            </w:pPr>
            <w:r w:rsidRPr="007E1890">
              <w:rPr>
                <w:rFonts w:eastAsia="Calibri"/>
                <w:szCs w:val="22"/>
              </w:rPr>
              <w:t>4400-5042-7722</w:t>
            </w:r>
          </w:p>
        </w:tc>
      </w:tr>
      <w:tr w:rsidR="009329E4" w:rsidRPr="0069321C" w14:paraId="6D187D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80FD1C"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AC4D5" w14:textId="07F806D3" w:rsidR="009329E4" w:rsidRPr="0069321C" w:rsidRDefault="009329E4" w:rsidP="009329E4">
            <w:pPr>
              <w:rPr>
                <w:rFonts w:eastAsia="Calibri"/>
                <w:szCs w:val="22"/>
              </w:rPr>
            </w:pPr>
            <w:r w:rsidRPr="007E1890">
              <w:rPr>
                <w:rFonts w:eastAsia="Calibri"/>
                <w:szCs w:val="22"/>
              </w:rPr>
              <w:t>tr-21-2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DDF8EB" w14:textId="65433203" w:rsidR="009329E4" w:rsidRPr="0069321C" w:rsidRDefault="009329E4" w:rsidP="009329E4">
            <w:pPr>
              <w:rPr>
                <w:rFonts w:eastAsia="Calibri"/>
                <w:szCs w:val="22"/>
              </w:rPr>
            </w:pPr>
            <w:r w:rsidRPr="007E1890">
              <w:rPr>
                <w:rFonts w:eastAsia="Calibri"/>
                <w:szCs w:val="22"/>
              </w:rPr>
              <w:t xml:space="preserve">Ežerėlio g., </w:t>
            </w:r>
            <w:proofErr w:type="spellStart"/>
            <w:r w:rsidRPr="007E1890">
              <w:rPr>
                <w:rFonts w:eastAsia="Calibri"/>
                <w:szCs w:val="22"/>
              </w:rPr>
              <w:t>Vaidlonių</w:t>
            </w:r>
            <w:proofErr w:type="spellEnd"/>
            <w:r w:rsidRPr="007E189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A32B88" w14:textId="5937BDBD" w:rsidR="009329E4" w:rsidRPr="0069321C" w:rsidRDefault="009329E4" w:rsidP="009329E4">
            <w:pPr>
              <w:jc w:val="right"/>
              <w:rPr>
                <w:rFonts w:eastAsia="Calibri"/>
                <w:szCs w:val="22"/>
              </w:rPr>
            </w:pPr>
            <w:r w:rsidRPr="007E1890">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9EA48" w14:textId="4AE3CCF1" w:rsidR="009329E4" w:rsidRPr="0069321C" w:rsidRDefault="009329E4" w:rsidP="009329E4">
            <w:pPr>
              <w:jc w:val="right"/>
              <w:rPr>
                <w:rFonts w:eastAsia="Calibri"/>
                <w:szCs w:val="22"/>
              </w:rPr>
            </w:pPr>
            <w:r w:rsidRPr="007E1890">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98E1" w14:textId="6DAAE4A5"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4EEFF0" w14:textId="72CFD404"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7C24B" w14:textId="32FFB90E"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C5BE0A" w14:textId="02D3B8B3" w:rsidR="009329E4" w:rsidRPr="0069321C" w:rsidRDefault="009329E4" w:rsidP="009329E4">
            <w:pPr>
              <w:jc w:val="center"/>
              <w:rPr>
                <w:rFonts w:eastAsia="Calibri"/>
                <w:szCs w:val="22"/>
              </w:rPr>
            </w:pPr>
            <w:r w:rsidRPr="007E1890">
              <w:rPr>
                <w:rFonts w:eastAsia="Calibri"/>
                <w:szCs w:val="22"/>
              </w:rPr>
              <w:t>4400-5594-2299</w:t>
            </w:r>
          </w:p>
        </w:tc>
      </w:tr>
      <w:tr w:rsidR="009329E4" w:rsidRPr="0069321C" w14:paraId="4CC0AF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85C37D"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A98487" w14:textId="24A735B9" w:rsidR="009329E4" w:rsidRPr="0069321C" w:rsidRDefault="009329E4" w:rsidP="009329E4">
            <w:pPr>
              <w:rPr>
                <w:rFonts w:eastAsia="Calibri"/>
                <w:szCs w:val="22"/>
              </w:rPr>
            </w:pPr>
            <w:r w:rsidRPr="007E1890">
              <w:rPr>
                <w:rFonts w:eastAsia="Calibri"/>
                <w:szCs w:val="22"/>
              </w:rPr>
              <w:t>tr21-1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4DFB05" w14:textId="3E841605" w:rsidR="009329E4" w:rsidRPr="0069321C" w:rsidRDefault="009329E4" w:rsidP="009329E4">
            <w:pPr>
              <w:rPr>
                <w:rFonts w:eastAsia="Calibri"/>
                <w:szCs w:val="22"/>
              </w:rPr>
            </w:pPr>
            <w:r w:rsidRPr="007E1890">
              <w:rPr>
                <w:rFonts w:eastAsia="Calibri"/>
                <w:szCs w:val="22"/>
              </w:rPr>
              <w:t xml:space="preserve">Pušyno g., </w:t>
            </w:r>
            <w:proofErr w:type="spellStart"/>
            <w:r w:rsidRPr="007E1890">
              <w:rPr>
                <w:rFonts w:eastAsia="Calibri"/>
                <w:szCs w:val="22"/>
              </w:rPr>
              <w:t>Vaidlonių</w:t>
            </w:r>
            <w:proofErr w:type="spellEnd"/>
            <w:r w:rsidRPr="007E189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3CFB3" w14:textId="78BCCE52" w:rsidR="009329E4" w:rsidRPr="0069321C" w:rsidRDefault="009329E4" w:rsidP="009329E4">
            <w:pPr>
              <w:jc w:val="right"/>
              <w:rPr>
                <w:rFonts w:eastAsia="Calibri"/>
                <w:szCs w:val="22"/>
              </w:rPr>
            </w:pPr>
            <w:r w:rsidRPr="007E1890">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3DA8B" w14:textId="13E5C38B" w:rsidR="009329E4" w:rsidRPr="0069321C" w:rsidRDefault="009329E4" w:rsidP="009329E4">
            <w:pPr>
              <w:jc w:val="right"/>
              <w:rPr>
                <w:rFonts w:eastAsia="Calibri"/>
                <w:szCs w:val="22"/>
              </w:rPr>
            </w:pPr>
            <w:r w:rsidRPr="007E1890">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280" w14:textId="30C9A579"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D9F1" w14:textId="523D548C"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5CC8A" w14:textId="000668DC"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4A9BD" w14:textId="1A635C0A" w:rsidR="009329E4" w:rsidRPr="0069321C" w:rsidRDefault="009329E4" w:rsidP="009329E4">
            <w:pPr>
              <w:jc w:val="center"/>
              <w:rPr>
                <w:rFonts w:eastAsia="Calibri"/>
                <w:szCs w:val="22"/>
              </w:rPr>
            </w:pPr>
            <w:r w:rsidRPr="007E1890">
              <w:rPr>
                <w:rFonts w:eastAsia="Calibri"/>
                <w:szCs w:val="22"/>
              </w:rPr>
              <w:t>4400-5594-2311</w:t>
            </w:r>
          </w:p>
        </w:tc>
      </w:tr>
      <w:tr w:rsidR="009329E4" w:rsidRPr="0069321C" w14:paraId="53A5CA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0CFA09"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0F6F2" w14:textId="4547D5F2" w:rsidR="009329E4" w:rsidRPr="0069321C" w:rsidRDefault="009329E4" w:rsidP="009329E4">
            <w:pPr>
              <w:rPr>
                <w:rFonts w:eastAsia="Calibri"/>
                <w:szCs w:val="22"/>
              </w:rPr>
            </w:pPr>
            <w:r w:rsidRPr="007E1890">
              <w:rPr>
                <w:rFonts w:eastAsia="Calibri"/>
                <w:szCs w:val="22"/>
              </w:rPr>
              <w:t>tr-53-5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6E8D49" w14:textId="1DA3530C" w:rsidR="009329E4" w:rsidRPr="0069321C" w:rsidRDefault="009329E4" w:rsidP="009329E4">
            <w:pPr>
              <w:rPr>
                <w:rFonts w:eastAsia="Calibri"/>
                <w:szCs w:val="22"/>
              </w:rPr>
            </w:pPr>
            <w:r w:rsidRPr="007E1890">
              <w:rPr>
                <w:rFonts w:eastAsia="Calibri"/>
                <w:szCs w:val="22"/>
              </w:rPr>
              <w:t xml:space="preserve">Ąžuolų g., </w:t>
            </w:r>
            <w:proofErr w:type="spellStart"/>
            <w:r w:rsidRPr="007E1890">
              <w:rPr>
                <w:rFonts w:eastAsia="Calibri"/>
                <w:szCs w:val="22"/>
              </w:rPr>
              <w:t>Vašuokėnų</w:t>
            </w:r>
            <w:proofErr w:type="spellEnd"/>
            <w:r w:rsidRPr="007E189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2F0E85" w14:textId="609F8571" w:rsidR="009329E4" w:rsidRPr="0069321C" w:rsidRDefault="009329E4" w:rsidP="009329E4">
            <w:pPr>
              <w:jc w:val="right"/>
              <w:rPr>
                <w:rFonts w:eastAsia="Calibri"/>
                <w:szCs w:val="22"/>
              </w:rPr>
            </w:pPr>
            <w:r w:rsidRPr="007E1890">
              <w:rPr>
                <w:rFonts w:eastAsia="Calibri"/>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4CFED3" w14:textId="40CD32B8"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8BDE4" w14:textId="28516D50" w:rsidR="009329E4" w:rsidRPr="0069321C" w:rsidRDefault="009329E4" w:rsidP="009329E4">
            <w:pPr>
              <w:jc w:val="right"/>
              <w:rPr>
                <w:rFonts w:eastAsia="Calibri"/>
                <w:szCs w:val="22"/>
              </w:rPr>
            </w:pPr>
            <w:r w:rsidRPr="007E1890">
              <w:rPr>
                <w:rFonts w:eastAsia="Calibri"/>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9BA7A" w14:textId="3A2490D1"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3D4AE" w14:textId="1C7D6CCF"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2E270" w14:textId="06C17228" w:rsidR="009329E4" w:rsidRPr="0069321C" w:rsidRDefault="009329E4" w:rsidP="009329E4">
            <w:pPr>
              <w:jc w:val="center"/>
              <w:rPr>
                <w:rFonts w:eastAsia="Calibri"/>
                <w:szCs w:val="22"/>
              </w:rPr>
            </w:pPr>
            <w:r w:rsidRPr="007E1890">
              <w:rPr>
                <w:rFonts w:eastAsia="Calibri"/>
                <w:szCs w:val="22"/>
              </w:rPr>
              <w:t>4400-5594-2322</w:t>
            </w:r>
          </w:p>
        </w:tc>
      </w:tr>
      <w:tr w:rsidR="009329E4" w:rsidRPr="0069321C" w14:paraId="62EBC4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5AC07B"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6E130" w14:textId="633C56D0" w:rsidR="009329E4" w:rsidRPr="0069321C" w:rsidRDefault="009329E4" w:rsidP="009329E4">
            <w:pPr>
              <w:rPr>
                <w:rFonts w:eastAsia="Calibri"/>
                <w:szCs w:val="22"/>
              </w:rPr>
            </w:pPr>
            <w:r w:rsidRPr="007E1890">
              <w:rPr>
                <w:rFonts w:eastAsia="Calibri"/>
                <w:szCs w:val="22"/>
              </w:rPr>
              <w:t>tr-53-4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49B240" w14:textId="2470442D" w:rsidR="009329E4" w:rsidRPr="0069321C" w:rsidRDefault="009329E4" w:rsidP="009329E4">
            <w:pPr>
              <w:rPr>
                <w:rFonts w:eastAsia="Calibri"/>
                <w:szCs w:val="22"/>
              </w:rPr>
            </w:pPr>
            <w:r w:rsidRPr="007E1890">
              <w:rPr>
                <w:rFonts w:eastAsia="Calibri"/>
                <w:szCs w:val="22"/>
              </w:rPr>
              <w:t xml:space="preserve">Ežero g., </w:t>
            </w:r>
            <w:proofErr w:type="spellStart"/>
            <w:r w:rsidRPr="007E1890">
              <w:rPr>
                <w:rFonts w:eastAsia="Calibri"/>
                <w:szCs w:val="22"/>
              </w:rPr>
              <w:t>Vašuokėnų</w:t>
            </w:r>
            <w:proofErr w:type="spellEnd"/>
            <w:r w:rsidRPr="007E1890">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48037C" w14:textId="10EB43D7" w:rsidR="009329E4" w:rsidRPr="0069321C" w:rsidRDefault="009329E4" w:rsidP="009329E4">
            <w:pPr>
              <w:jc w:val="right"/>
              <w:rPr>
                <w:rFonts w:eastAsia="Calibri"/>
                <w:szCs w:val="22"/>
              </w:rPr>
            </w:pPr>
            <w:r w:rsidRPr="007E1890">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A9BC4" w14:textId="1E5F55F5"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173" w14:textId="7A188071" w:rsidR="009329E4" w:rsidRPr="0069321C" w:rsidRDefault="009329E4" w:rsidP="009329E4">
            <w:pPr>
              <w:jc w:val="right"/>
              <w:rPr>
                <w:rFonts w:eastAsia="Calibri"/>
                <w:szCs w:val="22"/>
              </w:rPr>
            </w:pPr>
            <w:r w:rsidRPr="007E1890">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0EB0C" w14:textId="5BFBAD76" w:rsidR="009329E4" w:rsidRPr="0069321C" w:rsidRDefault="009329E4" w:rsidP="009329E4">
            <w:pPr>
              <w:jc w:val="right"/>
              <w:rPr>
                <w:rFonts w:eastAsia="Calibri"/>
                <w:strike/>
                <w:szCs w:val="22"/>
              </w:rPr>
            </w:pPr>
            <w:r w:rsidRPr="007E189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61621" w14:textId="1BBFA085"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BE9F8" w14:textId="6FA8C41D" w:rsidR="009329E4" w:rsidRPr="0069321C" w:rsidRDefault="009329E4" w:rsidP="009329E4">
            <w:pPr>
              <w:jc w:val="center"/>
              <w:rPr>
                <w:rFonts w:eastAsia="Calibri"/>
                <w:szCs w:val="22"/>
              </w:rPr>
            </w:pPr>
            <w:r w:rsidRPr="007E1890">
              <w:rPr>
                <w:rFonts w:eastAsia="Calibri"/>
                <w:szCs w:val="22"/>
              </w:rPr>
              <w:t>4400-5594-2344</w:t>
            </w:r>
          </w:p>
        </w:tc>
      </w:tr>
      <w:tr w:rsidR="009329E4" w:rsidRPr="0069321C" w14:paraId="6BE7CF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D2FB80"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071398" w14:textId="03FE1D83" w:rsidR="009329E4" w:rsidRPr="0069321C" w:rsidRDefault="009329E4" w:rsidP="009329E4">
            <w:pPr>
              <w:rPr>
                <w:rFonts w:eastAsia="Calibri"/>
                <w:szCs w:val="22"/>
              </w:rPr>
            </w:pPr>
            <w:r w:rsidRPr="007E1890">
              <w:rPr>
                <w:rFonts w:eastAsia="Calibri"/>
                <w:szCs w:val="22"/>
              </w:rPr>
              <w:t>tr-99-1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87B3F7" w14:textId="22AAABBD" w:rsidR="009329E4" w:rsidRPr="0069321C" w:rsidRDefault="009329E4" w:rsidP="009329E4">
            <w:pPr>
              <w:rPr>
                <w:rFonts w:eastAsia="Calibri"/>
                <w:szCs w:val="22"/>
              </w:rPr>
            </w:pPr>
            <w:r w:rsidRPr="007E1890">
              <w:rPr>
                <w:rFonts w:eastAsia="Calibri"/>
                <w:szCs w:val="22"/>
              </w:rPr>
              <w:t xml:space="preserve">Pievų g., </w:t>
            </w:r>
            <w:proofErr w:type="spellStart"/>
            <w:r w:rsidRPr="007E1890">
              <w:rPr>
                <w:rFonts w:eastAsia="Calibri"/>
                <w:szCs w:val="22"/>
              </w:rPr>
              <w:t>Umėnų</w:t>
            </w:r>
            <w:proofErr w:type="spellEnd"/>
            <w:r w:rsidRPr="007E1890">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0FED6A" w14:textId="6038BD90" w:rsidR="009329E4" w:rsidRPr="0069321C" w:rsidRDefault="009329E4" w:rsidP="009329E4">
            <w:pPr>
              <w:jc w:val="right"/>
              <w:rPr>
                <w:rFonts w:eastAsia="Calibri"/>
                <w:szCs w:val="22"/>
              </w:rPr>
            </w:pPr>
            <w:r w:rsidRPr="007E1890">
              <w:rPr>
                <w:rFonts w:eastAsia="Calibri"/>
                <w:bCs/>
                <w:szCs w:val="22"/>
              </w:rPr>
              <w:t>786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B786" w14:textId="07541574" w:rsidR="009329E4" w:rsidRPr="0069321C" w:rsidRDefault="009329E4" w:rsidP="009329E4">
            <w:pPr>
              <w:jc w:val="right"/>
              <w:rPr>
                <w:rFonts w:eastAsia="Calibri"/>
                <w:szCs w:val="22"/>
              </w:rPr>
            </w:pPr>
            <w:r w:rsidRPr="007E18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47C7A" w14:textId="6CE64F5C" w:rsidR="009329E4" w:rsidRPr="0069321C" w:rsidRDefault="009329E4" w:rsidP="009329E4">
            <w:pPr>
              <w:jc w:val="right"/>
              <w:rPr>
                <w:rFonts w:eastAsia="Calibri"/>
                <w:szCs w:val="22"/>
              </w:rPr>
            </w:pPr>
            <w:r w:rsidRPr="007E1890">
              <w:rPr>
                <w:rFonts w:eastAsia="Calibri"/>
                <w:bCs/>
                <w:szCs w:val="22"/>
              </w:rPr>
              <w:t>786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82446" w14:textId="65927241" w:rsidR="009329E4" w:rsidRPr="0069321C" w:rsidRDefault="009329E4" w:rsidP="009329E4">
            <w:pPr>
              <w:jc w:val="right"/>
              <w:rPr>
                <w:rFonts w:eastAsia="Calibri"/>
                <w:szCs w:val="22"/>
              </w:rPr>
            </w:pPr>
            <w:r w:rsidRPr="007E189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43DA4" w14:textId="395E2B41" w:rsidR="009329E4" w:rsidRPr="0069321C" w:rsidRDefault="009329E4" w:rsidP="009329E4">
            <w:pPr>
              <w:jc w:val="center"/>
              <w:rPr>
                <w:rFonts w:eastAsia="Calibri"/>
                <w:szCs w:val="22"/>
              </w:rPr>
            </w:pPr>
            <w:r w:rsidRPr="007E189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ED767F" w14:textId="6ECB5B95" w:rsidR="009329E4" w:rsidRPr="0069321C" w:rsidRDefault="009329E4" w:rsidP="009329E4">
            <w:pPr>
              <w:jc w:val="center"/>
              <w:rPr>
                <w:rFonts w:eastAsia="Calibri"/>
                <w:szCs w:val="22"/>
              </w:rPr>
            </w:pPr>
            <w:r w:rsidRPr="007E1890">
              <w:rPr>
                <w:rFonts w:eastAsia="Calibri"/>
                <w:szCs w:val="22"/>
              </w:rPr>
              <w:t>4400-6403-6511</w:t>
            </w:r>
          </w:p>
        </w:tc>
      </w:tr>
      <w:tr w:rsidR="009329E4" w:rsidRPr="0069321C" w14:paraId="4230BA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157077"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84D63" w14:textId="38749A52" w:rsidR="009329E4" w:rsidRPr="0069321C" w:rsidRDefault="009329E4" w:rsidP="009329E4">
            <w:pPr>
              <w:rPr>
                <w:rFonts w:eastAsia="Calibri"/>
                <w:szCs w:val="22"/>
              </w:rPr>
            </w:pPr>
            <w:r w:rsidRPr="0069321C">
              <w:rPr>
                <w:rFonts w:eastAsia="Calibri"/>
                <w:szCs w:val="22"/>
              </w:rPr>
              <w:t>tr23890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0DA5BC" w14:textId="7A05DDB5" w:rsidR="009329E4" w:rsidRPr="0069321C" w:rsidRDefault="009329E4" w:rsidP="009329E4">
            <w:pPr>
              <w:rPr>
                <w:rFonts w:eastAsia="Calibri"/>
                <w:szCs w:val="22"/>
              </w:rPr>
            </w:pPr>
            <w:r w:rsidRPr="0069321C">
              <w:rPr>
                <w:rFonts w:eastAsia="Calibri"/>
                <w:szCs w:val="22"/>
              </w:rPr>
              <w:t xml:space="preserve">Anykščių g., </w:t>
            </w:r>
            <w:proofErr w:type="spellStart"/>
            <w:r w:rsidRPr="0069321C">
              <w:rPr>
                <w:rFonts w:eastAsia="Calibri"/>
                <w:szCs w:val="22"/>
              </w:rPr>
              <w:t>Žiedonių</w:t>
            </w:r>
            <w:proofErr w:type="spellEnd"/>
            <w:r w:rsidRPr="0069321C">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9BDDD0" w14:textId="6F4B3CFA" w:rsidR="009329E4" w:rsidRPr="0069321C" w:rsidRDefault="009329E4" w:rsidP="009329E4">
            <w:pPr>
              <w:jc w:val="right"/>
              <w:rPr>
                <w:rFonts w:eastAsia="Calibri"/>
                <w:szCs w:val="22"/>
              </w:rPr>
            </w:pPr>
            <w:r w:rsidRPr="0069321C">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9371A" w14:textId="635591CB" w:rsidR="009329E4" w:rsidRPr="0069321C" w:rsidRDefault="009329E4" w:rsidP="009329E4">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E39F4F" w14:textId="2AE3F4EE" w:rsidR="009329E4" w:rsidRPr="0069321C" w:rsidRDefault="009329E4" w:rsidP="009329E4">
            <w:pPr>
              <w:jc w:val="right"/>
              <w:rPr>
                <w:rFonts w:eastAsia="Calibri"/>
                <w:szCs w:val="22"/>
              </w:rPr>
            </w:pPr>
            <w:r w:rsidRPr="0069321C">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382C0" w14:textId="33A58130" w:rsidR="009329E4" w:rsidRPr="0069321C" w:rsidRDefault="009329E4" w:rsidP="009329E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BCCB4" w14:textId="66E320F4" w:rsidR="009329E4" w:rsidRPr="0069321C" w:rsidRDefault="009329E4" w:rsidP="009329E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08DDC5" w14:textId="2DE1A762" w:rsidR="009329E4" w:rsidRPr="0069321C" w:rsidRDefault="009329E4" w:rsidP="009329E4">
            <w:pPr>
              <w:jc w:val="center"/>
              <w:rPr>
                <w:rFonts w:eastAsia="Calibri"/>
                <w:szCs w:val="22"/>
              </w:rPr>
            </w:pPr>
            <w:r w:rsidRPr="0069321C">
              <w:rPr>
                <w:rFonts w:eastAsia="Calibri"/>
                <w:szCs w:val="22"/>
              </w:rPr>
              <w:t>4400-6403-6500</w:t>
            </w:r>
          </w:p>
        </w:tc>
      </w:tr>
      <w:tr w:rsidR="009329E4" w:rsidRPr="0069321C" w14:paraId="2624F0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6590BF" w14:textId="77777777" w:rsidR="009329E4" w:rsidRPr="0069321C" w:rsidRDefault="009329E4" w:rsidP="009329E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6EE060" w14:textId="41F16477" w:rsidR="009329E4" w:rsidRPr="0069321C" w:rsidRDefault="009329E4" w:rsidP="009329E4">
            <w:pPr>
              <w:rPr>
                <w:rFonts w:eastAsia="Calibri"/>
                <w:szCs w:val="22"/>
              </w:rPr>
            </w:pPr>
            <w:r w:rsidRPr="0069321C">
              <w:rPr>
                <w:rFonts w:eastAsia="Calibri"/>
                <w:szCs w:val="22"/>
              </w:rPr>
              <w:t>tr50-2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A2BFC8" w14:textId="1B3D2A37" w:rsidR="009329E4" w:rsidRPr="0069321C" w:rsidRDefault="009329E4" w:rsidP="009329E4">
            <w:pPr>
              <w:rPr>
                <w:rFonts w:eastAsia="Calibri"/>
                <w:szCs w:val="22"/>
              </w:rPr>
            </w:pPr>
            <w:proofErr w:type="spellStart"/>
            <w:r w:rsidRPr="0069321C">
              <w:rPr>
                <w:rFonts w:eastAsia="Calibri"/>
                <w:szCs w:val="22"/>
              </w:rPr>
              <w:t>Žempučių</w:t>
            </w:r>
            <w:proofErr w:type="spellEnd"/>
            <w:r w:rsidRPr="0069321C">
              <w:rPr>
                <w:rFonts w:eastAsia="Calibri"/>
                <w:szCs w:val="22"/>
              </w:rPr>
              <w:t xml:space="preserve"> g., </w:t>
            </w:r>
            <w:proofErr w:type="spellStart"/>
            <w:r w:rsidRPr="0069321C">
              <w:rPr>
                <w:rFonts w:eastAsia="Calibri"/>
                <w:szCs w:val="22"/>
              </w:rPr>
              <w:t>Žiedonių</w:t>
            </w:r>
            <w:proofErr w:type="spellEnd"/>
            <w:r w:rsidRPr="0069321C">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A42DB3" w14:textId="711D036E" w:rsidR="009329E4" w:rsidRPr="0069321C" w:rsidRDefault="009329E4" w:rsidP="009329E4">
            <w:pPr>
              <w:jc w:val="right"/>
              <w:rPr>
                <w:rFonts w:eastAsia="Calibri"/>
                <w:szCs w:val="22"/>
              </w:rPr>
            </w:pPr>
            <w:r w:rsidRPr="0069321C">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A2843" w14:textId="490DB399" w:rsidR="009329E4" w:rsidRPr="0069321C" w:rsidRDefault="009329E4" w:rsidP="009329E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74C1C" w14:textId="4AD71628" w:rsidR="009329E4" w:rsidRPr="0069321C" w:rsidRDefault="009329E4" w:rsidP="009329E4">
            <w:pPr>
              <w:jc w:val="right"/>
              <w:rPr>
                <w:rFonts w:eastAsia="Calibri"/>
                <w:szCs w:val="22"/>
              </w:rPr>
            </w:pPr>
            <w:r w:rsidRPr="0069321C">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FA9BB" w14:textId="365DFDF5" w:rsidR="009329E4" w:rsidRPr="0069321C" w:rsidRDefault="009329E4" w:rsidP="009329E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69CA" w14:textId="2F2019C3" w:rsidR="009329E4" w:rsidRPr="0069321C" w:rsidRDefault="009329E4" w:rsidP="009329E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A31CA" w14:textId="0F17EEAA" w:rsidR="009329E4" w:rsidRPr="0069321C" w:rsidRDefault="009329E4" w:rsidP="009329E4">
            <w:pPr>
              <w:jc w:val="center"/>
              <w:rPr>
                <w:rFonts w:eastAsia="Calibri"/>
                <w:szCs w:val="22"/>
              </w:rPr>
            </w:pPr>
            <w:r w:rsidRPr="0069321C">
              <w:rPr>
                <w:rFonts w:eastAsia="Calibri"/>
                <w:szCs w:val="22"/>
              </w:rPr>
              <w:t>4400-5413-4626</w:t>
            </w:r>
          </w:p>
        </w:tc>
      </w:tr>
      <w:tr w:rsidR="00675009" w:rsidRPr="0069321C" w14:paraId="2FD358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721F7186" w14:textId="77777777" w:rsidR="00675009" w:rsidRPr="0069321C" w:rsidRDefault="00675009" w:rsidP="00675009">
            <w:pPr>
              <w:tabs>
                <w:tab w:val="center" w:pos="4819"/>
                <w:tab w:val="right" w:pos="9638"/>
              </w:tabs>
              <w:rPr>
                <w:rFonts w:eastAsia="Calibri"/>
                <w:i/>
                <w:iCs/>
                <w:szCs w:val="22"/>
              </w:rPr>
            </w:pPr>
            <w:r w:rsidRPr="0069321C">
              <w:rPr>
                <w:rFonts w:eastAsia="Calibri"/>
                <w:i/>
                <w:iCs/>
                <w:szCs w:val="22"/>
              </w:rPr>
              <w:t>10.2.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3B5306D5" w14:textId="77777777" w:rsidR="00675009" w:rsidRPr="0069321C" w:rsidRDefault="00675009" w:rsidP="00675009">
            <w:pPr>
              <w:rPr>
                <w:rFonts w:eastAsia="Calibri"/>
                <w:i/>
                <w:iCs/>
                <w:szCs w:val="22"/>
              </w:rPr>
            </w:pPr>
            <w:r w:rsidRPr="0069321C">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7B39FB9B" w14:textId="7AD8CDFA" w:rsidR="00675009" w:rsidRPr="0069321C" w:rsidRDefault="00675009" w:rsidP="00675009">
            <w:pPr>
              <w:jc w:val="right"/>
              <w:rPr>
                <w:rFonts w:eastAsia="Calibri"/>
                <w:i/>
                <w:iCs/>
                <w:szCs w:val="22"/>
              </w:rPr>
            </w:pPr>
            <w:r w:rsidRPr="00CD46C3">
              <w:rPr>
                <w:rFonts w:eastAsia="Calibri"/>
                <w:i/>
                <w:iCs/>
                <w:szCs w:val="22"/>
              </w:rPr>
              <w:t>137 374</w:t>
            </w:r>
          </w:p>
        </w:tc>
        <w:tc>
          <w:tcPr>
            <w:tcW w:w="1133" w:type="dxa"/>
            <w:tcBorders>
              <w:top w:val="single" w:sz="4" w:space="0" w:color="auto"/>
              <w:left w:val="single" w:sz="4" w:space="0" w:color="auto"/>
              <w:bottom w:val="single" w:sz="4" w:space="0" w:color="auto"/>
              <w:right w:val="single" w:sz="4" w:space="0" w:color="auto"/>
            </w:tcBorders>
            <w:vAlign w:val="center"/>
          </w:tcPr>
          <w:p w14:paraId="7A766E87" w14:textId="6D07114F" w:rsidR="00675009" w:rsidRPr="0069321C" w:rsidRDefault="00675009" w:rsidP="00675009">
            <w:pPr>
              <w:jc w:val="right"/>
              <w:rPr>
                <w:rFonts w:eastAsia="Calibri"/>
                <w:i/>
                <w:iCs/>
                <w:szCs w:val="22"/>
              </w:rPr>
            </w:pPr>
            <w:r w:rsidRPr="00CD46C3">
              <w:rPr>
                <w:rFonts w:eastAsia="Calibri"/>
                <w:i/>
                <w:iCs/>
                <w:szCs w:val="22"/>
              </w:rPr>
              <w:t>540</w:t>
            </w:r>
          </w:p>
        </w:tc>
        <w:tc>
          <w:tcPr>
            <w:tcW w:w="1133" w:type="dxa"/>
            <w:tcBorders>
              <w:top w:val="single" w:sz="4" w:space="0" w:color="auto"/>
              <w:left w:val="single" w:sz="4" w:space="0" w:color="auto"/>
              <w:bottom w:val="single" w:sz="4" w:space="0" w:color="auto"/>
              <w:right w:val="single" w:sz="4" w:space="0" w:color="auto"/>
            </w:tcBorders>
            <w:vAlign w:val="center"/>
          </w:tcPr>
          <w:p w14:paraId="2C7B2FC0" w14:textId="2174C4E0" w:rsidR="00675009" w:rsidRPr="0069321C" w:rsidRDefault="00675009" w:rsidP="00675009">
            <w:pPr>
              <w:jc w:val="right"/>
              <w:rPr>
                <w:rFonts w:eastAsia="Calibri"/>
                <w:i/>
                <w:iCs/>
                <w:szCs w:val="22"/>
              </w:rPr>
            </w:pPr>
            <w:r w:rsidRPr="00CD46C3">
              <w:rPr>
                <w:rFonts w:eastAsia="Calibri"/>
                <w:i/>
                <w:iCs/>
                <w:szCs w:val="22"/>
              </w:rPr>
              <w:t>117 891</w:t>
            </w:r>
          </w:p>
        </w:tc>
        <w:tc>
          <w:tcPr>
            <w:tcW w:w="1133" w:type="dxa"/>
            <w:tcBorders>
              <w:top w:val="single" w:sz="4" w:space="0" w:color="auto"/>
              <w:left w:val="single" w:sz="4" w:space="0" w:color="auto"/>
              <w:bottom w:val="single" w:sz="4" w:space="0" w:color="auto"/>
              <w:right w:val="single" w:sz="4" w:space="0" w:color="auto"/>
            </w:tcBorders>
            <w:vAlign w:val="center"/>
          </w:tcPr>
          <w:p w14:paraId="0CE39239" w14:textId="10A69BA7" w:rsidR="00675009" w:rsidRPr="0069321C" w:rsidRDefault="00675009" w:rsidP="00675009">
            <w:pPr>
              <w:jc w:val="right"/>
              <w:rPr>
                <w:rFonts w:eastAsia="Calibri"/>
                <w:i/>
                <w:iCs/>
                <w:szCs w:val="22"/>
              </w:rPr>
            </w:pPr>
            <w:r w:rsidRPr="00CD46C3">
              <w:rPr>
                <w:rFonts w:eastAsia="Calibri"/>
                <w:i/>
                <w:iCs/>
                <w:szCs w:val="22"/>
              </w:rPr>
              <w:t>18 943</w:t>
            </w:r>
          </w:p>
        </w:tc>
        <w:tc>
          <w:tcPr>
            <w:tcW w:w="1133" w:type="dxa"/>
            <w:tcBorders>
              <w:top w:val="single" w:sz="4" w:space="0" w:color="auto"/>
              <w:left w:val="single" w:sz="4" w:space="0" w:color="auto"/>
              <w:bottom w:val="single" w:sz="4" w:space="0" w:color="auto"/>
              <w:right w:val="single" w:sz="4" w:space="0" w:color="auto"/>
            </w:tcBorders>
            <w:vAlign w:val="center"/>
          </w:tcPr>
          <w:p w14:paraId="116D5466" w14:textId="77777777" w:rsidR="00675009" w:rsidRPr="0069321C" w:rsidRDefault="00675009" w:rsidP="00675009">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4B8FAB" w14:textId="77777777" w:rsidR="00675009" w:rsidRPr="0069321C" w:rsidRDefault="00675009" w:rsidP="00675009">
            <w:pPr>
              <w:jc w:val="center"/>
              <w:rPr>
                <w:rFonts w:eastAsia="Calibri"/>
                <w:i/>
                <w:iCs/>
                <w:szCs w:val="22"/>
              </w:rPr>
            </w:pPr>
          </w:p>
        </w:tc>
      </w:tr>
      <w:tr w:rsidR="0063251E" w:rsidRPr="0069321C" w14:paraId="5AEB80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086D91" w14:textId="77777777" w:rsidR="0063251E" w:rsidRPr="0069321C"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4738" w14:textId="5CF83D82" w:rsidR="0063251E" w:rsidRPr="0069321C" w:rsidRDefault="0063251E" w:rsidP="0063251E">
            <w:pPr>
              <w:rPr>
                <w:rFonts w:eastAsia="Calibri"/>
                <w:szCs w:val="22"/>
              </w:rPr>
            </w:pPr>
            <w:r w:rsidRPr="00CD46C3">
              <w:rPr>
                <w:rFonts w:eastAsia="Calibri"/>
                <w:szCs w:val="22"/>
              </w:rPr>
              <w:t>tr-1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98E644" w14:textId="0CCCBC47" w:rsidR="0063251E" w:rsidRPr="0069321C" w:rsidRDefault="0063251E" w:rsidP="0063251E">
            <w:pPr>
              <w:rPr>
                <w:rFonts w:eastAsia="Calibri"/>
                <w:szCs w:val="22"/>
              </w:rPr>
            </w:pPr>
            <w:proofErr w:type="spellStart"/>
            <w:r w:rsidRPr="00CD46C3">
              <w:rPr>
                <w:rFonts w:eastAsia="Calibri"/>
                <w:szCs w:val="22"/>
              </w:rPr>
              <w:t>Jackagalys</w:t>
            </w:r>
            <w:proofErr w:type="spellEnd"/>
            <w:r w:rsidRPr="00CD46C3">
              <w:rPr>
                <w:rFonts w:eastAsia="Calibri"/>
                <w:szCs w:val="22"/>
              </w:rPr>
              <w:t>–Petkūnai–Surdegis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69E02" w14:textId="61B3D7FA" w:rsidR="0063251E" w:rsidRPr="0069321C" w:rsidRDefault="0063251E" w:rsidP="0063251E">
            <w:pPr>
              <w:jc w:val="right"/>
              <w:rPr>
                <w:rFonts w:eastAsia="Calibri"/>
                <w:szCs w:val="22"/>
              </w:rPr>
            </w:pPr>
            <w:r w:rsidRPr="00CD46C3">
              <w:rPr>
                <w:rFonts w:eastAsia="Calibri"/>
                <w:szCs w:val="22"/>
              </w:rPr>
              <w:t>5331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8B4BA" w14:textId="5C5B201D"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A231A" w14:textId="28AA7646" w:rsidR="0063251E" w:rsidRPr="0069321C" w:rsidRDefault="0063251E" w:rsidP="0063251E">
            <w:pPr>
              <w:jc w:val="right"/>
              <w:rPr>
                <w:rFonts w:eastAsia="Calibri"/>
                <w:szCs w:val="22"/>
              </w:rPr>
            </w:pPr>
            <w:r w:rsidRPr="00CD46C3">
              <w:rPr>
                <w:rFonts w:eastAsia="Calibri"/>
                <w:szCs w:val="22"/>
              </w:rPr>
              <w:t xml:space="preserve"> 5331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8CFD" w14:textId="35576474"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A9902" w14:textId="72FCF1E4" w:rsidR="0063251E" w:rsidRPr="0069321C" w:rsidRDefault="0063251E" w:rsidP="0063251E">
            <w:pPr>
              <w:jc w:val="center"/>
              <w:rPr>
                <w:rFonts w:eastAsia="Calibri"/>
                <w:szCs w:val="22"/>
              </w:rPr>
            </w:pPr>
            <w:proofErr w:type="spellStart"/>
            <w:r w:rsidRPr="00CD46C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2CA60F" w14:textId="4D250A2D" w:rsidR="0063251E" w:rsidRPr="0069321C" w:rsidRDefault="0063251E" w:rsidP="0063251E">
            <w:pPr>
              <w:jc w:val="center"/>
              <w:rPr>
                <w:rFonts w:eastAsia="Calibri"/>
                <w:szCs w:val="22"/>
              </w:rPr>
            </w:pPr>
            <w:r w:rsidRPr="00CD46C3">
              <w:rPr>
                <w:rFonts w:eastAsia="Calibri"/>
                <w:szCs w:val="22"/>
              </w:rPr>
              <w:t>4400-6403-6588</w:t>
            </w:r>
          </w:p>
        </w:tc>
      </w:tr>
      <w:tr w:rsidR="0063251E" w:rsidRPr="0069321C" w14:paraId="04D6057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AC281B" w14:textId="77777777" w:rsidR="0063251E" w:rsidRPr="0069321C"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B433D" w14:textId="3A221625" w:rsidR="0063251E" w:rsidRPr="0069321C" w:rsidRDefault="0063251E" w:rsidP="0063251E">
            <w:pPr>
              <w:rPr>
                <w:rFonts w:eastAsia="Calibri"/>
                <w:szCs w:val="22"/>
              </w:rPr>
            </w:pPr>
            <w:r w:rsidRPr="00CD46C3">
              <w:rPr>
                <w:rFonts w:eastAsia="Calibri"/>
                <w:szCs w:val="22"/>
              </w:rPr>
              <w:t>tr-100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9F542C" w14:textId="63E55CEA" w:rsidR="0063251E" w:rsidRPr="0069321C" w:rsidRDefault="0063251E" w:rsidP="0063251E">
            <w:pPr>
              <w:rPr>
                <w:rFonts w:eastAsia="Calibri"/>
                <w:szCs w:val="22"/>
              </w:rPr>
            </w:pPr>
            <w:r w:rsidRPr="00CD46C3">
              <w:rPr>
                <w:rFonts w:eastAsia="Calibri"/>
                <w:szCs w:val="22"/>
              </w:rPr>
              <w:t xml:space="preserve">Privažiuojamasis kelias prie </w:t>
            </w:r>
            <w:proofErr w:type="spellStart"/>
            <w:r w:rsidRPr="00CD46C3">
              <w:rPr>
                <w:rFonts w:eastAsia="Calibri"/>
                <w:szCs w:val="22"/>
              </w:rPr>
              <w:t>Mediniškių</w:t>
            </w:r>
            <w:proofErr w:type="spellEnd"/>
            <w:r w:rsidRPr="00CD46C3">
              <w:rPr>
                <w:rFonts w:eastAsia="Calibri"/>
                <w:szCs w:val="22"/>
              </w:rPr>
              <w:t xml:space="preserve"> k. nuo kelio Troškūnai–</w:t>
            </w:r>
            <w:proofErr w:type="spellStart"/>
            <w:r w:rsidRPr="00CD46C3">
              <w:rPr>
                <w:rFonts w:eastAsia="Calibri"/>
                <w:szCs w:val="22"/>
              </w:rPr>
              <w:t>Latavėnai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26D1418" w14:textId="026EFC32" w:rsidR="0063251E" w:rsidRPr="0069321C" w:rsidRDefault="0063251E" w:rsidP="0063251E">
            <w:pPr>
              <w:jc w:val="right"/>
              <w:rPr>
                <w:rFonts w:eastAsia="Calibri"/>
                <w:szCs w:val="22"/>
              </w:rPr>
            </w:pPr>
            <w:r w:rsidRPr="00CD46C3">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8BD26" w14:textId="4CC61BB4"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D523D" w14:textId="0EFAD2E3"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DCAD" w14:textId="08D64605" w:rsidR="0063251E" w:rsidRPr="0069321C" w:rsidRDefault="0063251E" w:rsidP="0063251E">
            <w:pPr>
              <w:jc w:val="right"/>
              <w:rPr>
                <w:rFonts w:eastAsia="Calibri"/>
                <w:szCs w:val="22"/>
              </w:rPr>
            </w:pPr>
            <w:r w:rsidRPr="00CD46C3">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6D60E" w14:textId="4900970A" w:rsidR="0063251E" w:rsidRPr="0069321C" w:rsidRDefault="0063251E" w:rsidP="0063251E">
            <w:pPr>
              <w:jc w:val="center"/>
              <w:rPr>
                <w:rFonts w:eastAsia="Calibri"/>
                <w:szCs w:val="22"/>
              </w:rPr>
            </w:pPr>
            <w:proofErr w:type="spellStart"/>
            <w:r w:rsidRPr="00CD46C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BE9E92" w14:textId="7BCA48A0" w:rsidR="0063251E" w:rsidRPr="0069321C" w:rsidRDefault="0063251E" w:rsidP="0063251E">
            <w:pPr>
              <w:jc w:val="center"/>
              <w:rPr>
                <w:rFonts w:eastAsia="Calibri"/>
                <w:szCs w:val="22"/>
              </w:rPr>
            </w:pPr>
            <w:r w:rsidRPr="00CD46C3">
              <w:rPr>
                <w:rFonts w:eastAsia="Calibri"/>
                <w:szCs w:val="22"/>
              </w:rPr>
              <w:t>-</w:t>
            </w:r>
          </w:p>
        </w:tc>
      </w:tr>
      <w:tr w:rsidR="0063251E" w:rsidRPr="0069321C" w14:paraId="61049A2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9C18BF" w14:textId="77777777" w:rsidR="0063251E" w:rsidRPr="0069321C"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6E168C" w14:textId="32E7218F" w:rsidR="0063251E" w:rsidRPr="0069321C" w:rsidRDefault="0063251E" w:rsidP="0063251E">
            <w:pPr>
              <w:rPr>
                <w:rFonts w:eastAsia="Calibri"/>
                <w:szCs w:val="22"/>
              </w:rPr>
            </w:pPr>
            <w:r w:rsidRPr="00CD46C3">
              <w:rPr>
                <w:rFonts w:eastAsia="Calibri"/>
                <w:szCs w:val="22"/>
              </w:rPr>
              <w:t>tr-101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63FDC9" w14:textId="47F32010" w:rsidR="0063251E" w:rsidRPr="0069321C" w:rsidRDefault="0063251E" w:rsidP="0063251E">
            <w:pPr>
              <w:rPr>
                <w:rFonts w:eastAsia="Calibri"/>
                <w:szCs w:val="22"/>
              </w:rPr>
            </w:pPr>
            <w:proofErr w:type="spellStart"/>
            <w:r w:rsidRPr="00CD46C3">
              <w:rPr>
                <w:rFonts w:eastAsia="Calibri"/>
                <w:szCs w:val="22"/>
              </w:rPr>
              <w:t>Mediniškiai</w:t>
            </w:r>
            <w:proofErr w:type="spellEnd"/>
            <w:r w:rsidRPr="00CD46C3">
              <w:rPr>
                <w:rFonts w:eastAsia="Calibri"/>
                <w:szCs w:val="22"/>
              </w:rPr>
              <w:t>–</w:t>
            </w:r>
            <w:proofErr w:type="spellStart"/>
            <w:r w:rsidRPr="00CD46C3">
              <w:rPr>
                <w:rFonts w:eastAsia="Calibri"/>
                <w:szCs w:val="22"/>
              </w:rPr>
              <w:t>Briedinė</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50BC47C" w14:textId="0EBC04C9" w:rsidR="0063251E" w:rsidRPr="0069321C" w:rsidRDefault="0063251E" w:rsidP="0063251E">
            <w:pPr>
              <w:jc w:val="right"/>
              <w:rPr>
                <w:rFonts w:eastAsia="Calibri"/>
                <w:szCs w:val="22"/>
              </w:rPr>
            </w:pPr>
            <w:r w:rsidRPr="00CD46C3">
              <w:rPr>
                <w:rFonts w:eastAsia="Calibri"/>
                <w:szCs w:val="22"/>
              </w:rPr>
              <w:t>1073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DB94B" w14:textId="30733310"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A2977" w14:textId="534F9270" w:rsidR="0063251E" w:rsidRPr="0069321C" w:rsidRDefault="0063251E" w:rsidP="0063251E">
            <w:pPr>
              <w:jc w:val="right"/>
              <w:rPr>
                <w:rFonts w:eastAsia="Calibri"/>
                <w:szCs w:val="22"/>
              </w:rPr>
            </w:pPr>
            <w:r w:rsidRPr="00CD46C3">
              <w:rPr>
                <w:rFonts w:eastAsia="Calibri"/>
                <w:szCs w:val="22"/>
              </w:rPr>
              <w:t>1073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5B56B" w14:textId="74C3BFB7" w:rsidR="0063251E" w:rsidRPr="0069321C" w:rsidRDefault="0063251E" w:rsidP="0063251E">
            <w:pPr>
              <w:jc w:val="right"/>
              <w:rPr>
                <w:rFonts w:eastAsia="Calibri"/>
                <w:strike/>
                <w:szCs w:val="22"/>
              </w:rPr>
            </w:pPr>
            <w:r w:rsidRPr="00CD46C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D6EAA" w14:textId="2B3362AA" w:rsidR="0063251E" w:rsidRPr="0069321C" w:rsidRDefault="0063251E" w:rsidP="0063251E">
            <w:pPr>
              <w:jc w:val="center"/>
              <w:rPr>
                <w:rFonts w:eastAsia="Calibri"/>
                <w:szCs w:val="22"/>
              </w:rPr>
            </w:pPr>
            <w:proofErr w:type="spellStart"/>
            <w:r w:rsidRPr="00CD46C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2B2A5B" w14:textId="207B7F1C" w:rsidR="0063251E" w:rsidRPr="0069321C" w:rsidRDefault="0063251E" w:rsidP="0063251E">
            <w:pPr>
              <w:jc w:val="center"/>
              <w:rPr>
                <w:rFonts w:eastAsia="Calibri"/>
                <w:szCs w:val="22"/>
              </w:rPr>
            </w:pPr>
            <w:r w:rsidRPr="00CD46C3">
              <w:rPr>
                <w:rFonts w:eastAsia="Calibri"/>
                <w:szCs w:val="22"/>
              </w:rPr>
              <w:t>4400-6450-2187</w:t>
            </w:r>
          </w:p>
        </w:tc>
      </w:tr>
      <w:tr w:rsidR="0063251E" w:rsidRPr="0069321C" w14:paraId="63118C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9BCE9A" w14:textId="77777777" w:rsidR="0063251E" w:rsidRPr="0069321C"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18F09" w14:textId="64EEACB6" w:rsidR="0063251E" w:rsidRPr="0069321C" w:rsidRDefault="0063251E" w:rsidP="0063251E">
            <w:pPr>
              <w:rPr>
                <w:rFonts w:eastAsia="Calibri"/>
                <w:szCs w:val="22"/>
              </w:rPr>
            </w:pPr>
            <w:r w:rsidRPr="00CD46C3">
              <w:rPr>
                <w:rFonts w:eastAsia="Calibri"/>
                <w:szCs w:val="22"/>
              </w:rPr>
              <w:t>tr-102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E922BD" w14:textId="37FEBDD0" w:rsidR="0063251E" w:rsidRPr="0069321C" w:rsidRDefault="0063251E" w:rsidP="0063251E">
            <w:pPr>
              <w:rPr>
                <w:rFonts w:eastAsia="Calibri"/>
                <w:szCs w:val="22"/>
              </w:rPr>
            </w:pPr>
            <w:r w:rsidRPr="00CD46C3">
              <w:rPr>
                <w:rFonts w:eastAsia="Calibri"/>
                <w:szCs w:val="22"/>
              </w:rPr>
              <w:t xml:space="preserve">Privažiuojamasis kelias prie gyvenamųjų namų Naujasėdžio k. nuo kelio </w:t>
            </w:r>
            <w:proofErr w:type="spellStart"/>
            <w:r w:rsidRPr="00CD46C3">
              <w:rPr>
                <w:rFonts w:eastAsia="Calibri"/>
                <w:szCs w:val="22"/>
              </w:rPr>
              <w:t>Vašuokėnai</w:t>
            </w:r>
            <w:proofErr w:type="spellEnd"/>
            <w:r w:rsidRPr="00CD46C3">
              <w:rPr>
                <w:rFonts w:eastAsia="Calibri"/>
                <w:szCs w:val="22"/>
              </w:rPr>
              <w:t>–Viešintos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E677A9" w14:textId="0B8957F1" w:rsidR="0063251E" w:rsidRPr="0069321C" w:rsidRDefault="0063251E" w:rsidP="0063251E">
            <w:pPr>
              <w:jc w:val="right"/>
              <w:rPr>
                <w:rFonts w:eastAsia="Calibri"/>
                <w:szCs w:val="22"/>
              </w:rPr>
            </w:pPr>
            <w:r w:rsidRPr="00CD46C3">
              <w:rPr>
                <w:rFonts w:eastAsia="Calibri"/>
                <w:szCs w:val="22"/>
              </w:rPr>
              <w:t> 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987C7" w14:textId="1972881D"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AC105" w14:textId="7910AC1F" w:rsidR="0063251E" w:rsidRPr="0069321C" w:rsidRDefault="0063251E" w:rsidP="0063251E">
            <w:pPr>
              <w:jc w:val="right"/>
              <w:rPr>
                <w:rFonts w:eastAsia="Calibri"/>
                <w:szCs w:val="22"/>
              </w:rPr>
            </w:pPr>
            <w:r w:rsidRPr="00CD46C3">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BD3F3" w14:textId="3ED6B276" w:rsidR="0063251E" w:rsidRPr="0069321C"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F0A24" w14:textId="24932E1B" w:rsidR="0063251E" w:rsidRPr="0069321C" w:rsidRDefault="0063251E" w:rsidP="0063251E">
            <w:pPr>
              <w:jc w:val="center"/>
              <w:rPr>
                <w:rFonts w:eastAsia="Calibri"/>
                <w:szCs w:val="22"/>
              </w:rPr>
            </w:pPr>
            <w:r w:rsidRPr="00CD46C3">
              <w:rPr>
                <w:rFonts w:eastAsia="Calibri"/>
                <w:szCs w:val="22"/>
              </w:rPr>
              <w:t xml:space="preserve"> </w:t>
            </w:r>
            <w:proofErr w:type="spellStart"/>
            <w:r w:rsidRPr="00CD46C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74BA07" w14:textId="245BE606" w:rsidR="0063251E" w:rsidRPr="0069321C" w:rsidRDefault="0063251E" w:rsidP="0063251E">
            <w:pPr>
              <w:jc w:val="center"/>
              <w:rPr>
                <w:rFonts w:eastAsia="Calibri"/>
                <w:szCs w:val="22"/>
              </w:rPr>
            </w:pPr>
            <w:r w:rsidRPr="00CD46C3">
              <w:rPr>
                <w:rFonts w:eastAsia="Calibri"/>
                <w:szCs w:val="22"/>
              </w:rPr>
              <w:t>4400-6450-1582</w:t>
            </w:r>
          </w:p>
        </w:tc>
      </w:tr>
      <w:tr w:rsidR="0063251E" w:rsidRPr="004B1509" w14:paraId="09367AA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3AF722"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79EF3" w14:textId="73C7BDEE" w:rsidR="0063251E" w:rsidRPr="004B1509" w:rsidRDefault="0063251E" w:rsidP="0063251E">
            <w:pPr>
              <w:rPr>
                <w:rFonts w:eastAsia="Calibri"/>
                <w:szCs w:val="22"/>
              </w:rPr>
            </w:pPr>
            <w:r w:rsidRPr="00CD46C3">
              <w:rPr>
                <w:rFonts w:eastAsia="Calibri"/>
                <w:szCs w:val="22"/>
              </w:rPr>
              <w:t>tr-103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09DB0C" w14:textId="17A8A448" w:rsidR="0063251E" w:rsidRPr="004B1509" w:rsidRDefault="0063251E" w:rsidP="0063251E">
            <w:pPr>
              <w:rPr>
                <w:rFonts w:eastAsia="Calibri"/>
                <w:szCs w:val="22"/>
              </w:rPr>
            </w:pPr>
            <w:r w:rsidRPr="00CD46C3">
              <w:rPr>
                <w:rFonts w:eastAsia="Calibri"/>
                <w:szCs w:val="22"/>
              </w:rPr>
              <w:t xml:space="preserve">Privažiuojamasis kelias prie dirbamų laukų nuo </w:t>
            </w:r>
            <w:proofErr w:type="spellStart"/>
            <w:r w:rsidRPr="00CD46C3">
              <w:rPr>
                <w:rFonts w:eastAsia="Calibri"/>
                <w:szCs w:val="22"/>
              </w:rPr>
              <w:t>Nausodės</w:t>
            </w:r>
            <w:proofErr w:type="spellEnd"/>
            <w:r w:rsidRPr="00CD46C3">
              <w:rPr>
                <w:rFonts w:eastAsia="Calibri"/>
                <w:szCs w:val="22"/>
              </w:rPr>
              <w:t xml:space="preserve"> g. </w:t>
            </w:r>
            <w:proofErr w:type="spellStart"/>
            <w:r w:rsidRPr="00CD46C3">
              <w:rPr>
                <w:rFonts w:eastAsia="Calibri"/>
                <w:szCs w:val="22"/>
              </w:rPr>
              <w:t>Nausodės</w:t>
            </w:r>
            <w:proofErr w:type="spellEnd"/>
            <w:r w:rsidRPr="00CD46C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251E1F" w14:textId="61C08E1D" w:rsidR="0063251E" w:rsidRPr="004B1509" w:rsidRDefault="0063251E" w:rsidP="0063251E">
            <w:pPr>
              <w:jc w:val="right"/>
              <w:rPr>
                <w:rFonts w:eastAsia="Calibri"/>
                <w:szCs w:val="22"/>
              </w:rPr>
            </w:pPr>
            <w:r w:rsidRPr="00CD46C3">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5F08" w14:textId="5BEDD877" w:rsidR="0063251E" w:rsidRPr="004B1509"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79298" w14:textId="717F8E0B" w:rsidR="0063251E" w:rsidRPr="004B1509" w:rsidRDefault="0063251E" w:rsidP="0063251E">
            <w:pPr>
              <w:jc w:val="right"/>
              <w:rPr>
                <w:rFonts w:eastAsia="Calibri"/>
                <w:szCs w:val="22"/>
              </w:rPr>
            </w:pPr>
            <w:r w:rsidRPr="00CD46C3">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9F25" w14:textId="5726E0ED" w:rsidR="0063251E" w:rsidRPr="004B1509" w:rsidRDefault="0063251E" w:rsidP="0063251E">
            <w:pPr>
              <w:jc w:val="right"/>
              <w:rPr>
                <w:rFonts w:eastAsia="Calibri"/>
                <w:szCs w:val="22"/>
              </w:rPr>
            </w:pPr>
            <w:r w:rsidRPr="00CD46C3">
              <w:rPr>
                <w:rFonts w:eastAsia="Calibri"/>
                <w:bCs/>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0869B" w14:textId="77777777" w:rsidR="0063251E" w:rsidRDefault="0063251E" w:rsidP="0063251E">
            <w:pPr>
              <w:jc w:val="center"/>
              <w:rPr>
                <w:rFonts w:eastAsia="Calibri"/>
                <w:bCs/>
                <w:szCs w:val="22"/>
              </w:rPr>
            </w:pPr>
            <w:proofErr w:type="spellStart"/>
            <w:r w:rsidRPr="00CD46C3">
              <w:rPr>
                <w:rFonts w:eastAsia="Calibri"/>
                <w:bCs/>
                <w:szCs w:val="22"/>
              </w:rPr>
              <w:t>IVv</w:t>
            </w:r>
            <w:proofErr w:type="spellEnd"/>
          </w:p>
          <w:p w14:paraId="517924AF" w14:textId="56E8DACC" w:rsidR="0063251E" w:rsidRPr="004B1509" w:rsidRDefault="0063251E" w:rsidP="0063251E">
            <w:pPr>
              <w:jc w:val="center"/>
              <w:rPr>
                <w:rFonts w:eastAsia="Calibri"/>
                <w:bCs/>
                <w:szCs w:val="22"/>
              </w:rPr>
            </w:pPr>
            <w:proofErr w:type="spellStart"/>
            <w:r w:rsidRPr="00CD46C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812A09" w14:textId="3AC320BD" w:rsidR="0063251E" w:rsidRPr="004B1509" w:rsidRDefault="0063251E" w:rsidP="0063251E">
            <w:pPr>
              <w:jc w:val="center"/>
              <w:rPr>
                <w:rFonts w:eastAsia="Calibri"/>
                <w:szCs w:val="22"/>
              </w:rPr>
            </w:pPr>
            <w:r w:rsidRPr="00CD46C3">
              <w:rPr>
                <w:rFonts w:eastAsia="Calibri"/>
                <w:bCs/>
                <w:szCs w:val="22"/>
              </w:rPr>
              <w:t>4400-6569-7852 4400-6569-7863</w:t>
            </w:r>
          </w:p>
        </w:tc>
      </w:tr>
      <w:tr w:rsidR="0063251E" w:rsidRPr="004B1509" w14:paraId="369AA1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0C3B47"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4AC7C5" w14:textId="26ECE21F" w:rsidR="0063251E" w:rsidRPr="004B1509" w:rsidRDefault="0063251E" w:rsidP="0063251E">
            <w:pPr>
              <w:rPr>
                <w:rFonts w:eastAsia="Calibri"/>
                <w:szCs w:val="22"/>
              </w:rPr>
            </w:pPr>
            <w:r w:rsidRPr="00CD46C3">
              <w:rPr>
                <w:rFonts w:eastAsia="Calibri"/>
                <w:szCs w:val="22"/>
              </w:rPr>
              <w:t>tr-104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DE9427" w14:textId="19B5D0C7" w:rsidR="0063251E" w:rsidRPr="004B1509" w:rsidRDefault="0063251E" w:rsidP="0063251E">
            <w:pPr>
              <w:rPr>
                <w:rFonts w:eastAsia="Calibri"/>
                <w:szCs w:val="22"/>
              </w:rPr>
            </w:pPr>
            <w:r w:rsidRPr="00CD46C3">
              <w:rPr>
                <w:rFonts w:eastAsia="Calibri"/>
                <w:szCs w:val="22"/>
              </w:rPr>
              <w:t xml:space="preserve">Privažiuojamasis kelias nuo </w:t>
            </w:r>
            <w:proofErr w:type="spellStart"/>
            <w:r w:rsidRPr="00CD46C3">
              <w:rPr>
                <w:rFonts w:eastAsia="Calibri"/>
                <w:szCs w:val="22"/>
              </w:rPr>
              <w:t>Nausodės</w:t>
            </w:r>
            <w:proofErr w:type="spellEnd"/>
            <w:r w:rsidRPr="00CD46C3">
              <w:rPr>
                <w:rFonts w:eastAsia="Calibri"/>
                <w:szCs w:val="22"/>
              </w:rPr>
              <w:t xml:space="preserve"> g., Kirmėlių k. iki kelio Nr. tr-17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E66FDD" w14:textId="62D641CE" w:rsidR="0063251E" w:rsidRPr="004B1509" w:rsidRDefault="0063251E" w:rsidP="0063251E">
            <w:pPr>
              <w:jc w:val="right"/>
              <w:rPr>
                <w:rFonts w:eastAsia="Calibri"/>
                <w:szCs w:val="22"/>
              </w:rPr>
            </w:pPr>
            <w:r w:rsidRPr="00CD46C3">
              <w:rPr>
                <w:rFonts w:eastAsia="Calibri"/>
                <w:bCs/>
                <w:szCs w:val="22"/>
              </w:rPr>
              <w:t>938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E4702" w14:textId="43F26171" w:rsidR="0063251E" w:rsidRPr="004B1509"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6C36A" w14:textId="0D0E714F" w:rsidR="0063251E" w:rsidRPr="004B1509"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36904" w14:textId="5384C541" w:rsidR="0063251E" w:rsidRPr="004B1509" w:rsidRDefault="0063251E" w:rsidP="0063251E">
            <w:pPr>
              <w:jc w:val="right"/>
              <w:rPr>
                <w:rFonts w:eastAsia="Calibri"/>
                <w:szCs w:val="22"/>
              </w:rPr>
            </w:pPr>
            <w:r w:rsidRPr="00CD46C3">
              <w:rPr>
                <w:rFonts w:eastAsia="Calibri"/>
                <w:bCs/>
                <w:szCs w:val="22"/>
              </w:rPr>
              <w:t>938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4926D" w14:textId="77777777" w:rsidR="0063251E" w:rsidRDefault="0063251E" w:rsidP="0063251E">
            <w:pPr>
              <w:jc w:val="center"/>
              <w:rPr>
                <w:rFonts w:eastAsia="Calibri"/>
                <w:bCs/>
                <w:szCs w:val="22"/>
              </w:rPr>
            </w:pPr>
            <w:proofErr w:type="spellStart"/>
            <w:r w:rsidRPr="00CD46C3">
              <w:rPr>
                <w:rFonts w:eastAsia="Calibri"/>
                <w:bCs/>
                <w:szCs w:val="22"/>
              </w:rPr>
              <w:t>IVv</w:t>
            </w:r>
            <w:proofErr w:type="spellEnd"/>
          </w:p>
          <w:p w14:paraId="51B07812" w14:textId="1E7250F7" w:rsidR="0063251E" w:rsidRPr="004B1509" w:rsidRDefault="0063251E" w:rsidP="0063251E">
            <w:pPr>
              <w:jc w:val="center"/>
              <w:rPr>
                <w:rFonts w:eastAsia="Calibri"/>
                <w:bCs/>
                <w:szCs w:val="22"/>
              </w:rPr>
            </w:pPr>
            <w:proofErr w:type="spellStart"/>
            <w:r w:rsidRPr="00CD46C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FB3E86" w14:textId="5ED9377A" w:rsidR="0063251E" w:rsidRPr="004B1509" w:rsidRDefault="0063251E" w:rsidP="0063251E">
            <w:pPr>
              <w:jc w:val="center"/>
              <w:rPr>
                <w:rFonts w:eastAsia="Calibri"/>
                <w:szCs w:val="22"/>
              </w:rPr>
            </w:pPr>
            <w:r w:rsidRPr="00CD46C3">
              <w:rPr>
                <w:rFonts w:eastAsia="Calibri"/>
                <w:bCs/>
                <w:szCs w:val="22"/>
              </w:rPr>
              <w:t>4400-6569-7841 4400-6569-7830</w:t>
            </w:r>
          </w:p>
        </w:tc>
      </w:tr>
      <w:tr w:rsidR="0063251E" w:rsidRPr="004B1509" w14:paraId="3CA5E0B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53D15F3"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FF021" w14:textId="77F96CFF" w:rsidR="0063251E" w:rsidRPr="004B1509" w:rsidRDefault="0063251E" w:rsidP="0063251E">
            <w:pPr>
              <w:rPr>
                <w:rFonts w:eastAsia="Calibri"/>
                <w:szCs w:val="22"/>
              </w:rPr>
            </w:pPr>
            <w:r w:rsidRPr="00CD46C3">
              <w:rPr>
                <w:rFonts w:eastAsia="Calibri"/>
                <w:szCs w:val="22"/>
              </w:rPr>
              <w:t>tr-105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2C0E90" w14:textId="024954B0" w:rsidR="0063251E" w:rsidRPr="004B1509" w:rsidRDefault="0063251E" w:rsidP="0063251E">
            <w:pPr>
              <w:rPr>
                <w:rFonts w:eastAsia="Calibri"/>
                <w:szCs w:val="22"/>
              </w:rPr>
            </w:pPr>
            <w:proofErr w:type="spellStart"/>
            <w:r w:rsidRPr="00CD46C3">
              <w:rPr>
                <w:rFonts w:eastAsia="Calibri"/>
                <w:szCs w:val="22"/>
              </w:rPr>
              <w:t>Kirmėliai</w:t>
            </w:r>
            <w:proofErr w:type="spellEnd"/>
            <w:r w:rsidRPr="00CD46C3">
              <w:rPr>
                <w:rFonts w:eastAsia="Calibri"/>
                <w:szCs w:val="22"/>
              </w:rPr>
              <w:t>–</w:t>
            </w:r>
            <w:proofErr w:type="spellStart"/>
            <w:r w:rsidRPr="00CD46C3">
              <w:rPr>
                <w:rFonts w:eastAsia="Calibri"/>
                <w:szCs w:val="22"/>
              </w:rPr>
              <w:t>Titeikiai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B37656E" w14:textId="5E394061" w:rsidR="0063251E" w:rsidRPr="004B1509" w:rsidRDefault="0063251E" w:rsidP="0063251E">
            <w:pPr>
              <w:jc w:val="right"/>
              <w:rPr>
                <w:rFonts w:eastAsia="Calibri"/>
                <w:szCs w:val="22"/>
              </w:rPr>
            </w:pPr>
            <w:r w:rsidRPr="00CD46C3">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B12DE" w14:textId="08EFCE01" w:rsidR="0063251E" w:rsidRPr="004B1509"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8353" w14:textId="17A365D5" w:rsidR="0063251E" w:rsidRPr="004B1509" w:rsidRDefault="0063251E" w:rsidP="0063251E">
            <w:pPr>
              <w:jc w:val="right"/>
              <w:rPr>
                <w:rFonts w:eastAsia="Calibri"/>
                <w:szCs w:val="22"/>
              </w:rPr>
            </w:pPr>
            <w:r w:rsidRPr="00CD46C3">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DD53B" w14:textId="289DB49C" w:rsidR="0063251E" w:rsidRPr="004B1509" w:rsidRDefault="0063251E" w:rsidP="0063251E">
            <w:pPr>
              <w:jc w:val="right"/>
              <w:rPr>
                <w:rFonts w:eastAsia="Calibri"/>
                <w:szCs w:val="22"/>
              </w:rPr>
            </w:pPr>
            <w:r w:rsidRPr="00CD46C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9F641" w14:textId="70381756" w:rsidR="0063251E" w:rsidRPr="004B1509" w:rsidRDefault="0063251E" w:rsidP="0063251E">
            <w:pPr>
              <w:jc w:val="center"/>
              <w:rPr>
                <w:rFonts w:eastAsia="Calibri"/>
                <w:bCs/>
                <w:szCs w:val="22"/>
              </w:rPr>
            </w:pPr>
            <w:proofErr w:type="spellStart"/>
            <w:r w:rsidRPr="00CD46C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88C979" w14:textId="76A74AE7" w:rsidR="0063251E" w:rsidRPr="004B1509" w:rsidRDefault="0063251E" w:rsidP="0063251E">
            <w:pPr>
              <w:jc w:val="center"/>
              <w:rPr>
                <w:rFonts w:eastAsia="Calibri"/>
                <w:szCs w:val="22"/>
              </w:rPr>
            </w:pPr>
            <w:r w:rsidRPr="00CD46C3">
              <w:rPr>
                <w:rFonts w:eastAsia="Calibri"/>
                <w:bCs/>
                <w:szCs w:val="22"/>
              </w:rPr>
              <w:t>4400-6569-7924</w:t>
            </w:r>
          </w:p>
        </w:tc>
      </w:tr>
      <w:tr w:rsidR="0063251E" w:rsidRPr="004B1509" w14:paraId="50CC438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2AB26A2"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F5FBF4" w14:textId="6D17DF14" w:rsidR="0063251E" w:rsidRPr="004B1509" w:rsidRDefault="0063251E" w:rsidP="0063251E">
            <w:pPr>
              <w:rPr>
                <w:rFonts w:eastAsia="Calibri"/>
                <w:szCs w:val="22"/>
              </w:rPr>
            </w:pPr>
            <w:r w:rsidRPr="00CD46C3">
              <w:rPr>
                <w:rFonts w:eastAsia="Calibri"/>
                <w:szCs w:val="22"/>
              </w:rPr>
              <w:t>tr-106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CF9716" w14:textId="76C23794" w:rsidR="0063251E" w:rsidRPr="004B1509" w:rsidRDefault="0063251E" w:rsidP="0063251E">
            <w:pPr>
              <w:rPr>
                <w:rFonts w:eastAsia="Calibri"/>
                <w:szCs w:val="22"/>
              </w:rPr>
            </w:pPr>
            <w:r w:rsidRPr="00CD46C3">
              <w:rPr>
                <w:rFonts w:eastAsia="Calibri"/>
                <w:szCs w:val="22"/>
              </w:rPr>
              <w:t>Privažiuojamasis kelias prie dirbamų laukų nuo Geležinkelio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E3D97E" w14:textId="587AB287" w:rsidR="0063251E" w:rsidRPr="004B1509" w:rsidRDefault="0063251E" w:rsidP="0063251E">
            <w:pPr>
              <w:jc w:val="right"/>
              <w:rPr>
                <w:rFonts w:eastAsia="Calibri"/>
                <w:szCs w:val="22"/>
              </w:rPr>
            </w:pPr>
            <w:r w:rsidRPr="00CD46C3">
              <w:rPr>
                <w:rFonts w:eastAsia="Calibri"/>
                <w:bCs/>
                <w:szCs w:val="22"/>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BA0F2" w14:textId="3DBC3550" w:rsidR="0063251E" w:rsidRPr="004B1509"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FA4C98" w14:textId="1A0808C8" w:rsidR="0063251E" w:rsidRPr="004B1509"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90D41" w14:textId="28198DF4" w:rsidR="0063251E" w:rsidRPr="004B1509" w:rsidRDefault="0063251E" w:rsidP="0063251E">
            <w:pPr>
              <w:jc w:val="right"/>
              <w:rPr>
                <w:rFonts w:eastAsia="Calibri"/>
                <w:szCs w:val="22"/>
              </w:rPr>
            </w:pPr>
            <w:r w:rsidRPr="00CD46C3">
              <w:rPr>
                <w:rFonts w:eastAsia="Calibri"/>
                <w:bCs/>
                <w:szCs w:val="22"/>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4CA1" w14:textId="5A37628D" w:rsidR="0063251E" w:rsidRPr="004B1509" w:rsidRDefault="0063251E" w:rsidP="0063251E">
            <w:pPr>
              <w:jc w:val="center"/>
              <w:rPr>
                <w:rFonts w:eastAsia="Calibri"/>
                <w:bCs/>
                <w:szCs w:val="22"/>
              </w:rPr>
            </w:pPr>
            <w:proofErr w:type="spellStart"/>
            <w:r w:rsidRPr="00CD46C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AEAA69" w14:textId="57BBE147" w:rsidR="0063251E" w:rsidRPr="004B1509" w:rsidRDefault="0063251E" w:rsidP="0063251E">
            <w:pPr>
              <w:jc w:val="center"/>
              <w:rPr>
                <w:rFonts w:eastAsia="Calibri"/>
                <w:szCs w:val="22"/>
              </w:rPr>
            </w:pPr>
            <w:r w:rsidRPr="00CD46C3">
              <w:rPr>
                <w:rFonts w:eastAsia="Calibri"/>
                <w:bCs/>
                <w:szCs w:val="22"/>
              </w:rPr>
              <w:t>4400-6600-5547</w:t>
            </w:r>
          </w:p>
        </w:tc>
      </w:tr>
      <w:tr w:rsidR="0063251E" w:rsidRPr="00A96AF7" w14:paraId="0BD5AA8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477386"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7C196" w14:textId="678B571F" w:rsidR="0063251E" w:rsidRPr="00A96AF7" w:rsidRDefault="0063251E" w:rsidP="0063251E">
            <w:pPr>
              <w:rPr>
                <w:rFonts w:eastAsia="Calibri"/>
                <w:szCs w:val="22"/>
              </w:rPr>
            </w:pPr>
            <w:r w:rsidRPr="00CD46C3">
              <w:rPr>
                <w:rFonts w:eastAsia="Calibri"/>
                <w:szCs w:val="22"/>
              </w:rPr>
              <w:t>tr-107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3A4C2A" w14:textId="22EFEF2E" w:rsidR="0063251E" w:rsidRPr="00A96AF7" w:rsidRDefault="0063251E" w:rsidP="0063251E">
            <w:pPr>
              <w:rPr>
                <w:rFonts w:eastAsia="Calibri"/>
                <w:szCs w:val="22"/>
              </w:rPr>
            </w:pPr>
            <w:r w:rsidRPr="00CD46C3">
              <w:rPr>
                <w:rFonts w:eastAsia="Calibri"/>
                <w:szCs w:val="22"/>
              </w:rPr>
              <w:t>Surdegio geležinkelio stotis–</w:t>
            </w:r>
            <w:proofErr w:type="spellStart"/>
            <w:r w:rsidRPr="00CD46C3">
              <w:rPr>
                <w:rFonts w:eastAsia="Calibri"/>
                <w:szCs w:val="22"/>
              </w:rPr>
              <w:t>Zavadiškis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A88DBB2" w14:textId="418E68F3" w:rsidR="0063251E" w:rsidRPr="00A96AF7" w:rsidRDefault="0063251E" w:rsidP="0063251E">
            <w:pPr>
              <w:jc w:val="right"/>
              <w:rPr>
                <w:rFonts w:eastAsia="Calibri"/>
                <w:szCs w:val="22"/>
              </w:rPr>
            </w:pPr>
            <w:r w:rsidRPr="00CD46C3">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11FD8" w14:textId="7CD24D28"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F75B0" w14:textId="7A10F529" w:rsidR="0063251E" w:rsidRPr="00A96AF7" w:rsidRDefault="0063251E" w:rsidP="0063251E">
            <w:pPr>
              <w:jc w:val="right"/>
              <w:rPr>
                <w:rFonts w:eastAsia="Calibri"/>
                <w:szCs w:val="22"/>
              </w:rPr>
            </w:pPr>
            <w:r w:rsidRPr="00CD46C3">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2C112" w14:textId="6F66C23E" w:rsidR="0063251E" w:rsidRPr="00A96AF7" w:rsidRDefault="0063251E" w:rsidP="0063251E">
            <w:pPr>
              <w:jc w:val="right"/>
              <w:rPr>
                <w:rFonts w:eastAsia="Calibri"/>
                <w:strike/>
                <w:szCs w:val="22"/>
              </w:rPr>
            </w:pPr>
            <w:r w:rsidRPr="00CD46C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5AB1A" w14:textId="5384EC8F" w:rsidR="0063251E" w:rsidRPr="00A96AF7" w:rsidRDefault="0063251E" w:rsidP="0063251E">
            <w:pPr>
              <w:jc w:val="center"/>
              <w:rPr>
                <w:rFonts w:eastAsia="Calibri"/>
                <w:szCs w:val="22"/>
              </w:rPr>
            </w:pPr>
            <w:proofErr w:type="spellStart"/>
            <w:r w:rsidRPr="00CD46C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91DCF0" w14:textId="57D341C4" w:rsidR="0063251E" w:rsidRPr="00A96AF7" w:rsidRDefault="0063251E" w:rsidP="0063251E">
            <w:pPr>
              <w:jc w:val="center"/>
              <w:rPr>
                <w:rFonts w:eastAsia="Calibri"/>
                <w:szCs w:val="22"/>
              </w:rPr>
            </w:pPr>
            <w:r w:rsidRPr="00CD46C3">
              <w:rPr>
                <w:rFonts w:eastAsia="Calibri"/>
                <w:szCs w:val="22"/>
              </w:rPr>
              <w:t>4400-6403-6599</w:t>
            </w:r>
          </w:p>
        </w:tc>
      </w:tr>
      <w:tr w:rsidR="0063251E" w:rsidRPr="00A96AF7" w14:paraId="0458973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FB8729"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7CF761" w14:textId="2D36E1CF" w:rsidR="0063251E" w:rsidRPr="00A96AF7" w:rsidRDefault="0063251E" w:rsidP="0063251E">
            <w:pPr>
              <w:rPr>
                <w:rFonts w:eastAsia="Calibri"/>
                <w:szCs w:val="22"/>
              </w:rPr>
            </w:pPr>
            <w:r w:rsidRPr="00CD46C3">
              <w:rPr>
                <w:rFonts w:eastAsia="Calibri"/>
                <w:szCs w:val="22"/>
              </w:rPr>
              <w:t>tr-108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2B02A6" w14:textId="5FCAA31F" w:rsidR="0063251E" w:rsidRPr="00A96AF7" w:rsidRDefault="0063251E" w:rsidP="0063251E">
            <w:pPr>
              <w:rPr>
                <w:rFonts w:eastAsia="Calibri"/>
                <w:szCs w:val="22"/>
              </w:rPr>
            </w:pPr>
            <w:r w:rsidRPr="00CD46C3">
              <w:rPr>
                <w:rFonts w:eastAsia="Calibri"/>
                <w:szCs w:val="22"/>
              </w:rPr>
              <w:t>Surdegis–</w:t>
            </w:r>
            <w:proofErr w:type="spellStart"/>
            <w:r w:rsidRPr="00CD46C3">
              <w:rPr>
                <w:rFonts w:eastAsia="Calibri"/>
                <w:szCs w:val="22"/>
              </w:rPr>
              <w:t>Rakutėnai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011A646" w14:textId="7B70FEAB" w:rsidR="0063251E" w:rsidRPr="00A96AF7" w:rsidRDefault="0063251E" w:rsidP="0063251E">
            <w:pPr>
              <w:jc w:val="right"/>
              <w:rPr>
                <w:rFonts w:eastAsia="Calibri"/>
                <w:szCs w:val="22"/>
              </w:rPr>
            </w:pPr>
            <w:r w:rsidRPr="00CD46C3">
              <w:rPr>
                <w:rFonts w:eastAsia="Calibri"/>
                <w:bCs/>
                <w:szCs w:val="22"/>
              </w:rPr>
              <w:t>1535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8A98" w14:textId="0BC5DF6C"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5C7C8" w14:textId="738A64C7" w:rsidR="0063251E" w:rsidRPr="00A96AF7" w:rsidRDefault="0063251E" w:rsidP="0063251E">
            <w:pPr>
              <w:jc w:val="right"/>
              <w:rPr>
                <w:rFonts w:eastAsia="Calibri"/>
                <w:szCs w:val="22"/>
              </w:rPr>
            </w:pPr>
            <w:r w:rsidRPr="00CD46C3">
              <w:rPr>
                <w:rFonts w:eastAsia="Calibri"/>
                <w:bCs/>
                <w:szCs w:val="22"/>
              </w:rPr>
              <w:t>1092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DFFF8" w14:textId="525F9E71" w:rsidR="0063251E" w:rsidRPr="00A96AF7" w:rsidRDefault="0063251E" w:rsidP="0063251E">
            <w:pPr>
              <w:jc w:val="right"/>
              <w:rPr>
                <w:rFonts w:eastAsia="Calibri"/>
                <w:szCs w:val="22"/>
              </w:rPr>
            </w:pPr>
            <w:r w:rsidRPr="00CD46C3">
              <w:rPr>
                <w:rFonts w:eastAsia="Calibri"/>
                <w:bCs/>
                <w:szCs w:val="22"/>
              </w:rPr>
              <w:t>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D5C3" w14:textId="0630609A" w:rsidR="0063251E" w:rsidRPr="00A96AF7" w:rsidRDefault="0063251E" w:rsidP="0063251E">
            <w:pPr>
              <w:jc w:val="center"/>
              <w:rPr>
                <w:rFonts w:eastAsia="Calibri"/>
                <w:szCs w:val="22"/>
              </w:rPr>
            </w:pPr>
            <w:proofErr w:type="spellStart"/>
            <w:r w:rsidRPr="00CD46C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327FAB" w14:textId="77C41FF3" w:rsidR="0063251E" w:rsidRPr="00A96AF7" w:rsidRDefault="0063251E" w:rsidP="0063251E">
            <w:pPr>
              <w:jc w:val="center"/>
              <w:rPr>
                <w:rFonts w:eastAsia="Calibri"/>
                <w:szCs w:val="22"/>
              </w:rPr>
            </w:pPr>
            <w:r w:rsidRPr="00CD46C3">
              <w:rPr>
                <w:rFonts w:eastAsia="Calibri"/>
                <w:bCs/>
                <w:szCs w:val="22"/>
              </w:rPr>
              <w:t>4400-6592-6778</w:t>
            </w:r>
          </w:p>
        </w:tc>
      </w:tr>
      <w:tr w:rsidR="0063251E" w:rsidRPr="00A96AF7" w14:paraId="0A383F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AD04FF"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A58E70" w14:textId="449A516E" w:rsidR="0063251E" w:rsidRPr="00A96AF7" w:rsidRDefault="0063251E" w:rsidP="0063251E">
            <w:pPr>
              <w:rPr>
                <w:rFonts w:eastAsia="Calibri"/>
                <w:szCs w:val="22"/>
              </w:rPr>
            </w:pPr>
            <w:r w:rsidRPr="00CD46C3">
              <w:rPr>
                <w:rFonts w:eastAsia="Calibri"/>
                <w:szCs w:val="22"/>
              </w:rPr>
              <w:t>tr-109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565CCC" w14:textId="0AB29547" w:rsidR="0063251E" w:rsidRPr="00A96AF7" w:rsidRDefault="0063251E" w:rsidP="0063251E">
            <w:pPr>
              <w:rPr>
                <w:rFonts w:eastAsia="Calibri"/>
                <w:szCs w:val="22"/>
              </w:rPr>
            </w:pPr>
            <w:r w:rsidRPr="00CD46C3">
              <w:rPr>
                <w:rFonts w:eastAsia="Calibri"/>
                <w:szCs w:val="22"/>
              </w:rPr>
              <w:t xml:space="preserve">Privažiuojamasis kelias prie gyvenamųjų namų nuo Uosių g., </w:t>
            </w:r>
            <w:proofErr w:type="spellStart"/>
            <w:r w:rsidRPr="00CD46C3">
              <w:rPr>
                <w:rFonts w:eastAsia="Calibri"/>
                <w:szCs w:val="22"/>
              </w:rPr>
              <w:t>Nakonių</w:t>
            </w:r>
            <w:proofErr w:type="spellEnd"/>
            <w:r w:rsidRPr="00CD46C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32A61E" w14:textId="509D18CB" w:rsidR="0063251E" w:rsidRPr="00A96AF7" w:rsidRDefault="0063251E" w:rsidP="0063251E">
            <w:pPr>
              <w:jc w:val="right"/>
              <w:rPr>
                <w:rFonts w:eastAsia="Calibri"/>
                <w:szCs w:val="22"/>
              </w:rPr>
            </w:pPr>
            <w:r w:rsidRPr="00CD46C3">
              <w:rPr>
                <w:rFonts w:eastAsia="Calibri"/>
                <w:bCs/>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BCCF3" w14:textId="13FB44E0"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27074" w14:textId="4537A463" w:rsidR="0063251E" w:rsidRPr="00A96AF7" w:rsidRDefault="0063251E" w:rsidP="0063251E">
            <w:pPr>
              <w:jc w:val="right"/>
              <w:rPr>
                <w:rFonts w:eastAsia="Calibri"/>
                <w:szCs w:val="22"/>
              </w:rPr>
            </w:pPr>
            <w:r w:rsidRPr="00CD46C3">
              <w:rPr>
                <w:rFonts w:eastAsia="Calibri"/>
                <w:bCs/>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0D460" w14:textId="5845CF86" w:rsidR="0063251E" w:rsidRPr="00A96AF7" w:rsidRDefault="0063251E" w:rsidP="0063251E">
            <w:pPr>
              <w:jc w:val="right"/>
              <w:rPr>
                <w:rFonts w:eastAsia="Calibri"/>
                <w:szCs w:val="22"/>
              </w:rPr>
            </w:pPr>
            <w:r w:rsidRPr="00CD46C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05697" w14:textId="26C8290F" w:rsidR="0063251E" w:rsidRPr="00A96AF7" w:rsidRDefault="0063251E" w:rsidP="0063251E">
            <w:pPr>
              <w:jc w:val="center"/>
              <w:rPr>
                <w:rFonts w:eastAsia="Calibri"/>
                <w:szCs w:val="22"/>
              </w:rPr>
            </w:pPr>
            <w:proofErr w:type="spellStart"/>
            <w:r w:rsidRPr="00CD46C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D6D863" w14:textId="7878CAF2" w:rsidR="0063251E" w:rsidRPr="00A96AF7" w:rsidRDefault="0063251E" w:rsidP="0063251E">
            <w:pPr>
              <w:jc w:val="center"/>
              <w:rPr>
                <w:rFonts w:eastAsia="Calibri"/>
                <w:szCs w:val="22"/>
              </w:rPr>
            </w:pPr>
            <w:r w:rsidRPr="00CD46C3">
              <w:rPr>
                <w:rFonts w:eastAsia="Calibri"/>
                <w:bCs/>
                <w:szCs w:val="22"/>
              </w:rPr>
              <w:t>4400-6605-6774</w:t>
            </w:r>
          </w:p>
        </w:tc>
      </w:tr>
      <w:tr w:rsidR="0063251E" w:rsidRPr="00A96AF7" w14:paraId="4093D28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EDF262"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786CDA" w14:textId="46EAB481" w:rsidR="0063251E" w:rsidRPr="00A96AF7" w:rsidRDefault="0063251E" w:rsidP="0063251E">
            <w:pPr>
              <w:rPr>
                <w:rFonts w:eastAsia="Calibri"/>
                <w:szCs w:val="22"/>
              </w:rPr>
            </w:pPr>
            <w:r w:rsidRPr="00CD46C3">
              <w:rPr>
                <w:rFonts w:eastAsia="Calibri"/>
                <w:szCs w:val="22"/>
              </w:rPr>
              <w:t>tr-11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F4931A" w14:textId="7D117DFC" w:rsidR="0063251E" w:rsidRPr="00A96AF7" w:rsidRDefault="0063251E" w:rsidP="0063251E">
            <w:pPr>
              <w:rPr>
                <w:rFonts w:eastAsia="Calibri"/>
                <w:szCs w:val="22"/>
              </w:rPr>
            </w:pPr>
            <w:r w:rsidRPr="00CD46C3">
              <w:rPr>
                <w:rFonts w:eastAsia="Calibri"/>
                <w:szCs w:val="22"/>
              </w:rPr>
              <w:t xml:space="preserve">Privažiuojamasis kelias prie gyvenamųjų namų </w:t>
            </w:r>
            <w:proofErr w:type="spellStart"/>
            <w:r w:rsidRPr="00CD46C3">
              <w:rPr>
                <w:rFonts w:eastAsia="Calibri"/>
                <w:szCs w:val="22"/>
              </w:rPr>
              <w:t>Titeikių</w:t>
            </w:r>
            <w:proofErr w:type="spellEnd"/>
            <w:r w:rsidRPr="00CD46C3">
              <w:rPr>
                <w:rFonts w:eastAsia="Calibri"/>
                <w:szCs w:val="22"/>
              </w:rPr>
              <w:t xml:space="preserve"> k. nuo kelio </w:t>
            </w:r>
            <w:proofErr w:type="spellStart"/>
            <w:r w:rsidRPr="00CD46C3">
              <w:rPr>
                <w:rFonts w:eastAsia="Calibri"/>
                <w:szCs w:val="22"/>
              </w:rPr>
              <w:t>Juostininkai</w:t>
            </w:r>
            <w:proofErr w:type="spellEnd"/>
            <w:r w:rsidRPr="00CD46C3">
              <w:rPr>
                <w:rFonts w:eastAsia="Calibri"/>
                <w:szCs w:val="22"/>
              </w:rPr>
              <w:t>–Raguva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BC3737" w14:textId="611E1B20" w:rsidR="0063251E" w:rsidRPr="00A96AF7" w:rsidRDefault="0063251E" w:rsidP="0063251E">
            <w:pPr>
              <w:jc w:val="right"/>
              <w:rPr>
                <w:rFonts w:eastAsia="Calibri"/>
                <w:szCs w:val="22"/>
              </w:rPr>
            </w:pPr>
            <w:r w:rsidRPr="00CD46C3">
              <w:rPr>
                <w:rFonts w:eastAsia="Calibri"/>
                <w:bCs/>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F330A" w14:textId="2E66ED1A"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5DC6E" w14:textId="2A3F267B" w:rsidR="0063251E" w:rsidRPr="00A96AF7" w:rsidRDefault="0063251E" w:rsidP="0063251E">
            <w:pPr>
              <w:jc w:val="right"/>
              <w:rPr>
                <w:rFonts w:eastAsia="Calibri"/>
                <w:szCs w:val="22"/>
              </w:rPr>
            </w:pPr>
            <w:r w:rsidRPr="00CD46C3">
              <w:rPr>
                <w:rFonts w:eastAsia="Calibri"/>
                <w:bCs/>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61A9E" w14:textId="3A2DB9C4" w:rsidR="0063251E" w:rsidRPr="00A96AF7" w:rsidRDefault="0063251E" w:rsidP="0063251E">
            <w:pPr>
              <w:jc w:val="right"/>
              <w:rPr>
                <w:rFonts w:eastAsia="Calibri"/>
                <w:szCs w:val="22"/>
              </w:rPr>
            </w:pPr>
            <w:r w:rsidRPr="00CD46C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7CAC8" w14:textId="309EF87A" w:rsidR="0063251E" w:rsidRPr="00A96AF7" w:rsidRDefault="0063251E" w:rsidP="0063251E">
            <w:pPr>
              <w:jc w:val="center"/>
              <w:rPr>
                <w:rFonts w:eastAsia="Calibri"/>
                <w:szCs w:val="22"/>
              </w:rPr>
            </w:pPr>
            <w:proofErr w:type="spellStart"/>
            <w:r w:rsidRPr="00CD46C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7B3B05" w14:textId="23B946B4" w:rsidR="0063251E" w:rsidRPr="00A96AF7" w:rsidRDefault="0063251E" w:rsidP="0063251E">
            <w:pPr>
              <w:jc w:val="center"/>
              <w:rPr>
                <w:rFonts w:eastAsia="Calibri"/>
                <w:szCs w:val="22"/>
              </w:rPr>
            </w:pPr>
            <w:r w:rsidRPr="00CD46C3">
              <w:rPr>
                <w:rFonts w:eastAsia="Calibri"/>
                <w:bCs/>
                <w:szCs w:val="22"/>
              </w:rPr>
              <w:t>4400-6569-7930</w:t>
            </w:r>
          </w:p>
        </w:tc>
      </w:tr>
      <w:tr w:rsidR="0063251E" w:rsidRPr="00A96AF7" w14:paraId="2463B8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018415"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4BBB9" w14:textId="6B5F6727" w:rsidR="0063251E" w:rsidRPr="00A96AF7" w:rsidRDefault="0063251E" w:rsidP="0063251E">
            <w:pPr>
              <w:rPr>
                <w:rFonts w:eastAsia="Calibri"/>
                <w:szCs w:val="22"/>
              </w:rPr>
            </w:pPr>
            <w:r w:rsidRPr="00CD46C3">
              <w:rPr>
                <w:rFonts w:eastAsia="Calibri"/>
                <w:szCs w:val="22"/>
              </w:rPr>
              <w:t>tr-110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12747C" w14:textId="531603E9" w:rsidR="0063251E" w:rsidRPr="00A96AF7" w:rsidRDefault="0063251E" w:rsidP="0063251E">
            <w:pPr>
              <w:rPr>
                <w:rFonts w:eastAsia="Calibri"/>
                <w:szCs w:val="22"/>
              </w:rPr>
            </w:pPr>
            <w:r w:rsidRPr="00CD46C3">
              <w:rPr>
                <w:rFonts w:eastAsia="Calibri"/>
                <w:szCs w:val="22"/>
              </w:rPr>
              <w:t xml:space="preserve">Privažiuojamasis kelias prie gyvenamųjų namų </w:t>
            </w:r>
            <w:proofErr w:type="spellStart"/>
            <w:r w:rsidRPr="00CD46C3">
              <w:rPr>
                <w:rFonts w:eastAsia="Calibri"/>
                <w:szCs w:val="22"/>
              </w:rPr>
              <w:t>Rukiškio</w:t>
            </w:r>
            <w:proofErr w:type="spellEnd"/>
            <w:r w:rsidRPr="00CD46C3">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0BA671" w14:textId="4D0B0A78" w:rsidR="0063251E" w:rsidRPr="00A96AF7" w:rsidRDefault="0063251E" w:rsidP="0063251E">
            <w:pPr>
              <w:jc w:val="right"/>
              <w:rPr>
                <w:rFonts w:eastAsia="Calibri"/>
                <w:szCs w:val="22"/>
              </w:rPr>
            </w:pPr>
            <w:r w:rsidRPr="00CD46C3">
              <w:rPr>
                <w:rFonts w:eastAsia="Calibri"/>
                <w:bCs/>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D1E62" w14:textId="20EDA6AA"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36D91" w14:textId="4E7EF3A9" w:rsidR="0063251E" w:rsidRPr="00A96AF7" w:rsidRDefault="0063251E" w:rsidP="0063251E">
            <w:pPr>
              <w:jc w:val="right"/>
              <w:rPr>
                <w:rFonts w:eastAsia="Calibri"/>
                <w:szCs w:val="22"/>
              </w:rPr>
            </w:pPr>
            <w:r w:rsidRPr="00CD46C3">
              <w:rPr>
                <w:rFonts w:eastAsia="Calibri"/>
                <w:bCs/>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F36F4" w14:textId="4D3136E3" w:rsidR="0063251E" w:rsidRPr="00A96AF7" w:rsidRDefault="0063251E" w:rsidP="0063251E">
            <w:pPr>
              <w:jc w:val="right"/>
              <w:rPr>
                <w:rFonts w:eastAsia="Calibri"/>
                <w:szCs w:val="22"/>
              </w:rPr>
            </w:pPr>
            <w:r w:rsidRPr="00CD46C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C2255" w14:textId="2C047D75" w:rsidR="0063251E" w:rsidRPr="00A96AF7" w:rsidRDefault="0063251E" w:rsidP="0063251E">
            <w:pPr>
              <w:jc w:val="center"/>
              <w:rPr>
                <w:rFonts w:eastAsia="Calibri"/>
                <w:szCs w:val="22"/>
              </w:rPr>
            </w:pPr>
            <w:proofErr w:type="spellStart"/>
            <w:r w:rsidRPr="00CD46C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7DDBBE" w14:textId="162372D2" w:rsidR="0063251E" w:rsidRPr="00A96AF7" w:rsidRDefault="0063251E" w:rsidP="0063251E">
            <w:pPr>
              <w:jc w:val="center"/>
              <w:rPr>
                <w:rFonts w:eastAsia="Calibri"/>
                <w:szCs w:val="22"/>
              </w:rPr>
            </w:pPr>
            <w:r w:rsidRPr="00CD46C3">
              <w:rPr>
                <w:rFonts w:eastAsia="Calibri"/>
                <w:bCs/>
                <w:szCs w:val="22"/>
              </w:rPr>
              <w:t>4400-6569-7763</w:t>
            </w:r>
          </w:p>
        </w:tc>
      </w:tr>
      <w:tr w:rsidR="0063251E" w:rsidRPr="00A96AF7" w14:paraId="192E95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B293F6"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2F66A" w14:textId="276D65A6" w:rsidR="0063251E" w:rsidRPr="00A96AF7" w:rsidRDefault="0063251E" w:rsidP="0063251E">
            <w:pPr>
              <w:rPr>
                <w:rFonts w:eastAsia="Calibri"/>
                <w:szCs w:val="22"/>
              </w:rPr>
            </w:pPr>
            <w:r w:rsidRPr="00CD46C3">
              <w:rPr>
                <w:rFonts w:eastAsia="Calibri"/>
                <w:szCs w:val="22"/>
              </w:rPr>
              <w:t>tr-111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44D9A" w14:textId="20886DC7" w:rsidR="0063251E" w:rsidRPr="00A96AF7" w:rsidRDefault="0063251E" w:rsidP="0063251E">
            <w:pPr>
              <w:rPr>
                <w:rFonts w:eastAsia="Calibri"/>
                <w:szCs w:val="22"/>
              </w:rPr>
            </w:pPr>
            <w:r w:rsidRPr="00CD46C3">
              <w:rPr>
                <w:rFonts w:eastAsia="Calibri"/>
                <w:szCs w:val="22"/>
              </w:rPr>
              <w:t>Privažiuojamasis kelias prie miško Vidugirių k. nuo kelio Nr. tr-56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F1C19F" w14:textId="614FED75" w:rsidR="0063251E" w:rsidRPr="00A96AF7" w:rsidRDefault="0063251E" w:rsidP="0063251E">
            <w:pPr>
              <w:jc w:val="right"/>
              <w:rPr>
                <w:rFonts w:eastAsia="Calibri"/>
                <w:szCs w:val="22"/>
              </w:rPr>
            </w:pPr>
            <w:r w:rsidRPr="00CD46C3">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DBED6" w14:textId="397CF630"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EFBEC" w14:textId="567AFFF8" w:rsidR="0063251E" w:rsidRPr="00A96AF7" w:rsidRDefault="0063251E" w:rsidP="0063251E">
            <w:pPr>
              <w:jc w:val="right"/>
              <w:rPr>
                <w:rFonts w:eastAsia="Calibri"/>
                <w:szCs w:val="22"/>
              </w:rPr>
            </w:pPr>
            <w:r w:rsidRPr="00CD46C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360F5" w14:textId="5F71E72F" w:rsidR="0063251E" w:rsidRPr="00A96AF7" w:rsidRDefault="0063251E" w:rsidP="0063251E">
            <w:pPr>
              <w:jc w:val="right"/>
              <w:rPr>
                <w:rFonts w:eastAsia="Calibri"/>
                <w:szCs w:val="22"/>
              </w:rPr>
            </w:pPr>
            <w:r w:rsidRPr="00CD46C3">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0C7" w14:textId="47B0C4DE" w:rsidR="0063251E" w:rsidRPr="00A96AF7" w:rsidRDefault="0063251E" w:rsidP="0063251E">
            <w:pPr>
              <w:jc w:val="center"/>
              <w:rPr>
                <w:rFonts w:eastAsia="Calibri"/>
                <w:szCs w:val="22"/>
              </w:rPr>
            </w:pPr>
            <w:proofErr w:type="spellStart"/>
            <w:r w:rsidRPr="00CD46C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46977D" w14:textId="59F4D587" w:rsidR="0063251E" w:rsidRPr="00A96AF7" w:rsidRDefault="0063251E" w:rsidP="0063251E">
            <w:pPr>
              <w:jc w:val="center"/>
              <w:rPr>
                <w:rFonts w:eastAsia="Calibri"/>
                <w:szCs w:val="22"/>
              </w:rPr>
            </w:pPr>
            <w:r w:rsidRPr="00CD46C3">
              <w:rPr>
                <w:rFonts w:eastAsia="Calibri"/>
                <w:bCs/>
                <w:szCs w:val="22"/>
              </w:rPr>
              <w:t>4400-6569-7822</w:t>
            </w:r>
          </w:p>
        </w:tc>
      </w:tr>
      <w:tr w:rsidR="0063251E" w:rsidRPr="00A96AF7" w14:paraId="734092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21191D"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D24FC" w14:textId="30AC427A" w:rsidR="0063251E" w:rsidRPr="00A96AF7" w:rsidRDefault="0063251E" w:rsidP="0063251E">
            <w:pPr>
              <w:rPr>
                <w:rFonts w:eastAsia="Calibri"/>
                <w:szCs w:val="22"/>
              </w:rPr>
            </w:pPr>
            <w:r w:rsidRPr="00A96AF7">
              <w:rPr>
                <w:rFonts w:eastAsia="Calibri"/>
                <w:szCs w:val="22"/>
              </w:rPr>
              <w:t>tr-112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109AE8" w14:textId="33B6419B" w:rsidR="0063251E" w:rsidRPr="00A96AF7" w:rsidRDefault="0063251E" w:rsidP="0063251E">
            <w:pPr>
              <w:rPr>
                <w:rFonts w:eastAsia="Calibri"/>
                <w:szCs w:val="22"/>
              </w:rPr>
            </w:pPr>
            <w:r w:rsidRPr="00A96AF7">
              <w:rPr>
                <w:rFonts w:eastAsia="Calibri"/>
                <w:szCs w:val="22"/>
              </w:rPr>
              <w:t>Pravažiuojamasis kelias nuo kelio Surdegis–</w:t>
            </w:r>
            <w:proofErr w:type="spellStart"/>
            <w:r w:rsidRPr="00A96AF7">
              <w:rPr>
                <w:rFonts w:eastAsia="Calibri"/>
                <w:szCs w:val="22"/>
              </w:rPr>
              <w:t>Jackagalys</w:t>
            </w:r>
            <w:proofErr w:type="spellEnd"/>
            <w:r w:rsidRPr="00A96AF7">
              <w:rPr>
                <w:rFonts w:eastAsia="Calibri"/>
                <w:szCs w:val="22"/>
              </w:rPr>
              <w:t xml:space="preserve"> iki </w:t>
            </w:r>
            <w:proofErr w:type="spellStart"/>
            <w:r w:rsidRPr="00A96AF7">
              <w:rPr>
                <w:rFonts w:eastAsia="Calibri"/>
                <w:szCs w:val="22"/>
              </w:rPr>
              <w:t>Važdėlių</w:t>
            </w:r>
            <w:proofErr w:type="spellEnd"/>
            <w:r w:rsidRPr="00A96AF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139B6F" w14:textId="77E89FBC" w:rsidR="0063251E" w:rsidRPr="00A96AF7" w:rsidRDefault="0063251E" w:rsidP="0063251E">
            <w:pPr>
              <w:jc w:val="right"/>
              <w:rPr>
                <w:rFonts w:eastAsia="Calibri"/>
                <w:szCs w:val="22"/>
              </w:rPr>
            </w:pPr>
            <w:r w:rsidRPr="00A96AF7">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ED38F" w14:textId="17B6697E" w:rsidR="0063251E" w:rsidRPr="00A96AF7" w:rsidRDefault="0063251E" w:rsidP="0063251E">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6CD71" w14:textId="4A22701D" w:rsidR="0063251E" w:rsidRPr="00A96AF7" w:rsidRDefault="0063251E" w:rsidP="0063251E">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4669B" w14:textId="31FB91F8" w:rsidR="0063251E" w:rsidRPr="00A96AF7" w:rsidRDefault="0063251E" w:rsidP="0063251E">
            <w:pPr>
              <w:jc w:val="right"/>
              <w:rPr>
                <w:rFonts w:eastAsia="Calibri"/>
                <w:szCs w:val="22"/>
              </w:rPr>
            </w:pPr>
            <w:r w:rsidRPr="00A96AF7">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11A35" w14:textId="0C0CE44A" w:rsidR="0063251E" w:rsidRPr="00A96AF7" w:rsidRDefault="0063251E" w:rsidP="0063251E">
            <w:pPr>
              <w:jc w:val="center"/>
              <w:rPr>
                <w:rFonts w:eastAsia="Calibri"/>
                <w:szCs w:val="22"/>
              </w:rPr>
            </w:pPr>
            <w:proofErr w:type="spellStart"/>
            <w:r w:rsidRPr="00A96AF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F72B30" w14:textId="132ACA35" w:rsidR="0063251E" w:rsidRPr="00A96AF7" w:rsidRDefault="0063251E" w:rsidP="0063251E">
            <w:pPr>
              <w:jc w:val="center"/>
              <w:rPr>
                <w:rFonts w:eastAsia="Calibri"/>
                <w:szCs w:val="22"/>
              </w:rPr>
            </w:pPr>
            <w:r w:rsidRPr="00A96AF7">
              <w:rPr>
                <w:rFonts w:eastAsia="Calibri"/>
                <w:szCs w:val="22"/>
              </w:rPr>
              <w:t>-</w:t>
            </w:r>
          </w:p>
        </w:tc>
      </w:tr>
      <w:tr w:rsidR="0063251E" w:rsidRPr="00A96AF7" w14:paraId="0F7D27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3960DA"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54CC2" w14:textId="5B95A749" w:rsidR="0063251E" w:rsidRPr="00A96AF7" w:rsidRDefault="0063251E" w:rsidP="0063251E">
            <w:pPr>
              <w:rPr>
                <w:rFonts w:eastAsia="Calibri"/>
                <w:szCs w:val="22"/>
              </w:rPr>
            </w:pPr>
            <w:r w:rsidRPr="00A96AF7">
              <w:rPr>
                <w:rFonts w:eastAsia="Calibri"/>
                <w:szCs w:val="22"/>
              </w:rPr>
              <w:t>tr-113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9E85D8" w14:textId="7ABF427C" w:rsidR="0063251E" w:rsidRPr="00A96AF7" w:rsidRDefault="0063251E" w:rsidP="0063251E">
            <w:pPr>
              <w:rPr>
                <w:rFonts w:eastAsia="Calibri"/>
                <w:szCs w:val="22"/>
              </w:rPr>
            </w:pPr>
            <w:proofErr w:type="spellStart"/>
            <w:r w:rsidRPr="00A96AF7">
              <w:rPr>
                <w:rFonts w:eastAsia="Calibri"/>
                <w:szCs w:val="22"/>
              </w:rPr>
              <w:t>Važdėliai</w:t>
            </w:r>
            <w:proofErr w:type="spellEnd"/>
            <w:r w:rsidRPr="00A96AF7">
              <w:rPr>
                <w:rFonts w:eastAsia="Calibri"/>
                <w:szCs w:val="22"/>
              </w:rPr>
              <w:t>–</w:t>
            </w:r>
            <w:proofErr w:type="spellStart"/>
            <w:r w:rsidRPr="00A96AF7">
              <w:rPr>
                <w:rFonts w:eastAsia="Calibri"/>
                <w:szCs w:val="22"/>
              </w:rPr>
              <w:t>Barsukynė</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481815D" w14:textId="75F46E9E" w:rsidR="0063251E" w:rsidRPr="00A96AF7" w:rsidRDefault="0063251E" w:rsidP="0063251E">
            <w:pPr>
              <w:jc w:val="right"/>
              <w:rPr>
                <w:rFonts w:eastAsia="Calibri"/>
                <w:szCs w:val="22"/>
              </w:rPr>
            </w:pPr>
            <w:r w:rsidRPr="00A96AF7">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CBB14" w14:textId="0B3154B2" w:rsidR="0063251E" w:rsidRPr="00A96AF7" w:rsidRDefault="0063251E" w:rsidP="0063251E">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1D67E" w14:textId="32A99BE1" w:rsidR="0063251E" w:rsidRPr="00A96AF7" w:rsidRDefault="0063251E" w:rsidP="0063251E">
            <w:pPr>
              <w:jc w:val="right"/>
              <w:rPr>
                <w:rFonts w:eastAsia="Calibri"/>
                <w:szCs w:val="22"/>
              </w:rPr>
            </w:pPr>
            <w:r w:rsidRPr="00A96AF7">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tcPr>
          <w:p w14:paraId="027E6CA7" w14:textId="0616B77F" w:rsidR="0063251E" w:rsidRPr="00A96AF7" w:rsidRDefault="0063251E" w:rsidP="0063251E">
            <w:pPr>
              <w:jc w:val="right"/>
              <w:rPr>
                <w:rFonts w:eastAsia="Calibri"/>
                <w:strike/>
                <w:szCs w:val="22"/>
              </w:rPr>
            </w:pPr>
            <w:r w:rsidRPr="00A96AF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B0415" w14:textId="412FF8C7" w:rsidR="0063251E" w:rsidRPr="00A96AF7" w:rsidRDefault="0063251E" w:rsidP="0063251E">
            <w:pPr>
              <w:jc w:val="center"/>
              <w:rPr>
                <w:rFonts w:eastAsia="Calibri"/>
                <w:szCs w:val="22"/>
              </w:rPr>
            </w:pPr>
            <w:proofErr w:type="spellStart"/>
            <w:r w:rsidRPr="00A96AF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78630F" w14:textId="6E2CF16B" w:rsidR="0063251E" w:rsidRPr="00A96AF7" w:rsidRDefault="0063251E" w:rsidP="0063251E">
            <w:pPr>
              <w:jc w:val="center"/>
              <w:rPr>
                <w:rFonts w:eastAsia="Calibri"/>
                <w:szCs w:val="22"/>
              </w:rPr>
            </w:pPr>
            <w:r w:rsidRPr="00A96AF7">
              <w:rPr>
                <w:rFonts w:eastAsia="Calibri"/>
                <w:szCs w:val="22"/>
              </w:rPr>
              <w:t>4400-6403-6600</w:t>
            </w:r>
          </w:p>
        </w:tc>
      </w:tr>
      <w:tr w:rsidR="0063251E" w:rsidRPr="00A96AF7" w14:paraId="666DF1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64B07C"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D35CB6" w14:textId="42BDA1ED" w:rsidR="0063251E" w:rsidRPr="00A96AF7" w:rsidRDefault="0063251E" w:rsidP="0063251E">
            <w:pPr>
              <w:rPr>
                <w:rFonts w:eastAsia="Calibri"/>
                <w:szCs w:val="22"/>
              </w:rPr>
            </w:pPr>
            <w:r w:rsidRPr="00F208B2">
              <w:rPr>
                <w:rFonts w:eastAsia="Calibri"/>
                <w:szCs w:val="22"/>
              </w:rPr>
              <w:t>tr-114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989FE4" w14:textId="2CECB668" w:rsidR="0063251E" w:rsidRPr="00A96AF7" w:rsidRDefault="0063251E" w:rsidP="0063251E">
            <w:pPr>
              <w:rPr>
                <w:rFonts w:eastAsia="Calibri"/>
                <w:szCs w:val="22"/>
              </w:rPr>
            </w:pPr>
            <w:r w:rsidRPr="00F208B2">
              <w:rPr>
                <w:rFonts w:eastAsia="Calibri"/>
                <w:szCs w:val="22"/>
              </w:rPr>
              <w:t>Privažiuojamasis kelias prie gyvenamųjų namų nuo kelio Surdegis–</w:t>
            </w:r>
            <w:proofErr w:type="spellStart"/>
            <w:r w:rsidRPr="00F208B2">
              <w:rPr>
                <w:rFonts w:eastAsia="Calibri"/>
                <w:szCs w:val="22"/>
              </w:rPr>
              <w:t>Jackagalys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93AA546" w14:textId="7E6E26F7" w:rsidR="0063251E" w:rsidRPr="00A96AF7" w:rsidRDefault="0063251E" w:rsidP="0063251E">
            <w:pPr>
              <w:jc w:val="right"/>
              <w:rPr>
                <w:rFonts w:eastAsia="Calibri"/>
                <w:szCs w:val="22"/>
              </w:rPr>
            </w:pPr>
            <w:r w:rsidRPr="00F208B2">
              <w:rPr>
                <w:rFonts w:eastAsia="Calibri"/>
                <w:bCs/>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35827" w14:textId="59CA8A66"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B552" w14:textId="1EA0FF46" w:rsidR="0063251E" w:rsidRPr="00A96AF7" w:rsidRDefault="0063251E" w:rsidP="0063251E">
            <w:pPr>
              <w:jc w:val="right"/>
              <w:rPr>
                <w:rFonts w:eastAsia="Calibri"/>
                <w:szCs w:val="22"/>
              </w:rPr>
            </w:pPr>
            <w:r w:rsidRPr="00F208B2">
              <w:rPr>
                <w:rFonts w:eastAsia="Calibri"/>
                <w:bCs/>
                <w:szCs w:val="22"/>
              </w:rPr>
              <w:t>587</w:t>
            </w:r>
          </w:p>
        </w:tc>
        <w:tc>
          <w:tcPr>
            <w:tcW w:w="1133" w:type="dxa"/>
            <w:tcBorders>
              <w:top w:val="single" w:sz="4" w:space="0" w:color="auto"/>
              <w:left w:val="single" w:sz="4" w:space="0" w:color="auto"/>
              <w:bottom w:val="single" w:sz="4" w:space="0" w:color="auto"/>
              <w:right w:val="single" w:sz="4" w:space="0" w:color="auto"/>
            </w:tcBorders>
            <w:vAlign w:val="center"/>
          </w:tcPr>
          <w:p w14:paraId="5C6DECDE" w14:textId="0D3C1EE5" w:rsidR="0063251E" w:rsidRPr="00A96AF7" w:rsidRDefault="0063251E" w:rsidP="0063251E">
            <w:pPr>
              <w:jc w:val="right"/>
              <w:rPr>
                <w:rFonts w:eastAsia="Calibri"/>
                <w:strike/>
                <w:szCs w:val="22"/>
              </w:rPr>
            </w:pPr>
            <w:r w:rsidRPr="00F208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4F7F0" w14:textId="219EEC18" w:rsidR="0063251E" w:rsidRPr="00A96AF7" w:rsidRDefault="0063251E" w:rsidP="0063251E">
            <w:pPr>
              <w:jc w:val="center"/>
              <w:rPr>
                <w:rFonts w:eastAsia="Calibri"/>
                <w:szCs w:val="22"/>
              </w:rPr>
            </w:pPr>
            <w:proofErr w:type="spellStart"/>
            <w:r w:rsidRPr="00F208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86C42" w14:textId="29599731" w:rsidR="0063251E" w:rsidRPr="00A96AF7" w:rsidRDefault="0063251E" w:rsidP="0063251E">
            <w:pPr>
              <w:jc w:val="center"/>
              <w:rPr>
                <w:rFonts w:eastAsia="Calibri"/>
                <w:szCs w:val="22"/>
              </w:rPr>
            </w:pPr>
            <w:r w:rsidRPr="00F208B2">
              <w:rPr>
                <w:rFonts w:eastAsia="Calibri"/>
                <w:szCs w:val="22"/>
              </w:rPr>
              <w:t>4400-6403-6633</w:t>
            </w:r>
          </w:p>
        </w:tc>
      </w:tr>
      <w:tr w:rsidR="0063251E" w:rsidRPr="00A96AF7" w14:paraId="7959D23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C5561E"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580F0" w14:textId="326C0597" w:rsidR="0063251E" w:rsidRPr="00A96AF7" w:rsidRDefault="0063251E" w:rsidP="0063251E">
            <w:pPr>
              <w:rPr>
                <w:rFonts w:eastAsia="Calibri"/>
                <w:szCs w:val="22"/>
              </w:rPr>
            </w:pPr>
            <w:r w:rsidRPr="00F208B2">
              <w:rPr>
                <w:rFonts w:eastAsia="Calibri"/>
                <w:szCs w:val="22"/>
              </w:rPr>
              <w:t>tr-115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B027F8" w14:textId="4DAA71B2" w:rsidR="0063251E" w:rsidRPr="00A96AF7" w:rsidRDefault="0063251E" w:rsidP="0063251E">
            <w:pPr>
              <w:rPr>
                <w:rFonts w:eastAsia="Calibri"/>
                <w:szCs w:val="22"/>
              </w:rPr>
            </w:pPr>
            <w:r w:rsidRPr="00F208B2">
              <w:rPr>
                <w:rFonts w:eastAsia="Calibri"/>
                <w:szCs w:val="22"/>
              </w:rPr>
              <w:t>Privažiuojamasis kelias prie Petkūnų dvaro nuo kelio Nr. tr-1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FA1216" w14:textId="7776F853" w:rsidR="0063251E" w:rsidRPr="00A96AF7" w:rsidRDefault="0063251E" w:rsidP="0063251E">
            <w:pPr>
              <w:jc w:val="right"/>
              <w:rPr>
                <w:rFonts w:eastAsia="Calibri"/>
                <w:szCs w:val="22"/>
              </w:rPr>
            </w:pPr>
            <w:r w:rsidRPr="00F208B2">
              <w:rPr>
                <w:rFonts w:eastAsia="Calibri"/>
                <w:bCs/>
                <w:szCs w:val="22"/>
              </w:rPr>
              <w:t>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4AA4A" w14:textId="5FDB4672"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999E" w14:textId="4AA685FA" w:rsidR="0063251E" w:rsidRPr="00A96AF7" w:rsidRDefault="0063251E" w:rsidP="0063251E">
            <w:pPr>
              <w:jc w:val="right"/>
              <w:rPr>
                <w:rFonts w:eastAsia="Calibri"/>
                <w:szCs w:val="22"/>
              </w:rPr>
            </w:pPr>
            <w:r w:rsidRPr="00F208B2">
              <w:rPr>
                <w:rFonts w:eastAsia="Calibri"/>
                <w:bCs/>
                <w:szCs w:val="22"/>
              </w:rPr>
              <w:t>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34035" w14:textId="3D67949E" w:rsidR="0063251E" w:rsidRPr="00A96AF7" w:rsidRDefault="0063251E" w:rsidP="0063251E">
            <w:pPr>
              <w:jc w:val="right"/>
              <w:rPr>
                <w:rFonts w:eastAsia="Calibri"/>
                <w:szCs w:val="22"/>
              </w:rPr>
            </w:pPr>
            <w:r w:rsidRPr="00F208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3C0BA" w14:textId="77777777" w:rsidR="0063251E" w:rsidRPr="00F208B2" w:rsidRDefault="0063251E" w:rsidP="0063251E">
            <w:pPr>
              <w:jc w:val="center"/>
              <w:rPr>
                <w:rFonts w:eastAsia="Calibri"/>
                <w:bCs/>
                <w:szCs w:val="22"/>
              </w:rPr>
            </w:pPr>
            <w:r w:rsidRPr="00F208B2">
              <w:rPr>
                <w:rFonts w:eastAsia="Calibri"/>
                <w:szCs w:val="22"/>
              </w:rPr>
              <w:t xml:space="preserve"> </w:t>
            </w:r>
            <w:proofErr w:type="spellStart"/>
            <w:r w:rsidRPr="00F208B2">
              <w:rPr>
                <w:rFonts w:eastAsia="Calibri"/>
                <w:bCs/>
                <w:szCs w:val="22"/>
              </w:rPr>
              <w:t>IVv</w:t>
            </w:r>
            <w:proofErr w:type="spellEnd"/>
          </w:p>
          <w:p w14:paraId="75F2E3C1" w14:textId="2E359AD4" w:rsidR="0063251E" w:rsidRPr="00A96AF7" w:rsidRDefault="0063251E" w:rsidP="0063251E">
            <w:pPr>
              <w:jc w:val="center"/>
              <w:rPr>
                <w:rFonts w:eastAsia="Calibri"/>
                <w:szCs w:val="22"/>
              </w:rPr>
            </w:pPr>
            <w:proofErr w:type="spellStart"/>
            <w:r w:rsidRPr="00F208B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184D4A" w14:textId="5979C06C" w:rsidR="0063251E" w:rsidRPr="00A96AF7" w:rsidRDefault="0063251E" w:rsidP="0063251E">
            <w:pPr>
              <w:jc w:val="center"/>
              <w:rPr>
                <w:rFonts w:eastAsia="Calibri"/>
                <w:szCs w:val="22"/>
              </w:rPr>
            </w:pPr>
            <w:r w:rsidRPr="00F208B2">
              <w:rPr>
                <w:rFonts w:eastAsia="Calibri"/>
                <w:bCs/>
                <w:szCs w:val="22"/>
              </w:rPr>
              <w:t>4400-6600-5569 4400-6604-3081</w:t>
            </w:r>
          </w:p>
        </w:tc>
      </w:tr>
      <w:tr w:rsidR="0063251E" w:rsidRPr="00A96AF7" w14:paraId="178CE47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E1987E"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A3D98A" w14:textId="26F93332" w:rsidR="0063251E" w:rsidRPr="00A96AF7" w:rsidRDefault="0063251E" w:rsidP="0063251E">
            <w:pPr>
              <w:rPr>
                <w:rFonts w:eastAsia="Calibri"/>
                <w:szCs w:val="22"/>
              </w:rPr>
            </w:pPr>
            <w:r w:rsidRPr="00F208B2">
              <w:rPr>
                <w:rFonts w:eastAsia="Calibri"/>
                <w:szCs w:val="22"/>
              </w:rPr>
              <w:t>tr-116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DD4CB7" w14:textId="17CB3B4C" w:rsidR="0063251E" w:rsidRPr="00A96AF7" w:rsidRDefault="0063251E" w:rsidP="0063251E">
            <w:pPr>
              <w:rPr>
                <w:rFonts w:eastAsia="Calibri"/>
                <w:szCs w:val="22"/>
              </w:rPr>
            </w:pPr>
            <w:r w:rsidRPr="00F208B2">
              <w:rPr>
                <w:rFonts w:eastAsia="Calibri"/>
                <w:szCs w:val="22"/>
              </w:rPr>
              <w:t>Troškūnai–</w:t>
            </w:r>
            <w:proofErr w:type="spellStart"/>
            <w:r w:rsidRPr="00F208B2">
              <w:rPr>
                <w:rFonts w:eastAsia="Calibri"/>
                <w:szCs w:val="22"/>
              </w:rPr>
              <w:t>Troškūnėliai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6D4CA31" w14:textId="4585BE37" w:rsidR="0063251E" w:rsidRPr="00A96AF7" w:rsidRDefault="0063251E" w:rsidP="0063251E">
            <w:pPr>
              <w:jc w:val="right"/>
              <w:rPr>
                <w:rFonts w:eastAsia="Calibri"/>
                <w:szCs w:val="22"/>
              </w:rPr>
            </w:pPr>
            <w:r w:rsidRPr="00F208B2">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9F1B" w14:textId="27799F1F"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9876" w14:textId="6DE56DA4" w:rsidR="0063251E" w:rsidRPr="00A96AF7" w:rsidRDefault="0063251E" w:rsidP="0063251E">
            <w:pPr>
              <w:jc w:val="right"/>
              <w:rPr>
                <w:rFonts w:eastAsia="Calibri"/>
                <w:szCs w:val="22"/>
              </w:rPr>
            </w:pPr>
            <w:r w:rsidRPr="00F208B2">
              <w:rPr>
                <w:rFonts w:eastAsia="Calibri"/>
                <w:szCs w:val="22"/>
              </w:rPr>
              <w:t> </w:t>
            </w:r>
            <w:r w:rsidRPr="00F208B2">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D5EA" w14:textId="0505F709"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12CF9" w14:textId="248EF929" w:rsidR="0063251E" w:rsidRPr="00A96AF7" w:rsidRDefault="0063251E" w:rsidP="0063251E">
            <w:pPr>
              <w:jc w:val="center"/>
              <w:rPr>
                <w:rFonts w:eastAsia="Calibri"/>
                <w:szCs w:val="22"/>
              </w:rPr>
            </w:pPr>
            <w:r w:rsidRPr="00F208B2">
              <w:rPr>
                <w:rFonts w:eastAsia="Calibri"/>
                <w:szCs w:val="22"/>
              </w:rPr>
              <w:t xml:space="preserve"> </w:t>
            </w:r>
            <w:proofErr w:type="spellStart"/>
            <w:r w:rsidRPr="00F208B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C74ACA" w14:textId="4702DCB5" w:rsidR="0063251E" w:rsidRPr="00A96AF7" w:rsidRDefault="0063251E" w:rsidP="0063251E">
            <w:pPr>
              <w:jc w:val="center"/>
              <w:rPr>
                <w:rFonts w:eastAsia="Calibri"/>
                <w:szCs w:val="22"/>
              </w:rPr>
            </w:pPr>
            <w:r w:rsidRPr="00F208B2">
              <w:rPr>
                <w:rFonts w:eastAsia="Calibri"/>
                <w:bCs/>
                <w:szCs w:val="22"/>
              </w:rPr>
              <w:t>4400-6585-4255</w:t>
            </w:r>
          </w:p>
        </w:tc>
      </w:tr>
      <w:tr w:rsidR="0063251E" w:rsidRPr="00A96AF7" w14:paraId="7B09FD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24EB0B"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9C19E" w14:textId="6AF056E1" w:rsidR="0063251E" w:rsidRPr="00A96AF7" w:rsidRDefault="0063251E" w:rsidP="0063251E">
            <w:pPr>
              <w:rPr>
                <w:rFonts w:eastAsia="Calibri"/>
                <w:szCs w:val="22"/>
              </w:rPr>
            </w:pPr>
            <w:r w:rsidRPr="00F208B2">
              <w:rPr>
                <w:rFonts w:eastAsia="Calibri"/>
                <w:szCs w:val="22"/>
              </w:rPr>
              <w:t>tr-117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657BDA" w14:textId="75E7855F" w:rsidR="0063251E" w:rsidRPr="00A96AF7" w:rsidRDefault="0063251E" w:rsidP="0063251E">
            <w:pPr>
              <w:rPr>
                <w:rFonts w:eastAsia="Calibri"/>
                <w:szCs w:val="22"/>
              </w:rPr>
            </w:pPr>
            <w:r w:rsidRPr="00F208B2">
              <w:rPr>
                <w:rFonts w:eastAsia="Calibri"/>
                <w:szCs w:val="22"/>
              </w:rPr>
              <w:t xml:space="preserve">Privažiuojamasis kelias nuo Mokyklos g., </w:t>
            </w:r>
            <w:proofErr w:type="spellStart"/>
            <w:r w:rsidRPr="00F208B2">
              <w:rPr>
                <w:rFonts w:eastAsia="Calibri"/>
                <w:szCs w:val="22"/>
              </w:rPr>
              <w:t>Žiedonių</w:t>
            </w:r>
            <w:proofErr w:type="spellEnd"/>
            <w:r w:rsidRPr="00F208B2">
              <w:rPr>
                <w:rFonts w:eastAsia="Calibri"/>
                <w:szCs w:val="22"/>
              </w:rPr>
              <w:t xml:space="preserve"> k. iki </w:t>
            </w:r>
            <w:proofErr w:type="spellStart"/>
            <w:r w:rsidRPr="00F208B2">
              <w:rPr>
                <w:rFonts w:eastAsia="Calibri"/>
                <w:szCs w:val="22"/>
              </w:rPr>
              <w:t>Žempučių</w:t>
            </w:r>
            <w:proofErr w:type="spellEnd"/>
            <w:r w:rsidRPr="00F208B2">
              <w:rPr>
                <w:rFonts w:eastAsia="Calibri"/>
                <w:szCs w:val="22"/>
              </w:rPr>
              <w:t xml:space="preserve"> g.,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4D2F8A" w14:textId="3AB98E1F" w:rsidR="0063251E" w:rsidRPr="00A96AF7" w:rsidRDefault="0063251E" w:rsidP="0063251E">
            <w:pPr>
              <w:jc w:val="right"/>
              <w:rPr>
                <w:rFonts w:eastAsia="Calibri"/>
                <w:szCs w:val="22"/>
              </w:rPr>
            </w:pPr>
            <w:r w:rsidRPr="00F208B2">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96B3" w14:textId="13370A5B"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33B7F" w14:textId="0BD8A864" w:rsidR="0063251E" w:rsidRPr="00A96AF7" w:rsidRDefault="0063251E" w:rsidP="0063251E">
            <w:pPr>
              <w:jc w:val="right"/>
              <w:rPr>
                <w:rFonts w:eastAsia="Calibri"/>
                <w:szCs w:val="22"/>
              </w:rPr>
            </w:pPr>
            <w:r w:rsidRPr="00F208B2">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E7BAF" w14:textId="2C0A0C79"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BCED9" w14:textId="7CDEF349" w:rsidR="0063251E" w:rsidRPr="00A96AF7" w:rsidRDefault="0063251E" w:rsidP="0063251E">
            <w:pPr>
              <w:jc w:val="center"/>
              <w:rPr>
                <w:rFonts w:eastAsia="Calibri"/>
                <w:szCs w:val="22"/>
              </w:rPr>
            </w:pPr>
            <w:proofErr w:type="spellStart"/>
            <w:r w:rsidRPr="00F208B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7B58CA" w14:textId="6FA42055" w:rsidR="0063251E" w:rsidRPr="00A96AF7" w:rsidRDefault="0063251E" w:rsidP="0063251E">
            <w:pPr>
              <w:jc w:val="center"/>
              <w:rPr>
                <w:rFonts w:eastAsia="Calibri"/>
                <w:szCs w:val="22"/>
              </w:rPr>
            </w:pPr>
            <w:r w:rsidRPr="00F208B2">
              <w:rPr>
                <w:rFonts w:eastAsia="Calibri"/>
                <w:szCs w:val="22"/>
              </w:rPr>
              <w:t>4400-5413-6913</w:t>
            </w:r>
          </w:p>
        </w:tc>
      </w:tr>
      <w:tr w:rsidR="0063251E" w:rsidRPr="00A96AF7" w14:paraId="2EDE68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5E2317" w14:textId="77777777" w:rsidR="0063251E" w:rsidRPr="00A96AF7"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50E96" w14:textId="79705AE3" w:rsidR="0063251E" w:rsidRPr="00A96AF7" w:rsidRDefault="0063251E" w:rsidP="0063251E">
            <w:pPr>
              <w:rPr>
                <w:rFonts w:eastAsia="Calibri"/>
                <w:szCs w:val="22"/>
              </w:rPr>
            </w:pPr>
            <w:r w:rsidRPr="00F208B2">
              <w:rPr>
                <w:rFonts w:eastAsia="Calibri"/>
                <w:szCs w:val="22"/>
              </w:rPr>
              <w:t>tr-118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D532E" w14:textId="65F1C1A9" w:rsidR="0063251E" w:rsidRPr="00A96AF7" w:rsidRDefault="0063251E" w:rsidP="0063251E">
            <w:pPr>
              <w:rPr>
                <w:rFonts w:eastAsia="Calibri"/>
                <w:szCs w:val="22"/>
              </w:rPr>
            </w:pPr>
            <w:r w:rsidRPr="00F208B2">
              <w:rPr>
                <w:rFonts w:eastAsia="Calibri"/>
                <w:szCs w:val="22"/>
              </w:rPr>
              <w:t>Vidugiriai–</w:t>
            </w:r>
            <w:proofErr w:type="spellStart"/>
            <w:r w:rsidRPr="00F208B2">
              <w:rPr>
                <w:rFonts w:eastAsia="Calibri"/>
                <w:szCs w:val="22"/>
              </w:rPr>
              <w:t>Pakapė</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E2CD883" w14:textId="28544CF2" w:rsidR="0063251E" w:rsidRPr="00A96AF7" w:rsidRDefault="0063251E" w:rsidP="0063251E">
            <w:pPr>
              <w:jc w:val="right"/>
              <w:rPr>
                <w:rFonts w:eastAsia="Calibri"/>
                <w:szCs w:val="22"/>
              </w:rPr>
            </w:pPr>
            <w:r w:rsidRPr="00F208B2">
              <w:rPr>
                <w:rFonts w:eastAsia="Calibri"/>
                <w:szCs w:val="22"/>
              </w:rPr>
              <w:t> 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AFA65" w14:textId="5C2B85DE"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4E89B" w14:textId="101AE448" w:rsidR="0063251E" w:rsidRPr="00A96AF7" w:rsidRDefault="0063251E" w:rsidP="0063251E">
            <w:pPr>
              <w:jc w:val="right"/>
              <w:rPr>
                <w:rFonts w:eastAsia="Calibri"/>
                <w:szCs w:val="22"/>
              </w:rPr>
            </w:pPr>
            <w:r w:rsidRPr="00F208B2">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C5C13" w14:textId="0A0E6CA4" w:rsidR="0063251E" w:rsidRPr="00A96AF7"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50F9C" w14:textId="1E9D087C" w:rsidR="0063251E" w:rsidRPr="00A96AF7" w:rsidRDefault="0063251E" w:rsidP="0063251E">
            <w:pPr>
              <w:jc w:val="center"/>
              <w:rPr>
                <w:rFonts w:eastAsia="Calibri"/>
                <w:szCs w:val="22"/>
              </w:rPr>
            </w:pPr>
            <w:proofErr w:type="spellStart"/>
            <w:r w:rsidRPr="00F208B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D48AD3" w14:textId="0DAE7055" w:rsidR="0063251E" w:rsidRPr="00A96AF7" w:rsidRDefault="0063251E" w:rsidP="0063251E">
            <w:pPr>
              <w:jc w:val="center"/>
              <w:rPr>
                <w:rFonts w:eastAsia="Calibri"/>
                <w:szCs w:val="22"/>
              </w:rPr>
            </w:pPr>
            <w:r w:rsidRPr="00F208B2">
              <w:rPr>
                <w:rFonts w:eastAsia="Calibri"/>
                <w:szCs w:val="22"/>
              </w:rPr>
              <w:t>4400-6450-2121</w:t>
            </w:r>
          </w:p>
        </w:tc>
      </w:tr>
      <w:tr w:rsidR="0063251E" w:rsidRPr="004B1509" w14:paraId="000432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4DFC5B"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D70048" w14:textId="52F3F9D4" w:rsidR="0063251E" w:rsidRPr="004B1509" w:rsidRDefault="0063251E" w:rsidP="0063251E">
            <w:pPr>
              <w:rPr>
                <w:rFonts w:eastAsia="Calibri"/>
                <w:szCs w:val="22"/>
              </w:rPr>
            </w:pPr>
            <w:r w:rsidRPr="00F208B2">
              <w:rPr>
                <w:rFonts w:eastAsia="Calibri"/>
                <w:szCs w:val="22"/>
              </w:rPr>
              <w:t>tr-119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32A019" w14:textId="24F4DF4C" w:rsidR="0063251E" w:rsidRPr="004B1509" w:rsidRDefault="0063251E" w:rsidP="0063251E">
            <w:pPr>
              <w:rPr>
                <w:rFonts w:eastAsia="Calibri"/>
                <w:szCs w:val="22"/>
              </w:rPr>
            </w:pPr>
            <w:r w:rsidRPr="00F208B2">
              <w:rPr>
                <w:rFonts w:eastAsia="Calibri"/>
                <w:szCs w:val="22"/>
              </w:rPr>
              <w:t xml:space="preserve">Privažiuojamasis kelias prie gyvenamųjų namų </w:t>
            </w:r>
            <w:proofErr w:type="spellStart"/>
            <w:r w:rsidRPr="00F208B2">
              <w:rPr>
                <w:rFonts w:eastAsia="Calibri"/>
                <w:szCs w:val="22"/>
              </w:rPr>
              <w:t>Bareišėlių</w:t>
            </w:r>
            <w:proofErr w:type="spellEnd"/>
            <w:r w:rsidRPr="00F208B2">
              <w:rPr>
                <w:rFonts w:eastAsia="Calibri"/>
                <w:szCs w:val="22"/>
              </w:rPr>
              <w:t xml:space="preserve"> k. nuo tr-28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34C609" w14:textId="360379F0" w:rsidR="0063251E" w:rsidRPr="004B1509" w:rsidRDefault="0063251E" w:rsidP="0063251E">
            <w:pPr>
              <w:jc w:val="right"/>
              <w:rPr>
                <w:rFonts w:eastAsia="Calibri"/>
                <w:szCs w:val="22"/>
              </w:rPr>
            </w:pPr>
            <w:r w:rsidRPr="00F208B2">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10C7" w14:textId="7A889017"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5D0A" w14:textId="59C72BBA" w:rsidR="0063251E" w:rsidRPr="004B1509" w:rsidRDefault="0063251E" w:rsidP="0063251E">
            <w:pPr>
              <w:jc w:val="right"/>
              <w:rPr>
                <w:rFonts w:eastAsia="Calibri"/>
                <w:szCs w:val="22"/>
              </w:rPr>
            </w:pPr>
            <w:r w:rsidRPr="00F208B2">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0BB2" w14:textId="24C2002F"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974F1" w14:textId="7A0428A7" w:rsidR="0063251E" w:rsidRPr="004B1509" w:rsidRDefault="0063251E" w:rsidP="0063251E">
            <w:pPr>
              <w:jc w:val="center"/>
              <w:rPr>
                <w:rFonts w:eastAsia="Calibri"/>
                <w:bCs/>
                <w:szCs w:val="22"/>
              </w:rPr>
            </w:pPr>
            <w:proofErr w:type="spellStart"/>
            <w:r w:rsidRPr="00F208B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48341E" w14:textId="5337F823" w:rsidR="0063251E" w:rsidRPr="004B1509" w:rsidRDefault="0063251E" w:rsidP="0063251E">
            <w:pPr>
              <w:jc w:val="center"/>
              <w:rPr>
                <w:rFonts w:eastAsia="Calibri"/>
                <w:szCs w:val="22"/>
              </w:rPr>
            </w:pPr>
            <w:r w:rsidRPr="00F208B2">
              <w:rPr>
                <w:rFonts w:eastAsia="Calibri"/>
                <w:szCs w:val="22"/>
              </w:rPr>
              <w:t>-</w:t>
            </w:r>
          </w:p>
        </w:tc>
      </w:tr>
      <w:tr w:rsidR="0063251E" w:rsidRPr="004B1509" w14:paraId="04B23E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0B624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74778" w14:textId="4FE7396C" w:rsidR="0063251E" w:rsidRPr="004B1509" w:rsidRDefault="0063251E" w:rsidP="0063251E">
            <w:pPr>
              <w:rPr>
                <w:rFonts w:eastAsia="Calibri"/>
                <w:szCs w:val="22"/>
              </w:rPr>
            </w:pPr>
            <w:r w:rsidRPr="00F208B2">
              <w:rPr>
                <w:rFonts w:eastAsia="Calibri"/>
                <w:szCs w:val="22"/>
              </w:rPr>
              <w:t>tr-12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0D94F8" w14:textId="3EF6F507" w:rsidR="0063251E" w:rsidRPr="004B1509" w:rsidRDefault="0063251E" w:rsidP="0063251E">
            <w:pPr>
              <w:rPr>
                <w:rFonts w:eastAsia="Calibri"/>
                <w:szCs w:val="22"/>
              </w:rPr>
            </w:pPr>
            <w:proofErr w:type="spellStart"/>
            <w:r w:rsidRPr="00F208B2">
              <w:rPr>
                <w:rFonts w:eastAsia="Calibri"/>
                <w:szCs w:val="22"/>
              </w:rPr>
              <w:t>Mileikiškiai</w:t>
            </w:r>
            <w:proofErr w:type="spellEnd"/>
            <w:r w:rsidRPr="00F208B2">
              <w:rPr>
                <w:rFonts w:eastAsia="Calibri"/>
                <w:szCs w:val="22"/>
              </w:rPr>
              <w:t>–</w:t>
            </w:r>
            <w:proofErr w:type="spellStart"/>
            <w:r w:rsidRPr="00F208B2">
              <w:rPr>
                <w:rFonts w:eastAsia="Calibri"/>
                <w:szCs w:val="22"/>
              </w:rPr>
              <w:t>Nakonys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F18C7C8" w14:textId="0DB46509" w:rsidR="0063251E" w:rsidRPr="004B1509" w:rsidRDefault="0063251E" w:rsidP="0063251E">
            <w:pPr>
              <w:jc w:val="right"/>
              <w:rPr>
                <w:rFonts w:eastAsia="Calibri"/>
                <w:szCs w:val="22"/>
              </w:rPr>
            </w:pPr>
            <w:r w:rsidRPr="00F208B2">
              <w:rPr>
                <w:rFonts w:eastAsia="Calibri"/>
                <w:szCs w:val="22"/>
              </w:rPr>
              <w:t xml:space="preserve"> </w:t>
            </w:r>
            <w:r w:rsidRPr="00F208B2">
              <w:rPr>
                <w:rFonts w:eastAsia="Calibri"/>
                <w:bCs/>
                <w:szCs w:val="22"/>
              </w:rPr>
              <w:t>2165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2DC2" w14:textId="5117DBDE"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926BE" w14:textId="0392C57F" w:rsidR="0063251E" w:rsidRPr="004B1509" w:rsidRDefault="0063251E" w:rsidP="0063251E">
            <w:pPr>
              <w:jc w:val="right"/>
              <w:rPr>
                <w:rFonts w:eastAsia="Calibri"/>
                <w:szCs w:val="22"/>
              </w:rPr>
            </w:pPr>
            <w:r w:rsidRPr="00F208B2">
              <w:rPr>
                <w:rFonts w:eastAsia="Calibri"/>
                <w:szCs w:val="22"/>
              </w:rPr>
              <w:t xml:space="preserve"> </w:t>
            </w:r>
            <w:r w:rsidRPr="00F208B2">
              <w:rPr>
                <w:rFonts w:eastAsia="Calibri"/>
                <w:bCs/>
                <w:szCs w:val="22"/>
              </w:rPr>
              <w:t>2165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03ADD" w14:textId="4FA23A23"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0315" w14:textId="34563A27" w:rsidR="0063251E" w:rsidRPr="004B1509" w:rsidRDefault="0063251E" w:rsidP="0063251E">
            <w:pPr>
              <w:jc w:val="center"/>
              <w:rPr>
                <w:rFonts w:eastAsia="Calibri"/>
                <w:bCs/>
                <w:szCs w:val="22"/>
              </w:rPr>
            </w:pPr>
            <w:r w:rsidRPr="00F208B2">
              <w:rPr>
                <w:rFonts w:eastAsia="Calibri"/>
                <w:bCs/>
                <w:szCs w:val="22"/>
              </w:rPr>
              <w:t xml:space="preserve"> </w:t>
            </w:r>
            <w:proofErr w:type="spellStart"/>
            <w:r w:rsidRPr="00F208B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C60B73" w14:textId="3AD83448" w:rsidR="0063251E" w:rsidRPr="004B1509" w:rsidRDefault="0063251E" w:rsidP="0063251E">
            <w:pPr>
              <w:jc w:val="center"/>
              <w:rPr>
                <w:rFonts w:eastAsia="Calibri"/>
                <w:szCs w:val="22"/>
              </w:rPr>
            </w:pPr>
            <w:r w:rsidRPr="00F208B2">
              <w:rPr>
                <w:rFonts w:eastAsia="Calibri"/>
                <w:bCs/>
                <w:szCs w:val="22"/>
              </w:rPr>
              <w:t>4400-6578-8770</w:t>
            </w:r>
          </w:p>
        </w:tc>
      </w:tr>
      <w:tr w:rsidR="0063251E" w:rsidRPr="004B1509" w14:paraId="221269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0BFB3D"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23E01" w14:textId="13E38A84" w:rsidR="0063251E" w:rsidRPr="004B1509" w:rsidRDefault="0063251E" w:rsidP="0063251E">
            <w:pPr>
              <w:rPr>
                <w:rFonts w:eastAsia="Calibri"/>
                <w:szCs w:val="22"/>
              </w:rPr>
            </w:pPr>
            <w:r w:rsidRPr="00F208B2">
              <w:rPr>
                <w:rFonts w:eastAsia="Calibri"/>
                <w:szCs w:val="22"/>
              </w:rPr>
              <w:t>tr-120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01AD52" w14:textId="5CA3695E" w:rsidR="0063251E" w:rsidRPr="004B1509" w:rsidRDefault="0063251E" w:rsidP="0063251E">
            <w:pPr>
              <w:rPr>
                <w:rFonts w:eastAsia="Calibri"/>
                <w:szCs w:val="22"/>
              </w:rPr>
            </w:pPr>
            <w:r w:rsidRPr="00F208B2">
              <w:rPr>
                <w:rFonts w:eastAsia="Calibri"/>
                <w:szCs w:val="22"/>
              </w:rPr>
              <w:t>Privažiuojamasis kelias prie Juostino ežero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62C721" w14:textId="2D86E5B8" w:rsidR="0063251E" w:rsidRPr="004B1509" w:rsidRDefault="0063251E" w:rsidP="0063251E">
            <w:pPr>
              <w:jc w:val="right"/>
              <w:rPr>
                <w:rFonts w:eastAsia="Calibri"/>
                <w:szCs w:val="22"/>
              </w:rPr>
            </w:pPr>
            <w:r w:rsidRPr="00F208B2">
              <w:rPr>
                <w:rFonts w:eastAsia="Calibri"/>
                <w:bCs/>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E1A7F" w14:textId="26FEF519"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B6E59" w14:textId="06A97485" w:rsidR="0063251E" w:rsidRPr="004B1509" w:rsidRDefault="0063251E" w:rsidP="0063251E">
            <w:pPr>
              <w:jc w:val="right"/>
              <w:rPr>
                <w:rFonts w:eastAsia="Calibri"/>
                <w:szCs w:val="22"/>
              </w:rPr>
            </w:pPr>
            <w:r w:rsidRPr="00F208B2">
              <w:rPr>
                <w:rFonts w:eastAsia="Calibri"/>
                <w:bCs/>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541F8" w14:textId="2F5111C8"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0A7D4" w14:textId="02CB8B4C" w:rsidR="0063251E" w:rsidRPr="004B1509" w:rsidRDefault="0063251E" w:rsidP="0063251E">
            <w:pPr>
              <w:jc w:val="center"/>
              <w:rPr>
                <w:rFonts w:eastAsia="Calibri"/>
                <w:bCs/>
                <w:szCs w:val="22"/>
              </w:rPr>
            </w:pPr>
            <w:proofErr w:type="spellStart"/>
            <w:r w:rsidRPr="00F208B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C33698" w14:textId="32C65A60" w:rsidR="0063251E" w:rsidRPr="004B1509" w:rsidRDefault="0063251E" w:rsidP="0063251E">
            <w:pPr>
              <w:jc w:val="center"/>
              <w:rPr>
                <w:rFonts w:eastAsia="Calibri"/>
                <w:szCs w:val="22"/>
              </w:rPr>
            </w:pPr>
            <w:r w:rsidRPr="00F208B2">
              <w:rPr>
                <w:rFonts w:eastAsia="Calibri"/>
                <w:bCs/>
                <w:szCs w:val="22"/>
              </w:rPr>
              <w:t>4400-6592-6578</w:t>
            </w:r>
          </w:p>
        </w:tc>
      </w:tr>
      <w:tr w:rsidR="0063251E" w:rsidRPr="004B1509" w14:paraId="0F8B64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64EB00"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820A3" w14:textId="7057F45A" w:rsidR="0063251E" w:rsidRPr="004B1509" w:rsidRDefault="0063251E" w:rsidP="0063251E">
            <w:pPr>
              <w:rPr>
                <w:rFonts w:eastAsia="Calibri"/>
                <w:szCs w:val="22"/>
              </w:rPr>
            </w:pPr>
            <w:r w:rsidRPr="00F208B2">
              <w:rPr>
                <w:rFonts w:eastAsia="Calibri"/>
                <w:szCs w:val="22"/>
              </w:rPr>
              <w:t>tr-121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28EB8D" w14:textId="10E7BAA2" w:rsidR="0063251E" w:rsidRPr="004B1509" w:rsidRDefault="0063251E" w:rsidP="0063251E">
            <w:pPr>
              <w:rPr>
                <w:rFonts w:eastAsia="Calibri"/>
                <w:szCs w:val="22"/>
              </w:rPr>
            </w:pPr>
            <w:r w:rsidRPr="00F208B2">
              <w:rPr>
                <w:rFonts w:eastAsia="Calibri"/>
                <w:szCs w:val="22"/>
              </w:rPr>
              <w:t xml:space="preserve">Pravažiuojamasis kelias nuo </w:t>
            </w:r>
            <w:proofErr w:type="spellStart"/>
            <w:r w:rsidRPr="00F208B2">
              <w:rPr>
                <w:rFonts w:eastAsia="Calibri"/>
                <w:szCs w:val="22"/>
              </w:rPr>
              <w:t>Pajuostinio</w:t>
            </w:r>
            <w:proofErr w:type="spellEnd"/>
            <w:r w:rsidRPr="00F208B2">
              <w:rPr>
                <w:rFonts w:eastAsia="Calibri"/>
                <w:szCs w:val="22"/>
              </w:rPr>
              <w:t xml:space="preserve"> g. iki Juostos g., </w:t>
            </w:r>
            <w:proofErr w:type="spellStart"/>
            <w:r w:rsidRPr="00F208B2">
              <w:rPr>
                <w:rFonts w:eastAsia="Calibri"/>
                <w:szCs w:val="22"/>
              </w:rPr>
              <w:t>Pajuostinio</w:t>
            </w:r>
            <w:proofErr w:type="spellEnd"/>
            <w:r w:rsidRPr="00F208B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E14E00" w14:textId="1828DEB0" w:rsidR="0063251E" w:rsidRPr="004B1509" w:rsidRDefault="0063251E" w:rsidP="0063251E">
            <w:pPr>
              <w:jc w:val="right"/>
              <w:rPr>
                <w:rFonts w:eastAsia="Calibri"/>
                <w:szCs w:val="22"/>
              </w:rPr>
            </w:pPr>
            <w:r w:rsidRPr="00F208B2">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A1E4F" w14:textId="0A2B740C"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97B09" w14:textId="33241961"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20D45" w14:textId="7A3F2066" w:rsidR="0063251E" w:rsidRPr="004B1509" w:rsidRDefault="0063251E" w:rsidP="0063251E">
            <w:pPr>
              <w:jc w:val="right"/>
              <w:rPr>
                <w:rFonts w:eastAsia="Calibri"/>
                <w:szCs w:val="22"/>
              </w:rPr>
            </w:pPr>
            <w:r w:rsidRPr="00F208B2">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D36E" w14:textId="1CCDE173" w:rsidR="0063251E" w:rsidRPr="004B1509" w:rsidRDefault="0063251E" w:rsidP="0063251E">
            <w:pPr>
              <w:jc w:val="center"/>
              <w:rPr>
                <w:rFonts w:eastAsia="Calibri"/>
                <w:bCs/>
                <w:szCs w:val="22"/>
              </w:rPr>
            </w:pPr>
            <w:proofErr w:type="spellStart"/>
            <w:r w:rsidRPr="00F208B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B2E1C0" w14:textId="668B793C" w:rsidR="0063251E" w:rsidRPr="004B1509" w:rsidRDefault="0063251E" w:rsidP="0063251E">
            <w:pPr>
              <w:jc w:val="center"/>
              <w:rPr>
                <w:rFonts w:eastAsia="Calibri"/>
                <w:szCs w:val="22"/>
              </w:rPr>
            </w:pPr>
            <w:r w:rsidRPr="00F208B2">
              <w:rPr>
                <w:rFonts w:eastAsia="Calibri"/>
                <w:szCs w:val="22"/>
              </w:rPr>
              <w:t>-</w:t>
            </w:r>
          </w:p>
        </w:tc>
      </w:tr>
      <w:tr w:rsidR="0063251E" w:rsidRPr="004B1509" w14:paraId="137785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A8104C"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863A67" w14:textId="75399F56" w:rsidR="0063251E" w:rsidRPr="004B1509" w:rsidRDefault="0063251E" w:rsidP="0063251E">
            <w:pPr>
              <w:rPr>
                <w:rFonts w:eastAsia="Calibri"/>
                <w:szCs w:val="22"/>
              </w:rPr>
            </w:pPr>
            <w:r w:rsidRPr="00F208B2">
              <w:rPr>
                <w:rFonts w:eastAsia="Calibri"/>
                <w:szCs w:val="22"/>
              </w:rPr>
              <w:t>tr-122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7B78ED" w14:textId="01764E21" w:rsidR="0063251E" w:rsidRPr="004B1509" w:rsidRDefault="0063251E" w:rsidP="0063251E">
            <w:pPr>
              <w:rPr>
                <w:rFonts w:eastAsia="Calibri"/>
                <w:szCs w:val="22"/>
              </w:rPr>
            </w:pPr>
            <w:r w:rsidRPr="00F208B2">
              <w:rPr>
                <w:rFonts w:eastAsia="Calibri"/>
                <w:szCs w:val="22"/>
              </w:rPr>
              <w:t xml:space="preserve">Privažiuojamasis kelias prie Juostino ežero paplūdimio nuo </w:t>
            </w:r>
            <w:proofErr w:type="spellStart"/>
            <w:r w:rsidRPr="00F208B2">
              <w:rPr>
                <w:rFonts w:eastAsia="Calibri"/>
                <w:szCs w:val="22"/>
              </w:rPr>
              <w:t>Pajuostinio</w:t>
            </w:r>
            <w:proofErr w:type="spellEnd"/>
            <w:r w:rsidRPr="00F208B2">
              <w:rPr>
                <w:rFonts w:eastAsia="Calibri"/>
                <w:szCs w:val="22"/>
              </w:rPr>
              <w:t xml:space="preserve"> g., </w:t>
            </w:r>
            <w:proofErr w:type="spellStart"/>
            <w:r w:rsidRPr="00F208B2">
              <w:rPr>
                <w:rFonts w:eastAsia="Calibri"/>
                <w:szCs w:val="22"/>
              </w:rPr>
              <w:t>Pajuostinio</w:t>
            </w:r>
            <w:proofErr w:type="spellEnd"/>
            <w:r w:rsidRPr="00F208B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DB116F" w14:textId="3B4B9AC3" w:rsidR="0063251E" w:rsidRPr="004B1509" w:rsidRDefault="0063251E" w:rsidP="0063251E">
            <w:pPr>
              <w:jc w:val="right"/>
              <w:rPr>
                <w:rFonts w:eastAsia="Calibri"/>
                <w:szCs w:val="22"/>
              </w:rPr>
            </w:pPr>
            <w:r w:rsidRPr="00F208B2">
              <w:rPr>
                <w:rFonts w:eastAsia="Calibri"/>
                <w:bCs/>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BA65" w14:textId="7C9B0F3E"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3A42F" w14:textId="434B8C17" w:rsidR="0063251E" w:rsidRPr="004B1509" w:rsidRDefault="0063251E" w:rsidP="0063251E">
            <w:pPr>
              <w:jc w:val="right"/>
              <w:rPr>
                <w:rFonts w:eastAsia="Calibri"/>
                <w:szCs w:val="22"/>
              </w:rPr>
            </w:pPr>
            <w:r w:rsidRPr="00F208B2">
              <w:rPr>
                <w:rFonts w:eastAsia="Calibri"/>
                <w:bCs/>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E83B3" w14:textId="6DFD206D" w:rsidR="0063251E" w:rsidRPr="004B1509" w:rsidRDefault="0063251E" w:rsidP="0063251E">
            <w:pPr>
              <w:jc w:val="right"/>
              <w:rPr>
                <w:rFonts w:eastAsia="Calibri"/>
                <w:szCs w:val="22"/>
              </w:rPr>
            </w:pPr>
            <w:r w:rsidRPr="00F208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6810" w14:textId="6931C96D" w:rsidR="0063251E" w:rsidRPr="004B1509" w:rsidRDefault="0063251E" w:rsidP="0063251E">
            <w:pPr>
              <w:jc w:val="center"/>
              <w:rPr>
                <w:rFonts w:eastAsia="Calibri"/>
                <w:bCs/>
                <w:szCs w:val="22"/>
              </w:rPr>
            </w:pPr>
            <w:r w:rsidRPr="00F208B2">
              <w:rPr>
                <w:rFonts w:eastAsia="Calibri"/>
                <w:bCs/>
                <w:szCs w:val="22"/>
              </w:rPr>
              <w:t xml:space="preserve"> </w:t>
            </w:r>
            <w:proofErr w:type="spellStart"/>
            <w:r w:rsidRPr="00F208B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67CEDA" w14:textId="1C5E0525" w:rsidR="0063251E" w:rsidRPr="004B1509" w:rsidRDefault="0063251E" w:rsidP="0063251E">
            <w:pPr>
              <w:jc w:val="center"/>
              <w:rPr>
                <w:rFonts w:eastAsia="Calibri"/>
                <w:szCs w:val="22"/>
              </w:rPr>
            </w:pPr>
            <w:r w:rsidRPr="00F208B2">
              <w:rPr>
                <w:rFonts w:eastAsia="Calibri"/>
                <w:bCs/>
                <w:szCs w:val="22"/>
              </w:rPr>
              <w:t>4400-6600-5480</w:t>
            </w:r>
          </w:p>
        </w:tc>
      </w:tr>
      <w:tr w:rsidR="0063251E" w:rsidRPr="004B1509" w14:paraId="3AD1B6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4450D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DF602A" w14:textId="10C3D955" w:rsidR="0063251E" w:rsidRPr="004B1509" w:rsidRDefault="0063251E" w:rsidP="0063251E">
            <w:pPr>
              <w:rPr>
                <w:rFonts w:eastAsia="Calibri"/>
                <w:szCs w:val="22"/>
              </w:rPr>
            </w:pPr>
            <w:r w:rsidRPr="00F208B2">
              <w:rPr>
                <w:rFonts w:eastAsia="Calibri"/>
                <w:szCs w:val="22"/>
              </w:rPr>
              <w:t>tr-123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790D7D" w14:textId="6068B772" w:rsidR="0063251E" w:rsidRPr="004B1509" w:rsidRDefault="0063251E" w:rsidP="0063251E">
            <w:pPr>
              <w:rPr>
                <w:rFonts w:eastAsia="Calibri"/>
                <w:szCs w:val="22"/>
              </w:rPr>
            </w:pPr>
            <w:r w:rsidRPr="00F208B2">
              <w:rPr>
                <w:rFonts w:eastAsia="Calibri"/>
                <w:szCs w:val="22"/>
              </w:rPr>
              <w:t xml:space="preserve">Privažiuojamasis kelias prie miško nuo </w:t>
            </w:r>
            <w:proofErr w:type="spellStart"/>
            <w:r w:rsidRPr="00F208B2">
              <w:rPr>
                <w:rFonts w:eastAsia="Calibri"/>
                <w:szCs w:val="22"/>
              </w:rPr>
              <w:t>Pajuostinio</w:t>
            </w:r>
            <w:proofErr w:type="spellEnd"/>
            <w:r w:rsidRPr="00F208B2">
              <w:rPr>
                <w:rFonts w:eastAsia="Calibri"/>
                <w:szCs w:val="22"/>
              </w:rPr>
              <w:t xml:space="preserve"> g.,  </w:t>
            </w:r>
            <w:proofErr w:type="spellStart"/>
            <w:r w:rsidRPr="00F208B2">
              <w:rPr>
                <w:rFonts w:eastAsia="Calibri"/>
                <w:szCs w:val="22"/>
              </w:rPr>
              <w:t>Pajuostinio</w:t>
            </w:r>
            <w:proofErr w:type="spellEnd"/>
            <w:r w:rsidRPr="00F208B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075344" w14:textId="74D0C298" w:rsidR="0063251E" w:rsidRPr="004B1509" w:rsidRDefault="0063251E" w:rsidP="0063251E">
            <w:pPr>
              <w:jc w:val="right"/>
              <w:rPr>
                <w:rFonts w:eastAsia="Calibri"/>
                <w:szCs w:val="22"/>
              </w:rPr>
            </w:pPr>
            <w:r w:rsidRPr="00F208B2">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5641" w14:textId="5CFC3037"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F3CD" w14:textId="199F3C31" w:rsidR="0063251E" w:rsidRPr="004B150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CC06F" w14:textId="5B597BB7" w:rsidR="0063251E" w:rsidRPr="004B1509" w:rsidRDefault="0063251E" w:rsidP="0063251E">
            <w:pPr>
              <w:jc w:val="right"/>
              <w:rPr>
                <w:rFonts w:eastAsia="Calibri"/>
                <w:szCs w:val="22"/>
              </w:rPr>
            </w:pPr>
            <w:r w:rsidRPr="00F208B2">
              <w:rPr>
                <w:rFonts w:eastAsia="Calibri"/>
                <w:szCs w:val="22"/>
              </w:rPr>
              <w:t xml:space="preserve"> </w:t>
            </w:r>
            <w:r w:rsidRPr="00F208B2">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F4EAB" w14:textId="031AA65A" w:rsidR="0063251E" w:rsidRPr="004B1509" w:rsidRDefault="0063251E" w:rsidP="0063251E">
            <w:pPr>
              <w:jc w:val="center"/>
              <w:rPr>
                <w:rFonts w:eastAsia="Calibri"/>
                <w:bCs/>
                <w:szCs w:val="22"/>
              </w:rPr>
            </w:pPr>
            <w:r w:rsidRPr="00F208B2">
              <w:rPr>
                <w:rFonts w:eastAsia="Calibri"/>
                <w:bCs/>
                <w:szCs w:val="22"/>
              </w:rPr>
              <w:t xml:space="preserve"> </w:t>
            </w:r>
            <w:proofErr w:type="spellStart"/>
            <w:r w:rsidRPr="00F208B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D9E923" w14:textId="4B00A8E0" w:rsidR="0063251E" w:rsidRPr="004B1509" w:rsidRDefault="0063251E" w:rsidP="0063251E">
            <w:pPr>
              <w:jc w:val="center"/>
              <w:rPr>
                <w:rFonts w:eastAsia="Calibri"/>
                <w:szCs w:val="22"/>
              </w:rPr>
            </w:pPr>
            <w:r w:rsidRPr="00F208B2">
              <w:rPr>
                <w:rFonts w:eastAsia="Calibri"/>
                <w:bCs/>
                <w:szCs w:val="22"/>
              </w:rPr>
              <w:t>4400-6600-5469</w:t>
            </w:r>
          </w:p>
        </w:tc>
      </w:tr>
      <w:tr w:rsidR="0063251E" w:rsidRPr="005F37D9" w14:paraId="18B866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594E29"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8296C" w14:textId="19737338" w:rsidR="0063251E" w:rsidRPr="005F37D9" w:rsidRDefault="0063251E" w:rsidP="0063251E">
            <w:pPr>
              <w:rPr>
                <w:rFonts w:eastAsia="Calibri"/>
                <w:szCs w:val="22"/>
              </w:rPr>
            </w:pPr>
            <w:r w:rsidRPr="00F208B2">
              <w:rPr>
                <w:rFonts w:eastAsia="Calibri"/>
                <w:szCs w:val="22"/>
              </w:rPr>
              <w:t>tr-124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FA0CB9" w14:textId="1AFC4B3C" w:rsidR="0063251E" w:rsidRPr="005F37D9" w:rsidRDefault="0063251E" w:rsidP="0063251E">
            <w:pPr>
              <w:rPr>
                <w:rFonts w:eastAsia="Calibri"/>
                <w:szCs w:val="22"/>
              </w:rPr>
            </w:pPr>
            <w:r w:rsidRPr="00F208B2">
              <w:rPr>
                <w:rFonts w:eastAsia="Calibri"/>
                <w:szCs w:val="22"/>
              </w:rPr>
              <w:t xml:space="preserve">Privažiuojamasis kelias prie dirbamų laukų </w:t>
            </w:r>
            <w:proofErr w:type="spellStart"/>
            <w:r w:rsidRPr="00F208B2">
              <w:rPr>
                <w:rFonts w:eastAsia="Calibri"/>
                <w:szCs w:val="22"/>
              </w:rPr>
              <w:t>Žviliūnų</w:t>
            </w:r>
            <w:proofErr w:type="spellEnd"/>
            <w:r w:rsidRPr="00F208B2">
              <w:rPr>
                <w:rFonts w:eastAsia="Calibri"/>
                <w:szCs w:val="22"/>
              </w:rPr>
              <w:t xml:space="preserve">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C6CBAD" w14:textId="157D5F08" w:rsidR="0063251E" w:rsidRPr="005F37D9" w:rsidRDefault="0063251E" w:rsidP="0063251E">
            <w:pPr>
              <w:jc w:val="right"/>
              <w:rPr>
                <w:rFonts w:eastAsia="Calibri"/>
                <w:szCs w:val="22"/>
              </w:rPr>
            </w:pPr>
            <w:r w:rsidRPr="00F208B2">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0AE13" w14:textId="50DE4F41" w:rsidR="0063251E" w:rsidRPr="005F37D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DD0E" w14:textId="5BD89E9B" w:rsidR="0063251E" w:rsidRPr="005F37D9" w:rsidRDefault="0063251E" w:rsidP="0063251E">
            <w:pPr>
              <w:jc w:val="right"/>
              <w:rPr>
                <w:rFonts w:eastAsia="Calibri"/>
                <w:szCs w:val="22"/>
              </w:rPr>
            </w:pPr>
            <w:r w:rsidRPr="00F208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726DE" w14:textId="3F94C1D2" w:rsidR="0063251E" w:rsidRPr="005F37D9" w:rsidRDefault="0063251E" w:rsidP="0063251E">
            <w:pPr>
              <w:jc w:val="right"/>
              <w:rPr>
                <w:rFonts w:eastAsia="Calibri"/>
                <w:szCs w:val="22"/>
              </w:rPr>
            </w:pPr>
            <w:r w:rsidRPr="00F208B2">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B091D" w14:textId="49ABED2A" w:rsidR="0063251E" w:rsidRPr="005F37D9" w:rsidRDefault="0063251E" w:rsidP="0063251E">
            <w:pPr>
              <w:jc w:val="center"/>
              <w:rPr>
                <w:rFonts w:eastAsia="Calibri"/>
                <w:szCs w:val="22"/>
              </w:rPr>
            </w:pPr>
            <w:r w:rsidRPr="00F208B2">
              <w:rPr>
                <w:rFonts w:eastAsia="Calibri"/>
                <w:szCs w:val="22"/>
              </w:rPr>
              <w:t xml:space="preserve"> </w:t>
            </w:r>
            <w:proofErr w:type="spellStart"/>
            <w:r w:rsidRPr="00F208B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4957C2" w14:textId="5FA1ABF6" w:rsidR="0063251E" w:rsidRPr="005F37D9" w:rsidRDefault="0063251E" w:rsidP="0063251E">
            <w:pPr>
              <w:jc w:val="center"/>
              <w:rPr>
                <w:rFonts w:eastAsia="Calibri"/>
                <w:szCs w:val="22"/>
              </w:rPr>
            </w:pPr>
            <w:r w:rsidRPr="00F208B2">
              <w:rPr>
                <w:rFonts w:eastAsia="Calibri"/>
                <w:szCs w:val="22"/>
              </w:rPr>
              <w:t>4400-6467-6346</w:t>
            </w:r>
          </w:p>
        </w:tc>
      </w:tr>
      <w:tr w:rsidR="0063251E" w:rsidRPr="005F37D9" w14:paraId="4F6A603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329963"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336947" w14:textId="66F798D5" w:rsidR="0063251E" w:rsidRPr="005F37D9" w:rsidRDefault="0063251E" w:rsidP="0063251E">
            <w:pPr>
              <w:rPr>
                <w:rFonts w:eastAsia="Calibri"/>
                <w:szCs w:val="22"/>
              </w:rPr>
            </w:pPr>
            <w:r w:rsidRPr="005F37D9">
              <w:rPr>
                <w:rFonts w:eastAsia="Calibri"/>
                <w:szCs w:val="22"/>
              </w:rPr>
              <w:t>tr-125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5A8DA8" w14:textId="2F28F17F" w:rsidR="0063251E" w:rsidRPr="005F37D9" w:rsidRDefault="0063251E" w:rsidP="0063251E">
            <w:pPr>
              <w:rPr>
                <w:rFonts w:eastAsia="Calibri"/>
                <w:szCs w:val="22"/>
              </w:rPr>
            </w:pPr>
            <w:r w:rsidRPr="005F37D9">
              <w:rPr>
                <w:rFonts w:eastAsia="Calibri"/>
                <w:szCs w:val="22"/>
              </w:rPr>
              <w:t xml:space="preserve">Privažiuojamasis kelias prie gyvenamųjų namų Vidugirių k.  nuo kelio </w:t>
            </w:r>
            <w:proofErr w:type="spellStart"/>
            <w:r w:rsidRPr="005F37D9">
              <w:rPr>
                <w:rFonts w:eastAsia="Calibri"/>
                <w:szCs w:val="22"/>
              </w:rPr>
              <w:t>Vašuokėnai</w:t>
            </w:r>
            <w:proofErr w:type="spellEnd"/>
            <w:r w:rsidRPr="005F37D9">
              <w:rPr>
                <w:rFonts w:eastAsia="Calibri"/>
                <w:szCs w:val="22"/>
              </w:rPr>
              <w:t xml:space="preserve">–Viešintos,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F916BC" w14:textId="3C823511" w:rsidR="0063251E" w:rsidRPr="005F37D9" w:rsidRDefault="0063251E" w:rsidP="0063251E">
            <w:pPr>
              <w:jc w:val="right"/>
              <w:rPr>
                <w:rFonts w:eastAsia="Calibri"/>
                <w:szCs w:val="22"/>
              </w:rPr>
            </w:pPr>
            <w:r w:rsidRPr="005F37D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A06AE" w14:textId="68FD80EA" w:rsidR="0063251E" w:rsidRPr="005F37D9" w:rsidRDefault="0063251E" w:rsidP="0063251E">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3FFD" w14:textId="30FCFFEF" w:rsidR="0063251E" w:rsidRPr="005F37D9" w:rsidRDefault="0063251E" w:rsidP="0063251E">
            <w:pPr>
              <w:jc w:val="right"/>
              <w:rPr>
                <w:rFonts w:eastAsia="Calibri"/>
                <w:szCs w:val="22"/>
              </w:rPr>
            </w:pPr>
            <w:r w:rsidRPr="005F37D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6B3A3" w14:textId="328A605D" w:rsidR="0063251E" w:rsidRPr="005F37D9" w:rsidRDefault="0063251E" w:rsidP="0063251E">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64F2E" w14:textId="665AA3DD" w:rsidR="0063251E" w:rsidRPr="005F37D9" w:rsidRDefault="0063251E" w:rsidP="0063251E">
            <w:pPr>
              <w:jc w:val="center"/>
              <w:rPr>
                <w:rFonts w:eastAsia="Calibri"/>
                <w:szCs w:val="22"/>
              </w:rPr>
            </w:pPr>
            <w:r w:rsidRPr="005F37D9">
              <w:rPr>
                <w:rFonts w:eastAsia="Calibri"/>
                <w:szCs w:val="22"/>
              </w:rPr>
              <w:t xml:space="preserve"> </w:t>
            </w:r>
            <w:proofErr w:type="spellStart"/>
            <w:r w:rsidRPr="005F37D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485ED2" w14:textId="337FEB78" w:rsidR="0063251E" w:rsidRPr="005F37D9" w:rsidRDefault="0063251E" w:rsidP="0063251E">
            <w:pPr>
              <w:jc w:val="center"/>
              <w:rPr>
                <w:rFonts w:eastAsia="Calibri"/>
                <w:szCs w:val="22"/>
              </w:rPr>
            </w:pPr>
            <w:r w:rsidRPr="005F37D9">
              <w:rPr>
                <w:rFonts w:eastAsia="Calibri"/>
                <w:szCs w:val="22"/>
              </w:rPr>
              <w:t>4400-6450-2200</w:t>
            </w:r>
          </w:p>
        </w:tc>
      </w:tr>
      <w:tr w:rsidR="0063251E" w:rsidRPr="005F37D9" w14:paraId="10F1FA6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FA64EA"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FE48AA" w14:textId="3984EA0C" w:rsidR="0063251E" w:rsidRPr="005F37D9" w:rsidRDefault="0063251E" w:rsidP="0063251E">
            <w:pPr>
              <w:rPr>
                <w:rFonts w:eastAsia="Calibri"/>
                <w:szCs w:val="22"/>
              </w:rPr>
            </w:pPr>
            <w:r w:rsidRPr="005F37D9">
              <w:rPr>
                <w:rFonts w:eastAsia="Calibri"/>
                <w:szCs w:val="22"/>
              </w:rPr>
              <w:t>tr-126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366B91" w14:textId="79A1BB4B" w:rsidR="0063251E" w:rsidRPr="005F37D9" w:rsidRDefault="0063251E" w:rsidP="0063251E">
            <w:pPr>
              <w:rPr>
                <w:rFonts w:eastAsia="Calibri"/>
                <w:szCs w:val="22"/>
              </w:rPr>
            </w:pPr>
            <w:r w:rsidRPr="005F37D9">
              <w:rPr>
                <w:rFonts w:eastAsia="Calibri"/>
                <w:szCs w:val="22"/>
              </w:rPr>
              <w:t xml:space="preserve">Privažiuojamasis kelias prie gyvenamųjų namų Vidugirių k.  nuo kelio </w:t>
            </w:r>
            <w:proofErr w:type="spellStart"/>
            <w:r w:rsidRPr="005F37D9">
              <w:rPr>
                <w:rFonts w:eastAsia="Calibri"/>
                <w:szCs w:val="22"/>
              </w:rPr>
              <w:t>Vašuokėnai</w:t>
            </w:r>
            <w:proofErr w:type="spellEnd"/>
            <w:r w:rsidRPr="005F37D9">
              <w:rPr>
                <w:rFonts w:eastAsia="Calibri"/>
                <w:szCs w:val="22"/>
              </w:rPr>
              <w:t xml:space="preserve">–Viešintos,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C949EE" w14:textId="78EDDEF8" w:rsidR="0063251E" w:rsidRPr="005F37D9" w:rsidRDefault="0063251E" w:rsidP="0063251E">
            <w:pPr>
              <w:jc w:val="right"/>
              <w:rPr>
                <w:rFonts w:eastAsia="Calibri"/>
                <w:szCs w:val="22"/>
              </w:rPr>
            </w:pPr>
            <w:r w:rsidRPr="005F37D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60866" w14:textId="21DD526C" w:rsidR="0063251E" w:rsidRPr="005F37D9" w:rsidRDefault="0063251E" w:rsidP="0063251E">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D2232" w14:textId="6BBA8EAC" w:rsidR="0063251E" w:rsidRPr="005F37D9" w:rsidRDefault="0063251E" w:rsidP="0063251E">
            <w:pPr>
              <w:jc w:val="right"/>
              <w:rPr>
                <w:rFonts w:eastAsia="Calibri"/>
                <w:szCs w:val="22"/>
              </w:rPr>
            </w:pPr>
            <w:r w:rsidRPr="005F37D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BCA6" w14:textId="7719B559" w:rsidR="0063251E" w:rsidRPr="005F37D9" w:rsidRDefault="0063251E" w:rsidP="0063251E">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2CFAC" w14:textId="61306397" w:rsidR="0063251E" w:rsidRPr="005F37D9" w:rsidRDefault="0063251E" w:rsidP="0063251E">
            <w:pPr>
              <w:jc w:val="center"/>
              <w:rPr>
                <w:rFonts w:eastAsia="Calibri"/>
                <w:szCs w:val="22"/>
              </w:rPr>
            </w:pPr>
            <w:proofErr w:type="spellStart"/>
            <w:r w:rsidRPr="005F37D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B5C923" w14:textId="21CB195D" w:rsidR="0063251E" w:rsidRPr="005F37D9" w:rsidRDefault="0063251E" w:rsidP="0063251E">
            <w:pPr>
              <w:jc w:val="center"/>
              <w:rPr>
                <w:rFonts w:eastAsia="Calibri"/>
                <w:szCs w:val="22"/>
              </w:rPr>
            </w:pPr>
            <w:r w:rsidRPr="005F37D9">
              <w:rPr>
                <w:rFonts w:eastAsia="Calibri"/>
                <w:szCs w:val="22"/>
              </w:rPr>
              <w:t>-</w:t>
            </w:r>
          </w:p>
        </w:tc>
      </w:tr>
      <w:tr w:rsidR="0063251E" w:rsidRPr="005F37D9" w14:paraId="5F42E3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207EEA"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B198A5" w14:textId="09351044" w:rsidR="0063251E" w:rsidRPr="005F37D9" w:rsidRDefault="0063251E" w:rsidP="0063251E">
            <w:pPr>
              <w:rPr>
                <w:rFonts w:eastAsia="Calibri"/>
                <w:szCs w:val="22"/>
              </w:rPr>
            </w:pPr>
            <w:r w:rsidRPr="005F37D9">
              <w:rPr>
                <w:rFonts w:eastAsia="Calibri"/>
                <w:szCs w:val="22"/>
              </w:rPr>
              <w:t>tr-127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39D047" w14:textId="2EFB42CA" w:rsidR="0063251E" w:rsidRPr="005F37D9" w:rsidRDefault="0063251E" w:rsidP="0063251E">
            <w:pPr>
              <w:rPr>
                <w:rFonts w:eastAsia="Calibri"/>
                <w:szCs w:val="22"/>
              </w:rPr>
            </w:pPr>
            <w:r w:rsidRPr="005F37D9">
              <w:rPr>
                <w:rFonts w:eastAsia="Calibri"/>
                <w:szCs w:val="22"/>
              </w:rPr>
              <w:t xml:space="preserve">Privažiuojamasis kelias prie gyvenamųjų namų Vidugirių k.  nuo kelio </w:t>
            </w:r>
            <w:proofErr w:type="spellStart"/>
            <w:r w:rsidRPr="005F37D9">
              <w:rPr>
                <w:rFonts w:eastAsia="Calibri"/>
                <w:szCs w:val="22"/>
              </w:rPr>
              <w:t>Vašuokėnai</w:t>
            </w:r>
            <w:proofErr w:type="spellEnd"/>
            <w:r w:rsidRPr="005F37D9">
              <w:rPr>
                <w:rFonts w:eastAsia="Calibri"/>
                <w:szCs w:val="22"/>
              </w:rPr>
              <w:t xml:space="preserve">–Viešintos,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F80193" w14:textId="012F5353" w:rsidR="0063251E" w:rsidRPr="005F37D9" w:rsidRDefault="0063251E" w:rsidP="0063251E">
            <w:pPr>
              <w:jc w:val="right"/>
              <w:rPr>
                <w:rFonts w:eastAsia="Calibri"/>
                <w:szCs w:val="22"/>
              </w:rPr>
            </w:pPr>
            <w:r w:rsidRPr="005F37D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658" w14:textId="779D6E8A" w:rsidR="0063251E" w:rsidRPr="005F37D9" w:rsidRDefault="0063251E" w:rsidP="0063251E">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D42AD" w14:textId="2E24CBA5" w:rsidR="0063251E" w:rsidRPr="005F37D9" w:rsidRDefault="0063251E" w:rsidP="0063251E">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39F1E" w14:textId="607A8CF9" w:rsidR="0063251E" w:rsidRPr="005F37D9" w:rsidRDefault="0063251E" w:rsidP="0063251E">
            <w:pPr>
              <w:jc w:val="right"/>
              <w:rPr>
                <w:rFonts w:eastAsia="Calibri"/>
                <w:szCs w:val="22"/>
              </w:rPr>
            </w:pPr>
            <w:r w:rsidRPr="005F37D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C2B8C" w14:textId="1C5AE0B2" w:rsidR="0063251E" w:rsidRPr="005F37D9" w:rsidRDefault="0063251E" w:rsidP="0063251E">
            <w:pPr>
              <w:jc w:val="center"/>
              <w:rPr>
                <w:rFonts w:eastAsia="Calibri"/>
                <w:szCs w:val="22"/>
              </w:rPr>
            </w:pPr>
            <w:proofErr w:type="spellStart"/>
            <w:r w:rsidRPr="005F37D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CF7832" w14:textId="502DFF24" w:rsidR="0063251E" w:rsidRPr="005F37D9" w:rsidRDefault="0063251E" w:rsidP="0063251E">
            <w:pPr>
              <w:jc w:val="center"/>
              <w:rPr>
                <w:rFonts w:eastAsia="Calibri"/>
                <w:szCs w:val="22"/>
              </w:rPr>
            </w:pPr>
            <w:r w:rsidRPr="005F37D9">
              <w:rPr>
                <w:rFonts w:eastAsia="Calibri"/>
                <w:szCs w:val="22"/>
              </w:rPr>
              <w:t>-</w:t>
            </w:r>
          </w:p>
        </w:tc>
      </w:tr>
      <w:tr w:rsidR="0063251E" w:rsidRPr="005F37D9" w14:paraId="777C1E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2F5CDC"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0A2243" w14:textId="4F39D37E" w:rsidR="0063251E" w:rsidRPr="005F37D9" w:rsidRDefault="0063251E" w:rsidP="0063251E">
            <w:pPr>
              <w:rPr>
                <w:rFonts w:eastAsia="Calibri"/>
                <w:szCs w:val="22"/>
              </w:rPr>
            </w:pPr>
            <w:r w:rsidRPr="00D04E6A">
              <w:rPr>
                <w:rFonts w:eastAsia="Calibri"/>
                <w:szCs w:val="22"/>
              </w:rPr>
              <w:t>tr-128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D142F9" w14:textId="7E86A819" w:rsidR="0063251E" w:rsidRPr="005F37D9" w:rsidRDefault="0063251E" w:rsidP="0063251E">
            <w:pPr>
              <w:rPr>
                <w:rFonts w:eastAsia="Calibri"/>
                <w:szCs w:val="22"/>
              </w:rPr>
            </w:pPr>
            <w:r w:rsidRPr="00D04E6A">
              <w:rPr>
                <w:rFonts w:eastAsia="Calibri"/>
                <w:szCs w:val="22"/>
              </w:rPr>
              <w:t xml:space="preserve">Privažiuojamasis kelias prie dirbamų laukų </w:t>
            </w:r>
            <w:proofErr w:type="spellStart"/>
            <w:r w:rsidRPr="00D04E6A">
              <w:rPr>
                <w:rFonts w:eastAsia="Calibri"/>
                <w:szCs w:val="22"/>
              </w:rPr>
              <w:t>Meiluškių</w:t>
            </w:r>
            <w:proofErr w:type="spellEnd"/>
            <w:r w:rsidRPr="00D04E6A">
              <w:rPr>
                <w:rFonts w:eastAsia="Calibri"/>
                <w:szCs w:val="22"/>
              </w:rPr>
              <w:t xml:space="preserve"> k. nuo kelio Nr. tr-7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03341B" w14:textId="0751815F" w:rsidR="0063251E" w:rsidRPr="005F37D9" w:rsidRDefault="0063251E" w:rsidP="0063251E">
            <w:pPr>
              <w:jc w:val="right"/>
              <w:rPr>
                <w:rFonts w:eastAsia="Calibri"/>
                <w:szCs w:val="22"/>
              </w:rPr>
            </w:pPr>
            <w:r w:rsidRPr="00D04E6A">
              <w:rPr>
                <w:rFonts w:eastAsia="Calibri"/>
                <w:bCs/>
                <w:szCs w:val="22"/>
              </w:rPr>
              <w:t>565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2CDFF" w14:textId="1F576493"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6F79" w14:textId="5BFBF259" w:rsidR="0063251E" w:rsidRPr="005F37D9" w:rsidRDefault="0063251E" w:rsidP="0063251E">
            <w:pPr>
              <w:jc w:val="right"/>
              <w:rPr>
                <w:rFonts w:eastAsia="Calibri"/>
                <w:szCs w:val="22"/>
              </w:rPr>
            </w:pPr>
            <w:r w:rsidRPr="00D04E6A">
              <w:rPr>
                <w:rFonts w:eastAsia="Calibri"/>
                <w:bCs/>
                <w:szCs w:val="22"/>
              </w:rPr>
              <w:t>565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26BDE" w14:textId="2000D259" w:rsidR="0063251E" w:rsidRPr="005F37D9" w:rsidRDefault="0063251E" w:rsidP="0063251E">
            <w:pPr>
              <w:jc w:val="right"/>
              <w:rPr>
                <w:rFonts w:eastAsia="Calibri"/>
                <w:szCs w:val="22"/>
              </w:rPr>
            </w:pPr>
            <w:r w:rsidRPr="00D04E6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07AE" w14:textId="3C216CCD" w:rsidR="0063251E" w:rsidRPr="005F37D9" w:rsidRDefault="0063251E" w:rsidP="0063251E">
            <w:pPr>
              <w:jc w:val="center"/>
              <w:rPr>
                <w:rFonts w:eastAsia="Calibri"/>
                <w:szCs w:val="22"/>
              </w:rPr>
            </w:pPr>
            <w:r w:rsidRPr="00D04E6A">
              <w:rPr>
                <w:rFonts w:eastAsia="Calibri"/>
                <w:szCs w:val="22"/>
              </w:rPr>
              <w:t xml:space="preserve"> </w:t>
            </w:r>
            <w:proofErr w:type="spellStart"/>
            <w:r w:rsidRPr="00D04E6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E0647E" w14:textId="6778F168" w:rsidR="0063251E" w:rsidRPr="005F37D9" w:rsidRDefault="0063251E" w:rsidP="0063251E">
            <w:pPr>
              <w:jc w:val="center"/>
              <w:rPr>
                <w:rFonts w:eastAsia="Calibri"/>
                <w:szCs w:val="22"/>
              </w:rPr>
            </w:pPr>
            <w:r w:rsidRPr="00D04E6A">
              <w:rPr>
                <w:rFonts w:eastAsia="Calibri"/>
                <w:bCs/>
                <w:szCs w:val="22"/>
              </w:rPr>
              <w:t>4400-6592-6756</w:t>
            </w:r>
          </w:p>
        </w:tc>
      </w:tr>
      <w:tr w:rsidR="0063251E" w:rsidRPr="005F37D9" w14:paraId="4C07F5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9D72B1"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5D6E2" w14:textId="06CC0F4C" w:rsidR="0063251E" w:rsidRPr="005F37D9" w:rsidRDefault="0063251E" w:rsidP="0063251E">
            <w:pPr>
              <w:rPr>
                <w:rFonts w:eastAsia="Calibri"/>
                <w:szCs w:val="22"/>
              </w:rPr>
            </w:pPr>
            <w:r w:rsidRPr="00D04E6A">
              <w:rPr>
                <w:rFonts w:eastAsia="Calibri"/>
                <w:szCs w:val="22"/>
              </w:rPr>
              <w:t>tr-129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5142D7" w14:textId="3263183D" w:rsidR="0063251E" w:rsidRPr="005F37D9" w:rsidRDefault="0063251E" w:rsidP="0063251E">
            <w:pPr>
              <w:rPr>
                <w:rFonts w:eastAsia="Calibri"/>
                <w:szCs w:val="22"/>
              </w:rPr>
            </w:pPr>
            <w:r w:rsidRPr="00D04E6A">
              <w:rPr>
                <w:rFonts w:eastAsia="Calibri"/>
                <w:szCs w:val="22"/>
              </w:rPr>
              <w:t xml:space="preserve">Privažiuojamasis kelias prie senkapių </w:t>
            </w:r>
            <w:proofErr w:type="spellStart"/>
            <w:r w:rsidRPr="00D04E6A">
              <w:rPr>
                <w:rFonts w:eastAsia="Calibri"/>
                <w:szCs w:val="22"/>
              </w:rPr>
              <w:t>Meiluškių</w:t>
            </w:r>
            <w:proofErr w:type="spellEnd"/>
            <w:r w:rsidRPr="00D04E6A">
              <w:rPr>
                <w:rFonts w:eastAsia="Calibri"/>
                <w:szCs w:val="22"/>
              </w:rPr>
              <w:t xml:space="preserve"> k. nuo kelio tr-7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7E086D" w14:textId="52CE9781" w:rsidR="0063251E" w:rsidRPr="005F37D9" w:rsidRDefault="0063251E" w:rsidP="0063251E">
            <w:pPr>
              <w:jc w:val="right"/>
              <w:rPr>
                <w:rFonts w:eastAsia="Calibri"/>
                <w:szCs w:val="22"/>
              </w:rPr>
            </w:pPr>
            <w:r w:rsidRPr="00D04E6A">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FAAA" w14:textId="6FC94B25"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E2705" w14:textId="0764F3E6"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CDCD" w14:textId="201C78FC" w:rsidR="0063251E" w:rsidRPr="005F37D9" w:rsidRDefault="0063251E" w:rsidP="0063251E">
            <w:pPr>
              <w:jc w:val="right"/>
              <w:rPr>
                <w:rFonts w:eastAsia="Calibri"/>
                <w:szCs w:val="22"/>
              </w:rPr>
            </w:pPr>
            <w:r w:rsidRPr="00D04E6A">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2E300" w14:textId="3D47079E" w:rsidR="0063251E" w:rsidRPr="005F37D9" w:rsidRDefault="0063251E" w:rsidP="0063251E">
            <w:pPr>
              <w:jc w:val="center"/>
              <w:rPr>
                <w:rFonts w:eastAsia="Calibri"/>
                <w:szCs w:val="22"/>
              </w:rPr>
            </w:pPr>
            <w:proofErr w:type="spellStart"/>
            <w:r w:rsidRPr="00D04E6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8B5351" w14:textId="2B14EBA9" w:rsidR="0063251E" w:rsidRPr="005F37D9" w:rsidRDefault="0063251E" w:rsidP="0063251E">
            <w:pPr>
              <w:jc w:val="center"/>
              <w:rPr>
                <w:rFonts w:eastAsia="Calibri"/>
                <w:szCs w:val="22"/>
              </w:rPr>
            </w:pPr>
            <w:r w:rsidRPr="00D04E6A">
              <w:rPr>
                <w:rFonts w:eastAsia="Calibri"/>
                <w:szCs w:val="22"/>
              </w:rPr>
              <w:t>-</w:t>
            </w:r>
          </w:p>
        </w:tc>
      </w:tr>
      <w:tr w:rsidR="0063251E" w:rsidRPr="005F37D9" w14:paraId="5D9DC2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626712"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191E7E" w14:textId="38211E6D" w:rsidR="0063251E" w:rsidRPr="005F37D9" w:rsidRDefault="0063251E" w:rsidP="0063251E">
            <w:pPr>
              <w:rPr>
                <w:rFonts w:eastAsia="Calibri"/>
                <w:szCs w:val="22"/>
              </w:rPr>
            </w:pPr>
            <w:r w:rsidRPr="00D04E6A">
              <w:rPr>
                <w:rFonts w:eastAsia="Calibri"/>
                <w:szCs w:val="22"/>
              </w:rPr>
              <w:t>tr-13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B39267" w14:textId="2CE468E2" w:rsidR="0063251E" w:rsidRPr="005F37D9" w:rsidRDefault="0063251E" w:rsidP="0063251E">
            <w:pPr>
              <w:rPr>
                <w:rFonts w:eastAsia="Calibri"/>
                <w:szCs w:val="22"/>
              </w:rPr>
            </w:pPr>
            <w:r w:rsidRPr="00D04E6A">
              <w:rPr>
                <w:rFonts w:eastAsia="Calibri"/>
                <w:szCs w:val="22"/>
              </w:rPr>
              <w:t xml:space="preserve">Privažiuojamasis kelias nuo prie miško nuo Troškūnų g., </w:t>
            </w:r>
            <w:proofErr w:type="spellStart"/>
            <w:r w:rsidRPr="00D04E6A">
              <w:rPr>
                <w:rFonts w:eastAsia="Calibri"/>
                <w:szCs w:val="22"/>
              </w:rPr>
              <w:t>Mileikiškių</w:t>
            </w:r>
            <w:proofErr w:type="spellEnd"/>
            <w:r w:rsidRPr="00D04E6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044FF5" w14:textId="614BDF6A" w:rsidR="0063251E" w:rsidRPr="005F37D9" w:rsidRDefault="0063251E" w:rsidP="0063251E">
            <w:pPr>
              <w:jc w:val="right"/>
              <w:rPr>
                <w:rFonts w:eastAsia="Calibri"/>
                <w:szCs w:val="22"/>
              </w:rPr>
            </w:pPr>
            <w:r w:rsidRPr="00D04E6A">
              <w:rPr>
                <w:rFonts w:eastAsia="Calibri"/>
                <w:strike/>
                <w:szCs w:val="22"/>
              </w:rPr>
              <w:t xml:space="preserve"> </w:t>
            </w:r>
            <w:r w:rsidRPr="00D04E6A">
              <w:rPr>
                <w:rFonts w:eastAsia="Calibri"/>
                <w:bCs/>
                <w:szCs w:val="22"/>
              </w:rPr>
              <w:t>1076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C6257" w14:textId="01570EA1"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7281" w14:textId="338EBAAA" w:rsidR="0063251E" w:rsidRPr="005F37D9" w:rsidRDefault="0063251E" w:rsidP="0063251E">
            <w:pPr>
              <w:jc w:val="right"/>
              <w:rPr>
                <w:rFonts w:eastAsia="Calibri"/>
                <w:szCs w:val="22"/>
              </w:rPr>
            </w:pPr>
            <w:r w:rsidRPr="00D04E6A">
              <w:rPr>
                <w:rFonts w:eastAsia="Calibri"/>
                <w:szCs w:val="22"/>
              </w:rPr>
              <w:t xml:space="preserve"> </w:t>
            </w:r>
            <w:r w:rsidRPr="00D04E6A">
              <w:rPr>
                <w:rFonts w:eastAsia="Calibri"/>
                <w:bCs/>
                <w:szCs w:val="22"/>
              </w:rPr>
              <w:t>1076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6A2F8" w14:textId="45E83329"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6D159" w14:textId="22738B28" w:rsidR="0063251E" w:rsidRPr="005F37D9" w:rsidRDefault="0063251E" w:rsidP="0063251E">
            <w:pPr>
              <w:jc w:val="center"/>
              <w:rPr>
                <w:rFonts w:eastAsia="Calibri"/>
                <w:szCs w:val="22"/>
              </w:rPr>
            </w:pPr>
            <w:r w:rsidRPr="00D04E6A">
              <w:rPr>
                <w:rFonts w:eastAsia="Calibri"/>
                <w:szCs w:val="22"/>
              </w:rPr>
              <w:t xml:space="preserve"> </w:t>
            </w:r>
            <w:proofErr w:type="spellStart"/>
            <w:r w:rsidRPr="00D04E6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CA013A" w14:textId="4A04C415" w:rsidR="0063251E" w:rsidRPr="005F37D9" w:rsidRDefault="0063251E" w:rsidP="0063251E">
            <w:pPr>
              <w:jc w:val="center"/>
              <w:rPr>
                <w:rFonts w:eastAsia="Calibri"/>
                <w:szCs w:val="22"/>
              </w:rPr>
            </w:pPr>
            <w:r w:rsidRPr="00D04E6A">
              <w:rPr>
                <w:rFonts w:eastAsia="Calibri"/>
                <w:bCs/>
                <w:szCs w:val="22"/>
              </w:rPr>
              <w:t>4400-6569-7809</w:t>
            </w:r>
          </w:p>
        </w:tc>
      </w:tr>
      <w:tr w:rsidR="0063251E" w:rsidRPr="005F37D9" w14:paraId="41CBD35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4AA735"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D51D4" w14:textId="3022FE48" w:rsidR="0063251E" w:rsidRPr="005F37D9" w:rsidRDefault="0063251E" w:rsidP="0063251E">
            <w:pPr>
              <w:rPr>
                <w:rFonts w:eastAsia="Calibri"/>
                <w:szCs w:val="22"/>
              </w:rPr>
            </w:pPr>
            <w:r w:rsidRPr="00D04E6A">
              <w:rPr>
                <w:rFonts w:eastAsia="Calibri"/>
                <w:szCs w:val="22"/>
              </w:rPr>
              <w:t>tr-130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3906FC" w14:textId="16683F6B" w:rsidR="0063251E" w:rsidRPr="005F37D9" w:rsidRDefault="0063251E" w:rsidP="0063251E">
            <w:pPr>
              <w:rPr>
                <w:rFonts w:eastAsia="Calibri"/>
                <w:szCs w:val="22"/>
              </w:rPr>
            </w:pPr>
            <w:r w:rsidRPr="00D04E6A">
              <w:rPr>
                <w:rFonts w:eastAsia="Calibri"/>
                <w:szCs w:val="22"/>
              </w:rPr>
              <w:t>Lydžiai–</w:t>
            </w:r>
            <w:proofErr w:type="spellStart"/>
            <w:r w:rsidRPr="00D04E6A">
              <w:rPr>
                <w:rFonts w:eastAsia="Calibri"/>
                <w:szCs w:val="22"/>
              </w:rPr>
              <w:t>Kildonys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5CDCAA4" w14:textId="47F72931" w:rsidR="0063251E" w:rsidRPr="005F37D9" w:rsidRDefault="0063251E" w:rsidP="0063251E">
            <w:pPr>
              <w:jc w:val="right"/>
              <w:rPr>
                <w:rFonts w:eastAsia="Calibri"/>
                <w:szCs w:val="22"/>
              </w:rPr>
            </w:pPr>
            <w:r w:rsidRPr="00D04E6A">
              <w:rPr>
                <w:rFonts w:eastAsia="Calibri"/>
                <w:szCs w:val="22"/>
              </w:rPr>
              <w:t> 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3A7EF" w14:textId="04DE432E"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E31B3" w14:textId="42C13ED5" w:rsidR="0063251E" w:rsidRPr="005F37D9" w:rsidRDefault="0063251E" w:rsidP="0063251E">
            <w:pPr>
              <w:jc w:val="right"/>
              <w:rPr>
                <w:rFonts w:eastAsia="Calibri"/>
                <w:szCs w:val="22"/>
              </w:rPr>
            </w:pPr>
            <w:r w:rsidRPr="00D04E6A">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56A82" w14:textId="7416CC08"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EAFAD" w14:textId="77777777" w:rsidR="0063251E" w:rsidRPr="00D04E6A" w:rsidRDefault="0063251E" w:rsidP="0063251E">
            <w:pPr>
              <w:jc w:val="center"/>
              <w:rPr>
                <w:rFonts w:eastAsia="Calibri"/>
                <w:szCs w:val="22"/>
              </w:rPr>
            </w:pPr>
            <w:proofErr w:type="spellStart"/>
            <w:r w:rsidRPr="00D04E6A">
              <w:rPr>
                <w:rFonts w:eastAsia="Calibri"/>
                <w:szCs w:val="22"/>
              </w:rPr>
              <w:t>IIIv</w:t>
            </w:r>
            <w:proofErr w:type="spellEnd"/>
          </w:p>
          <w:p w14:paraId="5DC3C5D5" w14:textId="14D65F9C" w:rsidR="0063251E" w:rsidRPr="005F37D9" w:rsidRDefault="0063251E" w:rsidP="0063251E">
            <w:pPr>
              <w:jc w:val="center"/>
              <w:rPr>
                <w:rFonts w:eastAsia="Calibri"/>
                <w:szCs w:val="22"/>
              </w:rPr>
            </w:pPr>
            <w:proofErr w:type="spellStart"/>
            <w:r w:rsidRPr="00D04E6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895698" w14:textId="5462956C" w:rsidR="0063251E" w:rsidRPr="005F37D9" w:rsidRDefault="0063251E" w:rsidP="0063251E">
            <w:pPr>
              <w:jc w:val="center"/>
              <w:rPr>
                <w:rFonts w:eastAsia="Calibri"/>
                <w:szCs w:val="22"/>
              </w:rPr>
            </w:pPr>
            <w:r w:rsidRPr="00D04E6A">
              <w:rPr>
                <w:rFonts w:eastAsia="Calibri"/>
                <w:szCs w:val="22"/>
              </w:rPr>
              <w:t>4400-6450-2021 4400-6451-9642</w:t>
            </w:r>
          </w:p>
        </w:tc>
      </w:tr>
      <w:tr w:rsidR="0063251E" w:rsidRPr="005F37D9" w14:paraId="6D010AE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78A84C"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D3BB6" w14:textId="7B0BCD88" w:rsidR="0063251E" w:rsidRPr="005F37D9" w:rsidRDefault="0063251E" w:rsidP="0063251E">
            <w:pPr>
              <w:rPr>
                <w:rFonts w:eastAsia="Calibri"/>
                <w:szCs w:val="22"/>
              </w:rPr>
            </w:pPr>
            <w:r w:rsidRPr="00D04E6A">
              <w:rPr>
                <w:rFonts w:eastAsia="Calibri"/>
                <w:szCs w:val="22"/>
              </w:rPr>
              <w:t>tr-131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486F42" w14:textId="317816B6" w:rsidR="0063251E" w:rsidRPr="005F37D9" w:rsidRDefault="0063251E" w:rsidP="0063251E">
            <w:pPr>
              <w:rPr>
                <w:rFonts w:eastAsia="Calibri"/>
                <w:szCs w:val="22"/>
              </w:rPr>
            </w:pPr>
            <w:r w:rsidRPr="00D04E6A">
              <w:rPr>
                <w:rFonts w:eastAsia="Calibri"/>
                <w:szCs w:val="22"/>
              </w:rPr>
              <w:t>Motiejūnai–Samanai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E13562" w14:textId="55A70008" w:rsidR="0063251E" w:rsidRPr="005F37D9" w:rsidRDefault="0063251E" w:rsidP="0063251E">
            <w:pPr>
              <w:jc w:val="right"/>
              <w:rPr>
                <w:rFonts w:eastAsia="Calibri"/>
                <w:szCs w:val="22"/>
              </w:rPr>
            </w:pPr>
            <w:r w:rsidRPr="00D04E6A">
              <w:rPr>
                <w:rFonts w:eastAsia="Calibri"/>
                <w:szCs w:val="22"/>
              </w:rPr>
              <w:t>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B490" w14:textId="0FA972E2"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0C87D" w14:textId="56C2B135" w:rsidR="0063251E" w:rsidRPr="005F37D9" w:rsidRDefault="0063251E" w:rsidP="0063251E">
            <w:pPr>
              <w:jc w:val="right"/>
              <w:rPr>
                <w:rFonts w:eastAsia="Calibri"/>
                <w:szCs w:val="22"/>
              </w:rPr>
            </w:pPr>
            <w:r w:rsidRPr="00D04E6A">
              <w:rPr>
                <w:rFonts w:eastAsia="Calibri"/>
                <w:szCs w:val="22"/>
              </w:rPr>
              <w:t>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82486" w14:textId="7557FF36" w:rsidR="0063251E" w:rsidRPr="005F37D9" w:rsidRDefault="0063251E" w:rsidP="0063251E">
            <w:pPr>
              <w:jc w:val="right"/>
              <w:rPr>
                <w:rFonts w:eastAsia="Calibri"/>
                <w:strike/>
                <w:szCs w:val="22"/>
              </w:rPr>
            </w:pPr>
            <w:r w:rsidRPr="00D04E6A">
              <w:rPr>
                <w:rFonts w:eastAsia="Calibri"/>
                <w:strike/>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DFC99" w14:textId="6C46AB4B" w:rsidR="0063251E" w:rsidRPr="005F37D9" w:rsidRDefault="0063251E" w:rsidP="0063251E">
            <w:pPr>
              <w:jc w:val="center"/>
              <w:rPr>
                <w:rFonts w:eastAsia="Calibri"/>
                <w:szCs w:val="22"/>
              </w:rPr>
            </w:pPr>
            <w:r w:rsidRPr="00D04E6A">
              <w:rPr>
                <w:rFonts w:eastAsia="Calibri"/>
                <w:szCs w:val="22"/>
              </w:rPr>
              <w:t xml:space="preserve"> </w:t>
            </w:r>
            <w:proofErr w:type="spellStart"/>
            <w:r w:rsidRPr="00D04E6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B06435" w14:textId="4FD263AA" w:rsidR="0063251E" w:rsidRPr="005F37D9" w:rsidRDefault="0063251E" w:rsidP="0063251E">
            <w:pPr>
              <w:jc w:val="center"/>
              <w:rPr>
                <w:rFonts w:eastAsia="Calibri"/>
                <w:szCs w:val="22"/>
              </w:rPr>
            </w:pPr>
            <w:r w:rsidRPr="00D04E6A">
              <w:rPr>
                <w:rFonts w:eastAsia="Calibri"/>
                <w:szCs w:val="22"/>
              </w:rPr>
              <w:t>4400-6450-2043</w:t>
            </w:r>
          </w:p>
        </w:tc>
      </w:tr>
      <w:tr w:rsidR="0063251E" w:rsidRPr="005F37D9" w14:paraId="284812B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0D702E"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956A35" w14:textId="076601B4" w:rsidR="0063251E" w:rsidRPr="005F37D9" w:rsidRDefault="0063251E" w:rsidP="0063251E">
            <w:pPr>
              <w:rPr>
                <w:rFonts w:eastAsia="Calibri"/>
                <w:szCs w:val="22"/>
              </w:rPr>
            </w:pPr>
            <w:r w:rsidRPr="00D04E6A">
              <w:rPr>
                <w:rFonts w:eastAsia="Calibri"/>
                <w:szCs w:val="22"/>
              </w:rPr>
              <w:t>tr-132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183066" w14:textId="37ABAA10" w:rsidR="0063251E" w:rsidRPr="005F37D9" w:rsidRDefault="0063251E" w:rsidP="0063251E">
            <w:pPr>
              <w:rPr>
                <w:rFonts w:eastAsia="Calibri"/>
                <w:szCs w:val="22"/>
              </w:rPr>
            </w:pPr>
            <w:r w:rsidRPr="00D04E6A">
              <w:rPr>
                <w:rFonts w:eastAsia="Calibri"/>
                <w:szCs w:val="22"/>
              </w:rPr>
              <w:t xml:space="preserve">Privažiuojamasis kelias prie </w:t>
            </w:r>
            <w:proofErr w:type="spellStart"/>
            <w:r w:rsidRPr="00D04E6A">
              <w:rPr>
                <w:rFonts w:eastAsia="Calibri"/>
                <w:szCs w:val="22"/>
              </w:rPr>
              <w:t>Gerkiškių</w:t>
            </w:r>
            <w:proofErr w:type="spellEnd"/>
            <w:r w:rsidRPr="00D04E6A">
              <w:rPr>
                <w:rFonts w:eastAsia="Calibri"/>
                <w:szCs w:val="22"/>
              </w:rPr>
              <w:t xml:space="preserve"> k. nuo kelio Nr. tr-30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0574EC" w14:textId="7CAD25D1" w:rsidR="0063251E" w:rsidRPr="005F37D9" w:rsidRDefault="0063251E" w:rsidP="0063251E">
            <w:pPr>
              <w:jc w:val="right"/>
              <w:rPr>
                <w:rFonts w:eastAsia="Calibri"/>
                <w:szCs w:val="22"/>
              </w:rPr>
            </w:pPr>
            <w:r w:rsidRPr="00D04E6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36098" w14:textId="622A5444"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D7F69" w14:textId="61D3E746" w:rsidR="0063251E" w:rsidRPr="005F37D9" w:rsidRDefault="0063251E" w:rsidP="0063251E">
            <w:pPr>
              <w:jc w:val="right"/>
              <w:rPr>
                <w:rFonts w:eastAsia="Calibri"/>
                <w:szCs w:val="22"/>
              </w:rPr>
            </w:pPr>
            <w:r w:rsidRPr="00D04E6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B0F7" w14:textId="03B4BF40" w:rsidR="0063251E" w:rsidRPr="005F37D9" w:rsidRDefault="0063251E" w:rsidP="0063251E">
            <w:pPr>
              <w:jc w:val="right"/>
              <w:rPr>
                <w:rFonts w:eastAsia="Calibri"/>
                <w:strike/>
                <w:szCs w:val="22"/>
              </w:rPr>
            </w:pPr>
            <w:r w:rsidRPr="00D04E6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DB0F" w14:textId="1CABE46D" w:rsidR="0063251E" w:rsidRPr="005F37D9" w:rsidRDefault="0063251E" w:rsidP="0063251E">
            <w:pPr>
              <w:jc w:val="center"/>
              <w:rPr>
                <w:rFonts w:eastAsia="Calibri"/>
                <w:szCs w:val="22"/>
              </w:rPr>
            </w:pPr>
            <w:r w:rsidRPr="00D04E6A">
              <w:rPr>
                <w:rFonts w:eastAsia="Calibri"/>
                <w:szCs w:val="22"/>
              </w:rPr>
              <w:t xml:space="preserve"> </w:t>
            </w:r>
            <w:proofErr w:type="spellStart"/>
            <w:r w:rsidRPr="00D04E6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429482" w14:textId="4B1F095B" w:rsidR="0063251E" w:rsidRPr="005F37D9" w:rsidRDefault="0063251E" w:rsidP="0063251E">
            <w:pPr>
              <w:jc w:val="center"/>
              <w:rPr>
                <w:rFonts w:eastAsia="Calibri"/>
                <w:szCs w:val="22"/>
              </w:rPr>
            </w:pPr>
            <w:r w:rsidRPr="00D04E6A">
              <w:rPr>
                <w:rFonts w:eastAsia="Calibri"/>
                <w:szCs w:val="22"/>
              </w:rPr>
              <w:t>4400-6450-2076</w:t>
            </w:r>
          </w:p>
        </w:tc>
      </w:tr>
      <w:tr w:rsidR="0063251E" w:rsidRPr="005F37D9" w14:paraId="570C28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021DD6"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9F85" w14:textId="011C24FE" w:rsidR="0063251E" w:rsidRPr="005F37D9" w:rsidRDefault="0063251E" w:rsidP="0063251E">
            <w:pPr>
              <w:rPr>
                <w:rFonts w:eastAsia="Calibri"/>
                <w:szCs w:val="22"/>
              </w:rPr>
            </w:pPr>
            <w:r w:rsidRPr="00D04E6A">
              <w:rPr>
                <w:rFonts w:eastAsia="Calibri"/>
                <w:szCs w:val="22"/>
              </w:rPr>
              <w:t>tr-134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D75FB2" w14:textId="096944B5" w:rsidR="0063251E" w:rsidRPr="005F37D9" w:rsidRDefault="0063251E" w:rsidP="0063251E">
            <w:pPr>
              <w:rPr>
                <w:rFonts w:eastAsia="Calibri"/>
                <w:szCs w:val="22"/>
              </w:rPr>
            </w:pPr>
            <w:r w:rsidRPr="00D04E6A">
              <w:rPr>
                <w:rFonts w:eastAsia="Calibri"/>
                <w:szCs w:val="22"/>
              </w:rPr>
              <w:t xml:space="preserve">Privažiuojamasis kelias prie gyvenamųjų namų  </w:t>
            </w:r>
            <w:proofErr w:type="spellStart"/>
            <w:r w:rsidRPr="00D04E6A">
              <w:rPr>
                <w:rFonts w:eastAsia="Calibri"/>
                <w:szCs w:val="22"/>
              </w:rPr>
              <w:t>Karčekų</w:t>
            </w:r>
            <w:proofErr w:type="spellEnd"/>
            <w:r w:rsidRPr="00D04E6A">
              <w:rPr>
                <w:rFonts w:eastAsia="Calibri"/>
                <w:szCs w:val="22"/>
              </w:rPr>
              <w:t xml:space="preserve"> vs. nuo kelio Nr. tr-48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7F1A37" w14:textId="37B58FCF" w:rsidR="0063251E" w:rsidRPr="005F37D9" w:rsidRDefault="0063251E" w:rsidP="0063251E">
            <w:pPr>
              <w:jc w:val="right"/>
              <w:rPr>
                <w:rFonts w:eastAsia="Calibri"/>
                <w:szCs w:val="22"/>
              </w:rPr>
            </w:pPr>
            <w:r w:rsidRPr="00D04E6A">
              <w:rPr>
                <w:rFonts w:eastAsia="Calibri"/>
                <w:szCs w:val="22"/>
              </w:rPr>
              <w:t xml:space="preserve">256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D6EB1" w14:textId="776D9D70"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C7DC6" w14:textId="32F8089D"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21056" w14:textId="7803AE47" w:rsidR="0063251E" w:rsidRPr="005F37D9" w:rsidRDefault="0063251E" w:rsidP="0063251E">
            <w:pPr>
              <w:jc w:val="right"/>
              <w:rPr>
                <w:rFonts w:eastAsia="Calibri"/>
                <w:szCs w:val="22"/>
              </w:rPr>
            </w:pPr>
            <w:r w:rsidRPr="00D04E6A">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934D" w14:textId="3777B2DA" w:rsidR="0063251E" w:rsidRPr="005F37D9" w:rsidRDefault="0063251E" w:rsidP="0063251E">
            <w:pPr>
              <w:jc w:val="center"/>
              <w:rPr>
                <w:rFonts w:eastAsia="Calibri"/>
                <w:szCs w:val="22"/>
              </w:rPr>
            </w:pPr>
            <w:proofErr w:type="spellStart"/>
            <w:r w:rsidRPr="00D04E6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B4C591" w14:textId="75BD1DCF" w:rsidR="0063251E" w:rsidRPr="005F37D9" w:rsidRDefault="0063251E" w:rsidP="0063251E">
            <w:pPr>
              <w:jc w:val="center"/>
              <w:rPr>
                <w:rFonts w:eastAsia="Calibri"/>
                <w:szCs w:val="22"/>
              </w:rPr>
            </w:pPr>
            <w:r w:rsidRPr="00D04E6A">
              <w:rPr>
                <w:rFonts w:eastAsia="Calibri"/>
                <w:szCs w:val="22"/>
              </w:rPr>
              <w:t>-</w:t>
            </w:r>
          </w:p>
        </w:tc>
      </w:tr>
      <w:tr w:rsidR="0063251E" w:rsidRPr="005F37D9" w14:paraId="687C2F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7265D8"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9C379" w14:textId="350D7F21" w:rsidR="0063251E" w:rsidRPr="005F37D9" w:rsidRDefault="0063251E" w:rsidP="0063251E">
            <w:pPr>
              <w:rPr>
                <w:rFonts w:eastAsia="Calibri"/>
                <w:szCs w:val="22"/>
              </w:rPr>
            </w:pPr>
            <w:r w:rsidRPr="00D04E6A">
              <w:rPr>
                <w:rFonts w:eastAsia="Calibri"/>
                <w:szCs w:val="22"/>
              </w:rPr>
              <w:t>tr-135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8CAEAF" w14:textId="739712E4" w:rsidR="0063251E" w:rsidRPr="005F37D9" w:rsidRDefault="0063251E" w:rsidP="0063251E">
            <w:pPr>
              <w:rPr>
                <w:rFonts w:eastAsia="Calibri"/>
                <w:szCs w:val="22"/>
              </w:rPr>
            </w:pPr>
            <w:r w:rsidRPr="00D04E6A">
              <w:rPr>
                <w:rFonts w:eastAsia="Calibri"/>
                <w:szCs w:val="22"/>
              </w:rPr>
              <w:t>Privažiuojamasis kelias prie dirbamų laukų Naujasėdžio k. nuo kelio Nr. tr-45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162C1D" w14:textId="344E7C15" w:rsidR="0063251E" w:rsidRPr="005F37D9" w:rsidRDefault="0063251E" w:rsidP="0063251E">
            <w:pPr>
              <w:jc w:val="right"/>
              <w:rPr>
                <w:rFonts w:eastAsia="Calibri"/>
                <w:szCs w:val="22"/>
              </w:rPr>
            </w:pPr>
            <w:r w:rsidRPr="00D04E6A">
              <w:rPr>
                <w:rFonts w:eastAsia="Calibri"/>
                <w:szCs w:val="22"/>
              </w:rPr>
              <w:t>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74BBF" w14:textId="58389DA7" w:rsidR="0063251E" w:rsidRPr="005F37D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1B7DB" w14:textId="49A19BDB" w:rsidR="0063251E" w:rsidRPr="005F37D9" w:rsidRDefault="0063251E" w:rsidP="0063251E">
            <w:pPr>
              <w:jc w:val="right"/>
              <w:rPr>
                <w:rFonts w:eastAsia="Calibri"/>
                <w:szCs w:val="22"/>
              </w:rPr>
            </w:pPr>
            <w:r w:rsidRPr="00D04E6A">
              <w:rPr>
                <w:rFonts w:eastAsia="Calibri"/>
                <w:szCs w:val="22"/>
              </w:rPr>
              <w:t>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6FB63" w14:textId="07E53B88" w:rsidR="0063251E" w:rsidRPr="005F37D9" w:rsidRDefault="0063251E" w:rsidP="0063251E">
            <w:pPr>
              <w:jc w:val="right"/>
              <w:rPr>
                <w:rFonts w:eastAsia="Calibri"/>
                <w:strike/>
                <w:szCs w:val="22"/>
              </w:rPr>
            </w:pPr>
            <w:r w:rsidRPr="00D04E6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6F2F5" w14:textId="51FD7A8F" w:rsidR="0063251E" w:rsidRPr="005F37D9" w:rsidRDefault="0063251E" w:rsidP="0063251E">
            <w:pPr>
              <w:jc w:val="center"/>
              <w:rPr>
                <w:rFonts w:eastAsia="Calibri"/>
                <w:szCs w:val="22"/>
              </w:rPr>
            </w:pPr>
            <w:r w:rsidRPr="00D04E6A">
              <w:rPr>
                <w:rFonts w:eastAsia="Calibri"/>
                <w:szCs w:val="22"/>
              </w:rPr>
              <w:t xml:space="preserve"> </w:t>
            </w:r>
            <w:proofErr w:type="spellStart"/>
            <w:r w:rsidRPr="00D04E6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C3AACC" w14:textId="18AF7E61" w:rsidR="0063251E" w:rsidRPr="005F37D9" w:rsidRDefault="0063251E" w:rsidP="0063251E">
            <w:pPr>
              <w:jc w:val="center"/>
              <w:rPr>
                <w:rFonts w:eastAsia="Calibri"/>
                <w:szCs w:val="22"/>
              </w:rPr>
            </w:pPr>
            <w:r w:rsidRPr="00D04E6A">
              <w:rPr>
                <w:rFonts w:eastAsia="Calibri"/>
                <w:szCs w:val="22"/>
              </w:rPr>
              <w:t>4400-6450-1368</w:t>
            </w:r>
          </w:p>
        </w:tc>
      </w:tr>
      <w:tr w:rsidR="0063251E" w:rsidRPr="004B1509" w14:paraId="6F8A6D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35125C"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0E4D7B" w14:textId="75F2738D" w:rsidR="0063251E" w:rsidRPr="004B1509" w:rsidRDefault="0063251E" w:rsidP="0063251E">
            <w:pPr>
              <w:rPr>
                <w:rFonts w:eastAsia="Calibri"/>
                <w:szCs w:val="22"/>
              </w:rPr>
            </w:pPr>
            <w:r w:rsidRPr="00D04E6A">
              <w:rPr>
                <w:rFonts w:eastAsia="Calibri"/>
                <w:szCs w:val="22"/>
              </w:rPr>
              <w:t>tr-136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BF3D79" w14:textId="6C4DEA8E" w:rsidR="0063251E" w:rsidRPr="004B1509" w:rsidRDefault="0063251E" w:rsidP="0063251E">
            <w:pPr>
              <w:rPr>
                <w:rFonts w:eastAsia="Calibri"/>
                <w:szCs w:val="22"/>
              </w:rPr>
            </w:pPr>
            <w:r w:rsidRPr="00D04E6A">
              <w:rPr>
                <w:rFonts w:eastAsia="Calibri"/>
                <w:szCs w:val="22"/>
              </w:rPr>
              <w:t xml:space="preserve">Privažiuojamasis kelias prie gyvenamųjų namų nuo Pušyno g., </w:t>
            </w:r>
            <w:proofErr w:type="spellStart"/>
            <w:r w:rsidRPr="00D04E6A">
              <w:rPr>
                <w:rFonts w:eastAsia="Calibri"/>
                <w:szCs w:val="22"/>
              </w:rPr>
              <w:t>Vaidlonių</w:t>
            </w:r>
            <w:proofErr w:type="spellEnd"/>
            <w:r w:rsidRPr="00D04E6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A64A55" w14:textId="301DB2E4" w:rsidR="0063251E" w:rsidRPr="004B1509" w:rsidRDefault="0063251E" w:rsidP="0063251E">
            <w:pPr>
              <w:jc w:val="right"/>
              <w:rPr>
                <w:rFonts w:eastAsia="Calibri"/>
                <w:szCs w:val="22"/>
              </w:rPr>
            </w:pPr>
            <w:r w:rsidRPr="00D04E6A">
              <w:rPr>
                <w:rFonts w:eastAsia="Calibri"/>
                <w:bCs/>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E96FD" w14:textId="77FDC2BF"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34844" w14:textId="722E54CA" w:rsidR="0063251E" w:rsidRPr="004B1509" w:rsidRDefault="0063251E" w:rsidP="0063251E">
            <w:pPr>
              <w:jc w:val="right"/>
              <w:rPr>
                <w:rFonts w:eastAsia="Calibri"/>
                <w:szCs w:val="22"/>
              </w:rPr>
            </w:pPr>
            <w:r w:rsidRPr="00D04E6A">
              <w:rPr>
                <w:rFonts w:eastAsia="Calibri"/>
                <w:szCs w:val="22"/>
              </w:rPr>
              <w:t> </w:t>
            </w:r>
            <w:r w:rsidRPr="00D04E6A">
              <w:rPr>
                <w:rFonts w:eastAsia="Calibri"/>
                <w:bCs/>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8492D" w14:textId="6D3828C1"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BE91E" w14:textId="410698A8" w:rsidR="0063251E" w:rsidRPr="004B1509" w:rsidRDefault="0063251E" w:rsidP="0063251E">
            <w:pPr>
              <w:jc w:val="center"/>
              <w:rPr>
                <w:rFonts w:eastAsia="Calibri"/>
                <w:bCs/>
                <w:szCs w:val="22"/>
              </w:rPr>
            </w:pPr>
            <w:proofErr w:type="spellStart"/>
            <w:r w:rsidRPr="00D04E6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FAC5FE" w14:textId="6FC973E2" w:rsidR="0063251E" w:rsidRPr="004B1509" w:rsidRDefault="0063251E" w:rsidP="0063251E">
            <w:pPr>
              <w:jc w:val="center"/>
              <w:rPr>
                <w:rFonts w:eastAsia="Calibri"/>
                <w:szCs w:val="22"/>
              </w:rPr>
            </w:pPr>
            <w:r w:rsidRPr="00D04E6A">
              <w:rPr>
                <w:rFonts w:eastAsia="Calibri"/>
                <w:bCs/>
                <w:szCs w:val="22"/>
              </w:rPr>
              <w:t>4400-6585-4222</w:t>
            </w:r>
          </w:p>
        </w:tc>
      </w:tr>
      <w:tr w:rsidR="0063251E" w:rsidRPr="004B1509" w14:paraId="27DD16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999C15"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058DCD" w14:textId="37FB02FD" w:rsidR="0063251E" w:rsidRPr="004B1509" w:rsidRDefault="0063251E" w:rsidP="0063251E">
            <w:pPr>
              <w:rPr>
                <w:rFonts w:eastAsia="Calibri"/>
                <w:szCs w:val="22"/>
              </w:rPr>
            </w:pPr>
            <w:r w:rsidRPr="00D04E6A">
              <w:rPr>
                <w:rFonts w:eastAsia="Calibri"/>
                <w:szCs w:val="22"/>
              </w:rPr>
              <w:t>tr-137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1D9F7B" w14:textId="47322AE6" w:rsidR="0063251E" w:rsidRPr="004B1509" w:rsidRDefault="0063251E" w:rsidP="0063251E">
            <w:pPr>
              <w:rPr>
                <w:rFonts w:eastAsia="Calibri"/>
                <w:szCs w:val="22"/>
              </w:rPr>
            </w:pPr>
            <w:proofErr w:type="spellStart"/>
            <w:r w:rsidRPr="00D04E6A">
              <w:rPr>
                <w:rFonts w:eastAsia="Calibri"/>
                <w:szCs w:val="22"/>
              </w:rPr>
              <w:t>Vaidlonys</w:t>
            </w:r>
            <w:proofErr w:type="spellEnd"/>
            <w:r w:rsidRPr="00D04E6A">
              <w:rPr>
                <w:rFonts w:eastAsia="Calibri"/>
                <w:szCs w:val="22"/>
              </w:rPr>
              <w:t>–</w:t>
            </w:r>
            <w:proofErr w:type="spellStart"/>
            <w:r w:rsidRPr="00D04E6A">
              <w:rPr>
                <w:rFonts w:eastAsia="Calibri"/>
                <w:szCs w:val="22"/>
              </w:rPr>
              <w:t>Tešliūnai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77BF964" w14:textId="44EE4FED" w:rsidR="0063251E" w:rsidRPr="004B1509" w:rsidRDefault="0063251E" w:rsidP="0063251E">
            <w:pPr>
              <w:jc w:val="right"/>
              <w:rPr>
                <w:rFonts w:eastAsia="Calibri"/>
                <w:szCs w:val="22"/>
              </w:rPr>
            </w:pPr>
            <w:r w:rsidRPr="00D04E6A">
              <w:rPr>
                <w:rFonts w:eastAsia="Calibri"/>
                <w:bCs/>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B44A6" w14:textId="2A643456"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56D8B" w14:textId="50190762" w:rsidR="0063251E" w:rsidRPr="004B1509" w:rsidRDefault="0063251E" w:rsidP="0063251E">
            <w:pPr>
              <w:jc w:val="right"/>
              <w:rPr>
                <w:rFonts w:eastAsia="Calibri"/>
                <w:szCs w:val="22"/>
              </w:rPr>
            </w:pPr>
            <w:r w:rsidRPr="00D04E6A">
              <w:rPr>
                <w:rFonts w:eastAsia="Calibri"/>
                <w:bCs/>
                <w:szCs w:val="22"/>
              </w:rPr>
              <w:t>579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85425" w14:textId="23B008EB" w:rsidR="0063251E" w:rsidRPr="004B1509" w:rsidRDefault="0063251E" w:rsidP="0063251E">
            <w:pPr>
              <w:jc w:val="right"/>
              <w:rPr>
                <w:rFonts w:eastAsia="Calibri"/>
                <w:szCs w:val="22"/>
              </w:rPr>
            </w:pPr>
            <w:r w:rsidRPr="00D04E6A">
              <w:rPr>
                <w:rFonts w:eastAsia="Calibri"/>
                <w:szCs w:val="22"/>
              </w:rPr>
              <w:t xml:space="preserve"> </w:t>
            </w:r>
            <w:r w:rsidRPr="00D04E6A">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109F3" w14:textId="10942547" w:rsidR="0063251E" w:rsidRPr="004B1509" w:rsidRDefault="0063251E" w:rsidP="0063251E">
            <w:pPr>
              <w:jc w:val="center"/>
              <w:rPr>
                <w:rFonts w:eastAsia="Calibri"/>
                <w:bCs/>
                <w:szCs w:val="22"/>
              </w:rPr>
            </w:pPr>
            <w:r w:rsidRPr="00D04E6A">
              <w:rPr>
                <w:rFonts w:eastAsia="Calibri"/>
                <w:bCs/>
                <w:szCs w:val="22"/>
              </w:rPr>
              <w:t xml:space="preserve"> </w:t>
            </w:r>
            <w:proofErr w:type="spellStart"/>
            <w:r w:rsidRPr="00D04E6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178884" w14:textId="66E75EB4" w:rsidR="0063251E" w:rsidRPr="004B1509" w:rsidRDefault="0063251E" w:rsidP="0063251E">
            <w:pPr>
              <w:jc w:val="center"/>
              <w:rPr>
                <w:rFonts w:eastAsia="Calibri"/>
                <w:szCs w:val="22"/>
              </w:rPr>
            </w:pPr>
            <w:r w:rsidRPr="00D04E6A">
              <w:rPr>
                <w:rFonts w:eastAsia="Calibri"/>
                <w:bCs/>
                <w:szCs w:val="22"/>
              </w:rPr>
              <w:t>4400-6585-4211</w:t>
            </w:r>
          </w:p>
        </w:tc>
      </w:tr>
      <w:tr w:rsidR="0063251E" w:rsidRPr="004B1509" w14:paraId="236C742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B90C4D"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9D790" w14:textId="2352370D" w:rsidR="0063251E" w:rsidRPr="004B1509" w:rsidRDefault="0063251E" w:rsidP="0063251E">
            <w:pPr>
              <w:rPr>
                <w:rFonts w:eastAsia="Calibri"/>
                <w:szCs w:val="22"/>
              </w:rPr>
            </w:pPr>
            <w:r w:rsidRPr="00D04E6A">
              <w:rPr>
                <w:rFonts w:eastAsia="Calibri"/>
                <w:szCs w:val="22"/>
              </w:rPr>
              <w:t>tr-14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6F973E" w14:textId="1657CEFE" w:rsidR="0063251E" w:rsidRPr="004B1509" w:rsidRDefault="0063251E" w:rsidP="0063251E">
            <w:pPr>
              <w:rPr>
                <w:rFonts w:eastAsia="Calibri"/>
                <w:szCs w:val="22"/>
              </w:rPr>
            </w:pPr>
            <w:proofErr w:type="spellStart"/>
            <w:r w:rsidRPr="00D04E6A">
              <w:rPr>
                <w:rFonts w:eastAsia="Calibri"/>
                <w:szCs w:val="22"/>
              </w:rPr>
              <w:t>Mileikiškiai</w:t>
            </w:r>
            <w:proofErr w:type="spellEnd"/>
            <w:r w:rsidRPr="00D04E6A">
              <w:rPr>
                <w:rFonts w:eastAsia="Calibri"/>
                <w:szCs w:val="22"/>
              </w:rPr>
              <w:t>–Survilai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09D687" w14:textId="150EF260" w:rsidR="0063251E" w:rsidRPr="004B1509" w:rsidRDefault="0063251E" w:rsidP="0063251E">
            <w:pPr>
              <w:jc w:val="right"/>
              <w:rPr>
                <w:rFonts w:eastAsia="Calibri"/>
                <w:szCs w:val="22"/>
              </w:rPr>
            </w:pPr>
            <w:r w:rsidRPr="00D04E6A">
              <w:rPr>
                <w:rFonts w:eastAsia="Calibri"/>
                <w:strike/>
                <w:szCs w:val="22"/>
              </w:rPr>
              <w:t xml:space="preserve"> </w:t>
            </w:r>
            <w:r w:rsidRPr="00D04E6A">
              <w:rPr>
                <w:rFonts w:eastAsia="Calibri"/>
                <w:bCs/>
                <w:szCs w:val="22"/>
              </w:rPr>
              <w:t>1717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7CAF1" w14:textId="1833D307"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1477C" w14:textId="293505CD" w:rsidR="0063251E" w:rsidRPr="004B1509" w:rsidRDefault="0063251E" w:rsidP="0063251E">
            <w:pPr>
              <w:jc w:val="right"/>
              <w:rPr>
                <w:rFonts w:eastAsia="Calibri"/>
                <w:szCs w:val="22"/>
              </w:rPr>
            </w:pPr>
            <w:r w:rsidRPr="00D04E6A">
              <w:rPr>
                <w:rFonts w:eastAsia="Calibri"/>
                <w:bCs/>
                <w:szCs w:val="22"/>
              </w:rPr>
              <w:t>1717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21E8" w14:textId="2A52981A"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1B485" w14:textId="053D2F60" w:rsidR="0063251E" w:rsidRPr="004B1509" w:rsidRDefault="0063251E" w:rsidP="0063251E">
            <w:pPr>
              <w:jc w:val="center"/>
              <w:rPr>
                <w:rFonts w:eastAsia="Calibri"/>
                <w:bCs/>
                <w:szCs w:val="22"/>
              </w:rPr>
            </w:pPr>
            <w:r w:rsidRPr="00D04E6A">
              <w:rPr>
                <w:rFonts w:eastAsia="Calibri"/>
                <w:bCs/>
                <w:szCs w:val="22"/>
              </w:rPr>
              <w:t xml:space="preserve"> </w:t>
            </w:r>
            <w:proofErr w:type="spellStart"/>
            <w:r w:rsidRPr="00D04E6A">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A73A17" w14:textId="5109895A" w:rsidR="0063251E" w:rsidRPr="004B1509" w:rsidRDefault="0063251E" w:rsidP="0063251E">
            <w:pPr>
              <w:jc w:val="center"/>
              <w:rPr>
                <w:rFonts w:eastAsia="Calibri"/>
                <w:szCs w:val="22"/>
              </w:rPr>
            </w:pPr>
            <w:r w:rsidRPr="00D04E6A">
              <w:rPr>
                <w:rFonts w:eastAsia="Calibri"/>
                <w:bCs/>
                <w:szCs w:val="22"/>
              </w:rPr>
              <w:t>4400-6585-7436</w:t>
            </w:r>
          </w:p>
        </w:tc>
      </w:tr>
      <w:tr w:rsidR="0063251E" w:rsidRPr="004B1509" w14:paraId="4AF4422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B0AFF2"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A9E19" w14:textId="3F8817E3" w:rsidR="0063251E" w:rsidRPr="004B1509" w:rsidRDefault="0063251E" w:rsidP="0063251E">
            <w:pPr>
              <w:rPr>
                <w:rFonts w:eastAsia="Calibri"/>
                <w:szCs w:val="22"/>
              </w:rPr>
            </w:pPr>
            <w:r w:rsidRPr="00D04E6A">
              <w:rPr>
                <w:rFonts w:eastAsia="Calibri"/>
                <w:szCs w:val="22"/>
              </w:rPr>
              <w:t>tr-141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6FEDFC" w14:textId="754CA6F8" w:rsidR="0063251E" w:rsidRPr="004B1509" w:rsidRDefault="0063251E" w:rsidP="0063251E">
            <w:pPr>
              <w:rPr>
                <w:rFonts w:eastAsia="Calibri"/>
                <w:szCs w:val="22"/>
              </w:rPr>
            </w:pPr>
            <w:r w:rsidRPr="00D04E6A">
              <w:rPr>
                <w:rFonts w:eastAsia="Calibri"/>
                <w:szCs w:val="22"/>
              </w:rPr>
              <w:t xml:space="preserve">Privažiuojamasis kelias prie </w:t>
            </w:r>
            <w:proofErr w:type="spellStart"/>
            <w:r w:rsidRPr="00D04E6A">
              <w:rPr>
                <w:rFonts w:eastAsia="Calibri"/>
                <w:szCs w:val="22"/>
              </w:rPr>
              <w:t>Jackagalio</w:t>
            </w:r>
            <w:proofErr w:type="spellEnd"/>
            <w:r w:rsidRPr="00D04E6A">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09D2A2" w14:textId="76612357" w:rsidR="0063251E" w:rsidRPr="004B1509" w:rsidRDefault="0063251E" w:rsidP="0063251E">
            <w:pPr>
              <w:jc w:val="right"/>
              <w:rPr>
                <w:rFonts w:eastAsia="Calibri"/>
                <w:szCs w:val="22"/>
              </w:rPr>
            </w:pPr>
            <w:r w:rsidRPr="00D04E6A">
              <w:rPr>
                <w:rFonts w:eastAsia="Calibri"/>
                <w:bCs/>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274E1" w14:textId="13CE1C82"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AC862" w14:textId="59998CA3" w:rsidR="0063251E" w:rsidRPr="004B1509" w:rsidRDefault="0063251E" w:rsidP="0063251E">
            <w:pPr>
              <w:jc w:val="right"/>
              <w:rPr>
                <w:rFonts w:eastAsia="Calibri"/>
                <w:szCs w:val="22"/>
              </w:rPr>
            </w:pPr>
            <w:r w:rsidRPr="00D04E6A">
              <w:rPr>
                <w:rFonts w:eastAsia="Calibri"/>
                <w:bCs/>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63FFA" w14:textId="2C0B6ADE" w:rsidR="0063251E" w:rsidRPr="004B1509" w:rsidRDefault="0063251E" w:rsidP="0063251E">
            <w:pPr>
              <w:jc w:val="right"/>
              <w:rPr>
                <w:rFonts w:eastAsia="Calibri"/>
                <w:szCs w:val="22"/>
              </w:rPr>
            </w:pPr>
            <w:r w:rsidRPr="00D04E6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134A2" w14:textId="6B6A2EA2" w:rsidR="0063251E" w:rsidRPr="004B1509" w:rsidRDefault="0063251E" w:rsidP="0063251E">
            <w:pPr>
              <w:jc w:val="center"/>
              <w:rPr>
                <w:rFonts w:eastAsia="Calibri"/>
                <w:bCs/>
                <w:szCs w:val="22"/>
              </w:rPr>
            </w:pPr>
            <w:r w:rsidRPr="00D04E6A">
              <w:rPr>
                <w:rFonts w:eastAsia="Calibri"/>
                <w:bCs/>
                <w:szCs w:val="22"/>
              </w:rPr>
              <w:t xml:space="preserve"> </w:t>
            </w:r>
            <w:proofErr w:type="spellStart"/>
            <w:r w:rsidRPr="00D04E6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2D0A63" w14:textId="085043B0" w:rsidR="0063251E" w:rsidRPr="004B1509" w:rsidRDefault="0063251E" w:rsidP="0063251E">
            <w:pPr>
              <w:jc w:val="center"/>
              <w:rPr>
                <w:rFonts w:eastAsia="Calibri"/>
                <w:szCs w:val="22"/>
              </w:rPr>
            </w:pPr>
            <w:r w:rsidRPr="00D04E6A">
              <w:rPr>
                <w:rFonts w:eastAsia="Calibri"/>
                <w:bCs/>
                <w:szCs w:val="22"/>
              </w:rPr>
              <w:t>4400-6569-7718</w:t>
            </w:r>
          </w:p>
        </w:tc>
      </w:tr>
      <w:tr w:rsidR="0063251E" w:rsidRPr="004B1509" w14:paraId="57E3CF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9A588A"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436A78" w14:textId="0A209BBF" w:rsidR="0063251E" w:rsidRPr="004B1509" w:rsidRDefault="0063251E" w:rsidP="0063251E">
            <w:pPr>
              <w:rPr>
                <w:rFonts w:eastAsia="Calibri"/>
                <w:szCs w:val="22"/>
              </w:rPr>
            </w:pPr>
            <w:r w:rsidRPr="00D04E6A">
              <w:rPr>
                <w:rFonts w:eastAsia="Calibri"/>
                <w:szCs w:val="22"/>
              </w:rPr>
              <w:t>tr-142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584A40" w14:textId="4423A6F4" w:rsidR="0063251E" w:rsidRPr="004B1509" w:rsidRDefault="0063251E" w:rsidP="0063251E">
            <w:pPr>
              <w:rPr>
                <w:rFonts w:eastAsia="Calibri"/>
                <w:szCs w:val="22"/>
              </w:rPr>
            </w:pPr>
            <w:r w:rsidRPr="00D04E6A">
              <w:rPr>
                <w:rFonts w:eastAsia="Calibri"/>
                <w:szCs w:val="22"/>
              </w:rPr>
              <w:t>Pravažiuojamasis kelias nuo Smilgų g. iki Eglių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2525C2" w14:textId="7AF01428" w:rsidR="0063251E" w:rsidRPr="004B1509" w:rsidRDefault="0063251E" w:rsidP="0063251E">
            <w:pPr>
              <w:jc w:val="right"/>
              <w:rPr>
                <w:rFonts w:eastAsia="Calibri"/>
                <w:szCs w:val="22"/>
              </w:rPr>
            </w:pPr>
            <w:r w:rsidRPr="00D04E6A">
              <w:rPr>
                <w:rFonts w:eastAsia="Calibri"/>
                <w:bCs/>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65944" w14:textId="7482928E"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B8515" w14:textId="59EDB5EC" w:rsidR="0063251E" w:rsidRPr="004B1509" w:rsidRDefault="0063251E" w:rsidP="0063251E">
            <w:pPr>
              <w:jc w:val="right"/>
              <w:rPr>
                <w:rFonts w:eastAsia="Calibri"/>
                <w:szCs w:val="22"/>
              </w:rPr>
            </w:pPr>
            <w:r w:rsidRPr="00D04E6A">
              <w:rPr>
                <w:rFonts w:eastAsia="Calibri"/>
                <w:bCs/>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D4861" w14:textId="49798C8C"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E6B3C" w14:textId="5E04E591" w:rsidR="0063251E" w:rsidRPr="004B1509" w:rsidRDefault="0063251E" w:rsidP="0063251E">
            <w:pPr>
              <w:jc w:val="center"/>
              <w:rPr>
                <w:rFonts w:eastAsia="Calibri"/>
                <w:bCs/>
                <w:szCs w:val="22"/>
              </w:rPr>
            </w:pPr>
            <w:proofErr w:type="spellStart"/>
            <w:r w:rsidRPr="00D04E6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E4A6E7" w14:textId="64FB2ED1" w:rsidR="0063251E" w:rsidRPr="004B1509" w:rsidRDefault="0063251E" w:rsidP="0063251E">
            <w:pPr>
              <w:jc w:val="center"/>
              <w:rPr>
                <w:rFonts w:eastAsia="Calibri"/>
                <w:szCs w:val="22"/>
              </w:rPr>
            </w:pPr>
            <w:r w:rsidRPr="00D04E6A">
              <w:rPr>
                <w:rFonts w:eastAsia="Calibri"/>
                <w:bCs/>
                <w:szCs w:val="22"/>
              </w:rPr>
              <w:t>4400-6569-7641</w:t>
            </w:r>
          </w:p>
        </w:tc>
      </w:tr>
      <w:tr w:rsidR="0063251E" w:rsidRPr="004B1509" w14:paraId="33D5AA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8AE51C"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456A3" w14:textId="19E972A5" w:rsidR="0063251E" w:rsidRPr="004B1509" w:rsidRDefault="0063251E" w:rsidP="0063251E">
            <w:pPr>
              <w:rPr>
                <w:rFonts w:eastAsia="Calibri"/>
                <w:szCs w:val="22"/>
              </w:rPr>
            </w:pPr>
            <w:r w:rsidRPr="00D04E6A">
              <w:rPr>
                <w:rFonts w:eastAsia="Calibri"/>
                <w:szCs w:val="22"/>
              </w:rPr>
              <w:t>tr-143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C8189" w14:textId="49E1414C" w:rsidR="0063251E" w:rsidRPr="004B1509" w:rsidRDefault="0063251E" w:rsidP="0063251E">
            <w:pPr>
              <w:rPr>
                <w:rFonts w:eastAsia="Calibri"/>
                <w:szCs w:val="22"/>
              </w:rPr>
            </w:pPr>
            <w:r w:rsidRPr="00D04E6A">
              <w:rPr>
                <w:rFonts w:eastAsia="Calibri"/>
                <w:szCs w:val="22"/>
              </w:rPr>
              <w:t xml:space="preserve">Pravažiuojamasis kelias nuo Miško g., Raguvėlės k. iki </w:t>
            </w:r>
            <w:proofErr w:type="spellStart"/>
            <w:r w:rsidRPr="00D04E6A">
              <w:rPr>
                <w:rFonts w:eastAsia="Calibri"/>
                <w:szCs w:val="22"/>
              </w:rPr>
              <w:t>Pavašuokių</w:t>
            </w:r>
            <w:proofErr w:type="spellEnd"/>
            <w:r w:rsidRPr="00D04E6A">
              <w:rPr>
                <w:rFonts w:eastAsia="Calibri"/>
                <w:szCs w:val="22"/>
              </w:rPr>
              <w:t xml:space="preserve"> k., Panevėžio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0221D7" w14:textId="57779A9B" w:rsidR="0063251E" w:rsidRPr="004B1509" w:rsidRDefault="0063251E" w:rsidP="0063251E">
            <w:pPr>
              <w:jc w:val="right"/>
              <w:rPr>
                <w:rFonts w:eastAsia="Calibri"/>
                <w:szCs w:val="22"/>
              </w:rPr>
            </w:pPr>
            <w:r w:rsidRPr="00D04E6A">
              <w:rPr>
                <w:rFonts w:eastAsia="Calibri"/>
                <w:bCs/>
                <w:szCs w:val="22"/>
              </w:rPr>
              <w:t>753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8EA01" w14:textId="34E48D44" w:rsidR="0063251E" w:rsidRPr="004B1509" w:rsidRDefault="0063251E" w:rsidP="0063251E">
            <w:pPr>
              <w:jc w:val="right"/>
              <w:rPr>
                <w:rFonts w:eastAsia="Calibri"/>
                <w:szCs w:val="22"/>
              </w:rPr>
            </w:pPr>
            <w:r w:rsidRPr="00D04E6A">
              <w:rPr>
                <w:rFonts w:eastAsia="Calibri"/>
                <w:bCs/>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60B58" w14:textId="5403C31E" w:rsidR="0063251E" w:rsidRPr="004B1509" w:rsidRDefault="0063251E" w:rsidP="0063251E">
            <w:pPr>
              <w:jc w:val="right"/>
              <w:rPr>
                <w:rFonts w:eastAsia="Calibri"/>
                <w:szCs w:val="22"/>
              </w:rPr>
            </w:pPr>
            <w:r w:rsidRPr="00D04E6A">
              <w:rPr>
                <w:rFonts w:eastAsia="Calibri"/>
                <w:bCs/>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E06C9" w14:textId="3E09BBFD"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A8AFD" w14:textId="77777777" w:rsidR="0063251E" w:rsidRPr="00D04E6A" w:rsidRDefault="0063251E" w:rsidP="0063251E">
            <w:pPr>
              <w:jc w:val="center"/>
              <w:rPr>
                <w:rFonts w:eastAsia="Calibri"/>
                <w:bCs/>
                <w:szCs w:val="22"/>
              </w:rPr>
            </w:pPr>
            <w:proofErr w:type="spellStart"/>
            <w:r w:rsidRPr="00D04E6A">
              <w:rPr>
                <w:rFonts w:eastAsia="Calibri"/>
                <w:bCs/>
                <w:szCs w:val="22"/>
              </w:rPr>
              <w:t>IIIv</w:t>
            </w:r>
            <w:proofErr w:type="spellEnd"/>
          </w:p>
          <w:p w14:paraId="6E97225C" w14:textId="086309B8" w:rsidR="0063251E" w:rsidRPr="004B1509" w:rsidRDefault="0063251E" w:rsidP="0063251E">
            <w:pPr>
              <w:jc w:val="center"/>
              <w:rPr>
                <w:rFonts w:eastAsia="Calibri"/>
                <w:bCs/>
                <w:szCs w:val="22"/>
              </w:rPr>
            </w:pPr>
            <w:proofErr w:type="spellStart"/>
            <w:r w:rsidRPr="00D04E6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0E1F5B" w14:textId="5D631C03" w:rsidR="0063251E" w:rsidRPr="004B1509" w:rsidRDefault="0063251E" w:rsidP="0063251E">
            <w:pPr>
              <w:jc w:val="center"/>
              <w:rPr>
                <w:rFonts w:eastAsia="Calibri"/>
                <w:szCs w:val="22"/>
              </w:rPr>
            </w:pPr>
            <w:r w:rsidRPr="00D04E6A">
              <w:rPr>
                <w:rFonts w:eastAsia="Calibri"/>
                <w:bCs/>
                <w:szCs w:val="22"/>
              </w:rPr>
              <w:t>4400-6569-7663 4400-6569-7652</w:t>
            </w:r>
          </w:p>
        </w:tc>
      </w:tr>
      <w:tr w:rsidR="0063251E" w:rsidRPr="004B1509" w14:paraId="5283DF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6F3D179"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B7E5F2" w14:textId="4C6241C5" w:rsidR="0063251E" w:rsidRPr="004B1509" w:rsidRDefault="0063251E" w:rsidP="0063251E">
            <w:pPr>
              <w:rPr>
                <w:rFonts w:eastAsia="Calibri"/>
                <w:szCs w:val="22"/>
              </w:rPr>
            </w:pPr>
            <w:r w:rsidRPr="00D04E6A">
              <w:rPr>
                <w:rFonts w:eastAsia="Calibri"/>
                <w:szCs w:val="22"/>
              </w:rPr>
              <w:t>tr-144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FD70B3" w14:textId="4436050B" w:rsidR="0063251E" w:rsidRPr="004B1509" w:rsidRDefault="0063251E" w:rsidP="0063251E">
            <w:pPr>
              <w:rPr>
                <w:rFonts w:eastAsia="Calibri"/>
                <w:szCs w:val="22"/>
              </w:rPr>
            </w:pPr>
            <w:r w:rsidRPr="00D04E6A">
              <w:rPr>
                <w:rFonts w:eastAsia="Calibri"/>
                <w:szCs w:val="22"/>
              </w:rPr>
              <w:t>Pravažiuojamasis kelias nuo Rūtų g. iki Liepų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D93932" w14:textId="3F1B8DCC" w:rsidR="0063251E" w:rsidRPr="004B1509" w:rsidRDefault="0063251E" w:rsidP="0063251E">
            <w:pPr>
              <w:jc w:val="right"/>
              <w:rPr>
                <w:rFonts w:eastAsia="Calibri"/>
                <w:szCs w:val="22"/>
              </w:rPr>
            </w:pPr>
            <w:r w:rsidRPr="00D04E6A">
              <w:rPr>
                <w:rFonts w:eastAsia="Calibri"/>
                <w:bCs/>
                <w:szCs w:val="22"/>
              </w:rPr>
              <w:t>1068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43FE1" w14:textId="0204166B" w:rsidR="0063251E" w:rsidRPr="004B1509" w:rsidRDefault="0063251E" w:rsidP="0063251E">
            <w:pPr>
              <w:jc w:val="right"/>
              <w:rPr>
                <w:rFonts w:eastAsia="Calibri"/>
                <w:szCs w:val="22"/>
              </w:rPr>
            </w:pPr>
            <w:r w:rsidRPr="00D04E6A">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3795F" w14:textId="3DF6A236" w:rsidR="0063251E" w:rsidRPr="004B1509" w:rsidRDefault="0063251E" w:rsidP="0063251E">
            <w:pPr>
              <w:jc w:val="right"/>
              <w:rPr>
                <w:rFonts w:eastAsia="Calibri"/>
                <w:szCs w:val="22"/>
              </w:rPr>
            </w:pPr>
            <w:r w:rsidRPr="00D04E6A">
              <w:rPr>
                <w:rFonts w:eastAsia="Calibri"/>
                <w:bCs/>
                <w:szCs w:val="22"/>
              </w:rPr>
              <w:t>1054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41B29" w14:textId="26BC64D1"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2D214" w14:textId="225C6AA3" w:rsidR="0063251E" w:rsidRPr="004B1509" w:rsidRDefault="0063251E" w:rsidP="0063251E">
            <w:pPr>
              <w:jc w:val="center"/>
              <w:rPr>
                <w:rFonts w:eastAsia="Calibri"/>
                <w:bCs/>
                <w:szCs w:val="22"/>
              </w:rPr>
            </w:pPr>
            <w:r w:rsidRPr="00D04E6A">
              <w:rPr>
                <w:rFonts w:eastAsia="Calibri"/>
                <w:bCs/>
                <w:szCs w:val="22"/>
              </w:rPr>
              <w:t xml:space="preserve"> </w:t>
            </w:r>
            <w:proofErr w:type="spellStart"/>
            <w:r w:rsidRPr="00D04E6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222F77" w14:textId="4A59B6BE" w:rsidR="0063251E" w:rsidRPr="004B1509" w:rsidRDefault="0063251E" w:rsidP="0063251E">
            <w:pPr>
              <w:jc w:val="center"/>
              <w:rPr>
                <w:rFonts w:eastAsia="Calibri"/>
                <w:szCs w:val="22"/>
              </w:rPr>
            </w:pPr>
            <w:r w:rsidRPr="00D04E6A">
              <w:rPr>
                <w:rFonts w:eastAsia="Calibri"/>
                <w:bCs/>
                <w:szCs w:val="22"/>
              </w:rPr>
              <w:t>4400-6569-7674</w:t>
            </w:r>
          </w:p>
        </w:tc>
      </w:tr>
      <w:tr w:rsidR="0063251E" w:rsidRPr="004B1509" w14:paraId="6C43AD1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144C1C"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B89475" w14:textId="7FF42DEC" w:rsidR="0063251E" w:rsidRPr="004B1509" w:rsidRDefault="0063251E" w:rsidP="0063251E">
            <w:pPr>
              <w:rPr>
                <w:rFonts w:eastAsia="Calibri"/>
                <w:szCs w:val="22"/>
              </w:rPr>
            </w:pPr>
            <w:r w:rsidRPr="00D04E6A">
              <w:rPr>
                <w:rFonts w:eastAsia="Calibri"/>
                <w:szCs w:val="22"/>
              </w:rPr>
              <w:t>tr-145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240E85" w14:textId="762B01D5" w:rsidR="0063251E" w:rsidRPr="004B1509" w:rsidRDefault="0063251E" w:rsidP="0063251E">
            <w:pPr>
              <w:rPr>
                <w:rFonts w:eastAsia="Calibri"/>
                <w:szCs w:val="22"/>
              </w:rPr>
            </w:pPr>
            <w:r w:rsidRPr="00D04E6A">
              <w:rPr>
                <w:rFonts w:eastAsia="Calibri"/>
                <w:szCs w:val="22"/>
              </w:rPr>
              <w:t>Privažiuojamasis kelias prie Raguvėlės miško nuo kelio Nr. tr-144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4DB8C5" w14:textId="690B8E27" w:rsidR="0063251E" w:rsidRPr="004B1509" w:rsidRDefault="0063251E" w:rsidP="0063251E">
            <w:pPr>
              <w:jc w:val="right"/>
              <w:rPr>
                <w:rFonts w:eastAsia="Calibri"/>
                <w:szCs w:val="22"/>
              </w:rPr>
            </w:pPr>
            <w:r w:rsidRPr="00D04E6A">
              <w:rPr>
                <w:rFonts w:eastAsia="Calibri"/>
                <w:bCs/>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616BD" w14:textId="2BC1BFAD" w:rsidR="0063251E" w:rsidRPr="004B1509" w:rsidRDefault="0063251E" w:rsidP="0063251E">
            <w:pPr>
              <w:jc w:val="right"/>
              <w:rPr>
                <w:rFonts w:eastAsia="Calibri"/>
                <w:szCs w:val="22"/>
              </w:rPr>
            </w:pPr>
            <w:r w:rsidRPr="00D04E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31AD7" w14:textId="1C593DED" w:rsidR="0063251E" w:rsidRPr="004B1509" w:rsidRDefault="0063251E" w:rsidP="0063251E">
            <w:pPr>
              <w:jc w:val="right"/>
              <w:rPr>
                <w:rFonts w:eastAsia="Calibri"/>
                <w:szCs w:val="22"/>
              </w:rPr>
            </w:pPr>
            <w:r w:rsidRPr="00D04E6A">
              <w:rPr>
                <w:rFonts w:eastAsia="Calibri"/>
                <w:bCs/>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97D33" w14:textId="4E9F4E65" w:rsidR="0063251E" w:rsidRPr="004B1509" w:rsidRDefault="0063251E" w:rsidP="0063251E">
            <w:pPr>
              <w:jc w:val="right"/>
              <w:rPr>
                <w:rFonts w:eastAsia="Calibri"/>
                <w:szCs w:val="22"/>
              </w:rPr>
            </w:pPr>
            <w:r w:rsidRPr="00D04E6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4F839" w14:textId="28775963" w:rsidR="0063251E" w:rsidRPr="004B1509" w:rsidRDefault="0063251E" w:rsidP="0063251E">
            <w:pPr>
              <w:jc w:val="center"/>
              <w:rPr>
                <w:rFonts w:eastAsia="Calibri"/>
                <w:bCs/>
                <w:szCs w:val="22"/>
              </w:rPr>
            </w:pPr>
            <w:r w:rsidRPr="00D04E6A">
              <w:rPr>
                <w:rFonts w:eastAsia="Calibri"/>
                <w:bCs/>
                <w:szCs w:val="22"/>
              </w:rPr>
              <w:t xml:space="preserve"> </w:t>
            </w:r>
            <w:proofErr w:type="spellStart"/>
            <w:r w:rsidRPr="00D04E6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7395BA" w14:textId="55D29038" w:rsidR="0063251E" w:rsidRPr="004B1509" w:rsidRDefault="0063251E" w:rsidP="0063251E">
            <w:pPr>
              <w:jc w:val="center"/>
              <w:rPr>
                <w:rFonts w:eastAsia="Calibri"/>
                <w:szCs w:val="22"/>
              </w:rPr>
            </w:pPr>
            <w:r w:rsidRPr="00D04E6A">
              <w:rPr>
                <w:rFonts w:eastAsia="Calibri"/>
                <w:bCs/>
                <w:szCs w:val="22"/>
              </w:rPr>
              <w:t>4400-6569-7685</w:t>
            </w:r>
          </w:p>
        </w:tc>
      </w:tr>
      <w:tr w:rsidR="0063251E" w:rsidRPr="004B1509" w14:paraId="2FD59C4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53AE0E"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94E8A" w14:textId="61575F16" w:rsidR="0063251E" w:rsidRPr="004B1509" w:rsidRDefault="0063251E" w:rsidP="0063251E">
            <w:pPr>
              <w:rPr>
                <w:rFonts w:eastAsia="Calibri"/>
                <w:szCs w:val="22"/>
              </w:rPr>
            </w:pPr>
            <w:r w:rsidRPr="000433FA">
              <w:rPr>
                <w:rFonts w:eastAsia="Calibri"/>
                <w:szCs w:val="22"/>
              </w:rPr>
              <w:t>tr-146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6DCED" w14:textId="29105957" w:rsidR="0063251E" w:rsidRPr="004B1509" w:rsidRDefault="0063251E" w:rsidP="0063251E">
            <w:pPr>
              <w:rPr>
                <w:rFonts w:eastAsia="Calibri"/>
                <w:szCs w:val="22"/>
              </w:rPr>
            </w:pPr>
            <w:r w:rsidRPr="000433FA">
              <w:rPr>
                <w:rFonts w:eastAsia="Calibri"/>
                <w:szCs w:val="22"/>
              </w:rPr>
              <w:t xml:space="preserve">Privažiuojamasis kelias prie dirbamų laukų </w:t>
            </w:r>
            <w:proofErr w:type="spellStart"/>
            <w:r w:rsidRPr="000433FA">
              <w:rPr>
                <w:rFonts w:eastAsia="Calibri"/>
                <w:szCs w:val="22"/>
              </w:rPr>
              <w:t>Mileikiškių</w:t>
            </w:r>
            <w:proofErr w:type="spellEnd"/>
            <w:r w:rsidRPr="000433FA">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62CF0" w14:textId="7FEAD44B" w:rsidR="0063251E" w:rsidRPr="004B1509" w:rsidRDefault="0063251E" w:rsidP="0063251E">
            <w:pPr>
              <w:jc w:val="right"/>
              <w:rPr>
                <w:rFonts w:eastAsia="Calibri"/>
                <w:szCs w:val="22"/>
              </w:rPr>
            </w:pPr>
            <w:r w:rsidRPr="000433FA">
              <w:rPr>
                <w:rFonts w:eastAsia="Calibri"/>
                <w:bCs/>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6DFE8" w14:textId="039FC465"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8B6B3" w14:textId="1C1EFC0F"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5CEB1" w14:textId="1F4EE2C1" w:rsidR="0063251E" w:rsidRPr="004B1509" w:rsidRDefault="0063251E" w:rsidP="0063251E">
            <w:pPr>
              <w:jc w:val="right"/>
              <w:rPr>
                <w:rFonts w:eastAsia="Calibri"/>
                <w:szCs w:val="22"/>
              </w:rPr>
            </w:pPr>
            <w:r w:rsidRPr="000433FA">
              <w:rPr>
                <w:rFonts w:eastAsia="Calibri"/>
                <w:szCs w:val="22"/>
              </w:rPr>
              <w:t xml:space="preserve"> </w:t>
            </w:r>
            <w:r w:rsidRPr="000433FA">
              <w:rPr>
                <w:rFonts w:eastAsia="Calibri"/>
                <w:bCs/>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711BA" w14:textId="1B2EF348" w:rsidR="0063251E" w:rsidRPr="004B1509" w:rsidRDefault="0063251E" w:rsidP="0063251E">
            <w:pPr>
              <w:jc w:val="center"/>
              <w:rPr>
                <w:rFonts w:eastAsia="Calibri"/>
                <w:bCs/>
                <w:szCs w:val="22"/>
              </w:rPr>
            </w:pPr>
            <w:r w:rsidRPr="000433FA">
              <w:rPr>
                <w:rFonts w:eastAsia="Calibri"/>
                <w:bCs/>
                <w:szCs w:val="22"/>
              </w:rPr>
              <w:t xml:space="preserve"> </w:t>
            </w:r>
            <w:proofErr w:type="spellStart"/>
            <w:r w:rsidRPr="000433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2FD399" w14:textId="40E36578" w:rsidR="0063251E" w:rsidRPr="004B1509" w:rsidRDefault="0063251E" w:rsidP="0063251E">
            <w:pPr>
              <w:jc w:val="center"/>
              <w:rPr>
                <w:rFonts w:eastAsia="Calibri"/>
                <w:szCs w:val="22"/>
              </w:rPr>
            </w:pPr>
            <w:r w:rsidRPr="000433FA">
              <w:rPr>
                <w:rFonts w:eastAsia="Calibri"/>
                <w:bCs/>
                <w:szCs w:val="22"/>
              </w:rPr>
              <w:t>4400-6569-7796</w:t>
            </w:r>
          </w:p>
        </w:tc>
      </w:tr>
      <w:tr w:rsidR="0063251E" w:rsidRPr="004B1509" w14:paraId="38534DC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0D927D6"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A00A1" w14:textId="356F4000" w:rsidR="0063251E" w:rsidRPr="004B1509" w:rsidRDefault="0063251E" w:rsidP="0063251E">
            <w:pPr>
              <w:rPr>
                <w:rFonts w:eastAsia="Calibri"/>
                <w:szCs w:val="22"/>
              </w:rPr>
            </w:pPr>
            <w:r w:rsidRPr="000433FA">
              <w:rPr>
                <w:rFonts w:eastAsia="Calibri"/>
                <w:szCs w:val="22"/>
              </w:rPr>
              <w:t>tr-148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56E9B1" w14:textId="2D28A478" w:rsidR="0063251E" w:rsidRPr="004B1509" w:rsidRDefault="0063251E" w:rsidP="0063251E">
            <w:pPr>
              <w:rPr>
                <w:rFonts w:eastAsia="Calibri"/>
                <w:szCs w:val="22"/>
              </w:rPr>
            </w:pPr>
            <w:r w:rsidRPr="000433FA">
              <w:rPr>
                <w:rFonts w:eastAsia="Calibri"/>
                <w:szCs w:val="22"/>
              </w:rPr>
              <w:t>Privažiuojamasis kelias prie J. Basanavičiaus g., Troškūnų m. nuo kelio Troškūnai–Traupis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5016E7" w14:textId="5947EBE0" w:rsidR="0063251E" w:rsidRPr="004B1509" w:rsidRDefault="0063251E" w:rsidP="0063251E">
            <w:pPr>
              <w:jc w:val="right"/>
              <w:rPr>
                <w:rFonts w:eastAsia="Calibri"/>
                <w:szCs w:val="22"/>
              </w:rPr>
            </w:pPr>
            <w:r w:rsidRPr="000433FA">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4919" w14:textId="69A74529"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0323A" w14:textId="35FCEC6D" w:rsidR="0063251E" w:rsidRPr="004B1509" w:rsidRDefault="0063251E" w:rsidP="0063251E">
            <w:pPr>
              <w:jc w:val="right"/>
              <w:rPr>
                <w:rFonts w:eastAsia="Calibri"/>
                <w:szCs w:val="22"/>
              </w:rPr>
            </w:pPr>
            <w:r w:rsidRPr="000433FA">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3B583" w14:textId="7BD375BC"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71F49" w14:textId="36E81A8A" w:rsidR="0063251E" w:rsidRPr="004B1509" w:rsidRDefault="0063251E" w:rsidP="0063251E">
            <w:pPr>
              <w:jc w:val="center"/>
              <w:rPr>
                <w:rFonts w:eastAsia="Calibri"/>
                <w:bCs/>
                <w:szCs w:val="22"/>
              </w:rPr>
            </w:pPr>
            <w:r w:rsidRPr="000433FA">
              <w:rPr>
                <w:rFonts w:eastAsia="Calibri"/>
                <w:bCs/>
                <w:szCs w:val="22"/>
              </w:rPr>
              <w:t xml:space="preserve"> </w:t>
            </w:r>
            <w:proofErr w:type="spellStart"/>
            <w:r w:rsidRPr="000433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E7EBF2" w14:textId="4F42C6D5" w:rsidR="0063251E" w:rsidRPr="004B1509" w:rsidRDefault="0063251E" w:rsidP="0063251E">
            <w:pPr>
              <w:jc w:val="center"/>
              <w:rPr>
                <w:rFonts w:eastAsia="Calibri"/>
                <w:szCs w:val="22"/>
              </w:rPr>
            </w:pPr>
            <w:r w:rsidRPr="000433FA">
              <w:rPr>
                <w:rFonts w:eastAsia="Calibri"/>
                <w:bCs/>
                <w:szCs w:val="22"/>
              </w:rPr>
              <w:t>4400-6585-4322</w:t>
            </w:r>
          </w:p>
        </w:tc>
      </w:tr>
      <w:tr w:rsidR="0063251E" w:rsidRPr="004B1509" w14:paraId="16BC072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DB7AD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5A3F6" w14:textId="63CD2A79" w:rsidR="0063251E" w:rsidRPr="004B1509" w:rsidRDefault="0063251E" w:rsidP="0063251E">
            <w:pPr>
              <w:rPr>
                <w:rFonts w:eastAsia="Calibri"/>
                <w:szCs w:val="22"/>
              </w:rPr>
            </w:pPr>
            <w:r w:rsidRPr="000433FA">
              <w:rPr>
                <w:rFonts w:eastAsia="Calibri"/>
                <w:szCs w:val="22"/>
              </w:rPr>
              <w:t>tr-149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700462" w14:textId="3DB47402" w:rsidR="0063251E" w:rsidRPr="004B1509" w:rsidRDefault="0063251E" w:rsidP="0063251E">
            <w:pPr>
              <w:rPr>
                <w:rFonts w:eastAsia="Calibri"/>
                <w:szCs w:val="22"/>
              </w:rPr>
            </w:pPr>
            <w:r w:rsidRPr="000433FA">
              <w:rPr>
                <w:rFonts w:eastAsia="Calibri"/>
                <w:szCs w:val="22"/>
              </w:rPr>
              <w:t xml:space="preserve">Privažiuojamasis kelias prie </w:t>
            </w:r>
            <w:proofErr w:type="spellStart"/>
            <w:r w:rsidRPr="000433FA">
              <w:rPr>
                <w:rFonts w:eastAsia="Calibri"/>
                <w:szCs w:val="22"/>
              </w:rPr>
              <w:t>Pajuosčio</w:t>
            </w:r>
            <w:proofErr w:type="spellEnd"/>
            <w:r w:rsidRPr="000433FA">
              <w:rPr>
                <w:rFonts w:eastAsia="Calibri"/>
                <w:szCs w:val="22"/>
              </w:rPr>
              <w:t xml:space="preserve"> vs. nuo kelio Nr.  tr-148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6512B9" w14:textId="19E6599A" w:rsidR="0063251E" w:rsidRPr="004B1509" w:rsidRDefault="0063251E" w:rsidP="0063251E">
            <w:pPr>
              <w:jc w:val="right"/>
              <w:rPr>
                <w:rFonts w:eastAsia="Calibri"/>
                <w:szCs w:val="22"/>
              </w:rPr>
            </w:pPr>
            <w:r w:rsidRPr="000433FA">
              <w:rPr>
                <w:rFonts w:eastAsia="Calibri"/>
                <w:bCs/>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0512" w14:textId="1522B6CB"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B506B" w14:textId="6687BC61"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8DA49" w14:textId="047725DD" w:rsidR="0063251E" w:rsidRPr="004B1509" w:rsidRDefault="0063251E" w:rsidP="0063251E">
            <w:pPr>
              <w:jc w:val="right"/>
              <w:rPr>
                <w:rFonts w:eastAsia="Calibri"/>
                <w:szCs w:val="22"/>
              </w:rPr>
            </w:pPr>
            <w:r w:rsidRPr="000433FA">
              <w:rPr>
                <w:rFonts w:eastAsia="Calibri"/>
                <w:bCs/>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AEBF2" w14:textId="5D24B6B0" w:rsidR="0063251E" w:rsidRPr="004B1509" w:rsidRDefault="0063251E" w:rsidP="0063251E">
            <w:pPr>
              <w:jc w:val="center"/>
              <w:rPr>
                <w:rFonts w:eastAsia="Calibri"/>
                <w:bCs/>
                <w:szCs w:val="22"/>
              </w:rPr>
            </w:pPr>
            <w:r w:rsidRPr="000433FA">
              <w:rPr>
                <w:rFonts w:eastAsia="Calibri"/>
                <w:bCs/>
                <w:szCs w:val="22"/>
              </w:rPr>
              <w:t xml:space="preserve"> </w:t>
            </w:r>
            <w:proofErr w:type="spellStart"/>
            <w:r w:rsidRPr="000433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DAA36B" w14:textId="55F3A6B5" w:rsidR="0063251E" w:rsidRPr="004B1509" w:rsidRDefault="0063251E" w:rsidP="0063251E">
            <w:pPr>
              <w:jc w:val="center"/>
              <w:rPr>
                <w:rFonts w:eastAsia="Calibri"/>
                <w:szCs w:val="22"/>
              </w:rPr>
            </w:pPr>
            <w:r w:rsidRPr="000433FA">
              <w:rPr>
                <w:rFonts w:eastAsia="Calibri"/>
                <w:bCs/>
                <w:szCs w:val="22"/>
              </w:rPr>
              <w:t>4400-6585-4200</w:t>
            </w:r>
          </w:p>
        </w:tc>
      </w:tr>
      <w:tr w:rsidR="0063251E" w:rsidRPr="004B1509" w14:paraId="20835E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6A4CDD"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385E3" w14:textId="20F8B2B1" w:rsidR="0063251E" w:rsidRPr="004B1509" w:rsidRDefault="0063251E" w:rsidP="0063251E">
            <w:pPr>
              <w:rPr>
                <w:rFonts w:eastAsia="Calibri"/>
                <w:szCs w:val="22"/>
              </w:rPr>
            </w:pPr>
            <w:r w:rsidRPr="000433FA">
              <w:rPr>
                <w:rFonts w:eastAsia="Calibri"/>
                <w:szCs w:val="22"/>
              </w:rPr>
              <w:t>tr-15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0439DE" w14:textId="1B98EC69" w:rsidR="0063251E" w:rsidRPr="004B1509" w:rsidRDefault="0063251E" w:rsidP="0063251E">
            <w:pPr>
              <w:rPr>
                <w:rFonts w:eastAsia="Calibri"/>
                <w:szCs w:val="22"/>
              </w:rPr>
            </w:pPr>
            <w:r w:rsidRPr="000433FA">
              <w:rPr>
                <w:rFonts w:eastAsia="Calibri"/>
                <w:szCs w:val="22"/>
              </w:rPr>
              <w:t xml:space="preserve">Privažiuojamasis kelias prie </w:t>
            </w:r>
            <w:proofErr w:type="spellStart"/>
            <w:r w:rsidRPr="000433FA">
              <w:rPr>
                <w:rFonts w:eastAsia="Calibri"/>
                <w:szCs w:val="22"/>
              </w:rPr>
              <w:t>Juostininkų</w:t>
            </w:r>
            <w:proofErr w:type="spellEnd"/>
            <w:r w:rsidRPr="000433FA">
              <w:rPr>
                <w:rFonts w:eastAsia="Calibri"/>
                <w:szCs w:val="22"/>
              </w:rPr>
              <w:t xml:space="preserve"> miško nuo  </w:t>
            </w:r>
            <w:proofErr w:type="spellStart"/>
            <w:r w:rsidRPr="000433FA">
              <w:rPr>
                <w:rFonts w:eastAsia="Calibri"/>
                <w:szCs w:val="22"/>
              </w:rPr>
              <w:t>Bečerninkų</w:t>
            </w:r>
            <w:proofErr w:type="spellEnd"/>
            <w:r w:rsidRPr="000433F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2CE2C7" w14:textId="5417AF39" w:rsidR="0063251E" w:rsidRPr="004B1509" w:rsidRDefault="0063251E" w:rsidP="0063251E">
            <w:pPr>
              <w:jc w:val="right"/>
              <w:rPr>
                <w:rFonts w:eastAsia="Calibri"/>
                <w:szCs w:val="22"/>
              </w:rPr>
            </w:pPr>
            <w:r w:rsidRPr="000433FA">
              <w:rPr>
                <w:rFonts w:eastAsia="Calibri"/>
                <w:szCs w:val="22"/>
              </w:rPr>
              <w:t xml:space="preserve"> </w:t>
            </w:r>
            <w:r w:rsidRPr="000433FA">
              <w:rPr>
                <w:rFonts w:eastAsia="Calibri"/>
                <w:bCs/>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499B4" w14:textId="34ACAEF6"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944B6" w14:textId="04EBF7DD" w:rsidR="0063251E" w:rsidRPr="004B1509" w:rsidRDefault="0063251E" w:rsidP="0063251E">
            <w:pPr>
              <w:jc w:val="right"/>
              <w:rPr>
                <w:rFonts w:eastAsia="Calibri"/>
                <w:szCs w:val="22"/>
              </w:rPr>
            </w:pPr>
            <w:r w:rsidRPr="000433FA">
              <w:rPr>
                <w:rFonts w:eastAsia="Calibri"/>
                <w:szCs w:val="22"/>
              </w:rPr>
              <w:t xml:space="preserve"> </w:t>
            </w:r>
            <w:r w:rsidRPr="000433FA">
              <w:rPr>
                <w:rFonts w:eastAsia="Calibri"/>
                <w:bCs/>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DEE69" w14:textId="248E99D7"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FE206" w14:textId="49E80748" w:rsidR="0063251E" w:rsidRPr="004B1509" w:rsidRDefault="0063251E" w:rsidP="0063251E">
            <w:pPr>
              <w:jc w:val="center"/>
              <w:rPr>
                <w:rFonts w:eastAsia="Calibri"/>
                <w:bCs/>
                <w:szCs w:val="22"/>
              </w:rPr>
            </w:pPr>
            <w:r w:rsidRPr="000433FA">
              <w:rPr>
                <w:rFonts w:eastAsia="Calibri"/>
                <w:bCs/>
                <w:szCs w:val="22"/>
              </w:rPr>
              <w:t xml:space="preserve"> </w:t>
            </w:r>
            <w:proofErr w:type="spellStart"/>
            <w:r w:rsidRPr="000433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9EDCA5" w14:textId="003D165E" w:rsidR="0063251E" w:rsidRPr="004B1509" w:rsidRDefault="0063251E" w:rsidP="0063251E">
            <w:pPr>
              <w:jc w:val="center"/>
              <w:rPr>
                <w:rFonts w:eastAsia="Calibri"/>
                <w:szCs w:val="22"/>
              </w:rPr>
            </w:pPr>
            <w:r w:rsidRPr="000433FA">
              <w:rPr>
                <w:rFonts w:eastAsia="Calibri"/>
                <w:bCs/>
                <w:szCs w:val="22"/>
              </w:rPr>
              <w:t>4400-6585-4199</w:t>
            </w:r>
          </w:p>
        </w:tc>
      </w:tr>
      <w:tr w:rsidR="0063251E" w:rsidRPr="004B1509" w14:paraId="14D2F0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DEE5F8"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95CCC" w14:textId="20BC18DF" w:rsidR="0063251E" w:rsidRPr="004B1509" w:rsidRDefault="0063251E" w:rsidP="0063251E">
            <w:pPr>
              <w:rPr>
                <w:rFonts w:eastAsia="Calibri"/>
                <w:szCs w:val="22"/>
              </w:rPr>
            </w:pPr>
            <w:r w:rsidRPr="000433FA">
              <w:rPr>
                <w:rFonts w:eastAsia="Calibri"/>
                <w:szCs w:val="22"/>
              </w:rPr>
              <w:t>tr-150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D9C1C5" w14:textId="4D3405A6" w:rsidR="0063251E" w:rsidRPr="004B1509" w:rsidRDefault="0063251E" w:rsidP="0063251E">
            <w:pPr>
              <w:rPr>
                <w:rFonts w:eastAsia="Calibri"/>
                <w:szCs w:val="22"/>
              </w:rPr>
            </w:pPr>
            <w:r w:rsidRPr="000433FA">
              <w:rPr>
                <w:rFonts w:eastAsia="Calibri"/>
                <w:szCs w:val="22"/>
              </w:rPr>
              <w:t>Privažiuojamasis kelias prie gyvenamųjų namų nuo Sodų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EB7D3A" w14:textId="54A93C8F" w:rsidR="0063251E" w:rsidRPr="004B1509" w:rsidRDefault="0063251E" w:rsidP="0063251E">
            <w:pPr>
              <w:jc w:val="right"/>
              <w:rPr>
                <w:rFonts w:eastAsia="Calibri"/>
                <w:szCs w:val="22"/>
              </w:rPr>
            </w:pPr>
            <w:r w:rsidRPr="000433FA">
              <w:rPr>
                <w:rFonts w:eastAsia="Calibri"/>
                <w:szCs w:val="22"/>
              </w:rPr>
              <w:t> </w:t>
            </w:r>
            <w:r w:rsidRPr="000433FA">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01208" w14:textId="3A0D4CCC"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08F53" w14:textId="06BEB76F" w:rsidR="0063251E" w:rsidRPr="004B1509" w:rsidRDefault="0063251E" w:rsidP="0063251E">
            <w:pPr>
              <w:jc w:val="right"/>
              <w:rPr>
                <w:rFonts w:eastAsia="Calibri"/>
                <w:szCs w:val="22"/>
              </w:rPr>
            </w:pPr>
            <w:r w:rsidRPr="000433FA">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5BDD" w14:textId="71D9D3AD" w:rsidR="0063251E" w:rsidRPr="004B1509" w:rsidRDefault="0063251E" w:rsidP="0063251E">
            <w:pPr>
              <w:jc w:val="right"/>
              <w:rPr>
                <w:rFonts w:eastAsia="Calibri"/>
                <w:szCs w:val="22"/>
              </w:rPr>
            </w:pPr>
            <w:r w:rsidRPr="000433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BF8AB" w14:textId="5EFB21D1" w:rsidR="0063251E" w:rsidRPr="004B1509" w:rsidRDefault="0063251E" w:rsidP="0063251E">
            <w:pPr>
              <w:jc w:val="center"/>
              <w:rPr>
                <w:rFonts w:eastAsia="Calibri"/>
                <w:bCs/>
                <w:szCs w:val="22"/>
              </w:rPr>
            </w:pPr>
            <w:r w:rsidRPr="000433FA">
              <w:rPr>
                <w:rFonts w:eastAsia="Calibri"/>
                <w:bCs/>
                <w:szCs w:val="22"/>
              </w:rPr>
              <w:t xml:space="preserve"> </w:t>
            </w:r>
            <w:proofErr w:type="spellStart"/>
            <w:r w:rsidRPr="000433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CF6142" w14:textId="236C4A01" w:rsidR="0063251E" w:rsidRPr="004B1509" w:rsidRDefault="0063251E" w:rsidP="0063251E">
            <w:pPr>
              <w:jc w:val="center"/>
              <w:rPr>
                <w:rFonts w:eastAsia="Calibri"/>
                <w:szCs w:val="22"/>
              </w:rPr>
            </w:pPr>
            <w:r w:rsidRPr="000433FA">
              <w:rPr>
                <w:rFonts w:eastAsia="Calibri"/>
                <w:bCs/>
                <w:szCs w:val="22"/>
              </w:rPr>
              <w:t>4400-6600-5570</w:t>
            </w:r>
          </w:p>
        </w:tc>
      </w:tr>
      <w:tr w:rsidR="0063251E" w:rsidRPr="004B1509" w14:paraId="2EC92F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51E817"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1A19C" w14:textId="535C2EBF" w:rsidR="0063251E" w:rsidRPr="004B1509" w:rsidRDefault="0063251E" w:rsidP="0063251E">
            <w:pPr>
              <w:rPr>
                <w:rFonts w:eastAsia="Calibri"/>
                <w:szCs w:val="22"/>
              </w:rPr>
            </w:pPr>
            <w:r w:rsidRPr="000433FA">
              <w:rPr>
                <w:rFonts w:eastAsia="Calibri"/>
                <w:szCs w:val="22"/>
              </w:rPr>
              <w:t>tr-151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19CD6" w14:textId="74E2B0B2" w:rsidR="0063251E" w:rsidRPr="004B1509" w:rsidRDefault="0063251E" w:rsidP="0063251E">
            <w:pPr>
              <w:rPr>
                <w:rFonts w:eastAsia="Calibri"/>
                <w:szCs w:val="22"/>
              </w:rPr>
            </w:pPr>
            <w:r w:rsidRPr="000433FA">
              <w:rPr>
                <w:rFonts w:eastAsia="Calibri"/>
                <w:szCs w:val="22"/>
              </w:rPr>
              <w:t xml:space="preserve">Privažiuojamasis kelias prie gyvenamųjų namų </w:t>
            </w:r>
            <w:proofErr w:type="spellStart"/>
            <w:r w:rsidRPr="000433FA">
              <w:rPr>
                <w:rFonts w:eastAsia="Calibri"/>
                <w:szCs w:val="22"/>
              </w:rPr>
              <w:t>Pelyšėlių</w:t>
            </w:r>
            <w:proofErr w:type="spellEnd"/>
            <w:r w:rsidRPr="000433FA">
              <w:rPr>
                <w:rFonts w:eastAsia="Calibri"/>
                <w:szCs w:val="22"/>
              </w:rPr>
              <w:t xml:space="preserve"> II k. nuo kelio Nr. tr-30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4A9C4E" w14:textId="4CE3AFA4" w:rsidR="0063251E" w:rsidRPr="004B1509" w:rsidRDefault="0063251E" w:rsidP="0063251E">
            <w:pPr>
              <w:jc w:val="right"/>
              <w:rPr>
                <w:rFonts w:eastAsia="Calibri"/>
                <w:szCs w:val="22"/>
              </w:rPr>
            </w:pPr>
            <w:r w:rsidRPr="000433FA">
              <w:rPr>
                <w:rFonts w:eastAsia="Calibri"/>
                <w:bCs/>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B18A8" w14:textId="0E28770E" w:rsidR="0063251E" w:rsidRPr="004B150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DA0F9" w14:textId="68EC4B2A" w:rsidR="0063251E" w:rsidRPr="004B1509" w:rsidRDefault="0063251E" w:rsidP="0063251E">
            <w:pPr>
              <w:jc w:val="right"/>
              <w:rPr>
                <w:rFonts w:eastAsia="Calibri"/>
                <w:szCs w:val="22"/>
              </w:rPr>
            </w:pPr>
            <w:r w:rsidRPr="000433FA">
              <w:rPr>
                <w:rFonts w:eastAsia="Calibri"/>
                <w:bCs/>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55649" w14:textId="134BFA8A" w:rsidR="0063251E" w:rsidRPr="004B1509" w:rsidRDefault="0063251E" w:rsidP="0063251E">
            <w:pPr>
              <w:jc w:val="right"/>
              <w:rPr>
                <w:rFonts w:eastAsia="Calibri"/>
                <w:szCs w:val="22"/>
              </w:rPr>
            </w:pPr>
            <w:r w:rsidRPr="000433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C0298" w14:textId="31C6781C" w:rsidR="0063251E" w:rsidRPr="004B1509" w:rsidRDefault="0063251E" w:rsidP="0063251E">
            <w:pPr>
              <w:jc w:val="center"/>
              <w:rPr>
                <w:rFonts w:eastAsia="Calibri"/>
                <w:bCs/>
                <w:szCs w:val="22"/>
              </w:rPr>
            </w:pPr>
            <w:proofErr w:type="spellStart"/>
            <w:r w:rsidRPr="000433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2C2D0C" w14:textId="17E3A1C3" w:rsidR="0063251E" w:rsidRPr="004B1509" w:rsidRDefault="0063251E" w:rsidP="0063251E">
            <w:pPr>
              <w:jc w:val="center"/>
              <w:rPr>
                <w:rFonts w:eastAsia="Calibri"/>
                <w:szCs w:val="22"/>
              </w:rPr>
            </w:pPr>
            <w:r w:rsidRPr="000433FA">
              <w:rPr>
                <w:rFonts w:eastAsia="Calibri"/>
                <w:bCs/>
                <w:szCs w:val="22"/>
              </w:rPr>
              <w:t>4400-6605-8620</w:t>
            </w:r>
          </w:p>
        </w:tc>
      </w:tr>
      <w:tr w:rsidR="0063251E" w:rsidRPr="005F37D9" w14:paraId="17780BD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313152" w14:textId="77777777" w:rsidR="0063251E" w:rsidRPr="005F37D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0A7B" w14:textId="212E7762" w:rsidR="0063251E" w:rsidRPr="005F37D9" w:rsidRDefault="0063251E" w:rsidP="0063251E">
            <w:pPr>
              <w:rPr>
                <w:rFonts w:eastAsia="Calibri"/>
                <w:szCs w:val="22"/>
              </w:rPr>
            </w:pPr>
            <w:r w:rsidRPr="000433FA">
              <w:rPr>
                <w:rFonts w:eastAsia="Calibri"/>
                <w:szCs w:val="22"/>
              </w:rPr>
              <w:t>tr-152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24D58B" w14:textId="2D412671" w:rsidR="0063251E" w:rsidRPr="005F37D9" w:rsidRDefault="0063251E" w:rsidP="0063251E">
            <w:pPr>
              <w:rPr>
                <w:rFonts w:eastAsia="Calibri"/>
                <w:szCs w:val="22"/>
              </w:rPr>
            </w:pPr>
            <w:r w:rsidRPr="000433FA">
              <w:rPr>
                <w:rFonts w:eastAsia="Calibri"/>
                <w:szCs w:val="22"/>
              </w:rPr>
              <w:t xml:space="preserve">Privažiuojamasis kelias prie dirbtuvių </w:t>
            </w:r>
            <w:proofErr w:type="spellStart"/>
            <w:r w:rsidRPr="000433FA">
              <w:rPr>
                <w:rFonts w:eastAsia="Calibri"/>
                <w:szCs w:val="22"/>
              </w:rPr>
              <w:t>Latavėnų</w:t>
            </w:r>
            <w:proofErr w:type="spellEnd"/>
            <w:r w:rsidRPr="000433FA">
              <w:rPr>
                <w:rFonts w:eastAsia="Calibri"/>
                <w:szCs w:val="22"/>
              </w:rPr>
              <w:t xml:space="preserve"> k. nuo Okuličių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210C91" w14:textId="5A336E07" w:rsidR="0063251E" w:rsidRPr="005F37D9" w:rsidRDefault="0063251E" w:rsidP="0063251E">
            <w:pPr>
              <w:jc w:val="right"/>
              <w:rPr>
                <w:rFonts w:eastAsia="Calibri"/>
                <w:szCs w:val="22"/>
              </w:rPr>
            </w:pPr>
            <w:r w:rsidRPr="000433FA">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BCCB4" w14:textId="5D16FF6F" w:rsidR="0063251E" w:rsidRPr="005F37D9" w:rsidRDefault="0063251E" w:rsidP="0063251E">
            <w:pPr>
              <w:jc w:val="right"/>
              <w:rPr>
                <w:rFonts w:eastAsia="Calibri"/>
                <w:szCs w:val="22"/>
              </w:rPr>
            </w:pPr>
            <w:r w:rsidRPr="000433FA">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C771" w14:textId="2A59B637" w:rsidR="0063251E" w:rsidRPr="005F37D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820C8" w14:textId="569AE727" w:rsidR="0063251E" w:rsidRPr="005F37D9"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E4D54" w14:textId="6EC40C7F" w:rsidR="0063251E" w:rsidRPr="005F37D9" w:rsidRDefault="0063251E" w:rsidP="0063251E">
            <w:pPr>
              <w:jc w:val="center"/>
              <w:rPr>
                <w:rFonts w:eastAsia="Calibri"/>
                <w:szCs w:val="22"/>
              </w:rPr>
            </w:pPr>
            <w:proofErr w:type="spellStart"/>
            <w:r w:rsidRPr="000433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E983F5" w14:textId="5DAB06E3" w:rsidR="0063251E" w:rsidRPr="005F37D9" w:rsidRDefault="0063251E" w:rsidP="0063251E">
            <w:pPr>
              <w:jc w:val="center"/>
              <w:rPr>
                <w:rFonts w:eastAsia="Calibri"/>
                <w:szCs w:val="22"/>
              </w:rPr>
            </w:pPr>
            <w:r w:rsidRPr="000433FA">
              <w:rPr>
                <w:rFonts w:eastAsia="Calibri"/>
                <w:szCs w:val="22"/>
              </w:rPr>
              <w:t>4400-6450-2243</w:t>
            </w:r>
          </w:p>
        </w:tc>
      </w:tr>
      <w:tr w:rsidR="0063251E" w:rsidRPr="002C53D8" w14:paraId="21094F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6A4B81"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F9A5C" w14:textId="3CF06E28" w:rsidR="0063251E" w:rsidRPr="002C53D8" w:rsidRDefault="0063251E" w:rsidP="0063251E">
            <w:pPr>
              <w:rPr>
                <w:rFonts w:eastAsia="Calibri"/>
                <w:szCs w:val="22"/>
              </w:rPr>
            </w:pPr>
            <w:r w:rsidRPr="000433FA">
              <w:rPr>
                <w:rFonts w:eastAsia="Calibri"/>
                <w:szCs w:val="22"/>
              </w:rPr>
              <w:t>tr-153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31970F" w14:textId="2A645426" w:rsidR="0063251E" w:rsidRPr="002C53D8" w:rsidRDefault="0063251E" w:rsidP="0063251E">
            <w:pPr>
              <w:rPr>
                <w:rFonts w:eastAsia="Calibri"/>
                <w:szCs w:val="22"/>
              </w:rPr>
            </w:pPr>
            <w:r w:rsidRPr="000433FA">
              <w:rPr>
                <w:rFonts w:eastAsia="Calibri"/>
                <w:szCs w:val="22"/>
              </w:rPr>
              <w:t>Privažiuojamasis kelias prie gyvenamųjų namų Motiejūnų k. nuo kelio Troškūnai–Viešintos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7CF9E9" w14:textId="366B1457" w:rsidR="0063251E" w:rsidRPr="002C53D8" w:rsidRDefault="0063251E" w:rsidP="0063251E">
            <w:pPr>
              <w:jc w:val="right"/>
              <w:rPr>
                <w:rFonts w:eastAsia="Calibri"/>
                <w:szCs w:val="22"/>
              </w:rPr>
            </w:pPr>
            <w:r w:rsidRPr="000433FA">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C22DA" w14:textId="7F41CFC1"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202C7" w14:textId="242AB48E" w:rsidR="0063251E" w:rsidRPr="002C53D8" w:rsidRDefault="0063251E" w:rsidP="0063251E">
            <w:pPr>
              <w:jc w:val="right"/>
              <w:rPr>
                <w:rFonts w:eastAsia="Calibri"/>
                <w:szCs w:val="22"/>
              </w:rPr>
            </w:pPr>
            <w:r w:rsidRPr="000433FA">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15041" w14:textId="3B034FC0" w:rsidR="0063251E" w:rsidRPr="002C53D8" w:rsidRDefault="0063251E" w:rsidP="0063251E">
            <w:pPr>
              <w:jc w:val="right"/>
              <w:rPr>
                <w:rFonts w:eastAsia="Calibri"/>
                <w:strike/>
                <w:szCs w:val="22"/>
              </w:rPr>
            </w:pPr>
            <w:r w:rsidRPr="000433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09DC9" w14:textId="5F3297BE" w:rsidR="0063251E" w:rsidRPr="002C53D8" w:rsidRDefault="0063251E" w:rsidP="0063251E">
            <w:pPr>
              <w:jc w:val="center"/>
              <w:rPr>
                <w:rFonts w:eastAsia="Calibri"/>
                <w:szCs w:val="22"/>
              </w:rPr>
            </w:pPr>
            <w:proofErr w:type="spellStart"/>
            <w:r w:rsidRPr="000433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B20F7F" w14:textId="5CA4680D" w:rsidR="0063251E" w:rsidRPr="002C53D8" w:rsidRDefault="0063251E" w:rsidP="0063251E">
            <w:pPr>
              <w:jc w:val="center"/>
              <w:rPr>
                <w:rFonts w:eastAsia="Calibri"/>
                <w:szCs w:val="22"/>
              </w:rPr>
            </w:pPr>
            <w:r w:rsidRPr="000433FA">
              <w:rPr>
                <w:rFonts w:eastAsia="Calibri"/>
                <w:szCs w:val="22"/>
              </w:rPr>
              <w:t>4400-6450-1424</w:t>
            </w:r>
          </w:p>
        </w:tc>
      </w:tr>
      <w:tr w:rsidR="0063251E" w:rsidRPr="002C53D8" w14:paraId="5FB99C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2AB6B5"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029CC" w14:textId="5903FA56" w:rsidR="0063251E" w:rsidRPr="002C53D8" w:rsidRDefault="0063251E" w:rsidP="0063251E">
            <w:pPr>
              <w:rPr>
                <w:rFonts w:eastAsia="Calibri"/>
                <w:szCs w:val="22"/>
              </w:rPr>
            </w:pPr>
            <w:r w:rsidRPr="000433FA">
              <w:rPr>
                <w:rFonts w:eastAsia="Calibri"/>
                <w:szCs w:val="22"/>
              </w:rPr>
              <w:t>tr-154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40749E" w14:textId="1F1A8AF3" w:rsidR="0063251E" w:rsidRPr="002C53D8" w:rsidRDefault="0063251E" w:rsidP="0063251E">
            <w:pPr>
              <w:rPr>
                <w:rFonts w:eastAsia="Calibri"/>
                <w:szCs w:val="22"/>
              </w:rPr>
            </w:pPr>
            <w:r w:rsidRPr="000433FA">
              <w:rPr>
                <w:rFonts w:eastAsia="Calibri"/>
                <w:szCs w:val="22"/>
              </w:rPr>
              <w:t xml:space="preserve">Privažiuojamasis kelias prie gyvenamųjų namų </w:t>
            </w:r>
            <w:proofErr w:type="spellStart"/>
            <w:r w:rsidRPr="000433FA">
              <w:rPr>
                <w:rFonts w:eastAsia="Calibri"/>
                <w:szCs w:val="22"/>
              </w:rPr>
              <w:t>Mediniškių</w:t>
            </w:r>
            <w:proofErr w:type="spellEnd"/>
            <w:r w:rsidRPr="000433FA">
              <w:rPr>
                <w:rFonts w:eastAsia="Calibri"/>
                <w:szCs w:val="22"/>
              </w:rPr>
              <w:t xml:space="preserve"> k. nuo kelio Troškūnai–</w:t>
            </w:r>
            <w:proofErr w:type="spellStart"/>
            <w:r w:rsidRPr="000433FA">
              <w:rPr>
                <w:rFonts w:eastAsia="Calibri"/>
                <w:szCs w:val="22"/>
              </w:rPr>
              <w:t>Latavėnai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AC68E64" w14:textId="430CDDFF" w:rsidR="0063251E" w:rsidRPr="002C53D8" w:rsidRDefault="0063251E" w:rsidP="0063251E">
            <w:pPr>
              <w:jc w:val="right"/>
              <w:rPr>
                <w:rFonts w:eastAsia="Calibri"/>
                <w:szCs w:val="22"/>
              </w:rPr>
            </w:pPr>
            <w:r w:rsidRPr="000433F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166A1" w14:textId="18D588EB"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ADFDD" w14:textId="35080484" w:rsidR="0063251E" w:rsidRPr="002C53D8" w:rsidRDefault="0063251E" w:rsidP="0063251E">
            <w:pPr>
              <w:jc w:val="right"/>
              <w:rPr>
                <w:rFonts w:eastAsia="Calibri"/>
                <w:szCs w:val="22"/>
              </w:rPr>
            </w:pPr>
            <w:r w:rsidRPr="000433F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B1606" w14:textId="543FAB8D" w:rsidR="0063251E" w:rsidRPr="002C53D8" w:rsidRDefault="0063251E" w:rsidP="0063251E">
            <w:pPr>
              <w:jc w:val="right"/>
              <w:rPr>
                <w:rFonts w:eastAsia="Calibri"/>
                <w:strike/>
                <w:szCs w:val="22"/>
              </w:rPr>
            </w:pPr>
            <w:r w:rsidRPr="000433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8BDDF" w14:textId="40A5E9CD" w:rsidR="0063251E" w:rsidRPr="002C53D8" w:rsidRDefault="0063251E" w:rsidP="0063251E">
            <w:pPr>
              <w:jc w:val="center"/>
              <w:rPr>
                <w:rFonts w:eastAsia="Calibri"/>
                <w:szCs w:val="22"/>
              </w:rPr>
            </w:pPr>
            <w:r w:rsidRPr="000433FA">
              <w:rPr>
                <w:rFonts w:eastAsia="Calibri"/>
                <w:szCs w:val="22"/>
              </w:rPr>
              <w:t xml:space="preserve"> </w:t>
            </w:r>
            <w:proofErr w:type="spellStart"/>
            <w:r w:rsidRPr="000433F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38D7BF" w14:textId="05FBFF98" w:rsidR="0063251E" w:rsidRPr="002C53D8" w:rsidRDefault="0063251E" w:rsidP="0063251E">
            <w:pPr>
              <w:jc w:val="center"/>
              <w:rPr>
                <w:rFonts w:eastAsia="Calibri"/>
                <w:szCs w:val="22"/>
              </w:rPr>
            </w:pPr>
            <w:r w:rsidRPr="000433FA">
              <w:rPr>
                <w:rFonts w:eastAsia="Calibri"/>
                <w:szCs w:val="22"/>
              </w:rPr>
              <w:t>4400-6450-2108</w:t>
            </w:r>
          </w:p>
        </w:tc>
      </w:tr>
      <w:tr w:rsidR="0063251E" w:rsidRPr="002C53D8" w14:paraId="77CFFA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A3394A"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9C50C" w14:textId="3B16DDE5" w:rsidR="0063251E" w:rsidRPr="002C53D8" w:rsidRDefault="0063251E" w:rsidP="0063251E">
            <w:pPr>
              <w:rPr>
                <w:rFonts w:eastAsia="Calibri"/>
                <w:szCs w:val="22"/>
              </w:rPr>
            </w:pPr>
            <w:r w:rsidRPr="000433FA">
              <w:rPr>
                <w:rFonts w:eastAsia="Calibri"/>
                <w:szCs w:val="22"/>
              </w:rPr>
              <w:t>tr-155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6905E5" w14:textId="2586BEE1" w:rsidR="0063251E" w:rsidRPr="002C53D8" w:rsidRDefault="0063251E" w:rsidP="0063251E">
            <w:pPr>
              <w:rPr>
                <w:rFonts w:eastAsia="Calibri"/>
                <w:szCs w:val="22"/>
              </w:rPr>
            </w:pPr>
            <w:r w:rsidRPr="000433FA">
              <w:rPr>
                <w:rFonts w:eastAsia="Calibri"/>
                <w:szCs w:val="22"/>
              </w:rPr>
              <w:t xml:space="preserve">Privažiuojamasis kelias prie gyvenamųjų namų </w:t>
            </w:r>
            <w:proofErr w:type="spellStart"/>
            <w:r w:rsidRPr="000433FA">
              <w:rPr>
                <w:rFonts w:eastAsia="Calibri"/>
                <w:szCs w:val="22"/>
              </w:rPr>
              <w:t>Žiedonių</w:t>
            </w:r>
            <w:proofErr w:type="spellEnd"/>
            <w:r w:rsidRPr="000433FA">
              <w:rPr>
                <w:rFonts w:eastAsia="Calibri"/>
                <w:szCs w:val="22"/>
              </w:rPr>
              <w:t xml:space="preserve"> k. nuo kelio Troškūnai–Viešintos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14064C" w14:textId="17431ED6" w:rsidR="0063251E" w:rsidRPr="002C53D8" w:rsidRDefault="0063251E" w:rsidP="0063251E">
            <w:pPr>
              <w:jc w:val="right"/>
              <w:rPr>
                <w:rFonts w:eastAsia="Calibri"/>
                <w:szCs w:val="22"/>
              </w:rPr>
            </w:pPr>
            <w:r w:rsidRPr="000433FA">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25EDD" w14:textId="561E2A98"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22E" w14:textId="7DED1633"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89" w14:textId="51A7513C" w:rsidR="0063251E" w:rsidRPr="002C53D8" w:rsidRDefault="0063251E" w:rsidP="0063251E">
            <w:pPr>
              <w:jc w:val="right"/>
              <w:rPr>
                <w:rFonts w:eastAsia="Calibri"/>
                <w:szCs w:val="22"/>
              </w:rPr>
            </w:pPr>
            <w:r w:rsidRPr="000433FA">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F8AC7" w14:textId="445A79AB" w:rsidR="0063251E" w:rsidRPr="002C53D8" w:rsidRDefault="0063251E" w:rsidP="0063251E">
            <w:pPr>
              <w:jc w:val="center"/>
              <w:rPr>
                <w:rFonts w:eastAsia="Calibri"/>
                <w:szCs w:val="22"/>
              </w:rPr>
            </w:pPr>
            <w:proofErr w:type="spellStart"/>
            <w:r w:rsidRPr="000433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1BF699" w14:textId="6BBC0252" w:rsidR="0063251E" w:rsidRPr="002C53D8" w:rsidRDefault="0063251E" w:rsidP="0063251E">
            <w:pPr>
              <w:jc w:val="center"/>
              <w:rPr>
                <w:rFonts w:eastAsia="Calibri"/>
                <w:szCs w:val="22"/>
              </w:rPr>
            </w:pPr>
            <w:r w:rsidRPr="000433FA">
              <w:rPr>
                <w:rFonts w:eastAsia="Calibri"/>
                <w:szCs w:val="22"/>
              </w:rPr>
              <w:t>-</w:t>
            </w:r>
          </w:p>
        </w:tc>
      </w:tr>
      <w:tr w:rsidR="0063251E" w:rsidRPr="002C53D8" w14:paraId="085547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C0BC67"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0869CC" w14:textId="14C62AD1" w:rsidR="0063251E" w:rsidRPr="002C53D8" w:rsidRDefault="0063251E" w:rsidP="0063251E">
            <w:pPr>
              <w:rPr>
                <w:rFonts w:eastAsia="Calibri"/>
                <w:szCs w:val="22"/>
              </w:rPr>
            </w:pPr>
            <w:r w:rsidRPr="000433FA">
              <w:rPr>
                <w:rFonts w:eastAsia="Calibri"/>
                <w:szCs w:val="22"/>
              </w:rPr>
              <w:t>tr-16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CFA1A9" w14:textId="75D5A78F" w:rsidR="0063251E" w:rsidRPr="002C53D8" w:rsidRDefault="0063251E" w:rsidP="0063251E">
            <w:pPr>
              <w:rPr>
                <w:rFonts w:eastAsia="Calibri"/>
                <w:szCs w:val="22"/>
              </w:rPr>
            </w:pPr>
            <w:proofErr w:type="spellStart"/>
            <w:r w:rsidRPr="000433FA">
              <w:rPr>
                <w:rFonts w:eastAsia="Calibri"/>
                <w:szCs w:val="22"/>
              </w:rPr>
              <w:t>Juostininkai</w:t>
            </w:r>
            <w:proofErr w:type="spellEnd"/>
            <w:r w:rsidRPr="000433FA">
              <w:rPr>
                <w:rFonts w:eastAsia="Calibri"/>
                <w:szCs w:val="22"/>
              </w:rPr>
              <w:t>–</w:t>
            </w:r>
            <w:proofErr w:type="spellStart"/>
            <w:r w:rsidRPr="000433FA">
              <w:rPr>
                <w:rFonts w:eastAsia="Calibri"/>
                <w:szCs w:val="22"/>
              </w:rPr>
              <w:t>Skauradai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6799AA6" w14:textId="6E440FB5" w:rsidR="0063251E" w:rsidRPr="002C53D8" w:rsidRDefault="0063251E" w:rsidP="0063251E">
            <w:pPr>
              <w:jc w:val="right"/>
              <w:rPr>
                <w:rFonts w:eastAsia="Calibri"/>
                <w:szCs w:val="22"/>
              </w:rPr>
            </w:pPr>
            <w:r w:rsidRPr="000433FA">
              <w:rPr>
                <w:rFonts w:eastAsia="Calibri"/>
                <w:bCs/>
                <w:szCs w:val="22"/>
              </w:rPr>
              <w:t>5647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AC5F" w14:textId="6D8BD93C" w:rsidR="0063251E" w:rsidRPr="002C53D8" w:rsidRDefault="0063251E" w:rsidP="0063251E">
            <w:pPr>
              <w:jc w:val="right"/>
              <w:rPr>
                <w:rFonts w:eastAsia="Calibri"/>
                <w:szCs w:val="22"/>
              </w:rPr>
            </w:pPr>
            <w:r w:rsidRPr="000433FA">
              <w:rPr>
                <w:rFonts w:eastAsia="Calibri"/>
                <w:bCs/>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778B9" w14:textId="5A794A18" w:rsidR="0063251E" w:rsidRPr="002C53D8" w:rsidRDefault="0063251E" w:rsidP="0063251E">
            <w:pPr>
              <w:jc w:val="right"/>
              <w:rPr>
                <w:rFonts w:eastAsia="Calibri"/>
                <w:szCs w:val="22"/>
              </w:rPr>
            </w:pPr>
            <w:r w:rsidRPr="000433FA">
              <w:rPr>
                <w:rFonts w:eastAsia="Calibri"/>
                <w:szCs w:val="22"/>
              </w:rPr>
              <w:t xml:space="preserve"> </w:t>
            </w:r>
            <w:r w:rsidRPr="000433FA">
              <w:rPr>
                <w:rFonts w:eastAsia="Calibri"/>
                <w:bCs/>
                <w:szCs w:val="22"/>
              </w:rPr>
              <w:t>5638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F4499" w14:textId="2D7FD121"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770EF" w14:textId="184B4743" w:rsidR="0063251E" w:rsidRPr="002C53D8" w:rsidRDefault="0063251E" w:rsidP="0063251E">
            <w:pPr>
              <w:jc w:val="center"/>
              <w:rPr>
                <w:rFonts w:eastAsia="Calibri"/>
                <w:szCs w:val="22"/>
              </w:rPr>
            </w:pPr>
            <w:proofErr w:type="spellStart"/>
            <w:r w:rsidRPr="000433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B44202" w14:textId="744CF136" w:rsidR="0063251E" w:rsidRPr="002C53D8" w:rsidRDefault="0063251E" w:rsidP="0063251E">
            <w:pPr>
              <w:jc w:val="center"/>
              <w:rPr>
                <w:rFonts w:eastAsia="Calibri"/>
                <w:szCs w:val="22"/>
              </w:rPr>
            </w:pPr>
            <w:r w:rsidRPr="000433FA">
              <w:rPr>
                <w:rFonts w:eastAsia="Calibri"/>
                <w:bCs/>
                <w:szCs w:val="22"/>
              </w:rPr>
              <w:t>4400-6578-8760</w:t>
            </w:r>
          </w:p>
        </w:tc>
      </w:tr>
      <w:tr w:rsidR="0063251E" w:rsidRPr="002C53D8" w14:paraId="3D00B7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B72866"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959E14" w14:textId="01031920" w:rsidR="0063251E" w:rsidRPr="002C53D8" w:rsidRDefault="0063251E" w:rsidP="0063251E">
            <w:pPr>
              <w:rPr>
                <w:rFonts w:eastAsia="Calibri"/>
                <w:szCs w:val="22"/>
              </w:rPr>
            </w:pPr>
            <w:r w:rsidRPr="000433FA">
              <w:rPr>
                <w:rFonts w:eastAsia="Calibri"/>
                <w:szCs w:val="22"/>
              </w:rPr>
              <w:t>tr-17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DE5AFA" w14:textId="45AAD54C" w:rsidR="0063251E" w:rsidRPr="002C53D8" w:rsidRDefault="0063251E" w:rsidP="0063251E">
            <w:pPr>
              <w:rPr>
                <w:rFonts w:eastAsia="Calibri"/>
                <w:szCs w:val="22"/>
              </w:rPr>
            </w:pPr>
            <w:proofErr w:type="spellStart"/>
            <w:r w:rsidRPr="000433FA">
              <w:rPr>
                <w:rFonts w:eastAsia="Calibri"/>
                <w:szCs w:val="22"/>
              </w:rPr>
              <w:t>Skauradai</w:t>
            </w:r>
            <w:proofErr w:type="spellEnd"/>
            <w:r w:rsidRPr="000433FA">
              <w:rPr>
                <w:rFonts w:eastAsia="Calibri"/>
                <w:szCs w:val="22"/>
              </w:rPr>
              <w:t>–</w:t>
            </w:r>
            <w:proofErr w:type="spellStart"/>
            <w:r w:rsidRPr="000433FA">
              <w:rPr>
                <w:rFonts w:eastAsia="Calibri"/>
                <w:szCs w:val="22"/>
              </w:rPr>
              <w:t>Kirmėliai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2551072" w14:textId="4BFD1530" w:rsidR="0063251E" w:rsidRPr="002C53D8" w:rsidRDefault="0063251E" w:rsidP="0063251E">
            <w:pPr>
              <w:jc w:val="right"/>
              <w:rPr>
                <w:rFonts w:eastAsia="Calibri"/>
                <w:szCs w:val="22"/>
              </w:rPr>
            </w:pPr>
            <w:r w:rsidRPr="000433FA">
              <w:rPr>
                <w:rFonts w:eastAsia="Calibri"/>
                <w:szCs w:val="22"/>
              </w:rPr>
              <w:t xml:space="preserve"> </w:t>
            </w:r>
            <w:r w:rsidRPr="000433FA">
              <w:rPr>
                <w:rFonts w:eastAsia="Calibri"/>
                <w:bCs/>
                <w:szCs w:val="22"/>
              </w:rPr>
              <w:t>4179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4C745" w14:textId="175D7B4C"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D8473" w14:textId="284F4194" w:rsidR="0063251E" w:rsidRPr="002C53D8" w:rsidRDefault="0063251E" w:rsidP="0063251E">
            <w:pPr>
              <w:jc w:val="right"/>
              <w:rPr>
                <w:rFonts w:eastAsia="Calibri"/>
                <w:szCs w:val="22"/>
              </w:rPr>
            </w:pPr>
            <w:r w:rsidRPr="000433FA">
              <w:rPr>
                <w:rFonts w:eastAsia="Calibri"/>
                <w:szCs w:val="22"/>
              </w:rPr>
              <w:t xml:space="preserve"> </w:t>
            </w:r>
            <w:r w:rsidRPr="000433FA">
              <w:rPr>
                <w:rFonts w:eastAsia="Calibri"/>
                <w:bCs/>
                <w:szCs w:val="22"/>
              </w:rPr>
              <w:t>4179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EF637" w14:textId="4FDFB9D8"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84591" w14:textId="1CCAE214" w:rsidR="0063251E" w:rsidRPr="002C53D8" w:rsidRDefault="0063251E" w:rsidP="0063251E">
            <w:pPr>
              <w:jc w:val="center"/>
              <w:rPr>
                <w:rFonts w:eastAsia="Calibri"/>
                <w:szCs w:val="22"/>
              </w:rPr>
            </w:pPr>
            <w:proofErr w:type="spellStart"/>
            <w:r w:rsidRPr="000433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619E3E" w14:textId="4662E736" w:rsidR="0063251E" w:rsidRPr="002C53D8" w:rsidRDefault="0063251E" w:rsidP="0063251E">
            <w:pPr>
              <w:jc w:val="center"/>
              <w:rPr>
                <w:rFonts w:eastAsia="Calibri"/>
                <w:szCs w:val="22"/>
              </w:rPr>
            </w:pPr>
            <w:r w:rsidRPr="000433FA">
              <w:rPr>
                <w:rFonts w:eastAsia="Calibri"/>
                <w:bCs/>
                <w:szCs w:val="22"/>
              </w:rPr>
              <w:t>4400-6569-7810</w:t>
            </w:r>
          </w:p>
        </w:tc>
      </w:tr>
      <w:tr w:rsidR="0063251E" w:rsidRPr="002C53D8" w14:paraId="4E048D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7FD632"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91361" w14:textId="31196A80" w:rsidR="0063251E" w:rsidRPr="002C53D8" w:rsidRDefault="0063251E" w:rsidP="0063251E">
            <w:pPr>
              <w:rPr>
                <w:rFonts w:eastAsia="Calibri"/>
                <w:szCs w:val="22"/>
              </w:rPr>
            </w:pPr>
            <w:r w:rsidRPr="000433FA">
              <w:rPr>
                <w:rFonts w:eastAsia="Calibri"/>
                <w:szCs w:val="22"/>
              </w:rPr>
              <w:t>tr-17-1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795A8F" w14:textId="1D22FD48" w:rsidR="0063251E" w:rsidRPr="002C53D8" w:rsidRDefault="0063251E" w:rsidP="0063251E">
            <w:pPr>
              <w:rPr>
                <w:rFonts w:eastAsia="Calibri"/>
                <w:szCs w:val="22"/>
              </w:rPr>
            </w:pPr>
            <w:r w:rsidRPr="000433FA">
              <w:rPr>
                <w:rFonts w:eastAsia="Calibri"/>
                <w:szCs w:val="22"/>
              </w:rPr>
              <w:t>Pravažiuojamasis kelias nuo Raguvos g., Kirmėlių k. iki Fermų k., Panevėžio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94167C" w14:textId="676BE74C" w:rsidR="0063251E" w:rsidRPr="002C53D8" w:rsidRDefault="0063251E" w:rsidP="0063251E">
            <w:pPr>
              <w:jc w:val="right"/>
              <w:rPr>
                <w:rFonts w:eastAsia="Calibri"/>
                <w:szCs w:val="22"/>
              </w:rPr>
            </w:pPr>
            <w:r w:rsidRPr="000433FA">
              <w:rPr>
                <w:rFonts w:eastAsia="Calibri"/>
                <w:szCs w:val="22"/>
              </w:rPr>
              <w:t> </w:t>
            </w:r>
            <w:r w:rsidRPr="000433FA">
              <w:rPr>
                <w:rFonts w:eastAsia="Calibri"/>
                <w:bCs/>
                <w:szCs w:val="22"/>
              </w:rPr>
              <w:t>339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7AAD" w14:textId="45E0EB8C"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1FA57" w14:textId="3D0F5F8B" w:rsidR="0063251E" w:rsidRPr="002C53D8" w:rsidRDefault="0063251E" w:rsidP="0063251E">
            <w:pPr>
              <w:jc w:val="right"/>
              <w:rPr>
                <w:rFonts w:eastAsia="Calibri"/>
                <w:szCs w:val="22"/>
              </w:rPr>
            </w:pPr>
            <w:r w:rsidRPr="000433FA">
              <w:rPr>
                <w:rFonts w:eastAsia="Calibri"/>
                <w:bCs/>
                <w:szCs w:val="22"/>
              </w:rPr>
              <w:t>339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DBDFC" w14:textId="20BD8929" w:rsidR="0063251E" w:rsidRPr="002C53D8" w:rsidRDefault="0063251E" w:rsidP="0063251E">
            <w:pPr>
              <w:jc w:val="right"/>
              <w:rPr>
                <w:rFonts w:eastAsia="Calibri"/>
                <w:szCs w:val="22"/>
              </w:rPr>
            </w:pPr>
            <w:r w:rsidRPr="000433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5957" w14:textId="16FED6EE" w:rsidR="0063251E" w:rsidRPr="002C53D8" w:rsidRDefault="0063251E" w:rsidP="0063251E">
            <w:pPr>
              <w:jc w:val="center"/>
              <w:rPr>
                <w:rFonts w:eastAsia="Calibri"/>
                <w:szCs w:val="22"/>
              </w:rPr>
            </w:pPr>
            <w:proofErr w:type="spellStart"/>
            <w:r w:rsidRPr="000433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5654EB" w14:textId="045726DD" w:rsidR="0063251E" w:rsidRPr="002C53D8" w:rsidRDefault="0063251E" w:rsidP="0063251E">
            <w:pPr>
              <w:jc w:val="center"/>
              <w:rPr>
                <w:rFonts w:eastAsia="Calibri"/>
                <w:szCs w:val="22"/>
              </w:rPr>
            </w:pPr>
            <w:r w:rsidRPr="000433FA">
              <w:rPr>
                <w:rFonts w:eastAsia="Calibri"/>
                <w:bCs/>
                <w:szCs w:val="22"/>
              </w:rPr>
              <w:t>4400-6569-7974</w:t>
            </w:r>
          </w:p>
        </w:tc>
      </w:tr>
      <w:tr w:rsidR="0063251E" w:rsidRPr="002C53D8" w14:paraId="1465BDB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C636D6"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3272E2" w14:textId="63E4EFC4" w:rsidR="0063251E" w:rsidRPr="002C53D8" w:rsidRDefault="0063251E" w:rsidP="0063251E">
            <w:pPr>
              <w:rPr>
                <w:rFonts w:eastAsia="Calibri"/>
                <w:szCs w:val="22"/>
              </w:rPr>
            </w:pPr>
            <w:r w:rsidRPr="000433FA">
              <w:rPr>
                <w:rFonts w:eastAsia="Calibri"/>
                <w:szCs w:val="22"/>
              </w:rPr>
              <w:t>tr-18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6DF1FD" w14:textId="03ABC10D" w:rsidR="0063251E" w:rsidRPr="002C53D8" w:rsidRDefault="0063251E" w:rsidP="0063251E">
            <w:pPr>
              <w:rPr>
                <w:rFonts w:eastAsia="Calibri"/>
                <w:szCs w:val="22"/>
              </w:rPr>
            </w:pPr>
            <w:r w:rsidRPr="000433FA">
              <w:rPr>
                <w:rFonts w:eastAsia="Calibri"/>
                <w:szCs w:val="22"/>
              </w:rPr>
              <w:t>Pravažiuojamasis kelias nuo kelio Nr. tr-46 iki kelio Nr. tr-80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E93EFD" w14:textId="479F2D03" w:rsidR="0063251E" w:rsidRPr="002C53D8" w:rsidRDefault="0063251E" w:rsidP="0063251E">
            <w:pPr>
              <w:jc w:val="right"/>
              <w:rPr>
                <w:rFonts w:eastAsia="Calibri"/>
                <w:szCs w:val="22"/>
              </w:rPr>
            </w:pPr>
            <w:r w:rsidRPr="000433FA">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26613" w14:textId="3DE1D1B7"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2AB9C" w14:textId="30F4D43C" w:rsidR="0063251E" w:rsidRPr="002C53D8" w:rsidRDefault="0063251E" w:rsidP="0063251E">
            <w:pPr>
              <w:jc w:val="right"/>
              <w:rPr>
                <w:rFonts w:eastAsia="Calibri"/>
                <w:szCs w:val="22"/>
              </w:rPr>
            </w:pPr>
            <w:r w:rsidRPr="000433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E6F29" w14:textId="0DB9C282" w:rsidR="0063251E" w:rsidRPr="002C53D8" w:rsidRDefault="0063251E" w:rsidP="0063251E">
            <w:pPr>
              <w:jc w:val="right"/>
              <w:rPr>
                <w:rFonts w:eastAsia="Calibri"/>
                <w:szCs w:val="22"/>
              </w:rPr>
            </w:pPr>
            <w:r w:rsidRPr="000433FA">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B82E2" w14:textId="68D36FA0" w:rsidR="0063251E" w:rsidRPr="002C53D8" w:rsidRDefault="0063251E" w:rsidP="0063251E">
            <w:pPr>
              <w:jc w:val="center"/>
              <w:rPr>
                <w:rFonts w:eastAsia="Calibri"/>
                <w:szCs w:val="22"/>
              </w:rPr>
            </w:pPr>
            <w:proofErr w:type="spellStart"/>
            <w:r w:rsidRPr="000433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C91635" w14:textId="2A09FEAD" w:rsidR="0063251E" w:rsidRPr="002C53D8" w:rsidRDefault="0063251E" w:rsidP="0063251E">
            <w:pPr>
              <w:jc w:val="center"/>
              <w:rPr>
                <w:rFonts w:eastAsia="Calibri"/>
                <w:szCs w:val="22"/>
              </w:rPr>
            </w:pPr>
            <w:r w:rsidRPr="000433FA">
              <w:rPr>
                <w:rFonts w:eastAsia="Calibri"/>
                <w:szCs w:val="22"/>
              </w:rPr>
              <w:t>-</w:t>
            </w:r>
          </w:p>
        </w:tc>
      </w:tr>
      <w:tr w:rsidR="0063251E" w:rsidRPr="002C53D8" w14:paraId="2007B4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E2B830D"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F4957" w14:textId="1B02F003" w:rsidR="0063251E" w:rsidRPr="002C53D8" w:rsidRDefault="0063251E" w:rsidP="0063251E">
            <w:pPr>
              <w:rPr>
                <w:rFonts w:eastAsia="Calibri"/>
                <w:szCs w:val="22"/>
              </w:rPr>
            </w:pPr>
            <w:r w:rsidRPr="00470787">
              <w:rPr>
                <w:rFonts w:eastAsia="Calibri"/>
                <w:szCs w:val="22"/>
              </w:rPr>
              <w:t>tr-19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BD4A40" w14:textId="5647A51A" w:rsidR="0063251E" w:rsidRPr="002C53D8" w:rsidRDefault="0063251E" w:rsidP="0063251E">
            <w:pPr>
              <w:rPr>
                <w:rFonts w:eastAsia="Calibri"/>
                <w:szCs w:val="22"/>
              </w:rPr>
            </w:pPr>
            <w:r w:rsidRPr="00470787">
              <w:rPr>
                <w:rFonts w:eastAsia="Calibri"/>
                <w:szCs w:val="22"/>
              </w:rPr>
              <w:t xml:space="preserve">Privažiuojamasis kelias prie gyvenamųjų namų </w:t>
            </w:r>
            <w:proofErr w:type="spellStart"/>
            <w:r w:rsidRPr="00470787">
              <w:rPr>
                <w:rFonts w:eastAsia="Calibri"/>
                <w:szCs w:val="22"/>
              </w:rPr>
              <w:t>Rukiškio</w:t>
            </w:r>
            <w:proofErr w:type="spellEnd"/>
            <w:r w:rsidRPr="00470787">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D64334" w14:textId="2AE36ED5" w:rsidR="0063251E" w:rsidRPr="002C53D8" w:rsidRDefault="0063251E" w:rsidP="0063251E">
            <w:pPr>
              <w:jc w:val="right"/>
              <w:rPr>
                <w:rFonts w:eastAsia="Calibri"/>
                <w:szCs w:val="22"/>
              </w:rPr>
            </w:pPr>
            <w:r w:rsidRPr="00470787">
              <w:rPr>
                <w:rFonts w:eastAsia="Calibri"/>
                <w:bCs/>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0672" w14:textId="41BDDA4C"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D141C" w14:textId="7B6C4FE4" w:rsidR="0063251E" w:rsidRPr="002C53D8" w:rsidRDefault="0063251E" w:rsidP="0063251E">
            <w:pPr>
              <w:jc w:val="right"/>
              <w:rPr>
                <w:rFonts w:eastAsia="Calibri"/>
                <w:szCs w:val="22"/>
              </w:rPr>
            </w:pPr>
            <w:r w:rsidRPr="00470787">
              <w:rPr>
                <w:rFonts w:eastAsia="Calibri"/>
                <w:bCs/>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96810" w14:textId="4C4E5AE0"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A0B3F" w14:textId="47297462" w:rsidR="0063251E" w:rsidRPr="002C53D8" w:rsidRDefault="0063251E" w:rsidP="0063251E">
            <w:pPr>
              <w:jc w:val="center"/>
              <w:rPr>
                <w:rFonts w:eastAsia="Calibri"/>
                <w:szCs w:val="22"/>
              </w:rPr>
            </w:pPr>
            <w:r w:rsidRPr="00470787">
              <w:rPr>
                <w:rFonts w:eastAsia="Calibri"/>
                <w:strike/>
                <w:szCs w:val="22"/>
              </w:rPr>
              <w:t xml:space="preserve"> </w:t>
            </w: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BE5D23" w14:textId="1333FC3D" w:rsidR="0063251E" w:rsidRPr="002C53D8" w:rsidRDefault="0063251E" w:rsidP="0063251E">
            <w:pPr>
              <w:jc w:val="center"/>
              <w:rPr>
                <w:rFonts w:eastAsia="Calibri"/>
                <w:szCs w:val="22"/>
              </w:rPr>
            </w:pPr>
            <w:r w:rsidRPr="00470787">
              <w:rPr>
                <w:rFonts w:eastAsia="Calibri"/>
                <w:bCs/>
                <w:szCs w:val="22"/>
              </w:rPr>
              <w:t>4400-6605-6780</w:t>
            </w:r>
          </w:p>
        </w:tc>
      </w:tr>
      <w:tr w:rsidR="0063251E" w:rsidRPr="002C53D8" w14:paraId="0A2481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B3A356"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DF488" w14:textId="2BB5550A" w:rsidR="0063251E" w:rsidRPr="002C53D8" w:rsidRDefault="0063251E" w:rsidP="0063251E">
            <w:pPr>
              <w:rPr>
                <w:rFonts w:eastAsia="Calibri"/>
                <w:szCs w:val="22"/>
              </w:rPr>
            </w:pPr>
            <w:r w:rsidRPr="00470787">
              <w:rPr>
                <w:rFonts w:eastAsia="Calibri"/>
                <w:szCs w:val="22"/>
              </w:rPr>
              <w:t>tr-2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EADA87" w14:textId="2AF7194A" w:rsidR="0063251E" w:rsidRPr="002C53D8" w:rsidRDefault="0063251E" w:rsidP="0063251E">
            <w:pPr>
              <w:rPr>
                <w:rFonts w:eastAsia="Calibri"/>
                <w:szCs w:val="22"/>
              </w:rPr>
            </w:pPr>
            <w:r w:rsidRPr="00470787">
              <w:rPr>
                <w:rFonts w:eastAsia="Calibri"/>
                <w:szCs w:val="22"/>
              </w:rPr>
              <w:t>Žukauskai–</w:t>
            </w:r>
            <w:proofErr w:type="spellStart"/>
            <w:r w:rsidRPr="00470787">
              <w:rPr>
                <w:rFonts w:eastAsia="Calibri"/>
                <w:szCs w:val="22"/>
              </w:rPr>
              <w:t>Žudžgalys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CCE2DB5" w14:textId="4D044924" w:rsidR="0063251E" w:rsidRPr="002C53D8" w:rsidRDefault="0063251E" w:rsidP="0063251E">
            <w:pPr>
              <w:jc w:val="right"/>
              <w:rPr>
                <w:rFonts w:eastAsia="Calibri"/>
                <w:szCs w:val="22"/>
              </w:rPr>
            </w:pPr>
            <w:r w:rsidRPr="00470787">
              <w:rPr>
                <w:rFonts w:eastAsia="Calibri"/>
                <w:szCs w:val="22"/>
              </w:rPr>
              <w:t xml:space="preserve"> 3113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C493B" w14:textId="42A5393F"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21E84" w14:textId="15ADA406" w:rsidR="0063251E" w:rsidRPr="002C53D8" w:rsidRDefault="0063251E" w:rsidP="0063251E">
            <w:pPr>
              <w:jc w:val="right"/>
              <w:rPr>
                <w:rFonts w:eastAsia="Calibri"/>
                <w:szCs w:val="22"/>
              </w:rPr>
            </w:pPr>
            <w:r w:rsidRPr="00470787">
              <w:rPr>
                <w:rFonts w:eastAsia="Calibri"/>
                <w:szCs w:val="22"/>
              </w:rPr>
              <w:t>3113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B619" w14:textId="07C05180"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BB893" w14:textId="3102699E" w:rsidR="0063251E" w:rsidRPr="002C53D8" w:rsidRDefault="0063251E" w:rsidP="0063251E">
            <w:pPr>
              <w:jc w:val="center"/>
              <w:rPr>
                <w:rFonts w:eastAsia="Calibri"/>
                <w:szCs w:val="22"/>
              </w:rPr>
            </w:pPr>
            <w:proofErr w:type="spellStart"/>
            <w:r w:rsidRPr="0047078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648A8F" w14:textId="785C250B" w:rsidR="0063251E" w:rsidRPr="002C53D8" w:rsidRDefault="0063251E" w:rsidP="0063251E">
            <w:pPr>
              <w:jc w:val="center"/>
              <w:rPr>
                <w:rFonts w:eastAsia="Calibri"/>
                <w:szCs w:val="22"/>
              </w:rPr>
            </w:pPr>
            <w:r w:rsidRPr="00470787">
              <w:rPr>
                <w:rFonts w:eastAsia="Calibri"/>
                <w:szCs w:val="22"/>
              </w:rPr>
              <w:t>4400-6467-6380</w:t>
            </w:r>
          </w:p>
        </w:tc>
      </w:tr>
      <w:tr w:rsidR="0063251E" w:rsidRPr="002C53D8" w14:paraId="6FF87B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59312BF"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2FB5B" w14:textId="3BFD3092" w:rsidR="0063251E" w:rsidRPr="002C53D8" w:rsidRDefault="0063251E" w:rsidP="0063251E">
            <w:pPr>
              <w:rPr>
                <w:rFonts w:eastAsia="Calibri"/>
                <w:szCs w:val="22"/>
              </w:rPr>
            </w:pPr>
            <w:r w:rsidRPr="00470787">
              <w:rPr>
                <w:rFonts w:eastAsia="Calibri"/>
                <w:szCs w:val="22"/>
              </w:rPr>
              <w:t>tr-2-1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B1C753" w14:textId="7597376B" w:rsidR="0063251E" w:rsidRPr="002C53D8" w:rsidRDefault="0063251E" w:rsidP="0063251E">
            <w:pPr>
              <w:rPr>
                <w:rFonts w:eastAsia="Calibri"/>
                <w:szCs w:val="22"/>
              </w:rPr>
            </w:pPr>
            <w:r w:rsidRPr="00470787">
              <w:rPr>
                <w:rFonts w:eastAsia="Calibri"/>
                <w:szCs w:val="22"/>
              </w:rPr>
              <w:t>Privažiuojamasis kelias prie gyvenamųjų namų Žukauskų k. nuo kelio Nr. tr-2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3878E4" w14:textId="421F377B" w:rsidR="0063251E" w:rsidRPr="002C53D8" w:rsidRDefault="0063251E" w:rsidP="0063251E">
            <w:pPr>
              <w:jc w:val="right"/>
              <w:rPr>
                <w:rFonts w:eastAsia="Calibri"/>
                <w:szCs w:val="22"/>
              </w:rPr>
            </w:pPr>
            <w:r w:rsidRPr="00470787">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2B672" w14:textId="181D6AEF"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DF14E" w14:textId="6D3457ED" w:rsidR="0063251E" w:rsidRPr="002C53D8" w:rsidRDefault="0063251E" w:rsidP="0063251E">
            <w:pPr>
              <w:jc w:val="right"/>
              <w:rPr>
                <w:rFonts w:eastAsia="Calibri"/>
                <w:szCs w:val="22"/>
              </w:rPr>
            </w:pPr>
            <w:r w:rsidRPr="00470787">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1885" w14:textId="76736F08"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A8B2" w14:textId="120AF868" w:rsidR="0063251E" w:rsidRPr="002C53D8" w:rsidRDefault="0063251E" w:rsidP="0063251E">
            <w:pPr>
              <w:jc w:val="center"/>
              <w:rPr>
                <w:rFonts w:eastAsia="Calibri"/>
                <w:szCs w:val="22"/>
              </w:rPr>
            </w:pPr>
            <w:proofErr w:type="spellStart"/>
            <w:r w:rsidRPr="00470787">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006A3E" w14:textId="746081B4" w:rsidR="0063251E" w:rsidRPr="002C53D8" w:rsidRDefault="0063251E" w:rsidP="0063251E">
            <w:pPr>
              <w:jc w:val="center"/>
              <w:rPr>
                <w:rFonts w:eastAsia="Calibri"/>
                <w:szCs w:val="22"/>
              </w:rPr>
            </w:pPr>
            <w:r w:rsidRPr="00470787">
              <w:rPr>
                <w:rFonts w:eastAsia="Calibri"/>
                <w:szCs w:val="22"/>
              </w:rPr>
              <w:t>4400-6467-6535</w:t>
            </w:r>
          </w:p>
        </w:tc>
      </w:tr>
      <w:tr w:rsidR="0063251E" w:rsidRPr="002C53D8" w14:paraId="4F65F7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987A14" w14:textId="77777777" w:rsidR="0063251E" w:rsidRPr="002C53D8"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02A0E" w14:textId="4525BC74" w:rsidR="0063251E" w:rsidRPr="002C53D8" w:rsidRDefault="0063251E" w:rsidP="0063251E">
            <w:pPr>
              <w:rPr>
                <w:rFonts w:eastAsia="Calibri"/>
                <w:szCs w:val="22"/>
              </w:rPr>
            </w:pPr>
            <w:r w:rsidRPr="00470787">
              <w:rPr>
                <w:rFonts w:eastAsia="Calibri"/>
                <w:szCs w:val="22"/>
              </w:rPr>
              <w:t>tr-20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AA3E4A" w14:textId="5A1AB3D9" w:rsidR="0063251E" w:rsidRPr="002C53D8" w:rsidRDefault="0063251E" w:rsidP="0063251E">
            <w:pPr>
              <w:rPr>
                <w:rFonts w:eastAsia="Calibri"/>
                <w:szCs w:val="22"/>
              </w:rPr>
            </w:pPr>
            <w:r w:rsidRPr="00470787">
              <w:rPr>
                <w:rFonts w:eastAsia="Calibri"/>
                <w:szCs w:val="22"/>
              </w:rPr>
              <w:t xml:space="preserve">Pravažiuojamasis kelias nuo Dariaus ir Girėno g., </w:t>
            </w:r>
            <w:proofErr w:type="spellStart"/>
            <w:r w:rsidRPr="00470787">
              <w:rPr>
                <w:rFonts w:eastAsia="Calibri"/>
                <w:szCs w:val="22"/>
              </w:rPr>
              <w:t>Vaidlonių</w:t>
            </w:r>
            <w:proofErr w:type="spellEnd"/>
            <w:r w:rsidRPr="00470787">
              <w:rPr>
                <w:rFonts w:eastAsia="Calibri"/>
                <w:szCs w:val="22"/>
              </w:rPr>
              <w:t xml:space="preserve"> k. iki kelio Troškūnai–Traupis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24899B" w14:textId="3C0902BF" w:rsidR="0063251E" w:rsidRPr="002C53D8" w:rsidRDefault="0063251E" w:rsidP="0063251E">
            <w:pPr>
              <w:jc w:val="right"/>
              <w:rPr>
                <w:rFonts w:eastAsia="Calibri"/>
                <w:szCs w:val="22"/>
              </w:rPr>
            </w:pPr>
            <w:r w:rsidRPr="00470787">
              <w:rPr>
                <w:rFonts w:eastAsia="Calibri"/>
                <w:szCs w:val="22"/>
              </w:rPr>
              <w:t xml:space="preserve"> </w:t>
            </w:r>
            <w:r w:rsidRPr="00470787">
              <w:rPr>
                <w:rFonts w:eastAsia="Calibri"/>
                <w:bCs/>
                <w:szCs w:val="22"/>
              </w:rPr>
              <w:t>1423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C84A" w14:textId="6924A42E" w:rsidR="0063251E" w:rsidRPr="002C53D8"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39593" w14:textId="587A0473" w:rsidR="0063251E" w:rsidRPr="002C53D8" w:rsidRDefault="0063251E" w:rsidP="0063251E">
            <w:pPr>
              <w:jc w:val="right"/>
              <w:rPr>
                <w:rFonts w:eastAsia="Calibri"/>
                <w:szCs w:val="22"/>
              </w:rPr>
            </w:pPr>
            <w:r w:rsidRPr="00470787">
              <w:rPr>
                <w:rFonts w:eastAsia="Calibri"/>
                <w:bCs/>
                <w:szCs w:val="22"/>
              </w:rPr>
              <w:t>1423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084F" w14:textId="78E236AC" w:rsidR="0063251E" w:rsidRPr="002C53D8"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1ABB8" w14:textId="70BC52DB" w:rsidR="0063251E" w:rsidRPr="002C53D8" w:rsidRDefault="0063251E" w:rsidP="0063251E">
            <w:pPr>
              <w:jc w:val="center"/>
              <w:rPr>
                <w:rFonts w:eastAsia="Calibri"/>
                <w:szCs w:val="22"/>
              </w:rPr>
            </w:pP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B596C6" w14:textId="7EDA2096" w:rsidR="0063251E" w:rsidRPr="002C53D8" w:rsidRDefault="0063251E" w:rsidP="0063251E">
            <w:pPr>
              <w:jc w:val="center"/>
              <w:rPr>
                <w:rFonts w:eastAsia="Calibri"/>
                <w:szCs w:val="22"/>
              </w:rPr>
            </w:pPr>
            <w:r w:rsidRPr="00470787">
              <w:rPr>
                <w:rFonts w:eastAsia="Calibri"/>
                <w:bCs/>
                <w:szCs w:val="22"/>
              </w:rPr>
              <w:t>4400-6585-4299</w:t>
            </w:r>
          </w:p>
        </w:tc>
      </w:tr>
      <w:tr w:rsidR="0063251E" w:rsidRPr="004B1509" w14:paraId="7A79B74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C5A419"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350C07" w14:textId="3C3B254F" w:rsidR="0063251E" w:rsidRPr="004B1509" w:rsidRDefault="0063251E" w:rsidP="0063251E">
            <w:pPr>
              <w:rPr>
                <w:rFonts w:eastAsia="Calibri"/>
                <w:szCs w:val="22"/>
              </w:rPr>
            </w:pPr>
            <w:r w:rsidRPr="00470787">
              <w:rPr>
                <w:rFonts w:eastAsia="Calibri"/>
                <w:szCs w:val="22"/>
              </w:rPr>
              <w:t>tr-21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1B442E" w14:textId="2AF23437" w:rsidR="0063251E" w:rsidRPr="004B1509" w:rsidRDefault="0063251E" w:rsidP="0063251E">
            <w:pPr>
              <w:rPr>
                <w:rFonts w:eastAsia="Calibri"/>
                <w:szCs w:val="22"/>
              </w:rPr>
            </w:pPr>
            <w:r w:rsidRPr="00470787">
              <w:rPr>
                <w:rFonts w:eastAsia="Calibri"/>
                <w:szCs w:val="22"/>
              </w:rPr>
              <w:t xml:space="preserve">Pravažiuojamasis kelias nuo Pušyno g. iki K. Inčiūros g. </w:t>
            </w:r>
            <w:proofErr w:type="spellStart"/>
            <w:r w:rsidRPr="00470787">
              <w:rPr>
                <w:rFonts w:eastAsia="Calibri"/>
                <w:szCs w:val="22"/>
              </w:rPr>
              <w:t>Vaidlonių</w:t>
            </w:r>
            <w:proofErr w:type="spellEnd"/>
            <w:r w:rsidRPr="0047078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13782B" w14:textId="6489FE98" w:rsidR="0063251E" w:rsidRPr="004B1509" w:rsidRDefault="0063251E" w:rsidP="0063251E">
            <w:pPr>
              <w:jc w:val="right"/>
              <w:rPr>
                <w:rFonts w:eastAsia="Calibri"/>
                <w:szCs w:val="22"/>
              </w:rPr>
            </w:pPr>
            <w:r w:rsidRPr="00470787">
              <w:rPr>
                <w:rFonts w:eastAsia="Calibri"/>
                <w:szCs w:val="22"/>
              </w:rPr>
              <w:t xml:space="preserve"> </w:t>
            </w:r>
            <w:r w:rsidRPr="00470787">
              <w:rPr>
                <w:rFonts w:eastAsia="Calibri"/>
                <w:bCs/>
                <w:szCs w:val="22"/>
              </w:rPr>
              <w:t>247</w:t>
            </w:r>
            <w:r w:rsidRPr="0047078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F333" w14:textId="15320BB3" w:rsidR="0063251E" w:rsidRPr="004B1509" w:rsidRDefault="0063251E" w:rsidP="0063251E">
            <w:pPr>
              <w:jc w:val="right"/>
              <w:rPr>
                <w:rFonts w:eastAsia="Calibri"/>
                <w:szCs w:val="22"/>
              </w:rPr>
            </w:pPr>
            <w:r w:rsidRPr="00470787">
              <w:rPr>
                <w:rFonts w:eastAsia="Calibri"/>
                <w:bCs/>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F9C76" w14:textId="23C640A6"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1FF6F" w14:textId="3F661302"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11160" w14:textId="34EF8BDF" w:rsidR="0063251E" w:rsidRPr="004B1509" w:rsidRDefault="0063251E" w:rsidP="0063251E">
            <w:pPr>
              <w:jc w:val="center"/>
              <w:rPr>
                <w:rFonts w:eastAsia="Calibri"/>
                <w:bCs/>
                <w:szCs w:val="22"/>
              </w:rPr>
            </w:pPr>
            <w:r w:rsidRPr="00470787">
              <w:rPr>
                <w:rFonts w:eastAsia="Calibri"/>
                <w:bCs/>
                <w:szCs w:val="22"/>
              </w:rPr>
              <w:t xml:space="preserve"> </w:t>
            </w:r>
            <w:proofErr w:type="spellStart"/>
            <w:r w:rsidRPr="00470787">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948331" w14:textId="76C77F60" w:rsidR="0063251E" w:rsidRPr="004B1509" w:rsidRDefault="0063251E" w:rsidP="0063251E">
            <w:pPr>
              <w:jc w:val="center"/>
              <w:rPr>
                <w:rFonts w:eastAsia="Calibri"/>
                <w:szCs w:val="22"/>
              </w:rPr>
            </w:pPr>
            <w:r w:rsidRPr="00470787">
              <w:rPr>
                <w:rFonts w:eastAsia="Calibri"/>
                <w:bCs/>
                <w:szCs w:val="22"/>
              </w:rPr>
              <w:t>4400-6592-6596</w:t>
            </w:r>
          </w:p>
        </w:tc>
      </w:tr>
      <w:tr w:rsidR="0063251E" w:rsidRPr="004B1509" w14:paraId="0201A7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782B41"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203327" w14:textId="4E827CD0" w:rsidR="0063251E" w:rsidRPr="004B1509" w:rsidRDefault="0063251E" w:rsidP="0063251E">
            <w:pPr>
              <w:rPr>
                <w:rFonts w:eastAsia="Calibri"/>
                <w:szCs w:val="22"/>
              </w:rPr>
            </w:pPr>
            <w:r w:rsidRPr="00470787">
              <w:rPr>
                <w:rFonts w:eastAsia="Calibri"/>
                <w:szCs w:val="22"/>
              </w:rPr>
              <w:t>tr-22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575780" w14:textId="7FB51B26" w:rsidR="0063251E" w:rsidRPr="004B1509" w:rsidRDefault="0063251E" w:rsidP="0063251E">
            <w:pPr>
              <w:rPr>
                <w:rFonts w:eastAsia="Calibri"/>
                <w:szCs w:val="22"/>
              </w:rPr>
            </w:pPr>
            <w:r w:rsidRPr="00470787">
              <w:rPr>
                <w:rFonts w:eastAsia="Calibri"/>
                <w:szCs w:val="22"/>
              </w:rPr>
              <w:t xml:space="preserve">Privažiuojamasis kelias prie gyvenamųjų namų nuo Ežerėlio g., </w:t>
            </w:r>
            <w:proofErr w:type="spellStart"/>
            <w:r w:rsidRPr="00470787">
              <w:rPr>
                <w:rFonts w:eastAsia="Calibri"/>
                <w:szCs w:val="22"/>
              </w:rPr>
              <w:t>Vaidlonių</w:t>
            </w:r>
            <w:proofErr w:type="spellEnd"/>
            <w:r w:rsidRPr="00470787">
              <w:rPr>
                <w:rFonts w:eastAsia="Calibri"/>
                <w:szCs w:val="22"/>
              </w:rPr>
              <w:t xml:space="preserve"> k.,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C4BEC3" w14:textId="55794614" w:rsidR="0063251E" w:rsidRPr="004B1509" w:rsidRDefault="0063251E" w:rsidP="0063251E">
            <w:pPr>
              <w:jc w:val="right"/>
              <w:rPr>
                <w:rFonts w:eastAsia="Calibri"/>
                <w:szCs w:val="22"/>
              </w:rPr>
            </w:pPr>
            <w:r w:rsidRPr="00470787">
              <w:rPr>
                <w:rFonts w:eastAsia="Calibri"/>
                <w:szCs w:val="22"/>
              </w:rPr>
              <w:t xml:space="preserve"> </w:t>
            </w:r>
            <w:r w:rsidRPr="00470787">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72305" w14:textId="28CF09E8"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74B0A" w14:textId="233F44E6" w:rsidR="0063251E" w:rsidRPr="004B1509" w:rsidRDefault="0063251E" w:rsidP="0063251E">
            <w:pPr>
              <w:jc w:val="right"/>
              <w:rPr>
                <w:rFonts w:eastAsia="Calibri"/>
                <w:szCs w:val="22"/>
              </w:rPr>
            </w:pPr>
            <w:r w:rsidRPr="00470787">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67868" w14:textId="1D24BD08"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5E2FB" w14:textId="0764E978" w:rsidR="0063251E" w:rsidRPr="004B1509" w:rsidRDefault="0063251E" w:rsidP="0063251E">
            <w:pPr>
              <w:jc w:val="center"/>
              <w:rPr>
                <w:rFonts w:eastAsia="Calibri"/>
                <w:bCs/>
                <w:szCs w:val="22"/>
              </w:rPr>
            </w:pP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518FAE" w14:textId="2AEA4BA2" w:rsidR="0063251E" w:rsidRPr="004B1509" w:rsidRDefault="0063251E" w:rsidP="0063251E">
            <w:pPr>
              <w:jc w:val="center"/>
              <w:rPr>
                <w:rFonts w:eastAsia="Calibri"/>
                <w:szCs w:val="22"/>
              </w:rPr>
            </w:pPr>
            <w:r w:rsidRPr="00470787">
              <w:rPr>
                <w:rFonts w:eastAsia="Calibri"/>
                <w:bCs/>
                <w:szCs w:val="22"/>
              </w:rPr>
              <w:t>4400-6585-4288</w:t>
            </w:r>
          </w:p>
        </w:tc>
      </w:tr>
      <w:tr w:rsidR="0063251E" w:rsidRPr="004B1509" w14:paraId="145C02E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77668E"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A61D12" w14:textId="16652CC4" w:rsidR="0063251E" w:rsidRPr="004B1509" w:rsidRDefault="0063251E" w:rsidP="0063251E">
            <w:pPr>
              <w:rPr>
                <w:rFonts w:eastAsia="Calibri"/>
                <w:szCs w:val="22"/>
              </w:rPr>
            </w:pPr>
            <w:r w:rsidRPr="00470787">
              <w:rPr>
                <w:rFonts w:eastAsia="Calibri"/>
                <w:szCs w:val="22"/>
              </w:rPr>
              <w:t>tr-23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B610F5" w14:textId="5506A3DD" w:rsidR="0063251E" w:rsidRPr="004B1509" w:rsidRDefault="0063251E" w:rsidP="0063251E">
            <w:pPr>
              <w:rPr>
                <w:rFonts w:eastAsia="Calibri"/>
                <w:szCs w:val="22"/>
              </w:rPr>
            </w:pPr>
            <w:r w:rsidRPr="00470787">
              <w:rPr>
                <w:rFonts w:eastAsia="Calibri"/>
                <w:szCs w:val="22"/>
              </w:rPr>
              <w:t xml:space="preserve">Privažiuojamasis kelias prie gyvenamųjų namų nuo Ežerėlio g., </w:t>
            </w:r>
            <w:proofErr w:type="spellStart"/>
            <w:r w:rsidRPr="00470787">
              <w:rPr>
                <w:rFonts w:eastAsia="Calibri"/>
                <w:szCs w:val="22"/>
              </w:rPr>
              <w:t>Vaidlonių</w:t>
            </w:r>
            <w:proofErr w:type="spellEnd"/>
            <w:r w:rsidRPr="00470787">
              <w:rPr>
                <w:rFonts w:eastAsia="Calibri"/>
                <w:szCs w:val="22"/>
              </w:rPr>
              <w:t xml:space="preserve"> k.,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B5638B" w14:textId="125E3918" w:rsidR="0063251E" w:rsidRPr="004B1509" w:rsidRDefault="0063251E" w:rsidP="0063251E">
            <w:pPr>
              <w:jc w:val="right"/>
              <w:rPr>
                <w:rFonts w:eastAsia="Calibri"/>
                <w:szCs w:val="22"/>
              </w:rPr>
            </w:pPr>
            <w:r w:rsidRPr="00470787">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88B7C" w14:textId="600C992D"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BF288" w14:textId="3B66F066" w:rsidR="0063251E" w:rsidRPr="004B1509" w:rsidRDefault="0063251E" w:rsidP="0063251E">
            <w:pPr>
              <w:jc w:val="right"/>
              <w:rPr>
                <w:rFonts w:eastAsia="Calibri"/>
                <w:szCs w:val="22"/>
              </w:rPr>
            </w:pPr>
            <w:r w:rsidRPr="00470787">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4271F" w14:textId="529E8212"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D9053" w14:textId="24782090" w:rsidR="0063251E" w:rsidRPr="004B1509" w:rsidRDefault="0063251E" w:rsidP="0063251E">
            <w:pPr>
              <w:jc w:val="center"/>
              <w:rPr>
                <w:rFonts w:eastAsia="Calibri"/>
                <w:bCs/>
                <w:szCs w:val="22"/>
              </w:rPr>
            </w:pP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96A59C" w14:textId="41D1A2C2" w:rsidR="0063251E" w:rsidRPr="004B1509" w:rsidRDefault="0063251E" w:rsidP="0063251E">
            <w:pPr>
              <w:jc w:val="center"/>
              <w:rPr>
                <w:rFonts w:eastAsia="Calibri"/>
                <w:szCs w:val="22"/>
              </w:rPr>
            </w:pPr>
            <w:r w:rsidRPr="00470787">
              <w:rPr>
                <w:rFonts w:eastAsia="Calibri"/>
                <w:bCs/>
                <w:szCs w:val="22"/>
              </w:rPr>
              <w:t>4400-6585-4277</w:t>
            </w:r>
          </w:p>
        </w:tc>
      </w:tr>
      <w:tr w:rsidR="0063251E" w:rsidRPr="004B1509" w14:paraId="2945DB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E8185C"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FB3CFD" w14:textId="0282639E" w:rsidR="0063251E" w:rsidRPr="004B1509" w:rsidRDefault="0063251E" w:rsidP="0063251E">
            <w:pPr>
              <w:rPr>
                <w:rFonts w:eastAsia="Calibri"/>
                <w:szCs w:val="22"/>
              </w:rPr>
            </w:pPr>
            <w:r w:rsidRPr="00470787">
              <w:rPr>
                <w:rFonts w:eastAsia="Calibri"/>
                <w:szCs w:val="22"/>
              </w:rPr>
              <w:t>tr-24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5F9F42" w14:textId="7883225F" w:rsidR="0063251E" w:rsidRPr="004B1509" w:rsidRDefault="0063251E" w:rsidP="0063251E">
            <w:pPr>
              <w:rPr>
                <w:rFonts w:eastAsia="Calibri"/>
                <w:szCs w:val="22"/>
              </w:rPr>
            </w:pPr>
            <w:r w:rsidRPr="00470787">
              <w:rPr>
                <w:rFonts w:eastAsia="Calibri"/>
                <w:szCs w:val="22"/>
              </w:rPr>
              <w:t xml:space="preserve">Privažiuojamasis kelias prie fermų </w:t>
            </w:r>
            <w:proofErr w:type="spellStart"/>
            <w:r w:rsidRPr="00470787">
              <w:rPr>
                <w:rFonts w:eastAsia="Calibri"/>
                <w:szCs w:val="22"/>
              </w:rPr>
              <w:t>Gurskų</w:t>
            </w:r>
            <w:proofErr w:type="spellEnd"/>
            <w:r w:rsidRPr="00470787">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6D8FCD" w14:textId="49B776D0" w:rsidR="0063251E" w:rsidRPr="004B1509" w:rsidRDefault="0063251E" w:rsidP="0063251E">
            <w:pPr>
              <w:jc w:val="right"/>
              <w:rPr>
                <w:rFonts w:eastAsia="Calibri"/>
                <w:szCs w:val="22"/>
              </w:rPr>
            </w:pPr>
            <w:r w:rsidRPr="00470787">
              <w:rPr>
                <w:rFonts w:eastAsia="Calibri"/>
                <w:szCs w:val="22"/>
              </w:rPr>
              <w:t> 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89BB" w14:textId="6226BF63"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B81A" w14:textId="3F57FB57" w:rsidR="0063251E" w:rsidRPr="004B1509" w:rsidRDefault="0063251E" w:rsidP="0063251E">
            <w:pPr>
              <w:jc w:val="right"/>
              <w:rPr>
                <w:rFonts w:eastAsia="Calibri"/>
                <w:szCs w:val="22"/>
              </w:rPr>
            </w:pPr>
            <w:r w:rsidRPr="00470787">
              <w:rPr>
                <w:rFonts w:eastAsia="Calibri"/>
                <w:bCs/>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5B04F" w14:textId="412D0A7E"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9B1FE" w14:textId="0B5AA22C" w:rsidR="0063251E" w:rsidRPr="004B1509" w:rsidRDefault="0063251E" w:rsidP="0063251E">
            <w:pPr>
              <w:jc w:val="center"/>
              <w:rPr>
                <w:rFonts w:eastAsia="Calibri"/>
                <w:bCs/>
                <w:szCs w:val="22"/>
              </w:rPr>
            </w:pP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8E61AD" w14:textId="7FC0F4A4" w:rsidR="0063251E" w:rsidRPr="004B1509" w:rsidRDefault="0063251E" w:rsidP="0063251E">
            <w:pPr>
              <w:jc w:val="center"/>
              <w:rPr>
                <w:rFonts w:eastAsia="Calibri"/>
                <w:szCs w:val="22"/>
              </w:rPr>
            </w:pPr>
            <w:r w:rsidRPr="00470787">
              <w:rPr>
                <w:rFonts w:eastAsia="Calibri"/>
                <w:bCs/>
                <w:szCs w:val="22"/>
              </w:rPr>
              <w:t>4400-6585-7425</w:t>
            </w:r>
          </w:p>
        </w:tc>
      </w:tr>
      <w:tr w:rsidR="0063251E" w:rsidRPr="004B1509" w14:paraId="6C5A077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0F0D68"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82543A" w14:textId="57C8A21D" w:rsidR="0063251E" w:rsidRPr="004B1509" w:rsidRDefault="0063251E" w:rsidP="0063251E">
            <w:pPr>
              <w:rPr>
                <w:rFonts w:eastAsia="Calibri"/>
                <w:szCs w:val="22"/>
              </w:rPr>
            </w:pPr>
            <w:r w:rsidRPr="00470787">
              <w:rPr>
                <w:rFonts w:eastAsia="Calibri"/>
                <w:szCs w:val="22"/>
              </w:rPr>
              <w:t>tr-25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E6223E" w14:textId="68016F61" w:rsidR="0063251E" w:rsidRPr="004B1509" w:rsidRDefault="0063251E" w:rsidP="0063251E">
            <w:pPr>
              <w:rPr>
                <w:rFonts w:eastAsia="Calibri"/>
                <w:szCs w:val="22"/>
              </w:rPr>
            </w:pPr>
            <w:r w:rsidRPr="00470787">
              <w:rPr>
                <w:rFonts w:eastAsia="Calibri"/>
                <w:szCs w:val="22"/>
              </w:rPr>
              <w:t xml:space="preserve">Privažiuojamasis kelias prie </w:t>
            </w:r>
            <w:proofErr w:type="spellStart"/>
            <w:r w:rsidRPr="00470787">
              <w:rPr>
                <w:rFonts w:eastAsia="Calibri"/>
                <w:szCs w:val="22"/>
              </w:rPr>
              <w:t>Mašinkų</w:t>
            </w:r>
            <w:proofErr w:type="spellEnd"/>
            <w:r w:rsidRPr="00470787">
              <w:rPr>
                <w:rFonts w:eastAsia="Calibri"/>
                <w:szCs w:val="22"/>
              </w:rPr>
              <w:t xml:space="preserve"> miško nuo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BC7107" w14:textId="13A74B4E" w:rsidR="0063251E" w:rsidRPr="004B1509" w:rsidRDefault="0063251E" w:rsidP="0063251E">
            <w:pPr>
              <w:jc w:val="right"/>
              <w:rPr>
                <w:rFonts w:eastAsia="Calibri"/>
                <w:szCs w:val="22"/>
              </w:rPr>
            </w:pPr>
            <w:r w:rsidRPr="00470787">
              <w:rPr>
                <w:rFonts w:eastAsia="Calibri"/>
                <w:bCs/>
                <w:szCs w:val="22"/>
              </w:rPr>
              <w:t>3834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8DE7B" w14:textId="76564409" w:rsidR="0063251E" w:rsidRPr="004B1509" w:rsidRDefault="0063251E" w:rsidP="0063251E">
            <w:pPr>
              <w:jc w:val="right"/>
              <w:rPr>
                <w:rFonts w:eastAsia="Calibri"/>
                <w:szCs w:val="22"/>
              </w:rPr>
            </w:pPr>
            <w:r w:rsidRPr="00470787">
              <w:rPr>
                <w:rFonts w:eastAsia="Calibri"/>
                <w:bCs/>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BCC5A" w14:textId="644FE5BD" w:rsidR="0063251E" w:rsidRPr="004B1509" w:rsidRDefault="0063251E" w:rsidP="0063251E">
            <w:pPr>
              <w:jc w:val="right"/>
              <w:rPr>
                <w:rFonts w:eastAsia="Calibri"/>
                <w:szCs w:val="22"/>
              </w:rPr>
            </w:pPr>
            <w:r w:rsidRPr="00470787">
              <w:rPr>
                <w:rFonts w:eastAsia="Calibri"/>
                <w:bCs/>
                <w:szCs w:val="22"/>
              </w:rPr>
              <w:t>3830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B9752" w14:textId="2FE4639D"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92418" w14:textId="6E6D87D1" w:rsidR="0063251E" w:rsidRPr="004B1509" w:rsidRDefault="0063251E" w:rsidP="0063251E">
            <w:pPr>
              <w:jc w:val="center"/>
              <w:rPr>
                <w:rFonts w:eastAsia="Calibri"/>
                <w:bCs/>
                <w:szCs w:val="22"/>
              </w:rPr>
            </w:pPr>
            <w:proofErr w:type="spellStart"/>
            <w:r w:rsidRPr="00470787">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CA7793" w14:textId="5632C1A1" w:rsidR="0063251E" w:rsidRPr="004B1509" w:rsidRDefault="0063251E" w:rsidP="0063251E">
            <w:pPr>
              <w:jc w:val="center"/>
              <w:rPr>
                <w:rFonts w:eastAsia="Calibri"/>
                <w:szCs w:val="22"/>
              </w:rPr>
            </w:pPr>
            <w:r w:rsidRPr="00470787">
              <w:rPr>
                <w:rFonts w:eastAsia="Calibri"/>
                <w:bCs/>
                <w:szCs w:val="22"/>
              </w:rPr>
              <w:t>4400-6592-6656</w:t>
            </w:r>
          </w:p>
        </w:tc>
      </w:tr>
      <w:tr w:rsidR="0063251E" w:rsidRPr="004B1509" w14:paraId="6A0434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DE0C05"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FEBEA" w14:textId="1DB51841" w:rsidR="0063251E" w:rsidRPr="004B1509" w:rsidRDefault="0063251E" w:rsidP="0063251E">
            <w:pPr>
              <w:rPr>
                <w:rFonts w:eastAsia="Calibri"/>
                <w:szCs w:val="22"/>
              </w:rPr>
            </w:pPr>
            <w:r w:rsidRPr="00470787">
              <w:rPr>
                <w:rFonts w:eastAsia="Calibri"/>
                <w:szCs w:val="22"/>
              </w:rPr>
              <w:t>tr-25-1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8A5083" w14:textId="36C8134D" w:rsidR="0063251E" w:rsidRPr="004B1509" w:rsidRDefault="0063251E" w:rsidP="0063251E">
            <w:pPr>
              <w:rPr>
                <w:rFonts w:eastAsia="Calibri"/>
                <w:szCs w:val="22"/>
              </w:rPr>
            </w:pPr>
            <w:r w:rsidRPr="00470787">
              <w:rPr>
                <w:rFonts w:eastAsia="Calibri"/>
                <w:szCs w:val="22"/>
              </w:rPr>
              <w:t>Privažiuojamasis kelias prie dirbamų laukų Smėlynės k. nuo kelio Nr. tr-25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3FAFFF" w14:textId="7781A31C" w:rsidR="0063251E" w:rsidRPr="004B1509" w:rsidRDefault="0063251E" w:rsidP="0063251E">
            <w:pPr>
              <w:jc w:val="right"/>
              <w:rPr>
                <w:rFonts w:eastAsia="Calibri"/>
                <w:szCs w:val="22"/>
              </w:rPr>
            </w:pPr>
            <w:r w:rsidRPr="00470787">
              <w:rPr>
                <w:rFonts w:eastAsia="Calibri"/>
                <w:szCs w:val="22"/>
              </w:rPr>
              <w:t> </w:t>
            </w:r>
            <w:r w:rsidRPr="00470787">
              <w:rPr>
                <w:rFonts w:eastAsia="Calibri"/>
                <w:bCs/>
                <w:szCs w:val="22"/>
              </w:rPr>
              <w:t>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F8D98" w14:textId="261CCBA8"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F6C1" w14:textId="3DE18A44" w:rsidR="0063251E" w:rsidRPr="004B1509" w:rsidRDefault="0063251E" w:rsidP="0063251E">
            <w:pPr>
              <w:jc w:val="right"/>
              <w:rPr>
                <w:rFonts w:eastAsia="Calibri"/>
                <w:szCs w:val="22"/>
              </w:rPr>
            </w:pPr>
            <w:r w:rsidRPr="00470787">
              <w:rPr>
                <w:rFonts w:eastAsia="Calibri"/>
                <w:bCs/>
                <w:szCs w:val="22"/>
              </w:rPr>
              <w:t>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31BE" w14:textId="6B641424"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B0185" w14:textId="4BA62648" w:rsidR="0063251E" w:rsidRPr="004B1509" w:rsidRDefault="0063251E" w:rsidP="0063251E">
            <w:pPr>
              <w:jc w:val="center"/>
              <w:rPr>
                <w:rFonts w:eastAsia="Calibri"/>
                <w:bCs/>
                <w:szCs w:val="22"/>
              </w:rPr>
            </w:pPr>
            <w:proofErr w:type="spellStart"/>
            <w:r w:rsidRPr="0047078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760756" w14:textId="5D18A558" w:rsidR="0063251E" w:rsidRPr="004B1509" w:rsidRDefault="0063251E" w:rsidP="0063251E">
            <w:pPr>
              <w:jc w:val="center"/>
              <w:rPr>
                <w:rFonts w:eastAsia="Calibri"/>
                <w:szCs w:val="22"/>
              </w:rPr>
            </w:pPr>
            <w:r w:rsidRPr="00470787">
              <w:rPr>
                <w:rFonts w:eastAsia="Calibri"/>
                <w:bCs/>
                <w:szCs w:val="22"/>
              </w:rPr>
              <w:t>4400-6592-6645</w:t>
            </w:r>
          </w:p>
        </w:tc>
      </w:tr>
      <w:tr w:rsidR="0063251E" w:rsidRPr="004B1509" w14:paraId="0F55BDD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E65A0CC"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D684AE" w14:textId="37E7D470" w:rsidR="0063251E" w:rsidRPr="004B1509" w:rsidRDefault="0063251E" w:rsidP="0063251E">
            <w:pPr>
              <w:rPr>
                <w:rFonts w:eastAsia="Calibri"/>
                <w:szCs w:val="22"/>
              </w:rPr>
            </w:pPr>
            <w:r w:rsidRPr="00470787">
              <w:rPr>
                <w:rFonts w:eastAsia="Calibri"/>
                <w:szCs w:val="22"/>
              </w:rPr>
              <w:t>tr-26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ACE77E" w14:textId="139159AF" w:rsidR="0063251E" w:rsidRPr="004B1509" w:rsidRDefault="0063251E" w:rsidP="0063251E">
            <w:pPr>
              <w:rPr>
                <w:rFonts w:eastAsia="Calibri"/>
                <w:szCs w:val="22"/>
              </w:rPr>
            </w:pPr>
            <w:r w:rsidRPr="00470787">
              <w:rPr>
                <w:rFonts w:eastAsia="Calibri"/>
                <w:szCs w:val="22"/>
              </w:rPr>
              <w:t>Privažiuojamasis kelias prie Dievulio miško nuo kelio Nr. tr-25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39B646" w14:textId="52F275DC" w:rsidR="0063251E" w:rsidRPr="004B1509" w:rsidRDefault="0063251E" w:rsidP="0063251E">
            <w:pPr>
              <w:jc w:val="right"/>
              <w:rPr>
                <w:rFonts w:eastAsia="Calibri"/>
                <w:szCs w:val="22"/>
              </w:rPr>
            </w:pPr>
            <w:r w:rsidRPr="00470787">
              <w:rPr>
                <w:rFonts w:eastAsia="Calibri"/>
                <w:bCs/>
                <w:szCs w:val="22"/>
              </w:rPr>
              <w:t>621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BAE" w14:textId="32FE5B3D"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9BA4B" w14:textId="6B2FE6DD" w:rsidR="0063251E" w:rsidRPr="004B1509" w:rsidRDefault="0063251E" w:rsidP="0063251E">
            <w:pPr>
              <w:jc w:val="right"/>
              <w:rPr>
                <w:rFonts w:eastAsia="Calibri"/>
                <w:szCs w:val="22"/>
              </w:rPr>
            </w:pPr>
            <w:r w:rsidRPr="00470787">
              <w:rPr>
                <w:rFonts w:eastAsia="Calibri"/>
                <w:bCs/>
                <w:szCs w:val="22"/>
              </w:rPr>
              <w:t>621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C9F0B" w14:textId="6F543078"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E53FF" w14:textId="6E386E70" w:rsidR="0063251E" w:rsidRPr="004B1509" w:rsidRDefault="0063251E" w:rsidP="0063251E">
            <w:pPr>
              <w:jc w:val="center"/>
              <w:rPr>
                <w:rFonts w:eastAsia="Calibri"/>
                <w:bCs/>
                <w:szCs w:val="22"/>
              </w:rPr>
            </w:pPr>
            <w:r w:rsidRPr="00470787">
              <w:rPr>
                <w:rFonts w:eastAsia="Calibri"/>
                <w:bCs/>
                <w:strike/>
                <w:szCs w:val="22"/>
              </w:rPr>
              <w:t xml:space="preserve"> </w:t>
            </w:r>
            <w:proofErr w:type="spellStart"/>
            <w:r w:rsidRPr="0047078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491FCD" w14:textId="25B3A879" w:rsidR="0063251E" w:rsidRPr="004B1509" w:rsidRDefault="0063251E" w:rsidP="0063251E">
            <w:pPr>
              <w:jc w:val="center"/>
              <w:rPr>
                <w:rFonts w:eastAsia="Calibri"/>
                <w:szCs w:val="22"/>
              </w:rPr>
            </w:pPr>
            <w:r w:rsidRPr="00470787">
              <w:rPr>
                <w:rFonts w:eastAsia="Calibri"/>
                <w:bCs/>
                <w:szCs w:val="22"/>
              </w:rPr>
              <w:t>4400-6592-6678</w:t>
            </w:r>
          </w:p>
        </w:tc>
      </w:tr>
      <w:tr w:rsidR="0063251E" w:rsidRPr="004B1509" w14:paraId="78514F9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617836"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DA0E9" w14:textId="1F16D0B6" w:rsidR="0063251E" w:rsidRPr="004B1509" w:rsidRDefault="0063251E" w:rsidP="0063251E">
            <w:pPr>
              <w:rPr>
                <w:rFonts w:eastAsia="Calibri"/>
                <w:szCs w:val="22"/>
              </w:rPr>
            </w:pPr>
            <w:r w:rsidRPr="00470787">
              <w:rPr>
                <w:rFonts w:eastAsia="Calibri"/>
                <w:szCs w:val="22"/>
              </w:rPr>
              <w:t>tr-27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22D6B3" w14:textId="5C9BE9E6" w:rsidR="0063251E" w:rsidRPr="004B1509" w:rsidRDefault="0063251E" w:rsidP="0063251E">
            <w:pPr>
              <w:rPr>
                <w:rFonts w:eastAsia="Calibri"/>
                <w:szCs w:val="22"/>
              </w:rPr>
            </w:pPr>
            <w:r w:rsidRPr="00470787">
              <w:rPr>
                <w:rFonts w:eastAsia="Calibri"/>
                <w:szCs w:val="22"/>
              </w:rPr>
              <w:t xml:space="preserve">Privažiuojamasis kelias prie gyvenamųjų namų nuo </w:t>
            </w:r>
            <w:proofErr w:type="spellStart"/>
            <w:r w:rsidRPr="00470787">
              <w:rPr>
                <w:rFonts w:eastAsia="Calibri"/>
                <w:szCs w:val="22"/>
              </w:rPr>
              <w:t>Pajuostinio</w:t>
            </w:r>
            <w:proofErr w:type="spellEnd"/>
            <w:r w:rsidRPr="00470787">
              <w:rPr>
                <w:rFonts w:eastAsia="Calibri"/>
                <w:szCs w:val="22"/>
              </w:rPr>
              <w:t xml:space="preserve"> g.  </w:t>
            </w:r>
            <w:proofErr w:type="spellStart"/>
            <w:r w:rsidRPr="00470787">
              <w:rPr>
                <w:rFonts w:eastAsia="Calibri"/>
                <w:szCs w:val="22"/>
              </w:rPr>
              <w:t>Pajuostinio</w:t>
            </w:r>
            <w:proofErr w:type="spellEnd"/>
            <w:r w:rsidRPr="00470787">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935283" w14:textId="2E619D15" w:rsidR="0063251E" w:rsidRPr="004B1509" w:rsidRDefault="0063251E" w:rsidP="0063251E">
            <w:pPr>
              <w:jc w:val="right"/>
              <w:rPr>
                <w:rFonts w:eastAsia="Calibri"/>
                <w:szCs w:val="22"/>
              </w:rPr>
            </w:pPr>
            <w:r w:rsidRPr="00470787">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16259" w14:textId="6CC9071C"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6ECB6" w14:textId="09B3EA0A" w:rsidR="0063251E" w:rsidRPr="004B1509" w:rsidRDefault="0063251E" w:rsidP="0063251E">
            <w:pPr>
              <w:jc w:val="right"/>
              <w:rPr>
                <w:rFonts w:eastAsia="Calibri"/>
                <w:szCs w:val="22"/>
              </w:rPr>
            </w:pPr>
            <w:r w:rsidRPr="00470787">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3F009" w14:textId="159924C6" w:rsidR="0063251E" w:rsidRPr="004B1509" w:rsidRDefault="0063251E" w:rsidP="0063251E">
            <w:pPr>
              <w:jc w:val="right"/>
              <w:rPr>
                <w:rFonts w:eastAsia="Calibri"/>
                <w:szCs w:val="22"/>
              </w:rPr>
            </w:pPr>
            <w:r w:rsidRPr="0047078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C7518" w14:textId="266BD76F" w:rsidR="0063251E" w:rsidRPr="004B1509" w:rsidRDefault="0063251E" w:rsidP="0063251E">
            <w:pPr>
              <w:jc w:val="center"/>
              <w:rPr>
                <w:rFonts w:eastAsia="Calibri"/>
                <w:bCs/>
                <w:szCs w:val="22"/>
              </w:rPr>
            </w:pPr>
            <w:r w:rsidRPr="00470787">
              <w:rPr>
                <w:rFonts w:eastAsia="Calibri"/>
                <w:bCs/>
                <w:szCs w:val="22"/>
              </w:rPr>
              <w:t xml:space="preserve"> </w:t>
            </w:r>
            <w:proofErr w:type="spellStart"/>
            <w:r w:rsidRPr="0047078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64DBCE" w14:textId="05D480BA" w:rsidR="0063251E" w:rsidRPr="004B1509" w:rsidRDefault="0063251E" w:rsidP="0063251E">
            <w:pPr>
              <w:jc w:val="center"/>
              <w:rPr>
                <w:rFonts w:eastAsia="Calibri"/>
                <w:szCs w:val="22"/>
              </w:rPr>
            </w:pPr>
            <w:r w:rsidRPr="00470787">
              <w:rPr>
                <w:rFonts w:eastAsia="Calibri"/>
                <w:bCs/>
                <w:szCs w:val="22"/>
              </w:rPr>
              <w:t>4400-6600-5503</w:t>
            </w:r>
          </w:p>
        </w:tc>
      </w:tr>
      <w:tr w:rsidR="0063251E" w:rsidRPr="004B1509" w14:paraId="5200A25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683BC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B651E" w14:textId="76A5B1A1" w:rsidR="0063251E" w:rsidRPr="004B1509" w:rsidRDefault="0063251E" w:rsidP="0063251E">
            <w:pPr>
              <w:rPr>
                <w:rFonts w:eastAsia="Calibri"/>
                <w:szCs w:val="22"/>
              </w:rPr>
            </w:pPr>
            <w:r w:rsidRPr="00470787">
              <w:rPr>
                <w:rFonts w:eastAsia="Calibri"/>
                <w:szCs w:val="22"/>
              </w:rPr>
              <w:t>tr-27-1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F2FF79" w14:textId="0470F954" w:rsidR="0063251E" w:rsidRPr="004B1509" w:rsidRDefault="0063251E" w:rsidP="0063251E">
            <w:pPr>
              <w:rPr>
                <w:rFonts w:eastAsia="Calibri"/>
                <w:szCs w:val="22"/>
              </w:rPr>
            </w:pPr>
            <w:r w:rsidRPr="00470787">
              <w:rPr>
                <w:rFonts w:eastAsia="Calibri"/>
                <w:szCs w:val="22"/>
              </w:rPr>
              <w:t xml:space="preserve">Privažiuojamasis kelias prie </w:t>
            </w:r>
            <w:proofErr w:type="spellStart"/>
            <w:r w:rsidRPr="00470787">
              <w:rPr>
                <w:rFonts w:eastAsia="Calibri"/>
                <w:szCs w:val="22"/>
              </w:rPr>
              <w:t>Pajuostinio</w:t>
            </w:r>
            <w:proofErr w:type="spellEnd"/>
            <w:r w:rsidRPr="00470787">
              <w:rPr>
                <w:rFonts w:eastAsia="Calibri"/>
                <w:szCs w:val="22"/>
              </w:rPr>
              <w:t xml:space="preserve"> g., </w:t>
            </w:r>
            <w:proofErr w:type="spellStart"/>
            <w:r w:rsidRPr="00470787">
              <w:rPr>
                <w:rFonts w:eastAsia="Calibri"/>
                <w:szCs w:val="22"/>
              </w:rPr>
              <w:t>Pajuostinio</w:t>
            </w:r>
            <w:proofErr w:type="spellEnd"/>
            <w:r w:rsidRPr="00470787">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3F9B0D" w14:textId="600304F8" w:rsidR="0063251E" w:rsidRPr="004B1509" w:rsidRDefault="0063251E" w:rsidP="0063251E">
            <w:pPr>
              <w:jc w:val="right"/>
              <w:rPr>
                <w:rFonts w:eastAsia="Calibri"/>
                <w:szCs w:val="22"/>
              </w:rPr>
            </w:pPr>
            <w:r w:rsidRPr="00470787">
              <w:rPr>
                <w:rFonts w:eastAsia="Calibri"/>
                <w:szCs w:val="22"/>
              </w:rPr>
              <w:t> </w:t>
            </w:r>
            <w:r w:rsidRPr="00470787">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C1040" w14:textId="041C7B19"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2884" w14:textId="6994A134" w:rsidR="0063251E" w:rsidRPr="004B1509" w:rsidRDefault="0063251E" w:rsidP="0063251E">
            <w:pPr>
              <w:jc w:val="right"/>
              <w:rPr>
                <w:rFonts w:eastAsia="Calibri"/>
                <w:szCs w:val="22"/>
              </w:rPr>
            </w:pPr>
            <w:r w:rsidRPr="00470787">
              <w:rPr>
                <w:rFonts w:eastAsia="Calibri"/>
                <w:szCs w:val="22"/>
              </w:rPr>
              <w:t> </w:t>
            </w:r>
            <w:r w:rsidRPr="00470787">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70B72" w14:textId="42CC0661"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EF6CC" w14:textId="1250728F" w:rsidR="0063251E" w:rsidRPr="004B1509" w:rsidRDefault="0063251E" w:rsidP="0063251E">
            <w:pPr>
              <w:jc w:val="center"/>
              <w:rPr>
                <w:rFonts w:eastAsia="Calibri"/>
                <w:bCs/>
                <w:szCs w:val="22"/>
              </w:rPr>
            </w:pPr>
            <w:r w:rsidRPr="00470787">
              <w:rPr>
                <w:rFonts w:eastAsia="Calibri"/>
                <w:bCs/>
                <w:szCs w:val="22"/>
              </w:rPr>
              <w:t xml:space="preserve"> </w:t>
            </w: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8EB69D" w14:textId="5DD042D5" w:rsidR="0063251E" w:rsidRPr="004B1509" w:rsidRDefault="0063251E" w:rsidP="0063251E">
            <w:pPr>
              <w:jc w:val="center"/>
              <w:rPr>
                <w:rFonts w:eastAsia="Calibri"/>
                <w:szCs w:val="22"/>
              </w:rPr>
            </w:pPr>
            <w:r w:rsidRPr="00470787">
              <w:rPr>
                <w:rFonts w:eastAsia="Calibri"/>
                <w:bCs/>
                <w:szCs w:val="22"/>
              </w:rPr>
              <w:t>4400-6592-6689</w:t>
            </w:r>
          </w:p>
        </w:tc>
      </w:tr>
      <w:tr w:rsidR="0063251E" w:rsidRPr="004B1509" w14:paraId="6F57B22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5FCBD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D3108" w14:textId="4A04F449" w:rsidR="0063251E" w:rsidRPr="004B1509" w:rsidRDefault="0063251E" w:rsidP="0063251E">
            <w:pPr>
              <w:rPr>
                <w:rFonts w:eastAsia="Calibri"/>
                <w:szCs w:val="22"/>
              </w:rPr>
            </w:pPr>
            <w:r w:rsidRPr="00470787">
              <w:rPr>
                <w:rFonts w:eastAsia="Calibri"/>
                <w:szCs w:val="22"/>
              </w:rPr>
              <w:t>tr-28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EE608" w14:textId="4F85B147" w:rsidR="0063251E" w:rsidRPr="004B1509" w:rsidRDefault="0063251E" w:rsidP="0063251E">
            <w:pPr>
              <w:rPr>
                <w:rFonts w:eastAsia="Calibri"/>
                <w:szCs w:val="22"/>
              </w:rPr>
            </w:pPr>
            <w:r w:rsidRPr="00470787">
              <w:rPr>
                <w:rFonts w:eastAsia="Calibri"/>
                <w:szCs w:val="22"/>
              </w:rPr>
              <w:t xml:space="preserve">Privažiuojamasis kelias prie </w:t>
            </w:r>
            <w:proofErr w:type="spellStart"/>
            <w:r w:rsidRPr="00470787">
              <w:rPr>
                <w:rFonts w:eastAsia="Calibri"/>
                <w:szCs w:val="22"/>
              </w:rPr>
              <w:t>Kaupiniškių</w:t>
            </w:r>
            <w:proofErr w:type="spellEnd"/>
            <w:r w:rsidRPr="00470787">
              <w:rPr>
                <w:rFonts w:eastAsia="Calibri"/>
                <w:szCs w:val="22"/>
              </w:rPr>
              <w:t xml:space="preserve">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FBB0D9" w14:textId="251C5548" w:rsidR="0063251E" w:rsidRPr="004B1509" w:rsidRDefault="0063251E" w:rsidP="0063251E">
            <w:pPr>
              <w:jc w:val="right"/>
              <w:rPr>
                <w:rFonts w:eastAsia="Calibri"/>
                <w:szCs w:val="22"/>
              </w:rPr>
            </w:pPr>
            <w:r w:rsidRPr="00470787">
              <w:rPr>
                <w:rFonts w:eastAsia="Calibri"/>
                <w:szCs w:val="22"/>
              </w:rPr>
              <w:t>1304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C5D0E" w14:textId="6885FB29"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AD553" w14:textId="0463CA0A" w:rsidR="0063251E" w:rsidRPr="004B1509" w:rsidRDefault="0063251E" w:rsidP="0063251E">
            <w:pPr>
              <w:jc w:val="right"/>
              <w:rPr>
                <w:rFonts w:eastAsia="Calibri"/>
                <w:szCs w:val="22"/>
              </w:rPr>
            </w:pPr>
            <w:r w:rsidRPr="00470787">
              <w:rPr>
                <w:rFonts w:eastAsia="Calibri"/>
                <w:szCs w:val="22"/>
              </w:rPr>
              <w:t xml:space="preserve"> 1304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B8EE" w14:textId="60B7144A"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14BF7" w14:textId="075C361C" w:rsidR="0063251E" w:rsidRPr="004B1509" w:rsidRDefault="0063251E" w:rsidP="0063251E">
            <w:pPr>
              <w:jc w:val="center"/>
              <w:rPr>
                <w:rFonts w:eastAsia="Calibri"/>
                <w:bCs/>
                <w:szCs w:val="22"/>
              </w:rPr>
            </w:pPr>
            <w:r w:rsidRPr="00470787">
              <w:rPr>
                <w:rFonts w:eastAsia="Calibri"/>
                <w:bCs/>
                <w:szCs w:val="22"/>
              </w:rPr>
              <w:t xml:space="preserve"> </w:t>
            </w:r>
            <w:proofErr w:type="spellStart"/>
            <w:r w:rsidRPr="0047078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DC23D6" w14:textId="15830063" w:rsidR="0063251E" w:rsidRPr="004B1509" w:rsidRDefault="0063251E" w:rsidP="0063251E">
            <w:pPr>
              <w:jc w:val="center"/>
              <w:rPr>
                <w:rFonts w:eastAsia="Calibri"/>
                <w:szCs w:val="22"/>
              </w:rPr>
            </w:pPr>
            <w:r w:rsidRPr="00470787">
              <w:rPr>
                <w:rFonts w:eastAsia="Calibri"/>
                <w:szCs w:val="22"/>
              </w:rPr>
              <w:t>4400-6585-4333</w:t>
            </w:r>
          </w:p>
        </w:tc>
      </w:tr>
      <w:tr w:rsidR="0063251E" w:rsidRPr="004B1509" w14:paraId="51D6A2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5AE4E7"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0C3E45" w14:textId="27CDA904" w:rsidR="0063251E" w:rsidRPr="004B1509" w:rsidRDefault="0063251E" w:rsidP="0063251E">
            <w:pPr>
              <w:rPr>
                <w:rFonts w:eastAsia="Calibri"/>
                <w:szCs w:val="22"/>
              </w:rPr>
            </w:pPr>
            <w:r w:rsidRPr="00470787">
              <w:rPr>
                <w:rFonts w:eastAsia="Calibri"/>
                <w:szCs w:val="22"/>
              </w:rPr>
              <w:t>tr-28-1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BDBA6E" w14:textId="165ABFD3" w:rsidR="0063251E" w:rsidRPr="004B1509" w:rsidRDefault="0063251E" w:rsidP="0063251E">
            <w:pPr>
              <w:rPr>
                <w:rFonts w:eastAsia="Calibri"/>
                <w:szCs w:val="22"/>
              </w:rPr>
            </w:pPr>
            <w:r w:rsidRPr="00470787">
              <w:rPr>
                <w:rFonts w:eastAsia="Calibri"/>
                <w:szCs w:val="22"/>
              </w:rPr>
              <w:t xml:space="preserve">Privažiuojamasis kelias prie gyvenamųjų namų </w:t>
            </w:r>
            <w:proofErr w:type="spellStart"/>
            <w:r w:rsidRPr="00470787">
              <w:rPr>
                <w:rFonts w:eastAsia="Calibri"/>
                <w:szCs w:val="22"/>
              </w:rPr>
              <w:t>Kaupiniškių</w:t>
            </w:r>
            <w:proofErr w:type="spellEnd"/>
            <w:r w:rsidRPr="00470787">
              <w:rPr>
                <w:rFonts w:eastAsia="Calibri"/>
                <w:szCs w:val="22"/>
              </w:rPr>
              <w:t xml:space="preserve"> vs. nuo kelio Nr. tr-28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A5CDE1" w14:textId="1D1033DA" w:rsidR="0063251E" w:rsidRPr="004B1509" w:rsidRDefault="0063251E" w:rsidP="0063251E">
            <w:pPr>
              <w:jc w:val="right"/>
              <w:rPr>
                <w:rFonts w:eastAsia="Calibri"/>
                <w:szCs w:val="22"/>
              </w:rPr>
            </w:pPr>
            <w:r w:rsidRPr="00470787">
              <w:rPr>
                <w:rFonts w:eastAsia="Calibri"/>
                <w:szCs w:val="22"/>
              </w:rPr>
              <w:t> </w:t>
            </w:r>
            <w:r w:rsidRPr="00470787">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7E1E3" w14:textId="0B17479C"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1C7AA" w14:textId="2E1CDA65" w:rsidR="0063251E" w:rsidRPr="004B1509" w:rsidRDefault="0063251E" w:rsidP="0063251E">
            <w:pPr>
              <w:jc w:val="right"/>
              <w:rPr>
                <w:rFonts w:eastAsia="Calibri"/>
                <w:szCs w:val="22"/>
              </w:rPr>
            </w:pPr>
            <w:r w:rsidRPr="0047078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58486" w14:textId="409B081E" w:rsidR="0063251E" w:rsidRPr="004B1509" w:rsidRDefault="0063251E" w:rsidP="0063251E">
            <w:pPr>
              <w:jc w:val="right"/>
              <w:rPr>
                <w:rFonts w:eastAsia="Calibri"/>
                <w:szCs w:val="22"/>
              </w:rPr>
            </w:pPr>
            <w:r w:rsidRPr="00470787">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9D243" w14:textId="28D43398" w:rsidR="0063251E" w:rsidRPr="004B1509" w:rsidRDefault="0063251E" w:rsidP="0063251E">
            <w:pPr>
              <w:jc w:val="center"/>
              <w:rPr>
                <w:rFonts w:eastAsia="Calibri"/>
                <w:bCs/>
                <w:szCs w:val="22"/>
              </w:rPr>
            </w:pPr>
            <w:proofErr w:type="spellStart"/>
            <w:r w:rsidRPr="0047078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942184" w14:textId="043B2F5E" w:rsidR="0063251E" w:rsidRPr="004B1509" w:rsidRDefault="0063251E" w:rsidP="0063251E">
            <w:pPr>
              <w:jc w:val="center"/>
              <w:rPr>
                <w:rFonts w:eastAsia="Calibri"/>
                <w:szCs w:val="22"/>
              </w:rPr>
            </w:pPr>
            <w:r w:rsidRPr="00470787">
              <w:rPr>
                <w:rFonts w:eastAsia="Calibri"/>
                <w:bCs/>
                <w:szCs w:val="22"/>
              </w:rPr>
              <w:t>4400-6585-7469</w:t>
            </w:r>
          </w:p>
        </w:tc>
      </w:tr>
      <w:tr w:rsidR="0063251E" w:rsidRPr="002C6B40" w14:paraId="73B3EF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21ADD78" w14:textId="77777777" w:rsidR="0063251E" w:rsidRPr="002554F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F203B" w14:textId="059298C3" w:rsidR="0063251E" w:rsidRPr="002554F1" w:rsidRDefault="0063251E" w:rsidP="0063251E">
            <w:pPr>
              <w:rPr>
                <w:rFonts w:eastAsia="Calibri"/>
                <w:szCs w:val="22"/>
              </w:rPr>
            </w:pPr>
            <w:r w:rsidRPr="002554F1">
              <w:rPr>
                <w:rFonts w:eastAsia="Calibri"/>
                <w:szCs w:val="22"/>
              </w:rPr>
              <w:t>tr-29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7456E5" w14:textId="35E37B22" w:rsidR="0063251E" w:rsidRPr="002554F1" w:rsidRDefault="0063251E" w:rsidP="0063251E">
            <w:pPr>
              <w:rPr>
                <w:rFonts w:eastAsia="Calibri"/>
                <w:szCs w:val="22"/>
              </w:rPr>
            </w:pPr>
            <w:r w:rsidRPr="002554F1">
              <w:rPr>
                <w:rFonts w:eastAsia="Calibri"/>
                <w:szCs w:val="22"/>
              </w:rPr>
              <w:t>Karčiai–</w:t>
            </w:r>
            <w:proofErr w:type="spellStart"/>
            <w:r w:rsidRPr="002554F1">
              <w:rPr>
                <w:rFonts w:eastAsia="Calibri"/>
                <w:szCs w:val="22"/>
              </w:rPr>
              <w:t>Latavėnai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2365267" w14:textId="1D690F15" w:rsidR="0063251E" w:rsidRPr="002554F1" w:rsidRDefault="0063251E" w:rsidP="0063251E">
            <w:pPr>
              <w:jc w:val="right"/>
              <w:rPr>
                <w:rFonts w:eastAsia="Calibri"/>
                <w:szCs w:val="22"/>
              </w:rPr>
            </w:pPr>
            <w:r w:rsidRPr="002554F1">
              <w:rPr>
                <w:rFonts w:eastAsia="Calibri"/>
                <w:szCs w:val="22"/>
              </w:rPr>
              <w:t>2480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410A3" w14:textId="26BA49E4"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F012C" w14:textId="59DC1ABF" w:rsidR="0063251E" w:rsidRPr="002554F1" w:rsidRDefault="0063251E" w:rsidP="0063251E">
            <w:pPr>
              <w:jc w:val="right"/>
              <w:rPr>
                <w:rFonts w:eastAsia="Calibri"/>
                <w:szCs w:val="22"/>
              </w:rPr>
            </w:pPr>
            <w:r w:rsidRPr="002554F1">
              <w:rPr>
                <w:rFonts w:eastAsia="Calibri"/>
                <w:szCs w:val="22"/>
              </w:rPr>
              <w:t>2480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CEB86" w14:textId="13446B93"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434F2" w14:textId="18051411" w:rsidR="0063251E" w:rsidRPr="002554F1" w:rsidRDefault="0063251E" w:rsidP="0063251E">
            <w:pPr>
              <w:jc w:val="center"/>
              <w:rPr>
                <w:rFonts w:eastAsia="Calibri"/>
                <w:szCs w:val="22"/>
              </w:rPr>
            </w:pPr>
            <w:proofErr w:type="spellStart"/>
            <w:r w:rsidRPr="002554F1">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AFE369" w14:textId="3D0F1537" w:rsidR="0063251E" w:rsidRPr="002554F1" w:rsidRDefault="0063251E" w:rsidP="0063251E">
            <w:pPr>
              <w:jc w:val="center"/>
              <w:rPr>
                <w:rFonts w:eastAsia="Calibri"/>
                <w:szCs w:val="22"/>
              </w:rPr>
            </w:pPr>
            <w:r w:rsidRPr="002554F1">
              <w:rPr>
                <w:rFonts w:eastAsia="Calibri"/>
                <w:szCs w:val="22"/>
              </w:rPr>
              <w:t>4400-6403-6499</w:t>
            </w:r>
            <w:r w:rsidRPr="002554F1">
              <w:rPr>
                <w:rStyle w:val="Puslapioinaosnuoroda"/>
                <w:rFonts w:eastAsia="Calibri"/>
                <w:szCs w:val="22"/>
              </w:rPr>
              <w:footnoteReference w:id="23"/>
            </w:r>
          </w:p>
        </w:tc>
      </w:tr>
      <w:tr w:rsidR="0063251E" w:rsidRPr="009A0640" w14:paraId="132E2B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EAE4B0" w14:textId="77777777" w:rsidR="0063251E" w:rsidRPr="002554F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42A40" w14:textId="1510EB94" w:rsidR="0063251E" w:rsidRPr="002554F1" w:rsidRDefault="0063251E" w:rsidP="0063251E">
            <w:pPr>
              <w:rPr>
                <w:rFonts w:eastAsia="Calibri"/>
                <w:szCs w:val="22"/>
              </w:rPr>
            </w:pPr>
            <w:r w:rsidRPr="002554F1">
              <w:rPr>
                <w:rFonts w:eastAsia="Calibri"/>
                <w:szCs w:val="22"/>
              </w:rPr>
              <w:t>tr-3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E5ABD3" w14:textId="01C132C2" w:rsidR="0063251E" w:rsidRPr="002554F1" w:rsidRDefault="0063251E" w:rsidP="0063251E">
            <w:pPr>
              <w:rPr>
                <w:rFonts w:eastAsia="Calibri"/>
                <w:szCs w:val="22"/>
              </w:rPr>
            </w:pPr>
            <w:proofErr w:type="spellStart"/>
            <w:r w:rsidRPr="002554F1">
              <w:rPr>
                <w:rFonts w:eastAsia="Calibri"/>
                <w:szCs w:val="22"/>
              </w:rPr>
              <w:t>Mickapetris</w:t>
            </w:r>
            <w:proofErr w:type="spellEnd"/>
            <w:r w:rsidRPr="002554F1">
              <w:rPr>
                <w:rFonts w:eastAsia="Calibri"/>
                <w:szCs w:val="22"/>
              </w:rPr>
              <w:t>–</w:t>
            </w:r>
            <w:proofErr w:type="spellStart"/>
            <w:r w:rsidRPr="002554F1">
              <w:rPr>
                <w:rFonts w:eastAsia="Calibri"/>
                <w:szCs w:val="22"/>
              </w:rPr>
              <w:t>Kiaulėnai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FD7792" w14:textId="7E0DCB9D" w:rsidR="0063251E" w:rsidRPr="002554F1" w:rsidRDefault="0063251E" w:rsidP="0063251E">
            <w:pPr>
              <w:jc w:val="right"/>
              <w:rPr>
                <w:rFonts w:eastAsia="Calibri"/>
                <w:szCs w:val="22"/>
              </w:rPr>
            </w:pPr>
            <w:r w:rsidRPr="002554F1">
              <w:rPr>
                <w:rFonts w:eastAsia="Calibri"/>
                <w:szCs w:val="22"/>
              </w:rPr>
              <w:t>4401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10589" w14:textId="7D6682F1"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E4F61" w14:textId="67805BF6" w:rsidR="0063251E" w:rsidRPr="002554F1" w:rsidRDefault="0063251E" w:rsidP="0063251E">
            <w:pPr>
              <w:jc w:val="right"/>
              <w:rPr>
                <w:rFonts w:eastAsia="Calibri"/>
                <w:szCs w:val="22"/>
              </w:rPr>
            </w:pPr>
            <w:r w:rsidRPr="002554F1">
              <w:rPr>
                <w:rFonts w:eastAsia="Calibri"/>
                <w:szCs w:val="22"/>
              </w:rPr>
              <w:t>4401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82AC3" w14:textId="4D919F65"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814E0E" w14:textId="77777777" w:rsidR="0063251E" w:rsidRDefault="0063251E" w:rsidP="0063251E">
            <w:pPr>
              <w:jc w:val="center"/>
              <w:rPr>
                <w:rFonts w:eastAsia="Calibri"/>
                <w:szCs w:val="22"/>
              </w:rPr>
            </w:pPr>
            <w:proofErr w:type="spellStart"/>
            <w:r w:rsidRPr="002554F1">
              <w:rPr>
                <w:rFonts w:eastAsia="Calibri"/>
                <w:szCs w:val="22"/>
              </w:rPr>
              <w:t>IIIv</w:t>
            </w:r>
            <w:proofErr w:type="spellEnd"/>
          </w:p>
          <w:p w14:paraId="47ECE0B9" w14:textId="77777777" w:rsidR="00403604" w:rsidRDefault="00403604" w:rsidP="0063251E">
            <w:pPr>
              <w:jc w:val="center"/>
              <w:rPr>
                <w:rFonts w:eastAsia="Calibri"/>
                <w:szCs w:val="22"/>
              </w:rPr>
            </w:pPr>
            <w:proofErr w:type="spellStart"/>
            <w:r>
              <w:rPr>
                <w:rFonts w:eastAsia="Calibri"/>
                <w:szCs w:val="22"/>
              </w:rPr>
              <w:t>IIIv</w:t>
            </w:r>
            <w:proofErr w:type="spellEnd"/>
          </w:p>
          <w:p w14:paraId="446D2B52" w14:textId="74CE1531" w:rsidR="00403604" w:rsidRPr="002554F1" w:rsidRDefault="00403604" w:rsidP="0063251E">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5E90DC" w14:textId="77777777" w:rsidR="0063251E" w:rsidRDefault="0063251E" w:rsidP="0063251E">
            <w:pPr>
              <w:jc w:val="center"/>
              <w:rPr>
                <w:rFonts w:eastAsia="Calibri"/>
                <w:szCs w:val="22"/>
              </w:rPr>
            </w:pPr>
            <w:r w:rsidRPr="002554F1">
              <w:rPr>
                <w:rFonts w:eastAsia="Calibri"/>
                <w:szCs w:val="22"/>
              </w:rPr>
              <w:t>4400-64</w:t>
            </w:r>
            <w:r w:rsidR="00B533E1">
              <w:rPr>
                <w:rFonts w:eastAsia="Calibri"/>
                <w:szCs w:val="22"/>
              </w:rPr>
              <w:t>50-1335</w:t>
            </w:r>
            <w:r w:rsidR="00403604">
              <w:rPr>
                <w:rFonts w:eastAsia="Calibri"/>
                <w:szCs w:val="22"/>
              </w:rPr>
              <w:t xml:space="preserve"> 4400-6467-6303</w:t>
            </w:r>
          </w:p>
          <w:p w14:paraId="2B23B046" w14:textId="1DF9D674" w:rsidR="00403604" w:rsidRPr="002554F1" w:rsidRDefault="00403604" w:rsidP="0063251E">
            <w:pPr>
              <w:jc w:val="center"/>
              <w:rPr>
                <w:rFonts w:eastAsia="Calibri"/>
                <w:szCs w:val="22"/>
              </w:rPr>
            </w:pPr>
            <w:r>
              <w:rPr>
                <w:rFonts w:eastAsia="Calibri"/>
                <w:szCs w:val="22"/>
              </w:rPr>
              <w:t>4400-6467-6546</w:t>
            </w:r>
          </w:p>
        </w:tc>
      </w:tr>
      <w:tr w:rsidR="0063251E" w:rsidRPr="00ED5318" w14:paraId="178630E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54E312" w14:textId="77777777" w:rsidR="0063251E" w:rsidRPr="002554F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80F11" w14:textId="5802804D" w:rsidR="0063251E" w:rsidRPr="002554F1" w:rsidRDefault="0063251E" w:rsidP="0063251E">
            <w:pPr>
              <w:rPr>
                <w:rFonts w:eastAsia="Calibri"/>
                <w:szCs w:val="22"/>
              </w:rPr>
            </w:pPr>
            <w:r w:rsidRPr="002554F1">
              <w:rPr>
                <w:rFonts w:eastAsia="Calibri"/>
                <w:szCs w:val="22"/>
              </w:rPr>
              <w:t>tr-3-1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86DDD0" w14:textId="06107EA4" w:rsidR="0063251E" w:rsidRPr="002554F1" w:rsidRDefault="0063251E" w:rsidP="0063251E">
            <w:pPr>
              <w:rPr>
                <w:rFonts w:eastAsia="Calibri"/>
                <w:szCs w:val="22"/>
              </w:rPr>
            </w:pPr>
            <w:r w:rsidRPr="002554F1">
              <w:rPr>
                <w:rFonts w:eastAsia="Calibri"/>
                <w:szCs w:val="22"/>
              </w:rPr>
              <w:t xml:space="preserve">Privažiuojamasis kelias prie </w:t>
            </w:r>
            <w:proofErr w:type="spellStart"/>
            <w:r w:rsidRPr="002554F1">
              <w:rPr>
                <w:rFonts w:eastAsia="Calibri"/>
                <w:szCs w:val="22"/>
              </w:rPr>
              <w:t>Mickapetrio</w:t>
            </w:r>
            <w:proofErr w:type="spellEnd"/>
            <w:r w:rsidRPr="002554F1">
              <w:rPr>
                <w:rFonts w:eastAsia="Calibri"/>
                <w:szCs w:val="22"/>
              </w:rPr>
              <w:t xml:space="preserve"> k. fermų nuo kelio Surdegis–</w:t>
            </w:r>
            <w:proofErr w:type="spellStart"/>
            <w:r w:rsidRPr="002554F1">
              <w:rPr>
                <w:rFonts w:eastAsia="Calibri"/>
                <w:szCs w:val="22"/>
              </w:rPr>
              <w:t>Žviliūnai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0F837EC" w14:textId="72676064" w:rsidR="0063251E" w:rsidRPr="002554F1" w:rsidRDefault="0063251E" w:rsidP="0063251E">
            <w:pPr>
              <w:jc w:val="right"/>
              <w:rPr>
                <w:rFonts w:eastAsia="Calibri"/>
                <w:szCs w:val="22"/>
              </w:rPr>
            </w:pPr>
            <w:r w:rsidRPr="002554F1">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63DE2" w14:textId="61DD9238"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10FB3" w14:textId="75369F6C" w:rsidR="0063251E" w:rsidRPr="002554F1" w:rsidRDefault="0063251E" w:rsidP="0063251E">
            <w:pPr>
              <w:jc w:val="right"/>
              <w:rPr>
                <w:rFonts w:eastAsia="Calibri"/>
                <w:szCs w:val="22"/>
              </w:rPr>
            </w:pPr>
            <w:r w:rsidRPr="002554F1">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3FE9A" w14:textId="4744F56F" w:rsidR="0063251E" w:rsidRPr="002554F1" w:rsidRDefault="0063251E" w:rsidP="0063251E">
            <w:pPr>
              <w:jc w:val="right"/>
              <w:rPr>
                <w:rFonts w:eastAsia="Calibri"/>
                <w:szCs w:val="22"/>
              </w:rPr>
            </w:pPr>
            <w:r w:rsidRPr="002554F1">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12BF" w14:textId="7C8A3932" w:rsidR="0063251E" w:rsidRPr="002554F1" w:rsidRDefault="0063251E" w:rsidP="0063251E">
            <w:pPr>
              <w:jc w:val="center"/>
              <w:rPr>
                <w:rFonts w:eastAsia="Calibri"/>
                <w:szCs w:val="22"/>
              </w:rPr>
            </w:pPr>
            <w:proofErr w:type="spellStart"/>
            <w:r w:rsidRPr="002554F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DAD0B9" w14:textId="57D3CF35" w:rsidR="0063251E" w:rsidRPr="002554F1" w:rsidRDefault="0063251E" w:rsidP="0063251E">
            <w:pPr>
              <w:jc w:val="center"/>
              <w:rPr>
                <w:rFonts w:eastAsia="Calibri"/>
                <w:szCs w:val="22"/>
              </w:rPr>
            </w:pPr>
            <w:r w:rsidRPr="002554F1">
              <w:rPr>
                <w:rFonts w:eastAsia="Calibri"/>
                <w:szCs w:val="22"/>
              </w:rPr>
              <w:t>4400-6467-6394</w:t>
            </w:r>
          </w:p>
        </w:tc>
      </w:tr>
      <w:tr w:rsidR="0063251E" w:rsidRPr="003F26FB" w14:paraId="0DC076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20F341D" w14:textId="77777777" w:rsidR="0063251E" w:rsidRPr="002554F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4EEB5D" w14:textId="4FA9BBD4" w:rsidR="0063251E" w:rsidRPr="002554F1" w:rsidRDefault="0063251E" w:rsidP="0063251E">
            <w:pPr>
              <w:rPr>
                <w:rFonts w:eastAsia="Calibri"/>
                <w:szCs w:val="22"/>
              </w:rPr>
            </w:pPr>
            <w:r w:rsidRPr="002554F1">
              <w:rPr>
                <w:rFonts w:eastAsia="Calibri"/>
                <w:szCs w:val="22"/>
              </w:rPr>
              <w:t>tr-30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A83CC8" w14:textId="79A5A22D" w:rsidR="0063251E" w:rsidRPr="002554F1" w:rsidRDefault="0063251E" w:rsidP="0063251E">
            <w:pPr>
              <w:rPr>
                <w:rFonts w:eastAsia="Calibri"/>
                <w:szCs w:val="22"/>
              </w:rPr>
            </w:pPr>
            <w:proofErr w:type="spellStart"/>
            <w:r w:rsidRPr="002554F1">
              <w:rPr>
                <w:rFonts w:eastAsia="Calibri"/>
                <w:szCs w:val="22"/>
              </w:rPr>
              <w:t>Latavėnai</w:t>
            </w:r>
            <w:proofErr w:type="spellEnd"/>
            <w:r w:rsidRPr="002554F1">
              <w:rPr>
                <w:rFonts w:eastAsia="Calibri"/>
                <w:szCs w:val="22"/>
              </w:rPr>
              <w:t>–Vidugiriai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309103" w14:textId="08C0AFA1" w:rsidR="0063251E" w:rsidRPr="002554F1" w:rsidRDefault="0063251E" w:rsidP="0063251E">
            <w:pPr>
              <w:jc w:val="right"/>
              <w:rPr>
                <w:rFonts w:eastAsia="Calibri"/>
                <w:szCs w:val="22"/>
              </w:rPr>
            </w:pPr>
            <w:r w:rsidRPr="002554F1">
              <w:rPr>
                <w:rFonts w:eastAsia="Calibri"/>
                <w:szCs w:val="22"/>
              </w:rPr>
              <w:t xml:space="preserve"> 5109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7D716" w14:textId="209780F3"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34D44" w14:textId="36752A47" w:rsidR="0063251E" w:rsidRPr="002554F1" w:rsidRDefault="0063251E" w:rsidP="0063251E">
            <w:pPr>
              <w:jc w:val="right"/>
              <w:rPr>
                <w:rFonts w:eastAsia="Calibri"/>
                <w:szCs w:val="22"/>
              </w:rPr>
            </w:pPr>
            <w:r w:rsidRPr="002554F1">
              <w:rPr>
                <w:rFonts w:eastAsia="Calibri"/>
                <w:szCs w:val="22"/>
              </w:rPr>
              <w:t xml:space="preserve"> 5109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82794" w14:textId="069A82C5"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35EF7" w14:textId="7D2AFE68" w:rsidR="0063251E" w:rsidRPr="002554F1" w:rsidRDefault="0063251E" w:rsidP="0063251E">
            <w:pPr>
              <w:jc w:val="center"/>
              <w:rPr>
                <w:rFonts w:eastAsia="Calibri"/>
                <w:szCs w:val="22"/>
              </w:rPr>
            </w:pPr>
            <w:proofErr w:type="spellStart"/>
            <w:r w:rsidRPr="002554F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2EE97E" w14:textId="37ACB34C" w:rsidR="0063251E" w:rsidRPr="002554F1" w:rsidRDefault="0063251E" w:rsidP="0063251E">
            <w:pPr>
              <w:jc w:val="center"/>
              <w:rPr>
                <w:rFonts w:eastAsia="Calibri"/>
                <w:szCs w:val="22"/>
              </w:rPr>
            </w:pPr>
            <w:r w:rsidRPr="002554F1">
              <w:rPr>
                <w:rFonts w:eastAsia="Calibri"/>
                <w:szCs w:val="22"/>
              </w:rPr>
              <w:t>4400-6450-2254</w:t>
            </w:r>
          </w:p>
        </w:tc>
      </w:tr>
      <w:tr w:rsidR="0063251E" w:rsidRPr="003F26FB" w14:paraId="67445A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97328F" w14:textId="77777777" w:rsidR="0063251E" w:rsidRPr="002554F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7B56E3" w14:textId="4D9D59C3" w:rsidR="0063251E" w:rsidRPr="002554F1" w:rsidRDefault="0063251E" w:rsidP="0063251E">
            <w:pPr>
              <w:rPr>
                <w:rFonts w:eastAsia="Calibri"/>
                <w:szCs w:val="22"/>
              </w:rPr>
            </w:pPr>
            <w:r w:rsidRPr="002554F1">
              <w:rPr>
                <w:rFonts w:eastAsia="Calibri"/>
                <w:szCs w:val="22"/>
              </w:rPr>
              <w:t>tr-31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C1327C" w14:textId="3B6F4378" w:rsidR="0063251E" w:rsidRPr="002554F1" w:rsidRDefault="0063251E" w:rsidP="0063251E">
            <w:pPr>
              <w:rPr>
                <w:rFonts w:eastAsia="Calibri"/>
                <w:szCs w:val="22"/>
              </w:rPr>
            </w:pPr>
            <w:r w:rsidRPr="002554F1">
              <w:rPr>
                <w:rFonts w:eastAsia="Calibri"/>
                <w:szCs w:val="22"/>
              </w:rPr>
              <w:t>Vidugiriai–</w:t>
            </w:r>
            <w:proofErr w:type="spellStart"/>
            <w:r w:rsidRPr="002554F1">
              <w:rPr>
                <w:rFonts w:eastAsia="Calibri"/>
                <w:szCs w:val="22"/>
              </w:rPr>
              <w:t>Naujasodis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BA87B9" w14:textId="52E44577" w:rsidR="0063251E" w:rsidRPr="002554F1" w:rsidRDefault="0063251E" w:rsidP="0063251E">
            <w:pPr>
              <w:jc w:val="right"/>
              <w:rPr>
                <w:rFonts w:eastAsia="Calibri"/>
                <w:szCs w:val="22"/>
              </w:rPr>
            </w:pPr>
            <w:r w:rsidRPr="002554F1">
              <w:rPr>
                <w:rFonts w:eastAsia="Calibri"/>
                <w:szCs w:val="22"/>
              </w:rPr>
              <w:t xml:space="preserve"> 2625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CBC0" w14:textId="1951D01D"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67537" w14:textId="6F15394B" w:rsidR="0063251E" w:rsidRPr="002554F1" w:rsidRDefault="0063251E" w:rsidP="0063251E">
            <w:pPr>
              <w:jc w:val="right"/>
              <w:rPr>
                <w:rFonts w:eastAsia="Calibri"/>
                <w:szCs w:val="22"/>
              </w:rPr>
            </w:pPr>
            <w:r w:rsidRPr="002554F1">
              <w:rPr>
                <w:rFonts w:eastAsia="Calibri"/>
                <w:szCs w:val="22"/>
              </w:rPr>
              <w:t xml:space="preserve"> 2625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BB178" w14:textId="762BF259"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4376B" w14:textId="23E6C200" w:rsidR="0063251E" w:rsidRPr="002554F1" w:rsidRDefault="0063251E" w:rsidP="0063251E">
            <w:pPr>
              <w:jc w:val="center"/>
              <w:rPr>
                <w:rFonts w:eastAsia="Calibri"/>
                <w:szCs w:val="22"/>
              </w:rPr>
            </w:pPr>
            <w:proofErr w:type="spellStart"/>
            <w:r w:rsidRPr="002554F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7EA9CA" w14:textId="1EA1FCE1" w:rsidR="0063251E" w:rsidRPr="002554F1" w:rsidRDefault="0063251E" w:rsidP="0063251E">
            <w:pPr>
              <w:jc w:val="center"/>
              <w:rPr>
                <w:rFonts w:eastAsia="Calibri"/>
                <w:szCs w:val="22"/>
              </w:rPr>
            </w:pPr>
            <w:r w:rsidRPr="002554F1">
              <w:rPr>
                <w:rFonts w:eastAsia="Calibri"/>
                <w:szCs w:val="22"/>
              </w:rPr>
              <w:t>4400-6450-2087</w:t>
            </w:r>
          </w:p>
        </w:tc>
      </w:tr>
      <w:tr w:rsidR="0063251E" w:rsidRPr="004B1509" w14:paraId="3CDD20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4D640A" w14:textId="77777777" w:rsidR="0063251E" w:rsidRPr="002554F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3B1D1" w14:textId="0A9E01A9" w:rsidR="0063251E" w:rsidRPr="002554F1" w:rsidRDefault="0063251E" w:rsidP="0063251E">
            <w:pPr>
              <w:rPr>
                <w:rFonts w:eastAsia="Calibri"/>
                <w:szCs w:val="22"/>
              </w:rPr>
            </w:pPr>
            <w:r w:rsidRPr="002554F1">
              <w:rPr>
                <w:rFonts w:eastAsia="Calibri"/>
                <w:szCs w:val="22"/>
              </w:rPr>
              <w:t>tr-32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C98520" w14:textId="584F57F3" w:rsidR="0063251E" w:rsidRPr="002554F1" w:rsidRDefault="0063251E" w:rsidP="0063251E">
            <w:pPr>
              <w:rPr>
                <w:rFonts w:eastAsia="Calibri"/>
                <w:szCs w:val="22"/>
              </w:rPr>
            </w:pPr>
            <w:r w:rsidRPr="002554F1">
              <w:rPr>
                <w:rFonts w:eastAsia="Calibri"/>
                <w:szCs w:val="22"/>
              </w:rPr>
              <w:t>Privažiuojamasis kelias prie gyvenamųjų namų Vidugirių k. nuo kelio Nr. tr-31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051388" w14:textId="21A61044" w:rsidR="0063251E" w:rsidRPr="002554F1" w:rsidRDefault="0063251E" w:rsidP="0063251E">
            <w:pPr>
              <w:jc w:val="right"/>
              <w:rPr>
                <w:rFonts w:eastAsia="Calibri"/>
                <w:szCs w:val="22"/>
              </w:rPr>
            </w:pPr>
            <w:r w:rsidRPr="002554F1">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52CD" w14:textId="51406E69"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448D4" w14:textId="2430F52F" w:rsidR="0063251E" w:rsidRPr="002554F1" w:rsidRDefault="0063251E" w:rsidP="0063251E">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ADC5C" w14:textId="3B040830" w:rsidR="0063251E" w:rsidRPr="002554F1" w:rsidRDefault="0063251E" w:rsidP="0063251E">
            <w:pPr>
              <w:jc w:val="right"/>
              <w:rPr>
                <w:rFonts w:eastAsia="Calibri"/>
                <w:szCs w:val="22"/>
              </w:rPr>
            </w:pPr>
            <w:r w:rsidRPr="002554F1">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8C1D" w14:textId="30C956D9" w:rsidR="0063251E" w:rsidRPr="002554F1" w:rsidRDefault="0063251E" w:rsidP="0063251E">
            <w:pPr>
              <w:jc w:val="center"/>
              <w:rPr>
                <w:rFonts w:eastAsia="Calibri"/>
                <w:szCs w:val="22"/>
              </w:rPr>
            </w:pPr>
            <w:proofErr w:type="spellStart"/>
            <w:r w:rsidRPr="002554F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C01472" w14:textId="52988A9F" w:rsidR="0063251E" w:rsidRPr="002554F1" w:rsidRDefault="0063251E" w:rsidP="0063251E">
            <w:pPr>
              <w:jc w:val="center"/>
              <w:rPr>
                <w:rFonts w:eastAsia="Calibri"/>
                <w:szCs w:val="22"/>
              </w:rPr>
            </w:pPr>
            <w:r w:rsidRPr="002554F1">
              <w:rPr>
                <w:rFonts w:eastAsia="Calibri"/>
                <w:szCs w:val="22"/>
              </w:rPr>
              <w:t>-</w:t>
            </w:r>
          </w:p>
        </w:tc>
      </w:tr>
      <w:tr w:rsidR="0063251E" w:rsidRPr="004B1509" w14:paraId="7D4301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A243765"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6DE3E7" w14:textId="58DC00D2" w:rsidR="0063251E" w:rsidRPr="004B1509" w:rsidRDefault="0063251E" w:rsidP="0063251E">
            <w:pPr>
              <w:rPr>
                <w:rFonts w:eastAsia="Calibri"/>
                <w:szCs w:val="22"/>
              </w:rPr>
            </w:pPr>
            <w:r w:rsidRPr="00FC09FA">
              <w:rPr>
                <w:rFonts w:eastAsia="Calibri"/>
                <w:szCs w:val="22"/>
              </w:rPr>
              <w:t>tr-33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CCCFF6" w14:textId="405B3EEB" w:rsidR="0063251E" w:rsidRPr="004B1509" w:rsidRDefault="0063251E" w:rsidP="0063251E">
            <w:pPr>
              <w:rPr>
                <w:rFonts w:eastAsia="Calibri"/>
                <w:szCs w:val="22"/>
              </w:rPr>
            </w:pPr>
            <w:r w:rsidRPr="00FC09FA">
              <w:rPr>
                <w:rFonts w:eastAsia="Calibri"/>
                <w:szCs w:val="22"/>
              </w:rPr>
              <w:t xml:space="preserve">Privažiuojamasis kelias prie gyvenamųjų namų nuo Ežerėlio g. </w:t>
            </w:r>
            <w:proofErr w:type="spellStart"/>
            <w:r w:rsidRPr="00FC09FA">
              <w:rPr>
                <w:rFonts w:eastAsia="Calibri"/>
                <w:szCs w:val="22"/>
              </w:rPr>
              <w:t>Vaidlonių</w:t>
            </w:r>
            <w:proofErr w:type="spellEnd"/>
            <w:r w:rsidRPr="00FC09FA">
              <w:rPr>
                <w:rFonts w:eastAsia="Calibri"/>
                <w:szCs w:val="22"/>
              </w:rPr>
              <w:t xml:space="preserve"> k.,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52EF4D" w14:textId="42FF555C" w:rsidR="0063251E" w:rsidRPr="004B1509" w:rsidRDefault="0063251E" w:rsidP="0063251E">
            <w:pPr>
              <w:jc w:val="right"/>
              <w:rPr>
                <w:rFonts w:eastAsia="Calibri"/>
                <w:szCs w:val="22"/>
              </w:rPr>
            </w:pPr>
            <w:r w:rsidRPr="00FC09FA">
              <w:rPr>
                <w:rFonts w:eastAsia="Calibri"/>
                <w:bCs/>
                <w:szCs w:val="22"/>
              </w:rPr>
              <w:t>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33C22" w14:textId="702804E3" w:rsidR="0063251E" w:rsidRPr="004B1509"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6B20E" w14:textId="0AC21A6D" w:rsidR="0063251E" w:rsidRPr="004B1509" w:rsidRDefault="0063251E" w:rsidP="0063251E">
            <w:pPr>
              <w:jc w:val="right"/>
              <w:rPr>
                <w:rFonts w:eastAsia="Calibri"/>
                <w:szCs w:val="22"/>
              </w:rPr>
            </w:pPr>
            <w:r w:rsidRPr="00FC09FA">
              <w:rPr>
                <w:rFonts w:eastAsia="Calibri"/>
                <w:bCs/>
                <w:szCs w:val="22"/>
              </w:rPr>
              <w:t>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846D" w14:textId="69147EE0" w:rsidR="0063251E" w:rsidRPr="004B1509" w:rsidRDefault="0063251E" w:rsidP="0063251E">
            <w:pPr>
              <w:jc w:val="right"/>
              <w:rPr>
                <w:rFonts w:eastAsia="Calibri"/>
                <w:szCs w:val="22"/>
              </w:rPr>
            </w:pPr>
            <w:r w:rsidRPr="00FC09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A0C10" w14:textId="0532A2A9" w:rsidR="0063251E" w:rsidRPr="004B1509" w:rsidRDefault="0063251E" w:rsidP="0063251E">
            <w:pPr>
              <w:jc w:val="center"/>
              <w:rPr>
                <w:rFonts w:eastAsia="Calibri"/>
                <w:bCs/>
                <w:szCs w:val="22"/>
              </w:rPr>
            </w:pPr>
            <w:proofErr w:type="spellStart"/>
            <w:r w:rsidRPr="00FC09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4D79B5" w14:textId="7385226D" w:rsidR="0063251E" w:rsidRPr="004B1509" w:rsidRDefault="0063251E" w:rsidP="0063251E">
            <w:pPr>
              <w:jc w:val="center"/>
              <w:rPr>
                <w:rFonts w:eastAsia="Calibri"/>
                <w:szCs w:val="22"/>
              </w:rPr>
            </w:pPr>
            <w:r w:rsidRPr="00FC09FA">
              <w:rPr>
                <w:rFonts w:eastAsia="Calibri"/>
                <w:bCs/>
                <w:szCs w:val="22"/>
              </w:rPr>
              <w:t>4400-6585-4266</w:t>
            </w:r>
          </w:p>
        </w:tc>
      </w:tr>
      <w:tr w:rsidR="0063251E" w:rsidRPr="004B1509" w14:paraId="55C9D50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ADAD9A"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E9B1F5" w14:textId="2C1E8832" w:rsidR="0063251E" w:rsidRPr="004B1509" w:rsidRDefault="0063251E" w:rsidP="0063251E">
            <w:pPr>
              <w:rPr>
                <w:rFonts w:eastAsia="Calibri"/>
                <w:szCs w:val="22"/>
              </w:rPr>
            </w:pPr>
            <w:r w:rsidRPr="00FC09FA">
              <w:rPr>
                <w:rFonts w:eastAsia="Calibri"/>
                <w:szCs w:val="22"/>
              </w:rPr>
              <w:t>tr-34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CC2A6" w14:textId="1C8E5BCA" w:rsidR="0063251E" w:rsidRPr="004B1509" w:rsidRDefault="0063251E" w:rsidP="0063251E">
            <w:pPr>
              <w:rPr>
                <w:rFonts w:eastAsia="Calibri"/>
                <w:szCs w:val="22"/>
              </w:rPr>
            </w:pPr>
            <w:r w:rsidRPr="00FC09FA">
              <w:rPr>
                <w:rFonts w:eastAsia="Calibri"/>
                <w:szCs w:val="22"/>
              </w:rPr>
              <w:t xml:space="preserve">Privažiuojamasis kelias prie gyvenamųjų namų nuo Ežerėlio g., </w:t>
            </w:r>
            <w:proofErr w:type="spellStart"/>
            <w:r w:rsidRPr="00FC09FA">
              <w:rPr>
                <w:rFonts w:eastAsia="Calibri"/>
                <w:szCs w:val="22"/>
              </w:rPr>
              <w:t>Vaidlonių</w:t>
            </w:r>
            <w:proofErr w:type="spellEnd"/>
            <w:r w:rsidRPr="00FC09FA">
              <w:rPr>
                <w:rFonts w:eastAsia="Calibri"/>
                <w:szCs w:val="22"/>
              </w:rPr>
              <w:t xml:space="preserve"> k.,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A40816" w14:textId="4526ADBD" w:rsidR="0063251E" w:rsidRPr="004B1509" w:rsidRDefault="0063251E" w:rsidP="0063251E">
            <w:pPr>
              <w:jc w:val="right"/>
              <w:rPr>
                <w:rFonts w:eastAsia="Calibri"/>
                <w:szCs w:val="22"/>
              </w:rPr>
            </w:pPr>
            <w:r w:rsidRPr="00FC09FA">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0D28" w14:textId="0365DDA6" w:rsidR="0063251E" w:rsidRPr="004B1509"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09737" w14:textId="4C738597" w:rsidR="0063251E" w:rsidRPr="004B1509" w:rsidRDefault="0063251E" w:rsidP="0063251E">
            <w:pPr>
              <w:jc w:val="right"/>
              <w:rPr>
                <w:rFonts w:eastAsia="Calibri"/>
                <w:szCs w:val="22"/>
              </w:rPr>
            </w:pPr>
            <w:r w:rsidRPr="00FC09FA">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5F118" w14:textId="441CD394" w:rsidR="0063251E" w:rsidRPr="004B1509" w:rsidRDefault="0063251E" w:rsidP="0063251E">
            <w:pPr>
              <w:jc w:val="right"/>
              <w:rPr>
                <w:rFonts w:eastAsia="Calibri"/>
                <w:szCs w:val="22"/>
              </w:rPr>
            </w:pPr>
            <w:r w:rsidRPr="00FC09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16EF" w14:textId="5BFC6333" w:rsidR="0063251E" w:rsidRPr="004B1509" w:rsidRDefault="0063251E" w:rsidP="0063251E">
            <w:pPr>
              <w:jc w:val="center"/>
              <w:rPr>
                <w:rFonts w:eastAsia="Calibri"/>
                <w:bCs/>
                <w:szCs w:val="22"/>
              </w:rPr>
            </w:pPr>
            <w:proofErr w:type="spellStart"/>
            <w:r w:rsidRPr="00FC09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EFBA46" w14:textId="69EE4CE2" w:rsidR="0063251E" w:rsidRPr="004B1509" w:rsidRDefault="0063251E" w:rsidP="0063251E">
            <w:pPr>
              <w:jc w:val="center"/>
              <w:rPr>
                <w:rFonts w:eastAsia="Calibri"/>
                <w:szCs w:val="22"/>
              </w:rPr>
            </w:pPr>
            <w:r w:rsidRPr="00FC09FA">
              <w:rPr>
                <w:rFonts w:eastAsia="Calibri"/>
                <w:bCs/>
                <w:szCs w:val="22"/>
              </w:rPr>
              <w:t>4400-6585-4244</w:t>
            </w:r>
          </w:p>
        </w:tc>
      </w:tr>
      <w:tr w:rsidR="0063251E" w:rsidRPr="004B1509" w14:paraId="0D3D6B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AFEB0A8"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CBF692" w14:textId="3D1261FA" w:rsidR="0063251E" w:rsidRPr="004B1509" w:rsidRDefault="0063251E" w:rsidP="0063251E">
            <w:pPr>
              <w:rPr>
                <w:rFonts w:eastAsia="Calibri"/>
                <w:szCs w:val="22"/>
              </w:rPr>
            </w:pPr>
            <w:r w:rsidRPr="00FC09FA">
              <w:rPr>
                <w:rFonts w:eastAsia="Calibri"/>
                <w:szCs w:val="22"/>
              </w:rPr>
              <w:t>tr-35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BF1B33" w14:textId="560278F7" w:rsidR="0063251E" w:rsidRPr="004B1509" w:rsidRDefault="0063251E" w:rsidP="0063251E">
            <w:pPr>
              <w:rPr>
                <w:rFonts w:eastAsia="Calibri"/>
                <w:szCs w:val="22"/>
              </w:rPr>
            </w:pPr>
            <w:proofErr w:type="spellStart"/>
            <w:r w:rsidRPr="00FC09FA">
              <w:rPr>
                <w:rFonts w:eastAsia="Calibri"/>
                <w:szCs w:val="22"/>
              </w:rPr>
              <w:t>Juostininkai</w:t>
            </w:r>
            <w:proofErr w:type="spellEnd"/>
            <w:r w:rsidRPr="00FC09FA">
              <w:rPr>
                <w:rFonts w:eastAsia="Calibri"/>
                <w:szCs w:val="22"/>
              </w:rPr>
              <w:t>–</w:t>
            </w:r>
            <w:proofErr w:type="spellStart"/>
            <w:r w:rsidRPr="00FC09FA">
              <w:rPr>
                <w:rFonts w:eastAsia="Calibri"/>
                <w:szCs w:val="22"/>
              </w:rPr>
              <w:t>Limeikiai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C835D67" w14:textId="477EDDBA" w:rsidR="0063251E" w:rsidRPr="004B1509" w:rsidRDefault="0063251E" w:rsidP="0063251E">
            <w:pPr>
              <w:jc w:val="right"/>
              <w:rPr>
                <w:rFonts w:eastAsia="Calibri"/>
                <w:szCs w:val="22"/>
              </w:rPr>
            </w:pPr>
            <w:r w:rsidRPr="00FC09FA">
              <w:rPr>
                <w:rFonts w:eastAsia="Calibri"/>
                <w:szCs w:val="22"/>
              </w:rPr>
              <w:t> </w:t>
            </w:r>
            <w:r w:rsidRPr="00FC09FA">
              <w:rPr>
                <w:rFonts w:eastAsia="Calibri"/>
                <w:bCs/>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30525" w14:textId="318FD9EC" w:rsidR="0063251E" w:rsidRPr="004B1509"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93647" w14:textId="281F7344" w:rsidR="0063251E" w:rsidRPr="004B1509" w:rsidRDefault="0063251E" w:rsidP="0063251E">
            <w:pPr>
              <w:jc w:val="right"/>
              <w:rPr>
                <w:rFonts w:eastAsia="Calibri"/>
                <w:szCs w:val="22"/>
              </w:rPr>
            </w:pPr>
            <w:r w:rsidRPr="00FC09FA">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439D4" w14:textId="609DB54F" w:rsidR="0063251E" w:rsidRPr="004B1509" w:rsidRDefault="0063251E" w:rsidP="0063251E">
            <w:pPr>
              <w:jc w:val="right"/>
              <w:rPr>
                <w:rFonts w:eastAsia="Calibri"/>
                <w:szCs w:val="22"/>
              </w:rPr>
            </w:pPr>
            <w:r w:rsidRPr="00FC09FA">
              <w:rPr>
                <w:rFonts w:eastAsia="Calibri"/>
                <w:szCs w:val="22"/>
              </w:rPr>
              <w:t xml:space="preserve"> </w:t>
            </w:r>
            <w:r w:rsidRPr="00FC09FA">
              <w:rPr>
                <w:rFonts w:eastAsia="Calibri"/>
                <w:bCs/>
                <w:szCs w:val="22"/>
              </w:rPr>
              <w:t>553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35C8" w14:textId="77777777" w:rsidR="0063251E" w:rsidRPr="00FC09FA" w:rsidRDefault="0063251E" w:rsidP="0063251E">
            <w:pPr>
              <w:jc w:val="center"/>
              <w:rPr>
                <w:rFonts w:eastAsia="Calibri"/>
                <w:bCs/>
                <w:szCs w:val="22"/>
              </w:rPr>
            </w:pPr>
            <w:proofErr w:type="spellStart"/>
            <w:r w:rsidRPr="00FC09FA">
              <w:rPr>
                <w:rFonts w:eastAsia="Calibri"/>
                <w:bCs/>
                <w:szCs w:val="22"/>
              </w:rPr>
              <w:t>IVv</w:t>
            </w:r>
            <w:proofErr w:type="spellEnd"/>
          </w:p>
          <w:p w14:paraId="00DB538F" w14:textId="33F534C4" w:rsidR="0063251E" w:rsidRPr="004B1509" w:rsidRDefault="0063251E" w:rsidP="0063251E">
            <w:pPr>
              <w:jc w:val="center"/>
              <w:rPr>
                <w:rFonts w:eastAsia="Calibri"/>
                <w:bCs/>
                <w:szCs w:val="22"/>
              </w:rPr>
            </w:pPr>
            <w:proofErr w:type="spellStart"/>
            <w:r w:rsidRPr="00FC09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214ABF" w14:textId="598925EA" w:rsidR="0063251E" w:rsidRPr="004B1509" w:rsidRDefault="0063251E" w:rsidP="0063251E">
            <w:pPr>
              <w:jc w:val="center"/>
              <w:rPr>
                <w:rFonts w:eastAsia="Calibri"/>
                <w:szCs w:val="22"/>
              </w:rPr>
            </w:pPr>
            <w:r w:rsidRPr="00FC09FA">
              <w:rPr>
                <w:rFonts w:eastAsia="Calibri"/>
                <w:bCs/>
                <w:szCs w:val="22"/>
              </w:rPr>
              <w:t>4400-6569-7785 4400-6569-7774</w:t>
            </w:r>
          </w:p>
        </w:tc>
      </w:tr>
      <w:tr w:rsidR="0063251E" w:rsidRPr="004B1509" w14:paraId="2A6F990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48C1A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3B0FF8" w14:textId="3FE32A6B" w:rsidR="0063251E" w:rsidRPr="004B1509" w:rsidRDefault="0063251E" w:rsidP="0063251E">
            <w:pPr>
              <w:rPr>
                <w:rFonts w:eastAsia="Calibri"/>
                <w:szCs w:val="22"/>
              </w:rPr>
            </w:pPr>
            <w:r w:rsidRPr="00FC09FA">
              <w:rPr>
                <w:rFonts w:eastAsia="Calibri"/>
                <w:szCs w:val="22"/>
              </w:rPr>
              <w:t>tr-36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E07C2D" w14:textId="73F7A721" w:rsidR="0063251E" w:rsidRPr="004B1509" w:rsidRDefault="0063251E" w:rsidP="0063251E">
            <w:pPr>
              <w:rPr>
                <w:rFonts w:eastAsia="Calibri"/>
                <w:szCs w:val="22"/>
              </w:rPr>
            </w:pPr>
            <w:proofErr w:type="spellStart"/>
            <w:r w:rsidRPr="00FC09FA">
              <w:rPr>
                <w:rFonts w:eastAsia="Calibri"/>
                <w:szCs w:val="22"/>
              </w:rPr>
              <w:t>Rukiškis</w:t>
            </w:r>
            <w:proofErr w:type="spellEnd"/>
            <w:r w:rsidRPr="00FC09FA">
              <w:rPr>
                <w:rFonts w:eastAsia="Calibri"/>
                <w:szCs w:val="22"/>
              </w:rPr>
              <w:t>–Vidugiriai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08B772" w14:textId="17F46A88" w:rsidR="0063251E" w:rsidRPr="004B1509" w:rsidRDefault="0063251E" w:rsidP="0063251E">
            <w:pPr>
              <w:jc w:val="right"/>
              <w:rPr>
                <w:rFonts w:eastAsia="Calibri"/>
                <w:szCs w:val="22"/>
              </w:rPr>
            </w:pPr>
            <w:r w:rsidRPr="00FC09FA">
              <w:rPr>
                <w:rFonts w:eastAsia="Calibri"/>
                <w:bCs/>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255DF" w14:textId="39454BE4" w:rsidR="0063251E" w:rsidRPr="004B1509"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53477" w14:textId="09B3D325" w:rsidR="0063251E" w:rsidRPr="004B1509" w:rsidRDefault="0063251E" w:rsidP="0063251E">
            <w:pPr>
              <w:jc w:val="right"/>
              <w:rPr>
                <w:rFonts w:eastAsia="Calibri"/>
                <w:szCs w:val="22"/>
              </w:rPr>
            </w:pPr>
            <w:r w:rsidRPr="00FC09FA">
              <w:rPr>
                <w:rFonts w:eastAsia="Calibri"/>
                <w:bCs/>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A74CD" w14:textId="719515B7" w:rsidR="0063251E" w:rsidRPr="004B1509" w:rsidRDefault="0063251E" w:rsidP="0063251E">
            <w:pPr>
              <w:jc w:val="right"/>
              <w:rPr>
                <w:rFonts w:eastAsia="Calibri"/>
                <w:szCs w:val="22"/>
              </w:rPr>
            </w:pPr>
            <w:r w:rsidRPr="00FC09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F9F76" w14:textId="624A45DF" w:rsidR="0063251E" w:rsidRPr="004B1509" w:rsidRDefault="0063251E" w:rsidP="0063251E">
            <w:pPr>
              <w:jc w:val="center"/>
              <w:rPr>
                <w:rFonts w:eastAsia="Calibri"/>
                <w:bCs/>
                <w:szCs w:val="22"/>
              </w:rPr>
            </w:pPr>
            <w:proofErr w:type="spellStart"/>
            <w:r w:rsidRPr="00FC09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5342D" w14:textId="57FBBF58" w:rsidR="0063251E" w:rsidRPr="004B1509" w:rsidRDefault="0063251E" w:rsidP="0063251E">
            <w:pPr>
              <w:jc w:val="center"/>
              <w:rPr>
                <w:rFonts w:eastAsia="Calibri"/>
                <w:szCs w:val="22"/>
              </w:rPr>
            </w:pPr>
            <w:r w:rsidRPr="00FC09FA">
              <w:rPr>
                <w:rFonts w:eastAsia="Calibri"/>
                <w:bCs/>
                <w:szCs w:val="22"/>
              </w:rPr>
              <w:t>4400-6569-7720</w:t>
            </w:r>
          </w:p>
        </w:tc>
      </w:tr>
      <w:tr w:rsidR="0063251E" w:rsidRPr="001E555B" w14:paraId="4CC710E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4EBD52"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C1BE77" w14:textId="464C28B6" w:rsidR="0063251E" w:rsidRPr="001E555B" w:rsidRDefault="0063251E" w:rsidP="0063251E">
            <w:pPr>
              <w:rPr>
                <w:rFonts w:eastAsia="Calibri"/>
                <w:szCs w:val="22"/>
              </w:rPr>
            </w:pPr>
            <w:r w:rsidRPr="00FC09FA">
              <w:rPr>
                <w:rFonts w:eastAsia="Calibri"/>
                <w:szCs w:val="22"/>
              </w:rPr>
              <w:t>tr-37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B4C69A" w14:textId="308435BF" w:rsidR="0063251E" w:rsidRPr="001E555B" w:rsidRDefault="0063251E" w:rsidP="0063251E">
            <w:pPr>
              <w:rPr>
                <w:rFonts w:eastAsia="Calibri"/>
                <w:szCs w:val="22"/>
              </w:rPr>
            </w:pPr>
            <w:r w:rsidRPr="00FC09FA">
              <w:rPr>
                <w:rFonts w:eastAsia="Calibri"/>
                <w:szCs w:val="22"/>
              </w:rPr>
              <w:t xml:space="preserve">Privažiuojamasis kelias prie dirbamų laukų </w:t>
            </w:r>
            <w:proofErr w:type="spellStart"/>
            <w:r w:rsidRPr="00FC09FA">
              <w:rPr>
                <w:rFonts w:eastAsia="Calibri"/>
                <w:szCs w:val="22"/>
              </w:rPr>
              <w:t>Ramanavos</w:t>
            </w:r>
            <w:proofErr w:type="spellEnd"/>
            <w:r w:rsidRPr="00FC09FA">
              <w:rPr>
                <w:rFonts w:eastAsia="Calibri"/>
                <w:szCs w:val="22"/>
              </w:rPr>
              <w:t xml:space="preserve">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33E6F3" w14:textId="5D61A7E2" w:rsidR="0063251E" w:rsidRPr="001E555B" w:rsidRDefault="0063251E" w:rsidP="0063251E">
            <w:pPr>
              <w:jc w:val="right"/>
              <w:rPr>
                <w:rFonts w:eastAsia="Calibri"/>
                <w:szCs w:val="22"/>
              </w:rPr>
            </w:pPr>
            <w:r w:rsidRPr="00FC09FA">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FCC6D" w14:textId="6CA3D0B9"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2466" w14:textId="6D0E469F"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B3CBD" w14:textId="4DD3CB96" w:rsidR="0063251E" w:rsidRPr="001E555B" w:rsidRDefault="0063251E" w:rsidP="0063251E">
            <w:pPr>
              <w:jc w:val="right"/>
              <w:rPr>
                <w:rFonts w:eastAsia="Calibri"/>
                <w:szCs w:val="22"/>
              </w:rPr>
            </w:pPr>
            <w:r w:rsidRPr="00FC09FA">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60529" w14:textId="20FB27CA" w:rsidR="0063251E" w:rsidRPr="001E555B" w:rsidRDefault="0063251E" w:rsidP="0063251E">
            <w:pPr>
              <w:jc w:val="center"/>
              <w:rPr>
                <w:rFonts w:eastAsia="Calibri"/>
                <w:szCs w:val="22"/>
              </w:rPr>
            </w:pPr>
            <w:proofErr w:type="spellStart"/>
            <w:r w:rsidRPr="00FC09F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10E251" w14:textId="455CD7AC" w:rsidR="0063251E" w:rsidRPr="001E555B" w:rsidRDefault="0063251E" w:rsidP="0063251E">
            <w:pPr>
              <w:jc w:val="center"/>
              <w:rPr>
                <w:rFonts w:eastAsia="Calibri"/>
                <w:szCs w:val="22"/>
              </w:rPr>
            </w:pPr>
            <w:r w:rsidRPr="00FC09FA">
              <w:rPr>
                <w:rFonts w:eastAsia="Calibri"/>
                <w:szCs w:val="22"/>
              </w:rPr>
              <w:t>4400-6467-6424</w:t>
            </w:r>
          </w:p>
        </w:tc>
      </w:tr>
      <w:tr w:rsidR="0063251E" w:rsidRPr="001E555B" w14:paraId="3DB4D44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E0085F"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DDC8F" w14:textId="1B116CE4" w:rsidR="0063251E" w:rsidRPr="001E555B" w:rsidRDefault="0063251E" w:rsidP="0063251E">
            <w:pPr>
              <w:rPr>
                <w:rFonts w:eastAsia="Calibri"/>
                <w:szCs w:val="22"/>
              </w:rPr>
            </w:pPr>
            <w:r w:rsidRPr="00FC09FA">
              <w:rPr>
                <w:rFonts w:eastAsia="Calibri"/>
                <w:szCs w:val="22"/>
              </w:rPr>
              <w:t>tr-38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F32EB2" w14:textId="2334C039" w:rsidR="0063251E" w:rsidRPr="001E555B" w:rsidRDefault="0063251E" w:rsidP="0063251E">
            <w:pPr>
              <w:rPr>
                <w:rFonts w:eastAsia="Calibri"/>
                <w:szCs w:val="22"/>
              </w:rPr>
            </w:pPr>
            <w:r w:rsidRPr="00FC09FA">
              <w:rPr>
                <w:rFonts w:eastAsia="Calibri"/>
                <w:szCs w:val="22"/>
              </w:rPr>
              <w:t xml:space="preserve">Privažiuojamasis kelias prie gyvenamųjų namų </w:t>
            </w:r>
            <w:proofErr w:type="spellStart"/>
            <w:r w:rsidRPr="00FC09FA">
              <w:rPr>
                <w:rFonts w:eastAsia="Calibri"/>
                <w:szCs w:val="22"/>
              </w:rPr>
              <w:t>Ramanavos</w:t>
            </w:r>
            <w:proofErr w:type="spellEnd"/>
            <w:r w:rsidRPr="00FC09FA">
              <w:rPr>
                <w:rFonts w:eastAsia="Calibri"/>
                <w:szCs w:val="22"/>
              </w:rPr>
              <w:t xml:space="preserve"> k. nuo kelio Nr. tr-44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5326DA" w14:textId="72579E25" w:rsidR="0063251E" w:rsidRPr="001E555B" w:rsidRDefault="0063251E" w:rsidP="0063251E">
            <w:pPr>
              <w:jc w:val="right"/>
              <w:rPr>
                <w:rFonts w:eastAsia="Calibri"/>
                <w:szCs w:val="22"/>
              </w:rPr>
            </w:pPr>
            <w:r w:rsidRPr="00FC09FA">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637E9" w14:textId="079693E8"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BC0C2" w14:textId="51D5C10A"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785" w14:textId="1FDFB180" w:rsidR="0063251E" w:rsidRPr="001E555B" w:rsidRDefault="0063251E" w:rsidP="0063251E">
            <w:pPr>
              <w:jc w:val="right"/>
              <w:rPr>
                <w:rFonts w:eastAsia="Calibri"/>
                <w:szCs w:val="22"/>
              </w:rPr>
            </w:pPr>
            <w:r w:rsidRPr="00FC09FA">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795F" w14:textId="718C642A" w:rsidR="0063251E" w:rsidRPr="001E555B" w:rsidRDefault="0063251E" w:rsidP="0063251E">
            <w:pPr>
              <w:jc w:val="center"/>
              <w:rPr>
                <w:rFonts w:eastAsia="Calibri"/>
                <w:szCs w:val="22"/>
              </w:rPr>
            </w:pPr>
            <w:r w:rsidRPr="00FC09FA">
              <w:rPr>
                <w:rFonts w:eastAsia="Calibri"/>
                <w:szCs w:val="22"/>
              </w:rPr>
              <w:t xml:space="preserve"> </w:t>
            </w:r>
            <w:proofErr w:type="spellStart"/>
            <w:r w:rsidRPr="00FC09F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162C79" w14:textId="34ADC1EE" w:rsidR="0063251E" w:rsidRPr="001E555B" w:rsidRDefault="0063251E" w:rsidP="0063251E">
            <w:pPr>
              <w:jc w:val="center"/>
              <w:rPr>
                <w:rFonts w:eastAsia="Calibri"/>
                <w:szCs w:val="22"/>
              </w:rPr>
            </w:pPr>
            <w:r w:rsidRPr="00FC09FA">
              <w:rPr>
                <w:rFonts w:eastAsia="Calibri"/>
                <w:szCs w:val="22"/>
              </w:rPr>
              <w:t>4400-6467-6468</w:t>
            </w:r>
          </w:p>
        </w:tc>
      </w:tr>
      <w:tr w:rsidR="0063251E" w:rsidRPr="001E555B" w14:paraId="5320C49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409C15"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0A7E0" w14:textId="538FE941" w:rsidR="0063251E" w:rsidRPr="001E555B" w:rsidRDefault="0063251E" w:rsidP="0063251E">
            <w:pPr>
              <w:rPr>
                <w:rFonts w:eastAsia="Calibri"/>
                <w:szCs w:val="22"/>
              </w:rPr>
            </w:pPr>
            <w:r w:rsidRPr="00FC09FA">
              <w:rPr>
                <w:rFonts w:eastAsia="Calibri"/>
                <w:szCs w:val="22"/>
              </w:rPr>
              <w:t>tr-39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24F27A" w14:textId="7FEDD23B" w:rsidR="0063251E" w:rsidRPr="001E555B" w:rsidRDefault="0063251E" w:rsidP="0063251E">
            <w:pPr>
              <w:rPr>
                <w:rFonts w:eastAsia="Calibri"/>
                <w:szCs w:val="22"/>
              </w:rPr>
            </w:pPr>
            <w:r w:rsidRPr="00FC09FA">
              <w:rPr>
                <w:rFonts w:eastAsia="Calibri"/>
                <w:szCs w:val="22"/>
              </w:rPr>
              <w:t>Raguvėlė–Subačius–</w:t>
            </w:r>
            <w:proofErr w:type="spellStart"/>
            <w:r w:rsidRPr="00FC09FA">
              <w:rPr>
                <w:rFonts w:eastAsia="Calibri"/>
                <w:szCs w:val="22"/>
              </w:rPr>
              <w:t>Gaidžiupiai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A76EB58" w14:textId="6215EF4E" w:rsidR="0063251E" w:rsidRPr="001E555B" w:rsidRDefault="0063251E" w:rsidP="0063251E">
            <w:pPr>
              <w:jc w:val="right"/>
              <w:rPr>
                <w:rFonts w:eastAsia="Calibri"/>
                <w:szCs w:val="22"/>
              </w:rPr>
            </w:pPr>
            <w:r w:rsidRPr="00FC09FA">
              <w:rPr>
                <w:rFonts w:eastAsia="Calibri"/>
                <w:szCs w:val="22"/>
              </w:rPr>
              <w:t> 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F4B37" w14:textId="1F33615B"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531F5" w14:textId="2B536A75" w:rsidR="0063251E" w:rsidRPr="001E555B" w:rsidRDefault="0063251E" w:rsidP="0063251E">
            <w:pPr>
              <w:jc w:val="right"/>
              <w:rPr>
                <w:rFonts w:eastAsia="Calibri"/>
                <w:szCs w:val="22"/>
              </w:rPr>
            </w:pPr>
            <w:r w:rsidRPr="00FC09FA">
              <w:rPr>
                <w:rFonts w:eastAsia="Calibri"/>
                <w:szCs w:val="22"/>
              </w:rPr>
              <w:t> 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A4797" w14:textId="25DD67C0"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3F8D" w14:textId="2A2594EF" w:rsidR="0063251E" w:rsidRPr="001E555B" w:rsidRDefault="0063251E" w:rsidP="0063251E">
            <w:pPr>
              <w:jc w:val="center"/>
              <w:rPr>
                <w:rFonts w:eastAsia="Calibri"/>
                <w:szCs w:val="22"/>
              </w:rPr>
            </w:pPr>
            <w:proofErr w:type="spellStart"/>
            <w:r w:rsidRPr="00FC09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67D9F1" w14:textId="73DE6392" w:rsidR="0063251E" w:rsidRPr="001E555B" w:rsidRDefault="0063251E" w:rsidP="0063251E">
            <w:pPr>
              <w:jc w:val="center"/>
              <w:rPr>
                <w:rFonts w:eastAsia="Calibri"/>
                <w:szCs w:val="22"/>
              </w:rPr>
            </w:pPr>
            <w:r w:rsidRPr="00FC09FA">
              <w:rPr>
                <w:rFonts w:eastAsia="Calibri"/>
                <w:szCs w:val="22"/>
              </w:rPr>
              <w:t>4400-6467-6413</w:t>
            </w:r>
          </w:p>
        </w:tc>
      </w:tr>
      <w:tr w:rsidR="0063251E" w:rsidRPr="001E555B" w14:paraId="019DFA3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B22F774"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D6C2" w14:textId="26203F35" w:rsidR="0063251E" w:rsidRPr="001E555B" w:rsidRDefault="0063251E" w:rsidP="0063251E">
            <w:pPr>
              <w:rPr>
                <w:rFonts w:eastAsia="Calibri"/>
                <w:szCs w:val="22"/>
              </w:rPr>
            </w:pPr>
            <w:r w:rsidRPr="00FC09FA">
              <w:rPr>
                <w:rFonts w:eastAsia="Calibri"/>
                <w:szCs w:val="22"/>
              </w:rPr>
              <w:t>tr-4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EAC477" w14:textId="45A04B62" w:rsidR="0063251E" w:rsidRPr="001E555B" w:rsidRDefault="0063251E" w:rsidP="0063251E">
            <w:pPr>
              <w:rPr>
                <w:rFonts w:eastAsia="Calibri"/>
                <w:szCs w:val="22"/>
              </w:rPr>
            </w:pPr>
            <w:r w:rsidRPr="00FC09FA">
              <w:rPr>
                <w:rFonts w:eastAsia="Calibri"/>
                <w:szCs w:val="22"/>
              </w:rPr>
              <w:t>Karčiai–</w:t>
            </w:r>
            <w:proofErr w:type="spellStart"/>
            <w:r w:rsidRPr="00FC09FA">
              <w:rPr>
                <w:rFonts w:eastAsia="Calibri"/>
                <w:szCs w:val="22"/>
              </w:rPr>
              <w:t>Latavėnai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D7FE9F7" w14:textId="025DC0D6" w:rsidR="0063251E" w:rsidRPr="001E555B" w:rsidRDefault="0063251E" w:rsidP="0063251E">
            <w:pPr>
              <w:jc w:val="right"/>
              <w:rPr>
                <w:rFonts w:eastAsia="Calibri"/>
                <w:szCs w:val="22"/>
              </w:rPr>
            </w:pPr>
            <w:r w:rsidRPr="00FC09FA">
              <w:rPr>
                <w:rFonts w:eastAsia="Calibri"/>
                <w:szCs w:val="22"/>
              </w:rPr>
              <w:t xml:space="preserve"> </w:t>
            </w:r>
            <w:r w:rsidRPr="00FC09FA">
              <w:rPr>
                <w:rFonts w:eastAsia="Calibri"/>
                <w:bCs/>
                <w:szCs w:val="22"/>
              </w:rPr>
              <w:t>3997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F6F50" w14:textId="74738A2D" w:rsidR="0063251E" w:rsidRPr="001E555B" w:rsidRDefault="0063251E" w:rsidP="0063251E">
            <w:pPr>
              <w:jc w:val="right"/>
              <w:rPr>
                <w:rFonts w:eastAsia="Calibri"/>
                <w:szCs w:val="22"/>
              </w:rPr>
            </w:pPr>
            <w:r w:rsidRPr="00FC09FA">
              <w:rPr>
                <w:rFonts w:eastAsia="Calibri"/>
                <w:bCs/>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2DF2" w14:textId="0EFEEB49" w:rsidR="0063251E" w:rsidRPr="001E555B" w:rsidRDefault="0063251E" w:rsidP="0063251E">
            <w:pPr>
              <w:jc w:val="right"/>
              <w:rPr>
                <w:rFonts w:eastAsia="Calibri"/>
                <w:szCs w:val="22"/>
              </w:rPr>
            </w:pPr>
            <w:r w:rsidRPr="00FC09FA">
              <w:rPr>
                <w:rFonts w:eastAsia="Calibri"/>
                <w:szCs w:val="22"/>
              </w:rPr>
              <w:t xml:space="preserve"> </w:t>
            </w:r>
            <w:r w:rsidRPr="00FC09FA">
              <w:rPr>
                <w:rFonts w:eastAsia="Calibri"/>
                <w:bCs/>
                <w:szCs w:val="22"/>
              </w:rPr>
              <w:t>3985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58D9C" w14:textId="45BA4A20"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65458" w14:textId="0C591880" w:rsidR="0063251E" w:rsidRPr="001E555B" w:rsidRDefault="0063251E" w:rsidP="0063251E">
            <w:pPr>
              <w:jc w:val="center"/>
              <w:rPr>
                <w:rFonts w:eastAsia="Calibri"/>
                <w:szCs w:val="22"/>
              </w:rPr>
            </w:pPr>
            <w:proofErr w:type="spellStart"/>
            <w:r w:rsidRPr="00FC09F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7E7011" w14:textId="1487DE96" w:rsidR="0063251E" w:rsidRPr="001E555B" w:rsidRDefault="0063251E" w:rsidP="0063251E">
            <w:pPr>
              <w:jc w:val="center"/>
              <w:rPr>
                <w:rFonts w:eastAsia="Calibri"/>
                <w:szCs w:val="22"/>
              </w:rPr>
            </w:pPr>
            <w:r w:rsidRPr="00FC09FA">
              <w:rPr>
                <w:rFonts w:eastAsia="Calibri"/>
                <w:bCs/>
                <w:szCs w:val="22"/>
              </w:rPr>
              <w:t>4400-6592-6723</w:t>
            </w:r>
          </w:p>
        </w:tc>
      </w:tr>
      <w:tr w:rsidR="0063251E" w:rsidRPr="001E555B" w14:paraId="3577FFE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94F91B"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55495" w14:textId="41096DF2" w:rsidR="0063251E" w:rsidRPr="001E555B" w:rsidRDefault="0063251E" w:rsidP="0063251E">
            <w:pPr>
              <w:rPr>
                <w:rFonts w:eastAsia="Calibri"/>
                <w:szCs w:val="22"/>
              </w:rPr>
            </w:pPr>
            <w:r w:rsidRPr="00FC09FA">
              <w:rPr>
                <w:rFonts w:eastAsia="Calibri"/>
                <w:szCs w:val="22"/>
              </w:rPr>
              <w:t>tr-4-1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2A99F3" w14:textId="1D6B9017" w:rsidR="0063251E" w:rsidRPr="001E555B" w:rsidRDefault="0063251E" w:rsidP="0063251E">
            <w:pPr>
              <w:rPr>
                <w:rFonts w:eastAsia="Calibri"/>
                <w:szCs w:val="22"/>
              </w:rPr>
            </w:pPr>
            <w:r w:rsidRPr="00FC09FA">
              <w:rPr>
                <w:rFonts w:eastAsia="Calibri"/>
                <w:szCs w:val="22"/>
              </w:rPr>
              <w:t>Karčiai-</w:t>
            </w:r>
            <w:proofErr w:type="spellStart"/>
            <w:r w:rsidRPr="00FC09FA">
              <w:rPr>
                <w:rFonts w:eastAsia="Calibri"/>
                <w:szCs w:val="22"/>
              </w:rPr>
              <w:t>Dauguliai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6610238" w14:textId="4D346589" w:rsidR="0063251E" w:rsidRPr="001E555B" w:rsidRDefault="0063251E" w:rsidP="0063251E">
            <w:pPr>
              <w:jc w:val="right"/>
              <w:rPr>
                <w:rFonts w:eastAsia="Calibri"/>
                <w:szCs w:val="22"/>
              </w:rPr>
            </w:pPr>
            <w:r w:rsidRPr="00FC09FA">
              <w:rPr>
                <w:rFonts w:eastAsia="Calibri"/>
                <w:szCs w:val="22"/>
              </w:rPr>
              <w:t> </w:t>
            </w:r>
            <w:r w:rsidRPr="00FC09FA">
              <w:rPr>
                <w:rFonts w:eastAsia="Calibri"/>
                <w:bCs/>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E5C1" w14:textId="12A0D95F"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0D48F" w14:textId="3DF18D2F"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75BAD" w14:textId="0CA4127B" w:rsidR="0063251E" w:rsidRPr="001E555B" w:rsidRDefault="0063251E" w:rsidP="0063251E">
            <w:pPr>
              <w:jc w:val="right"/>
              <w:rPr>
                <w:rFonts w:eastAsia="Calibri"/>
                <w:szCs w:val="22"/>
              </w:rPr>
            </w:pPr>
            <w:r w:rsidRPr="00FC09FA">
              <w:rPr>
                <w:rFonts w:eastAsia="Calibri"/>
                <w:bCs/>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4BAA3" w14:textId="11CC6416" w:rsidR="0063251E" w:rsidRPr="001E555B" w:rsidRDefault="0063251E" w:rsidP="0063251E">
            <w:pPr>
              <w:jc w:val="center"/>
              <w:rPr>
                <w:rFonts w:eastAsia="Calibri"/>
                <w:szCs w:val="22"/>
              </w:rPr>
            </w:pPr>
            <w:proofErr w:type="spellStart"/>
            <w:r w:rsidRPr="00FC09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C8E14D" w14:textId="4AD7B71C" w:rsidR="0063251E" w:rsidRPr="001E555B" w:rsidRDefault="0063251E" w:rsidP="0063251E">
            <w:pPr>
              <w:jc w:val="center"/>
              <w:rPr>
                <w:rFonts w:eastAsia="Calibri"/>
                <w:szCs w:val="22"/>
              </w:rPr>
            </w:pPr>
            <w:r w:rsidRPr="00FC09FA">
              <w:rPr>
                <w:rFonts w:eastAsia="Calibri"/>
                <w:bCs/>
                <w:szCs w:val="22"/>
              </w:rPr>
              <w:t>4400-6592-6734</w:t>
            </w:r>
          </w:p>
        </w:tc>
      </w:tr>
      <w:tr w:rsidR="0063251E" w:rsidRPr="001E555B" w14:paraId="4A2F65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A1B602"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D055A6" w14:textId="0885B87D" w:rsidR="0063251E" w:rsidRPr="001E555B" w:rsidRDefault="0063251E" w:rsidP="0063251E">
            <w:pPr>
              <w:rPr>
                <w:rFonts w:eastAsia="Calibri"/>
                <w:szCs w:val="22"/>
              </w:rPr>
            </w:pPr>
            <w:r w:rsidRPr="00FC09FA">
              <w:rPr>
                <w:rFonts w:eastAsia="Calibri"/>
                <w:szCs w:val="22"/>
              </w:rPr>
              <w:t>tr-40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72A2DC" w14:textId="4FC39B28" w:rsidR="0063251E" w:rsidRPr="001E555B" w:rsidRDefault="0063251E" w:rsidP="0063251E">
            <w:pPr>
              <w:rPr>
                <w:rFonts w:eastAsia="Calibri"/>
                <w:szCs w:val="22"/>
              </w:rPr>
            </w:pPr>
            <w:r w:rsidRPr="00FC09FA">
              <w:rPr>
                <w:rFonts w:eastAsia="Calibri"/>
                <w:szCs w:val="22"/>
              </w:rPr>
              <w:t xml:space="preserve">Privažiuojamasis kelias prie miško </w:t>
            </w:r>
            <w:proofErr w:type="spellStart"/>
            <w:r w:rsidRPr="00FC09FA">
              <w:rPr>
                <w:rFonts w:eastAsia="Calibri"/>
                <w:szCs w:val="22"/>
              </w:rPr>
              <w:t>Mileikiškių</w:t>
            </w:r>
            <w:proofErr w:type="spellEnd"/>
            <w:r w:rsidRPr="00FC09FA">
              <w:rPr>
                <w:rFonts w:eastAsia="Calibri"/>
                <w:szCs w:val="22"/>
              </w:rPr>
              <w:t xml:space="preserve"> k. nuo Tiesiosios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DEBEF2" w14:textId="6CA831F0" w:rsidR="0063251E" w:rsidRPr="001E555B" w:rsidRDefault="0063251E" w:rsidP="0063251E">
            <w:pPr>
              <w:jc w:val="right"/>
              <w:rPr>
                <w:rFonts w:eastAsia="Calibri"/>
                <w:szCs w:val="22"/>
              </w:rPr>
            </w:pPr>
            <w:r w:rsidRPr="00FC09FA">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00869" w14:textId="4BA2C3E3"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F43FE" w14:textId="77F5389A"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02252" w14:textId="539C6469" w:rsidR="0063251E" w:rsidRPr="001E555B" w:rsidRDefault="0063251E" w:rsidP="0063251E">
            <w:pPr>
              <w:jc w:val="right"/>
              <w:rPr>
                <w:rFonts w:eastAsia="Calibri"/>
                <w:szCs w:val="22"/>
              </w:rPr>
            </w:pPr>
            <w:r w:rsidRPr="00FC09FA">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15C5C" w14:textId="6C31449E" w:rsidR="0063251E" w:rsidRPr="001E555B" w:rsidRDefault="0063251E" w:rsidP="0063251E">
            <w:pPr>
              <w:jc w:val="center"/>
              <w:rPr>
                <w:rFonts w:eastAsia="Calibri"/>
                <w:szCs w:val="22"/>
              </w:rPr>
            </w:pPr>
            <w:proofErr w:type="spellStart"/>
            <w:r w:rsidRPr="00FC09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711494" w14:textId="774EFF62" w:rsidR="0063251E" w:rsidRPr="001E555B" w:rsidRDefault="0063251E" w:rsidP="0063251E">
            <w:pPr>
              <w:jc w:val="center"/>
              <w:rPr>
                <w:rFonts w:eastAsia="Calibri"/>
                <w:szCs w:val="22"/>
              </w:rPr>
            </w:pPr>
            <w:r w:rsidRPr="00FC09FA">
              <w:rPr>
                <w:rFonts w:eastAsia="Calibri"/>
                <w:szCs w:val="22"/>
              </w:rPr>
              <w:t>-</w:t>
            </w:r>
          </w:p>
        </w:tc>
      </w:tr>
      <w:tr w:rsidR="0063251E" w:rsidRPr="001E555B" w14:paraId="601E67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7625DB8"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B21E4E" w14:textId="4C7B48D4" w:rsidR="0063251E" w:rsidRPr="001E555B" w:rsidRDefault="0063251E" w:rsidP="0063251E">
            <w:pPr>
              <w:rPr>
                <w:rFonts w:eastAsia="Calibri"/>
                <w:szCs w:val="22"/>
              </w:rPr>
            </w:pPr>
            <w:r w:rsidRPr="00FC09FA">
              <w:rPr>
                <w:rFonts w:eastAsia="Calibri"/>
                <w:szCs w:val="22"/>
              </w:rPr>
              <w:t>tr-41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417498" w14:textId="6112C504" w:rsidR="0063251E" w:rsidRPr="001E555B" w:rsidRDefault="0063251E" w:rsidP="0063251E">
            <w:pPr>
              <w:rPr>
                <w:rFonts w:eastAsia="Calibri"/>
                <w:szCs w:val="22"/>
              </w:rPr>
            </w:pPr>
            <w:r w:rsidRPr="00FC09FA">
              <w:rPr>
                <w:rFonts w:eastAsia="Calibri"/>
                <w:szCs w:val="22"/>
              </w:rPr>
              <w:t xml:space="preserve">Privažiuojamasis kelias prie </w:t>
            </w:r>
            <w:proofErr w:type="spellStart"/>
            <w:r w:rsidRPr="00FC09FA">
              <w:rPr>
                <w:rFonts w:eastAsia="Calibri"/>
                <w:szCs w:val="22"/>
              </w:rPr>
              <w:t>Kiaulėnų</w:t>
            </w:r>
            <w:proofErr w:type="spellEnd"/>
            <w:r w:rsidRPr="00FC09FA">
              <w:rPr>
                <w:rFonts w:eastAsia="Calibri"/>
                <w:szCs w:val="22"/>
              </w:rPr>
              <w:t xml:space="preserve"> miško nuo Miško g., </w:t>
            </w:r>
            <w:proofErr w:type="spellStart"/>
            <w:r w:rsidRPr="00FC09FA">
              <w:rPr>
                <w:rFonts w:eastAsia="Calibri"/>
                <w:szCs w:val="22"/>
              </w:rPr>
              <w:t>Mitošiūnų</w:t>
            </w:r>
            <w:proofErr w:type="spellEnd"/>
            <w:r w:rsidRPr="00FC09F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22D864" w14:textId="7EAA46DA" w:rsidR="0063251E" w:rsidRPr="001E555B" w:rsidRDefault="0063251E" w:rsidP="0063251E">
            <w:pPr>
              <w:jc w:val="right"/>
              <w:rPr>
                <w:rFonts w:eastAsia="Calibri"/>
                <w:szCs w:val="22"/>
              </w:rPr>
            </w:pPr>
            <w:r w:rsidRPr="00FC09FA">
              <w:rPr>
                <w:rFonts w:eastAsia="Calibri"/>
                <w:szCs w:val="22"/>
              </w:rPr>
              <w:t xml:space="preserve"> 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440C2" w14:textId="2399E538"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51071" w14:textId="00958CEC" w:rsidR="0063251E" w:rsidRPr="001E555B" w:rsidRDefault="0063251E" w:rsidP="0063251E">
            <w:pPr>
              <w:jc w:val="right"/>
              <w:rPr>
                <w:rFonts w:eastAsia="Calibri"/>
                <w:szCs w:val="22"/>
              </w:rPr>
            </w:pPr>
            <w:r w:rsidRPr="00FC09FA">
              <w:rPr>
                <w:rFonts w:eastAsia="Calibri"/>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A135" w14:textId="6EAFEF9C" w:rsidR="0063251E" w:rsidRPr="001E555B" w:rsidRDefault="0063251E" w:rsidP="0063251E">
            <w:pPr>
              <w:jc w:val="right"/>
              <w:rPr>
                <w:rFonts w:eastAsia="Calibri"/>
                <w:strike/>
                <w:szCs w:val="22"/>
              </w:rPr>
            </w:pPr>
            <w:r w:rsidRPr="00FC09F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519C" w14:textId="7681D6F2" w:rsidR="0063251E" w:rsidRPr="001E555B" w:rsidRDefault="0063251E" w:rsidP="0063251E">
            <w:pPr>
              <w:jc w:val="center"/>
              <w:rPr>
                <w:rFonts w:eastAsia="Calibri"/>
                <w:szCs w:val="22"/>
              </w:rPr>
            </w:pPr>
            <w:proofErr w:type="spellStart"/>
            <w:r w:rsidRPr="00FC09F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3CA1F7" w14:textId="5DEF7FC8" w:rsidR="0063251E" w:rsidRPr="001E555B" w:rsidRDefault="0063251E" w:rsidP="0063251E">
            <w:pPr>
              <w:jc w:val="center"/>
              <w:rPr>
                <w:rFonts w:eastAsia="Calibri"/>
                <w:szCs w:val="22"/>
              </w:rPr>
            </w:pPr>
            <w:r w:rsidRPr="00FC09FA">
              <w:rPr>
                <w:rFonts w:eastAsia="Calibri"/>
                <w:szCs w:val="22"/>
              </w:rPr>
              <w:t>4400-6467-6324</w:t>
            </w:r>
          </w:p>
        </w:tc>
      </w:tr>
      <w:tr w:rsidR="0063251E" w:rsidRPr="001E555B" w14:paraId="583F90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822DD3"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4AA27" w14:textId="288250FB" w:rsidR="0063251E" w:rsidRPr="001E555B" w:rsidRDefault="0063251E" w:rsidP="0063251E">
            <w:pPr>
              <w:rPr>
                <w:rFonts w:eastAsia="Calibri"/>
                <w:szCs w:val="22"/>
              </w:rPr>
            </w:pPr>
            <w:r w:rsidRPr="00FC09FA">
              <w:rPr>
                <w:rFonts w:eastAsia="Calibri"/>
                <w:szCs w:val="22"/>
              </w:rPr>
              <w:t>tr-42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08458" w14:textId="2C6B0E7E" w:rsidR="0063251E" w:rsidRPr="001E555B" w:rsidRDefault="0063251E" w:rsidP="0063251E">
            <w:pPr>
              <w:rPr>
                <w:rFonts w:eastAsia="Calibri"/>
                <w:szCs w:val="22"/>
              </w:rPr>
            </w:pPr>
            <w:r w:rsidRPr="00FC09FA">
              <w:rPr>
                <w:rFonts w:eastAsia="Calibri"/>
                <w:szCs w:val="22"/>
              </w:rPr>
              <w:t>Privažiuojamasis kelias prie Jovarų k. nuo kelio Surdegis–</w:t>
            </w:r>
            <w:proofErr w:type="spellStart"/>
            <w:r w:rsidRPr="00FC09FA">
              <w:rPr>
                <w:rFonts w:eastAsia="Calibri"/>
                <w:szCs w:val="22"/>
              </w:rPr>
              <w:t>Žviliūnai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001E635" w14:textId="04D75C79" w:rsidR="0063251E" w:rsidRPr="001E555B" w:rsidRDefault="0063251E" w:rsidP="0063251E">
            <w:pPr>
              <w:jc w:val="right"/>
              <w:rPr>
                <w:rFonts w:eastAsia="Calibri"/>
                <w:szCs w:val="22"/>
              </w:rPr>
            </w:pPr>
            <w:r w:rsidRPr="00FC09FA">
              <w:rPr>
                <w:rFonts w:eastAsia="Calibri"/>
                <w:szCs w:val="22"/>
              </w:rPr>
              <w:t xml:space="preserve"> </w:t>
            </w:r>
            <w:r w:rsidRPr="00FC09FA">
              <w:rPr>
                <w:rFonts w:eastAsia="Calibri"/>
                <w:bCs/>
                <w:szCs w:val="22"/>
              </w:rPr>
              <w:t>1269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9489C" w14:textId="7856D7FA" w:rsidR="0063251E" w:rsidRPr="001E555B" w:rsidRDefault="0063251E" w:rsidP="0063251E">
            <w:pPr>
              <w:jc w:val="right"/>
              <w:rPr>
                <w:rFonts w:eastAsia="Calibri"/>
                <w:szCs w:val="22"/>
              </w:rPr>
            </w:pPr>
            <w:r w:rsidRPr="00FC09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BD8" w14:textId="7AC04FE4" w:rsidR="0063251E" w:rsidRPr="001E555B" w:rsidRDefault="0063251E" w:rsidP="0063251E">
            <w:pPr>
              <w:jc w:val="right"/>
              <w:rPr>
                <w:rFonts w:eastAsia="Calibri"/>
                <w:szCs w:val="22"/>
              </w:rPr>
            </w:pPr>
            <w:r w:rsidRPr="00FC09FA">
              <w:rPr>
                <w:rFonts w:eastAsia="Calibri"/>
                <w:bCs/>
                <w:szCs w:val="22"/>
              </w:rPr>
              <w:t>871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738C6" w14:textId="469359DC" w:rsidR="0063251E" w:rsidRPr="001E555B" w:rsidRDefault="0063251E" w:rsidP="0063251E">
            <w:pPr>
              <w:jc w:val="right"/>
              <w:rPr>
                <w:rFonts w:eastAsia="Calibri"/>
                <w:szCs w:val="22"/>
              </w:rPr>
            </w:pPr>
            <w:r w:rsidRPr="00FC09FA">
              <w:rPr>
                <w:rFonts w:eastAsia="Calibri"/>
                <w:bCs/>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9CC77" w14:textId="60C4FDD0" w:rsidR="0063251E" w:rsidRPr="001E555B" w:rsidRDefault="0063251E" w:rsidP="0063251E">
            <w:pPr>
              <w:jc w:val="center"/>
              <w:rPr>
                <w:rFonts w:eastAsia="Calibri"/>
                <w:szCs w:val="22"/>
              </w:rPr>
            </w:pPr>
            <w:proofErr w:type="spellStart"/>
            <w:r w:rsidRPr="00FC09F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759E1D" w14:textId="318D7D19" w:rsidR="0063251E" w:rsidRPr="001E555B" w:rsidRDefault="0063251E" w:rsidP="0063251E">
            <w:pPr>
              <w:jc w:val="center"/>
              <w:rPr>
                <w:rFonts w:eastAsia="Calibri"/>
                <w:szCs w:val="22"/>
              </w:rPr>
            </w:pPr>
            <w:r w:rsidRPr="00FC09FA">
              <w:rPr>
                <w:rFonts w:eastAsia="Calibri"/>
                <w:bCs/>
                <w:szCs w:val="22"/>
              </w:rPr>
              <w:t>4400-6600-5670</w:t>
            </w:r>
          </w:p>
        </w:tc>
      </w:tr>
      <w:tr w:rsidR="0063251E" w:rsidRPr="001E555B" w14:paraId="44DD444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A32513"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21582" w14:textId="03AF62C2" w:rsidR="0063251E" w:rsidRPr="001E555B" w:rsidRDefault="0063251E" w:rsidP="0063251E">
            <w:pPr>
              <w:rPr>
                <w:rFonts w:eastAsia="Calibri"/>
                <w:szCs w:val="22"/>
              </w:rPr>
            </w:pPr>
            <w:r w:rsidRPr="005730AA">
              <w:rPr>
                <w:rFonts w:eastAsia="Calibri"/>
                <w:szCs w:val="22"/>
              </w:rPr>
              <w:t>tr-42-1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8FDA44" w14:textId="2AFD4190" w:rsidR="0063251E" w:rsidRPr="001E555B" w:rsidRDefault="0063251E" w:rsidP="0063251E">
            <w:pPr>
              <w:rPr>
                <w:rFonts w:eastAsia="Calibri"/>
                <w:szCs w:val="22"/>
              </w:rPr>
            </w:pPr>
            <w:r w:rsidRPr="005730AA">
              <w:rPr>
                <w:rFonts w:eastAsia="Calibri"/>
                <w:szCs w:val="22"/>
              </w:rPr>
              <w:t>Pravažiuojamasis kelias nuo Surdegio geležinkelio stoties iki kelio Nr. tr-42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B54BD4" w14:textId="4B05B11E" w:rsidR="0063251E" w:rsidRPr="001E555B" w:rsidRDefault="0063251E" w:rsidP="0063251E">
            <w:pPr>
              <w:jc w:val="right"/>
              <w:rPr>
                <w:rFonts w:eastAsia="Calibri"/>
                <w:szCs w:val="22"/>
              </w:rPr>
            </w:pPr>
            <w:r w:rsidRPr="005730AA">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D7DD" w14:textId="2CE1DE63"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F693" w14:textId="2D9D3219"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592" w14:textId="1379A545" w:rsidR="0063251E" w:rsidRPr="001E555B" w:rsidRDefault="0063251E" w:rsidP="0063251E">
            <w:pPr>
              <w:jc w:val="right"/>
              <w:rPr>
                <w:rFonts w:eastAsia="Calibri"/>
                <w:szCs w:val="22"/>
              </w:rPr>
            </w:pPr>
            <w:r w:rsidRPr="005730AA">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E98A7" w14:textId="157A87B4" w:rsidR="0063251E" w:rsidRPr="001E555B" w:rsidRDefault="0063251E" w:rsidP="0063251E">
            <w:pPr>
              <w:jc w:val="center"/>
              <w:rPr>
                <w:rFonts w:eastAsia="Calibri"/>
                <w:szCs w:val="22"/>
              </w:rPr>
            </w:pPr>
            <w:proofErr w:type="spellStart"/>
            <w:r w:rsidRPr="005730A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333DF9" w14:textId="6AA212ED" w:rsidR="0063251E" w:rsidRPr="001E555B" w:rsidRDefault="0063251E" w:rsidP="0063251E">
            <w:pPr>
              <w:jc w:val="center"/>
              <w:rPr>
                <w:rFonts w:eastAsia="Calibri"/>
                <w:szCs w:val="22"/>
              </w:rPr>
            </w:pPr>
            <w:r w:rsidRPr="005730AA">
              <w:rPr>
                <w:rFonts w:eastAsia="Calibri"/>
                <w:bCs/>
                <w:szCs w:val="22"/>
              </w:rPr>
              <w:t>4400-6600-5684</w:t>
            </w:r>
          </w:p>
        </w:tc>
      </w:tr>
      <w:tr w:rsidR="0063251E" w:rsidRPr="001E555B" w14:paraId="2C2668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7927625"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B556A" w14:textId="7C61E295" w:rsidR="0063251E" w:rsidRPr="001E555B" w:rsidRDefault="0063251E" w:rsidP="0063251E">
            <w:pPr>
              <w:rPr>
                <w:rFonts w:eastAsia="Calibri"/>
                <w:szCs w:val="22"/>
              </w:rPr>
            </w:pPr>
            <w:r w:rsidRPr="005730AA">
              <w:rPr>
                <w:rFonts w:eastAsia="Calibri"/>
                <w:szCs w:val="22"/>
              </w:rPr>
              <w:t>tr-43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98939B" w14:textId="4074A0B1" w:rsidR="0063251E" w:rsidRPr="001E555B" w:rsidRDefault="0063251E" w:rsidP="0063251E">
            <w:pPr>
              <w:rPr>
                <w:rFonts w:eastAsia="Calibri"/>
                <w:szCs w:val="22"/>
              </w:rPr>
            </w:pPr>
            <w:r w:rsidRPr="005730AA">
              <w:rPr>
                <w:rFonts w:eastAsia="Calibri"/>
                <w:szCs w:val="22"/>
              </w:rPr>
              <w:t>Pravažiuojamasis kelias nuo kelio Surdegis–</w:t>
            </w:r>
            <w:proofErr w:type="spellStart"/>
            <w:r w:rsidRPr="005730AA">
              <w:rPr>
                <w:rFonts w:eastAsia="Calibri"/>
                <w:szCs w:val="22"/>
              </w:rPr>
              <w:t>Žviliūnai</w:t>
            </w:r>
            <w:proofErr w:type="spellEnd"/>
            <w:r w:rsidRPr="005730AA">
              <w:rPr>
                <w:rFonts w:eastAsia="Calibri"/>
                <w:szCs w:val="22"/>
              </w:rPr>
              <w:t xml:space="preserve"> iki kelio Nr. tr-3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6381D0" w14:textId="66715553" w:rsidR="0063251E" w:rsidRPr="001E555B" w:rsidRDefault="0063251E" w:rsidP="0063251E">
            <w:pPr>
              <w:jc w:val="right"/>
              <w:rPr>
                <w:rFonts w:eastAsia="Calibri"/>
                <w:szCs w:val="22"/>
              </w:rPr>
            </w:pPr>
            <w:r w:rsidRPr="005730AA">
              <w:rPr>
                <w:rFonts w:eastAsia="Calibri"/>
                <w:szCs w:val="22"/>
              </w:rPr>
              <w:t xml:space="preserve"> </w:t>
            </w:r>
            <w:r w:rsidRPr="005730AA">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806F7" w14:textId="3E984E89"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01BFA" w14:textId="31AAE64E" w:rsidR="0063251E" w:rsidRPr="001E555B" w:rsidRDefault="0063251E" w:rsidP="0063251E">
            <w:pPr>
              <w:jc w:val="right"/>
              <w:rPr>
                <w:rFonts w:eastAsia="Calibri"/>
                <w:szCs w:val="22"/>
              </w:rPr>
            </w:pPr>
            <w:r w:rsidRPr="005730AA">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E358B" w14:textId="5ADE1A62"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8C24D" w14:textId="436D5FB0" w:rsidR="0063251E" w:rsidRPr="001E555B" w:rsidRDefault="0063251E" w:rsidP="0063251E">
            <w:pPr>
              <w:jc w:val="center"/>
              <w:rPr>
                <w:rFonts w:eastAsia="Calibri"/>
                <w:szCs w:val="22"/>
              </w:rPr>
            </w:pPr>
            <w:proofErr w:type="spellStart"/>
            <w:r w:rsidRPr="005730A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D2F5A5" w14:textId="59FA45F3" w:rsidR="0063251E" w:rsidRPr="001E555B" w:rsidRDefault="0063251E" w:rsidP="0063251E">
            <w:pPr>
              <w:jc w:val="center"/>
              <w:rPr>
                <w:rFonts w:eastAsia="Calibri"/>
                <w:szCs w:val="22"/>
              </w:rPr>
            </w:pPr>
            <w:r w:rsidRPr="005730AA">
              <w:rPr>
                <w:rFonts w:eastAsia="Calibri"/>
                <w:bCs/>
                <w:szCs w:val="22"/>
              </w:rPr>
              <w:t>4400-6605-6804 4400-6605-6826</w:t>
            </w:r>
          </w:p>
        </w:tc>
      </w:tr>
      <w:tr w:rsidR="0063251E" w:rsidRPr="001E555B" w14:paraId="0E1907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869AA1"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6FA6A" w14:textId="32F02105" w:rsidR="0063251E" w:rsidRPr="001E555B" w:rsidRDefault="0063251E" w:rsidP="0063251E">
            <w:pPr>
              <w:rPr>
                <w:rFonts w:eastAsia="Calibri"/>
                <w:szCs w:val="22"/>
              </w:rPr>
            </w:pPr>
            <w:r w:rsidRPr="005730AA">
              <w:rPr>
                <w:rFonts w:eastAsia="Calibri"/>
                <w:szCs w:val="22"/>
              </w:rPr>
              <w:t>tr-44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218BE0" w14:textId="55582EE1" w:rsidR="0063251E" w:rsidRPr="001E555B" w:rsidRDefault="0063251E" w:rsidP="0063251E">
            <w:pPr>
              <w:rPr>
                <w:rFonts w:eastAsia="Calibri"/>
                <w:szCs w:val="22"/>
              </w:rPr>
            </w:pPr>
            <w:r w:rsidRPr="005730AA">
              <w:rPr>
                <w:rFonts w:eastAsia="Calibri"/>
                <w:szCs w:val="22"/>
              </w:rPr>
              <w:t xml:space="preserve">Privažiuojamasis kelias prie </w:t>
            </w:r>
            <w:proofErr w:type="spellStart"/>
            <w:r w:rsidRPr="005730AA">
              <w:rPr>
                <w:rFonts w:eastAsia="Calibri"/>
                <w:szCs w:val="22"/>
              </w:rPr>
              <w:t>Ramanavos</w:t>
            </w:r>
            <w:proofErr w:type="spellEnd"/>
            <w:r w:rsidRPr="005730AA">
              <w:rPr>
                <w:rFonts w:eastAsia="Calibri"/>
                <w:szCs w:val="22"/>
              </w:rPr>
              <w:t xml:space="preserve">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FFE246" w14:textId="569CDE35" w:rsidR="0063251E" w:rsidRPr="001E555B" w:rsidRDefault="0063251E" w:rsidP="0063251E">
            <w:pPr>
              <w:jc w:val="right"/>
              <w:rPr>
                <w:rFonts w:eastAsia="Calibri"/>
                <w:szCs w:val="22"/>
              </w:rPr>
            </w:pPr>
            <w:r w:rsidRPr="005730AA">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85F5D" w14:textId="7C4066D5"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F34A5" w14:textId="5A934B19" w:rsidR="0063251E" w:rsidRPr="001E555B" w:rsidRDefault="0063251E" w:rsidP="0063251E">
            <w:pPr>
              <w:jc w:val="right"/>
              <w:rPr>
                <w:rFonts w:eastAsia="Calibri"/>
                <w:szCs w:val="22"/>
              </w:rPr>
            </w:pPr>
            <w:r w:rsidRPr="005730AA">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3912E" w14:textId="382B2624" w:rsidR="0063251E" w:rsidRPr="001E555B" w:rsidRDefault="0063251E" w:rsidP="0063251E">
            <w:pPr>
              <w:jc w:val="right"/>
              <w:rPr>
                <w:rFonts w:eastAsia="Calibri"/>
                <w:strike/>
                <w:szCs w:val="22"/>
              </w:rPr>
            </w:pPr>
            <w:r w:rsidRPr="005730A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5797D" w14:textId="71C029E6" w:rsidR="0063251E" w:rsidRPr="001E555B" w:rsidRDefault="0063251E" w:rsidP="0063251E">
            <w:pPr>
              <w:jc w:val="center"/>
              <w:rPr>
                <w:rFonts w:eastAsia="Calibri"/>
                <w:szCs w:val="22"/>
              </w:rPr>
            </w:pPr>
            <w:proofErr w:type="spellStart"/>
            <w:r w:rsidRPr="005730A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5279D8" w14:textId="49EFCA67" w:rsidR="0063251E" w:rsidRPr="001E555B" w:rsidRDefault="0063251E" w:rsidP="0063251E">
            <w:pPr>
              <w:jc w:val="center"/>
              <w:rPr>
                <w:rFonts w:eastAsia="Calibri"/>
                <w:szCs w:val="22"/>
              </w:rPr>
            </w:pPr>
            <w:r w:rsidRPr="005730AA">
              <w:rPr>
                <w:rFonts w:eastAsia="Calibri"/>
                <w:szCs w:val="22"/>
              </w:rPr>
              <w:t>4400-6467-6446</w:t>
            </w:r>
          </w:p>
        </w:tc>
      </w:tr>
      <w:tr w:rsidR="0063251E" w:rsidRPr="001E555B" w14:paraId="2B060E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37C311"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436974" w14:textId="716FE218" w:rsidR="0063251E" w:rsidRPr="001E555B" w:rsidRDefault="0063251E" w:rsidP="0063251E">
            <w:pPr>
              <w:rPr>
                <w:rFonts w:eastAsia="Calibri"/>
                <w:szCs w:val="22"/>
              </w:rPr>
            </w:pPr>
            <w:r w:rsidRPr="005730AA">
              <w:rPr>
                <w:rFonts w:eastAsia="Calibri"/>
                <w:szCs w:val="22"/>
              </w:rPr>
              <w:t>tr-45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31276F" w14:textId="30658EE1" w:rsidR="0063251E" w:rsidRPr="001E555B" w:rsidRDefault="0063251E" w:rsidP="0063251E">
            <w:pPr>
              <w:rPr>
                <w:rFonts w:eastAsia="Calibri"/>
                <w:szCs w:val="22"/>
              </w:rPr>
            </w:pPr>
            <w:proofErr w:type="spellStart"/>
            <w:r w:rsidRPr="005730AA">
              <w:rPr>
                <w:rFonts w:eastAsia="Calibri"/>
                <w:szCs w:val="22"/>
              </w:rPr>
              <w:t>Karčekai</w:t>
            </w:r>
            <w:proofErr w:type="spellEnd"/>
            <w:r w:rsidRPr="005730AA">
              <w:rPr>
                <w:rFonts w:eastAsia="Calibri"/>
                <w:szCs w:val="22"/>
              </w:rPr>
              <w:t>–Papiliai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C2B22F" w14:textId="4C7D1499" w:rsidR="0063251E" w:rsidRPr="001E555B" w:rsidRDefault="0063251E" w:rsidP="0063251E">
            <w:pPr>
              <w:jc w:val="right"/>
              <w:rPr>
                <w:rFonts w:eastAsia="Calibri"/>
                <w:szCs w:val="22"/>
              </w:rPr>
            </w:pPr>
            <w:r w:rsidRPr="005730AA">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A6BED" w14:textId="18AA7F64"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B1513" w14:textId="1210D544" w:rsidR="0063251E" w:rsidRPr="001E555B" w:rsidRDefault="0063251E" w:rsidP="0063251E">
            <w:pPr>
              <w:jc w:val="right"/>
              <w:rPr>
                <w:rFonts w:eastAsia="Calibri"/>
                <w:szCs w:val="22"/>
              </w:rPr>
            </w:pPr>
            <w:r w:rsidRPr="005730AA">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59A9" w14:textId="5FFF8405"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0877B" w14:textId="74FEAAC5" w:rsidR="0063251E" w:rsidRPr="001E555B" w:rsidRDefault="0063251E" w:rsidP="0063251E">
            <w:pPr>
              <w:jc w:val="center"/>
              <w:rPr>
                <w:rFonts w:eastAsia="Calibri"/>
                <w:szCs w:val="22"/>
              </w:rPr>
            </w:pPr>
            <w:proofErr w:type="spellStart"/>
            <w:r w:rsidRPr="005730AA">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7A406A" w14:textId="7A7A943B" w:rsidR="0063251E" w:rsidRPr="001E555B" w:rsidRDefault="0063251E" w:rsidP="0063251E">
            <w:pPr>
              <w:jc w:val="center"/>
              <w:rPr>
                <w:rFonts w:eastAsia="Calibri"/>
                <w:szCs w:val="22"/>
              </w:rPr>
            </w:pPr>
            <w:r w:rsidRPr="005730AA">
              <w:rPr>
                <w:rFonts w:eastAsia="Calibri"/>
                <w:szCs w:val="22"/>
              </w:rPr>
              <w:t>4400-5413-6990</w:t>
            </w:r>
          </w:p>
        </w:tc>
      </w:tr>
      <w:tr w:rsidR="0063251E" w:rsidRPr="001E555B" w14:paraId="71DD66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6094F8"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FA982" w14:textId="43670612" w:rsidR="0063251E" w:rsidRPr="001E555B" w:rsidRDefault="0063251E" w:rsidP="0063251E">
            <w:pPr>
              <w:rPr>
                <w:rFonts w:eastAsia="Calibri"/>
                <w:szCs w:val="22"/>
              </w:rPr>
            </w:pPr>
            <w:r w:rsidRPr="005730AA">
              <w:rPr>
                <w:rFonts w:eastAsia="Calibri"/>
                <w:szCs w:val="22"/>
              </w:rPr>
              <w:t>tr-46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6E201" w14:textId="344B07DE" w:rsidR="0063251E" w:rsidRPr="001E555B" w:rsidRDefault="0063251E" w:rsidP="0063251E">
            <w:pPr>
              <w:rPr>
                <w:rFonts w:eastAsia="Calibri"/>
                <w:szCs w:val="22"/>
              </w:rPr>
            </w:pPr>
            <w:r w:rsidRPr="005730AA">
              <w:rPr>
                <w:rFonts w:eastAsia="Calibri"/>
                <w:szCs w:val="22"/>
              </w:rPr>
              <w:t xml:space="preserve">Privažiuojamasis kelias prie gyvenamųjų namų nuo  </w:t>
            </w:r>
            <w:proofErr w:type="spellStart"/>
            <w:r w:rsidRPr="005730AA">
              <w:rPr>
                <w:rFonts w:eastAsia="Calibri"/>
                <w:szCs w:val="22"/>
              </w:rPr>
              <w:t>Nausodės</w:t>
            </w:r>
            <w:proofErr w:type="spellEnd"/>
            <w:r w:rsidRPr="005730AA">
              <w:rPr>
                <w:rFonts w:eastAsia="Calibri"/>
                <w:szCs w:val="22"/>
              </w:rPr>
              <w:t xml:space="preserve">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90AEA" w14:textId="7E3FDF66" w:rsidR="0063251E" w:rsidRPr="001E555B" w:rsidRDefault="0063251E" w:rsidP="0063251E">
            <w:pPr>
              <w:jc w:val="right"/>
              <w:rPr>
                <w:rFonts w:eastAsia="Calibri"/>
                <w:szCs w:val="22"/>
              </w:rPr>
            </w:pPr>
            <w:r w:rsidRPr="005730AA">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4A8F3" w14:textId="5049EE4E"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22229" w14:textId="4AD67204"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34FF" w14:textId="10F81386" w:rsidR="0063251E" w:rsidRPr="001E555B" w:rsidRDefault="0063251E" w:rsidP="0063251E">
            <w:pPr>
              <w:jc w:val="right"/>
              <w:rPr>
                <w:rFonts w:eastAsia="Calibri"/>
                <w:szCs w:val="22"/>
              </w:rPr>
            </w:pPr>
            <w:r w:rsidRPr="005730AA">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D3A8" w14:textId="7B67CCF5" w:rsidR="0063251E" w:rsidRPr="001E555B" w:rsidRDefault="0063251E" w:rsidP="0063251E">
            <w:pPr>
              <w:jc w:val="center"/>
              <w:rPr>
                <w:rFonts w:eastAsia="Calibri"/>
                <w:szCs w:val="22"/>
              </w:rPr>
            </w:pPr>
            <w:proofErr w:type="spellStart"/>
            <w:r w:rsidRPr="005730A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1AB6A3" w14:textId="149ACA56" w:rsidR="0063251E" w:rsidRPr="001E555B" w:rsidRDefault="0063251E" w:rsidP="0063251E">
            <w:pPr>
              <w:jc w:val="center"/>
              <w:rPr>
                <w:rFonts w:eastAsia="Calibri"/>
                <w:szCs w:val="22"/>
              </w:rPr>
            </w:pPr>
            <w:r w:rsidRPr="005730AA">
              <w:rPr>
                <w:rFonts w:eastAsia="Calibri"/>
                <w:bCs/>
                <w:szCs w:val="22"/>
              </w:rPr>
              <w:t>4400-6569-7910</w:t>
            </w:r>
          </w:p>
        </w:tc>
      </w:tr>
      <w:tr w:rsidR="0063251E" w:rsidRPr="001E555B" w14:paraId="709447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B4192C"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3680D3" w14:textId="6A87DAD5" w:rsidR="0063251E" w:rsidRPr="001E555B" w:rsidRDefault="0063251E" w:rsidP="0063251E">
            <w:pPr>
              <w:rPr>
                <w:rFonts w:eastAsia="Calibri"/>
                <w:szCs w:val="22"/>
              </w:rPr>
            </w:pPr>
            <w:r w:rsidRPr="005730AA">
              <w:rPr>
                <w:rFonts w:eastAsia="Calibri"/>
                <w:szCs w:val="22"/>
              </w:rPr>
              <w:t>tr-47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F928AC" w14:textId="3999E9D5" w:rsidR="0063251E" w:rsidRPr="001E555B" w:rsidRDefault="0063251E" w:rsidP="0063251E">
            <w:pPr>
              <w:rPr>
                <w:rFonts w:eastAsia="Calibri"/>
                <w:szCs w:val="22"/>
              </w:rPr>
            </w:pPr>
            <w:r w:rsidRPr="005730AA">
              <w:rPr>
                <w:rFonts w:eastAsia="Calibri"/>
                <w:szCs w:val="22"/>
              </w:rPr>
              <w:t xml:space="preserve">Pravažiuojamasis kelias nuo </w:t>
            </w:r>
            <w:proofErr w:type="spellStart"/>
            <w:r w:rsidRPr="005730AA">
              <w:rPr>
                <w:rFonts w:eastAsia="Calibri"/>
                <w:szCs w:val="22"/>
              </w:rPr>
              <w:t>Nausodės</w:t>
            </w:r>
            <w:proofErr w:type="spellEnd"/>
            <w:r w:rsidRPr="005730AA">
              <w:rPr>
                <w:rFonts w:eastAsia="Calibri"/>
                <w:szCs w:val="22"/>
              </w:rPr>
              <w:t xml:space="preserve"> g., Kirmėlių k. iki kelio Nr. tr-5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9A1871" w14:textId="4E3D9D01" w:rsidR="0063251E" w:rsidRPr="001E555B" w:rsidRDefault="0063251E" w:rsidP="0063251E">
            <w:pPr>
              <w:jc w:val="right"/>
              <w:rPr>
                <w:rFonts w:eastAsia="Calibri"/>
                <w:szCs w:val="22"/>
              </w:rPr>
            </w:pPr>
            <w:r w:rsidRPr="005730AA">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8653E" w14:textId="696D74B3"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CC38" w14:textId="02CCAB9C"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7723C" w14:textId="3558FBFF" w:rsidR="0063251E" w:rsidRPr="001E555B" w:rsidRDefault="0063251E" w:rsidP="0063251E">
            <w:pPr>
              <w:jc w:val="right"/>
              <w:rPr>
                <w:rFonts w:eastAsia="Calibri"/>
                <w:szCs w:val="22"/>
              </w:rPr>
            </w:pPr>
            <w:r w:rsidRPr="005730AA">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6453C" w14:textId="67AB40D7" w:rsidR="0063251E" w:rsidRPr="001E555B" w:rsidRDefault="0063251E" w:rsidP="0063251E">
            <w:pPr>
              <w:jc w:val="center"/>
              <w:rPr>
                <w:rFonts w:eastAsia="Calibri"/>
                <w:szCs w:val="22"/>
              </w:rPr>
            </w:pPr>
            <w:proofErr w:type="spellStart"/>
            <w:r w:rsidRPr="005730A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6AD5AD" w14:textId="417633E9" w:rsidR="0063251E" w:rsidRPr="001E555B" w:rsidRDefault="0063251E" w:rsidP="0063251E">
            <w:pPr>
              <w:jc w:val="center"/>
              <w:rPr>
                <w:rFonts w:eastAsia="Calibri"/>
                <w:szCs w:val="22"/>
              </w:rPr>
            </w:pPr>
            <w:r w:rsidRPr="005730AA">
              <w:rPr>
                <w:rFonts w:eastAsia="Calibri"/>
                <w:szCs w:val="22"/>
              </w:rPr>
              <w:t>-</w:t>
            </w:r>
          </w:p>
        </w:tc>
      </w:tr>
      <w:tr w:rsidR="0063251E" w:rsidRPr="001E555B" w14:paraId="108036A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38BE598" w14:textId="77777777" w:rsidR="0063251E" w:rsidRPr="001E555B"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3BB6E" w14:textId="4688826E" w:rsidR="0063251E" w:rsidRPr="001E555B" w:rsidRDefault="0063251E" w:rsidP="0063251E">
            <w:pPr>
              <w:rPr>
                <w:rFonts w:eastAsia="Calibri"/>
                <w:szCs w:val="22"/>
              </w:rPr>
            </w:pPr>
            <w:r w:rsidRPr="005730AA">
              <w:rPr>
                <w:rFonts w:eastAsia="Calibri"/>
                <w:szCs w:val="22"/>
              </w:rPr>
              <w:t>tr-48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6A422E" w14:textId="75A80801" w:rsidR="0063251E" w:rsidRPr="001E555B" w:rsidRDefault="0063251E" w:rsidP="0063251E">
            <w:pPr>
              <w:rPr>
                <w:rFonts w:eastAsia="Calibri"/>
                <w:szCs w:val="22"/>
              </w:rPr>
            </w:pPr>
            <w:proofErr w:type="spellStart"/>
            <w:r w:rsidRPr="005730AA">
              <w:rPr>
                <w:rFonts w:eastAsia="Calibri"/>
                <w:szCs w:val="22"/>
              </w:rPr>
              <w:t>Vašuokėnai</w:t>
            </w:r>
            <w:proofErr w:type="spellEnd"/>
            <w:r w:rsidRPr="005730AA">
              <w:rPr>
                <w:rFonts w:eastAsia="Calibri"/>
                <w:szCs w:val="22"/>
              </w:rPr>
              <w:t>–</w:t>
            </w:r>
            <w:proofErr w:type="spellStart"/>
            <w:r w:rsidRPr="005730AA">
              <w:rPr>
                <w:rFonts w:eastAsia="Calibri"/>
                <w:szCs w:val="22"/>
              </w:rPr>
              <w:t>Briedinė</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C79A2AB" w14:textId="497AA163" w:rsidR="0063251E" w:rsidRPr="001E555B" w:rsidRDefault="0063251E" w:rsidP="0063251E">
            <w:pPr>
              <w:jc w:val="right"/>
              <w:rPr>
                <w:rFonts w:eastAsia="Calibri"/>
                <w:szCs w:val="22"/>
              </w:rPr>
            </w:pPr>
            <w:r w:rsidRPr="005730AA">
              <w:rPr>
                <w:rFonts w:eastAsia="Calibri"/>
                <w:szCs w:val="22"/>
              </w:rPr>
              <w:t xml:space="preserve"> 1562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270A9" w14:textId="6B22B7F1" w:rsidR="0063251E" w:rsidRPr="001E555B"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8C4A9" w14:textId="0E24E768" w:rsidR="0063251E" w:rsidRPr="001E555B" w:rsidRDefault="0063251E" w:rsidP="0063251E">
            <w:pPr>
              <w:jc w:val="right"/>
              <w:rPr>
                <w:rFonts w:eastAsia="Calibri"/>
                <w:szCs w:val="22"/>
              </w:rPr>
            </w:pPr>
            <w:r w:rsidRPr="005730AA">
              <w:rPr>
                <w:rFonts w:eastAsia="Calibri"/>
                <w:szCs w:val="22"/>
              </w:rPr>
              <w:t>1562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D42E4" w14:textId="59C5F900" w:rsidR="0063251E" w:rsidRPr="001E555B" w:rsidRDefault="0063251E" w:rsidP="0063251E">
            <w:pPr>
              <w:jc w:val="right"/>
              <w:rPr>
                <w:rFonts w:eastAsia="Calibri"/>
                <w:strike/>
                <w:szCs w:val="22"/>
              </w:rPr>
            </w:pPr>
            <w:r w:rsidRPr="005730A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BE0D9" w14:textId="45EB61E7" w:rsidR="0063251E" w:rsidRPr="001E555B" w:rsidRDefault="0063251E" w:rsidP="0063251E">
            <w:pPr>
              <w:jc w:val="center"/>
              <w:rPr>
                <w:rFonts w:eastAsia="Calibri"/>
                <w:szCs w:val="22"/>
              </w:rPr>
            </w:pPr>
            <w:proofErr w:type="spellStart"/>
            <w:r w:rsidRPr="005730A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5DAB44" w14:textId="137E1CA4" w:rsidR="0063251E" w:rsidRPr="001E555B" w:rsidRDefault="0063251E" w:rsidP="0063251E">
            <w:pPr>
              <w:jc w:val="center"/>
              <w:rPr>
                <w:rFonts w:eastAsia="Calibri"/>
                <w:szCs w:val="22"/>
              </w:rPr>
            </w:pPr>
            <w:r w:rsidRPr="005730AA">
              <w:rPr>
                <w:rFonts w:eastAsia="Calibri"/>
                <w:szCs w:val="22"/>
              </w:rPr>
              <w:t>4400-6450-1579</w:t>
            </w:r>
          </w:p>
        </w:tc>
      </w:tr>
      <w:tr w:rsidR="0063251E" w:rsidRPr="004B1509" w14:paraId="184D567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BD3887"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E4BB0" w14:textId="4F4C154E" w:rsidR="0063251E" w:rsidRPr="004B1509" w:rsidRDefault="0063251E" w:rsidP="0063251E">
            <w:pPr>
              <w:rPr>
                <w:rFonts w:eastAsia="Calibri"/>
                <w:szCs w:val="22"/>
              </w:rPr>
            </w:pPr>
            <w:r w:rsidRPr="005730AA">
              <w:rPr>
                <w:rFonts w:eastAsia="Calibri"/>
                <w:szCs w:val="22"/>
              </w:rPr>
              <w:t>tr-49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1A8510" w14:textId="32C2577C" w:rsidR="0063251E" w:rsidRPr="004B1509" w:rsidRDefault="0063251E" w:rsidP="0063251E">
            <w:pPr>
              <w:rPr>
                <w:rFonts w:eastAsia="Calibri"/>
                <w:szCs w:val="22"/>
              </w:rPr>
            </w:pPr>
            <w:proofErr w:type="spellStart"/>
            <w:r w:rsidRPr="005730AA">
              <w:rPr>
                <w:rFonts w:eastAsia="Calibri"/>
                <w:szCs w:val="22"/>
              </w:rPr>
              <w:t>Vašuokėnai</w:t>
            </w:r>
            <w:proofErr w:type="spellEnd"/>
            <w:r w:rsidRPr="005730AA">
              <w:rPr>
                <w:rFonts w:eastAsia="Calibri"/>
                <w:szCs w:val="22"/>
              </w:rPr>
              <w:t>–</w:t>
            </w:r>
            <w:proofErr w:type="spellStart"/>
            <w:r w:rsidRPr="005730AA">
              <w:rPr>
                <w:rFonts w:eastAsia="Calibri"/>
                <w:szCs w:val="22"/>
              </w:rPr>
              <w:t>Vaidlonys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E6FA6D4" w14:textId="5A834062" w:rsidR="0063251E" w:rsidRPr="004B1509" w:rsidRDefault="0063251E" w:rsidP="0063251E">
            <w:pPr>
              <w:jc w:val="right"/>
              <w:rPr>
                <w:rFonts w:eastAsia="Calibri"/>
                <w:szCs w:val="22"/>
              </w:rPr>
            </w:pPr>
            <w:r w:rsidRPr="005730AA">
              <w:rPr>
                <w:rFonts w:eastAsia="Calibri"/>
                <w:szCs w:val="22"/>
              </w:rPr>
              <w:t xml:space="preserve"> </w:t>
            </w:r>
            <w:r w:rsidRPr="005730AA">
              <w:rPr>
                <w:rFonts w:eastAsia="Calibri"/>
                <w:bCs/>
                <w:szCs w:val="22"/>
              </w:rPr>
              <w:t>3683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0020E" w14:textId="41548AA3"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BDAA3" w14:textId="2BCD8B1B" w:rsidR="0063251E" w:rsidRPr="004B1509" w:rsidRDefault="0063251E" w:rsidP="0063251E">
            <w:pPr>
              <w:jc w:val="right"/>
              <w:rPr>
                <w:rFonts w:eastAsia="Calibri"/>
                <w:szCs w:val="22"/>
              </w:rPr>
            </w:pPr>
            <w:r w:rsidRPr="005730AA">
              <w:rPr>
                <w:rFonts w:eastAsia="Calibri"/>
                <w:szCs w:val="22"/>
              </w:rPr>
              <w:t xml:space="preserve"> </w:t>
            </w:r>
            <w:r w:rsidRPr="005730AA">
              <w:rPr>
                <w:rFonts w:eastAsia="Calibri"/>
                <w:bCs/>
                <w:szCs w:val="22"/>
              </w:rPr>
              <w:t>3683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F42F5" w14:textId="463A802C"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3E799" w14:textId="77777777" w:rsidR="0063251E" w:rsidRPr="005730AA" w:rsidRDefault="0063251E" w:rsidP="0063251E">
            <w:pPr>
              <w:jc w:val="center"/>
              <w:rPr>
                <w:rFonts w:eastAsia="Calibri"/>
                <w:bCs/>
                <w:szCs w:val="22"/>
              </w:rPr>
            </w:pPr>
            <w:proofErr w:type="spellStart"/>
            <w:r w:rsidRPr="005730AA">
              <w:rPr>
                <w:rFonts w:eastAsia="Calibri"/>
                <w:bCs/>
                <w:szCs w:val="22"/>
              </w:rPr>
              <w:t>IIIv</w:t>
            </w:r>
            <w:proofErr w:type="spellEnd"/>
          </w:p>
          <w:p w14:paraId="56F87D21" w14:textId="6FE8B02C" w:rsidR="0063251E" w:rsidRPr="004B1509" w:rsidRDefault="0063251E" w:rsidP="0063251E">
            <w:pPr>
              <w:jc w:val="center"/>
              <w:rPr>
                <w:rFonts w:eastAsia="Calibri"/>
                <w:bCs/>
                <w:szCs w:val="22"/>
              </w:rPr>
            </w:pPr>
            <w:proofErr w:type="spellStart"/>
            <w:r w:rsidRPr="005730A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E549CF" w14:textId="4D95F6F3" w:rsidR="0063251E" w:rsidRPr="004B1509" w:rsidRDefault="0063251E" w:rsidP="0063251E">
            <w:pPr>
              <w:jc w:val="center"/>
              <w:rPr>
                <w:rFonts w:eastAsia="Calibri"/>
                <w:szCs w:val="22"/>
              </w:rPr>
            </w:pPr>
            <w:r w:rsidRPr="005730AA">
              <w:rPr>
                <w:rFonts w:eastAsia="Calibri"/>
                <w:bCs/>
                <w:szCs w:val="22"/>
              </w:rPr>
              <w:t>4400-6585-4233 4400-6585-4311</w:t>
            </w:r>
          </w:p>
        </w:tc>
      </w:tr>
      <w:tr w:rsidR="0063251E" w:rsidRPr="004B1509" w14:paraId="1A0DA2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FB5CB6"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09C83" w14:textId="79BE2FCC" w:rsidR="0063251E" w:rsidRPr="004B1509" w:rsidRDefault="0063251E" w:rsidP="0063251E">
            <w:pPr>
              <w:rPr>
                <w:rFonts w:eastAsia="Calibri"/>
                <w:szCs w:val="22"/>
              </w:rPr>
            </w:pPr>
            <w:r w:rsidRPr="005730AA">
              <w:rPr>
                <w:rFonts w:eastAsia="Calibri"/>
                <w:szCs w:val="22"/>
              </w:rPr>
              <w:t>tr-5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214B18" w14:textId="0031B02A" w:rsidR="0063251E" w:rsidRPr="004B1509" w:rsidRDefault="0063251E" w:rsidP="0063251E">
            <w:pPr>
              <w:rPr>
                <w:rFonts w:eastAsia="Calibri"/>
                <w:szCs w:val="22"/>
              </w:rPr>
            </w:pPr>
            <w:r w:rsidRPr="005730AA">
              <w:rPr>
                <w:rFonts w:eastAsia="Calibri"/>
                <w:szCs w:val="22"/>
              </w:rPr>
              <w:t>Privažiuojamasis kelias prie gyvenamųjų namų nuo Raguvos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4ABB26" w14:textId="66972C69" w:rsidR="0063251E" w:rsidRPr="004B1509" w:rsidRDefault="0063251E" w:rsidP="0063251E">
            <w:pPr>
              <w:jc w:val="right"/>
              <w:rPr>
                <w:rFonts w:eastAsia="Calibri"/>
                <w:szCs w:val="22"/>
              </w:rPr>
            </w:pPr>
            <w:r w:rsidRPr="005730AA">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A7C12" w14:textId="32B41A1C"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7B28" w14:textId="209ED8EF"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8559" w14:textId="3B713146" w:rsidR="0063251E" w:rsidRPr="004B1509" w:rsidRDefault="0063251E" w:rsidP="0063251E">
            <w:pPr>
              <w:jc w:val="right"/>
              <w:rPr>
                <w:rFonts w:eastAsia="Calibri"/>
                <w:szCs w:val="22"/>
              </w:rPr>
            </w:pPr>
            <w:r w:rsidRPr="005730AA">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B7CAD" w14:textId="321B842F" w:rsidR="0063251E" w:rsidRPr="004B1509" w:rsidRDefault="0063251E" w:rsidP="0063251E">
            <w:pPr>
              <w:jc w:val="center"/>
              <w:rPr>
                <w:rFonts w:eastAsia="Calibri"/>
                <w:bCs/>
                <w:szCs w:val="22"/>
              </w:rPr>
            </w:pPr>
            <w:proofErr w:type="spellStart"/>
            <w:r w:rsidRPr="005730A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3ACE6A" w14:textId="07E3569C" w:rsidR="0063251E" w:rsidRPr="004B1509" w:rsidRDefault="0063251E" w:rsidP="0063251E">
            <w:pPr>
              <w:jc w:val="center"/>
              <w:rPr>
                <w:rFonts w:eastAsia="Calibri"/>
                <w:szCs w:val="22"/>
              </w:rPr>
            </w:pPr>
            <w:r w:rsidRPr="005730AA">
              <w:rPr>
                <w:rFonts w:eastAsia="Calibri"/>
                <w:bCs/>
                <w:szCs w:val="22"/>
              </w:rPr>
              <w:t>4400-6569-7963</w:t>
            </w:r>
          </w:p>
        </w:tc>
      </w:tr>
      <w:tr w:rsidR="0063251E" w:rsidRPr="004B1509" w14:paraId="1AFA9F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832555F"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1DD59" w14:textId="04366C93" w:rsidR="0063251E" w:rsidRPr="004B1509" w:rsidRDefault="0063251E" w:rsidP="0063251E">
            <w:pPr>
              <w:rPr>
                <w:rFonts w:eastAsia="Calibri"/>
                <w:szCs w:val="22"/>
              </w:rPr>
            </w:pPr>
            <w:r w:rsidRPr="005730AA">
              <w:rPr>
                <w:rFonts w:eastAsia="Calibri"/>
                <w:szCs w:val="22"/>
              </w:rPr>
              <w:t>tr-50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95963F" w14:textId="303AB7C3" w:rsidR="0063251E" w:rsidRPr="004B1509" w:rsidRDefault="0063251E" w:rsidP="0063251E">
            <w:pPr>
              <w:rPr>
                <w:rFonts w:eastAsia="Calibri"/>
                <w:szCs w:val="22"/>
              </w:rPr>
            </w:pPr>
            <w:r w:rsidRPr="005730AA">
              <w:rPr>
                <w:rFonts w:eastAsia="Calibri"/>
                <w:szCs w:val="22"/>
              </w:rPr>
              <w:t>Pr</w:t>
            </w:r>
            <w:r w:rsidRPr="005730AA">
              <w:rPr>
                <w:rFonts w:eastAsia="Calibri"/>
                <w:bCs/>
                <w:szCs w:val="22"/>
              </w:rPr>
              <w:t>i</w:t>
            </w:r>
            <w:r w:rsidRPr="005730AA">
              <w:rPr>
                <w:rFonts w:eastAsia="Calibri"/>
                <w:szCs w:val="22"/>
              </w:rPr>
              <w:t xml:space="preserve">važiuojamasis kelias nuo Draugystės g., Troškūnų m. iki </w:t>
            </w:r>
            <w:proofErr w:type="spellStart"/>
            <w:r w:rsidRPr="005730AA">
              <w:rPr>
                <w:rFonts w:eastAsia="Calibri"/>
                <w:szCs w:val="22"/>
              </w:rPr>
              <w:t>Žempučių</w:t>
            </w:r>
            <w:proofErr w:type="spellEnd"/>
            <w:r w:rsidRPr="005730AA">
              <w:rPr>
                <w:rFonts w:eastAsia="Calibri"/>
                <w:szCs w:val="22"/>
              </w:rPr>
              <w:t xml:space="preserve"> g., </w:t>
            </w:r>
            <w:proofErr w:type="spellStart"/>
            <w:r w:rsidRPr="005730AA">
              <w:rPr>
                <w:rFonts w:eastAsia="Calibri"/>
                <w:szCs w:val="22"/>
              </w:rPr>
              <w:t>Žiedonių</w:t>
            </w:r>
            <w:proofErr w:type="spellEnd"/>
            <w:r w:rsidRPr="005730A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B1AC7A" w14:textId="7841BE87" w:rsidR="0063251E" w:rsidRPr="004B1509" w:rsidRDefault="0063251E" w:rsidP="0063251E">
            <w:pPr>
              <w:jc w:val="right"/>
              <w:rPr>
                <w:rFonts w:eastAsia="Calibri"/>
                <w:szCs w:val="22"/>
              </w:rPr>
            </w:pPr>
            <w:r w:rsidRPr="005730AA">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2A9FF" w14:textId="19145EFD"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08835" w14:textId="5CB7988F" w:rsidR="0063251E" w:rsidRPr="004B1509" w:rsidRDefault="0063251E" w:rsidP="0063251E">
            <w:pPr>
              <w:jc w:val="right"/>
              <w:rPr>
                <w:rFonts w:eastAsia="Calibri"/>
                <w:szCs w:val="22"/>
              </w:rPr>
            </w:pPr>
            <w:r w:rsidRPr="005730AA">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63AAA" w14:textId="4C2E1E10"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4454" w14:textId="7339D442" w:rsidR="0063251E" w:rsidRPr="004B1509" w:rsidRDefault="0063251E" w:rsidP="0063251E">
            <w:pPr>
              <w:jc w:val="center"/>
              <w:rPr>
                <w:rFonts w:eastAsia="Calibri"/>
                <w:bCs/>
                <w:szCs w:val="22"/>
              </w:rPr>
            </w:pPr>
            <w:proofErr w:type="spellStart"/>
            <w:r w:rsidRPr="005730A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7B29AE" w14:textId="2B2880EA" w:rsidR="0063251E" w:rsidRPr="004B1509" w:rsidRDefault="0063251E" w:rsidP="0063251E">
            <w:pPr>
              <w:jc w:val="center"/>
              <w:rPr>
                <w:rFonts w:eastAsia="Calibri"/>
                <w:szCs w:val="22"/>
              </w:rPr>
            </w:pPr>
            <w:r w:rsidRPr="005730AA">
              <w:rPr>
                <w:rFonts w:eastAsia="Calibri"/>
                <w:szCs w:val="22"/>
              </w:rPr>
              <w:t>4400-5413-4773</w:t>
            </w:r>
          </w:p>
        </w:tc>
      </w:tr>
      <w:tr w:rsidR="0063251E" w:rsidRPr="004B1509" w14:paraId="53BF83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C7A590"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2747C6" w14:textId="5FB80E5C" w:rsidR="0063251E" w:rsidRPr="004B1509" w:rsidRDefault="0063251E" w:rsidP="0063251E">
            <w:pPr>
              <w:rPr>
                <w:rFonts w:eastAsia="Calibri"/>
                <w:szCs w:val="22"/>
              </w:rPr>
            </w:pPr>
            <w:r w:rsidRPr="005730AA">
              <w:rPr>
                <w:rFonts w:eastAsia="Calibri"/>
                <w:szCs w:val="22"/>
              </w:rPr>
              <w:t>tr-50-1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F95530" w14:textId="64A0E792" w:rsidR="0063251E" w:rsidRPr="004B1509" w:rsidRDefault="0063251E" w:rsidP="0063251E">
            <w:pPr>
              <w:rPr>
                <w:rFonts w:eastAsia="Calibri"/>
                <w:bCs/>
                <w:szCs w:val="22"/>
              </w:rPr>
            </w:pPr>
            <w:r w:rsidRPr="005730AA">
              <w:rPr>
                <w:rFonts w:eastAsia="Calibri"/>
                <w:szCs w:val="22"/>
              </w:rPr>
              <w:t>Pr</w:t>
            </w:r>
            <w:r w:rsidRPr="005730AA">
              <w:rPr>
                <w:rFonts w:eastAsia="Calibri"/>
                <w:bCs/>
                <w:szCs w:val="22"/>
              </w:rPr>
              <w:t>i</w:t>
            </w:r>
            <w:r w:rsidRPr="005730AA">
              <w:rPr>
                <w:rFonts w:eastAsia="Calibri"/>
                <w:szCs w:val="22"/>
              </w:rPr>
              <w:t xml:space="preserve">važiuojamasis kelias nuo Mokyklos g., </w:t>
            </w:r>
            <w:proofErr w:type="spellStart"/>
            <w:r w:rsidRPr="005730AA">
              <w:rPr>
                <w:rFonts w:eastAsia="Calibri"/>
                <w:szCs w:val="22"/>
              </w:rPr>
              <w:t>Žiedonių</w:t>
            </w:r>
            <w:proofErr w:type="spellEnd"/>
            <w:r w:rsidRPr="005730AA">
              <w:rPr>
                <w:rFonts w:eastAsia="Calibri"/>
                <w:szCs w:val="22"/>
              </w:rPr>
              <w:t xml:space="preserve"> k. iki </w:t>
            </w:r>
            <w:proofErr w:type="spellStart"/>
            <w:r w:rsidRPr="005730AA">
              <w:rPr>
                <w:rFonts w:eastAsia="Calibri"/>
                <w:szCs w:val="22"/>
              </w:rPr>
              <w:t>Žempučių</w:t>
            </w:r>
            <w:proofErr w:type="spellEnd"/>
            <w:r w:rsidRPr="005730AA">
              <w:rPr>
                <w:rFonts w:eastAsia="Calibri"/>
                <w:szCs w:val="22"/>
              </w:rPr>
              <w:t xml:space="preserve"> g., </w:t>
            </w:r>
            <w:r w:rsidRPr="005730AA">
              <w:rPr>
                <w:rFonts w:eastAsia="Calibri"/>
                <w:bCs/>
                <w:szCs w:val="22"/>
              </w:rPr>
              <w:t xml:space="preserve">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45FF9C" w14:textId="452010B6" w:rsidR="0063251E" w:rsidRPr="004B1509" w:rsidRDefault="0063251E" w:rsidP="0063251E">
            <w:pPr>
              <w:jc w:val="right"/>
              <w:rPr>
                <w:rFonts w:eastAsia="Calibri"/>
                <w:szCs w:val="22"/>
              </w:rPr>
            </w:pPr>
            <w:r w:rsidRPr="005730AA">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BD018" w14:textId="4EF6C034"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B336A" w14:textId="6C0D3C28" w:rsidR="0063251E" w:rsidRPr="004B1509" w:rsidRDefault="0063251E" w:rsidP="0063251E">
            <w:pPr>
              <w:jc w:val="right"/>
              <w:rPr>
                <w:rFonts w:eastAsia="Calibri"/>
                <w:szCs w:val="22"/>
              </w:rPr>
            </w:pPr>
            <w:r w:rsidRPr="005730AA">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0255F" w14:textId="20F7F11E"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B2BB" w14:textId="3E622066" w:rsidR="0063251E" w:rsidRPr="004B1509" w:rsidRDefault="0063251E" w:rsidP="0063251E">
            <w:pPr>
              <w:jc w:val="center"/>
              <w:rPr>
                <w:rFonts w:eastAsia="Calibri"/>
                <w:bCs/>
                <w:szCs w:val="22"/>
              </w:rPr>
            </w:pPr>
            <w:proofErr w:type="spellStart"/>
            <w:r w:rsidRPr="005730AA">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33AEA3" w14:textId="6CBD0CC5" w:rsidR="0063251E" w:rsidRPr="004B1509" w:rsidRDefault="0063251E" w:rsidP="0063251E">
            <w:pPr>
              <w:jc w:val="center"/>
              <w:rPr>
                <w:rFonts w:eastAsia="Calibri"/>
                <w:szCs w:val="22"/>
              </w:rPr>
            </w:pPr>
            <w:r w:rsidRPr="005730AA">
              <w:rPr>
                <w:rFonts w:eastAsia="Calibri"/>
                <w:szCs w:val="22"/>
              </w:rPr>
              <w:t>4400-5413-6968</w:t>
            </w:r>
          </w:p>
        </w:tc>
      </w:tr>
      <w:tr w:rsidR="0063251E" w:rsidRPr="004B1509" w14:paraId="1EEEF0E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5134969"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42A1E" w14:textId="2B0D6949" w:rsidR="0063251E" w:rsidRPr="004B1509" w:rsidRDefault="0063251E" w:rsidP="0063251E">
            <w:pPr>
              <w:rPr>
                <w:rFonts w:eastAsia="Calibri"/>
                <w:szCs w:val="22"/>
              </w:rPr>
            </w:pPr>
            <w:r w:rsidRPr="005730AA">
              <w:rPr>
                <w:rFonts w:eastAsia="Calibri"/>
                <w:szCs w:val="22"/>
              </w:rPr>
              <w:t>tr-51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00AD2B" w14:textId="01AE3D4D" w:rsidR="0063251E" w:rsidRPr="004B1509" w:rsidRDefault="0063251E" w:rsidP="0063251E">
            <w:pPr>
              <w:rPr>
                <w:rFonts w:eastAsia="Calibri"/>
                <w:szCs w:val="22"/>
              </w:rPr>
            </w:pPr>
            <w:proofErr w:type="spellStart"/>
            <w:r w:rsidRPr="005730AA">
              <w:rPr>
                <w:rFonts w:eastAsia="Calibri"/>
                <w:szCs w:val="22"/>
              </w:rPr>
              <w:t>Skaistkalnis</w:t>
            </w:r>
            <w:proofErr w:type="spellEnd"/>
            <w:r w:rsidRPr="005730AA">
              <w:rPr>
                <w:rFonts w:eastAsia="Calibri"/>
                <w:szCs w:val="22"/>
              </w:rPr>
              <w:t>–</w:t>
            </w:r>
            <w:proofErr w:type="spellStart"/>
            <w:r w:rsidRPr="005730AA">
              <w:rPr>
                <w:rFonts w:eastAsia="Calibri"/>
                <w:szCs w:val="22"/>
              </w:rPr>
              <w:t>Pelyšai</w:t>
            </w:r>
            <w:proofErr w:type="spellEnd"/>
            <w:r w:rsidRPr="005730AA">
              <w:rPr>
                <w:rFonts w:eastAsia="Calibri"/>
                <w:szCs w:val="22"/>
              </w:rPr>
              <w:t xml:space="preserve"> II,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003698" w14:textId="04F36E65" w:rsidR="0063251E" w:rsidRPr="004B1509" w:rsidRDefault="0063251E" w:rsidP="0063251E">
            <w:pPr>
              <w:jc w:val="right"/>
              <w:rPr>
                <w:rFonts w:eastAsia="Calibri"/>
                <w:szCs w:val="22"/>
              </w:rPr>
            </w:pPr>
            <w:r w:rsidRPr="005730AA">
              <w:rPr>
                <w:rFonts w:eastAsia="Calibri"/>
                <w:bCs/>
                <w:szCs w:val="22"/>
              </w:rPr>
              <w:t>1469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B353F" w14:textId="41CA309F"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6650F" w14:textId="2887D545" w:rsidR="0063251E" w:rsidRPr="004B1509" w:rsidRDefault="0063251E" w:rsidP="0063251E">
            <w:pPr>
              <w:jc w:val="right"/>
              <w:rPr>
                <w:rFonts w:eastAsia="Calibri"/>
                <w:szCs w:val="22"/>
              </w:rPr>
            </w:pPr>
            <w:r w:rsidRPr="005730AA">
              <w:rPr>
                <w:rFonts w:eastAsia="Calibri"/>
                <w:szCs w:val="22"/>
              </w:rPr>
              <w:t xml:space="preserve"> </w:t>
            </w:r>
            <w:r w:rsidRPr="005730AA">
              <w:rPr>
                <w:rFonts w:eastAsia="Calibri"/>
                <w:bCs/>
                <w:szCs w:val="22"/>
              </w:rPr>
              <w:t>1469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FF2FA" w14:textId="69418759"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9247B" w14:textId="1883AE3D" w:rsidR="0063251E" w:rsidRPr="004B1509" w:rsidRDefault="0063251E" w:rsidP="0063251E">
            <w:pPr>
              <w:jc w:val="center"/>
              <w:rPr>
                <w:rFonts w:eastAsia="Calibri"/>
                <w:bCs/>
                <w:szCs w:val="22"/>
              </w:rPr>
            </w:pPr>
            <w:proofErr w:type="spellStart"/>
            <w:r w:rsidRPr="005730A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295D5A" w14:textId="7D2D85F7" w:rsidR="0063251E" w:rsidRPr="004B1509" w:rsidRDefault="0063251E" w:rsidP="0063251E">
            <w:pPr>
              <w:jc w:val="center"/>
              <w:rPr>
                <w:rFonts w:eastAsia="Calibri"/>
                <w:szCs w:val="22"/>
              </w:rPr>
            </w:pPr>
            <w:r w:rsidRPr="005730AA">
              <w:rPr>
                <w:rFonts w:eastAsia="Calibri"/>
                <w:bCs/>
                <w:szCs w:val="22"/>
              </w:rPr>
              <w:t>4400-6605-8575</w:t>
            </w:r>
          </w:p>
        </w:tc>
      </w:tr>
      <w:tr w:rsidR="0063251E" w:rsidRPr="004B1509" w14:paraId="6AB1D3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9DACE2"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E2C72" w14:textId="04FEC621" w:rsidR="0063251E" w:rsidRPr="004B1509" w:rsidRDefault="0063251E" w:rsidP="0063251E">
            <w:pPr>
              <w:rPr>
                <w:rFonts w:eastAsia="Calibri"/>
                <w:szCs w:val="22"/>
              </w:rPr>
            </w:pPr>
            <w:r w:rsidRPr="005730AA">
              <w:rPr>
                <w:rFonts w:eastAsia="Calibri"/>
                <w:szCs w:val="22"/>
              </w:rPr>
              <w:t>tr-52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FC0328" w14:textId="4F6D94AF" w:rsidR="0063251E" w:rsidRPr="004B1509" w:rsidRDefault="0063251E" w:rsidP="0063251E">
            <w:pPr>
              <w:rPr>
                <w:rFonts w:eastAsia="Calibri"/>
                <w:szCs w:val="22"/>
              </w:rPr>
            </w:pPr>
            <w:r w:rsidRPr="005730AA">
              <w:rPr>
                <w:rFonts w:eastAsia="Calibri"/>
                <w:szCs w:val="22"/>
              </w:rPr>
              <w:t xml:space="preserve">Pravažiuojamasis kelias nuo Uosių g., </w:t>
            </w:r>
            <w:proofErr w:type="spellStart"/>
            <w:r w:rsidRPr="005730AA">
              <w:rPr>
                <w:rFonts w:eastAsia="Calibri"/>
                <w:szCs w:val="22"/>
              </w:rPr>
              <w:t>Nakonių</w:t>
            </w:r>
            <w:proofErr w:type="spellEnd"/>
            <w:r w:rsidRPr="005730AA">
              <w:rPr>
                <w:rFonts w:eastAsia="Calibri"/>
                <w:szCs w:val="22"/>
              </w:rPr>
              <w:t xml:space="preserve"> k. iki Liepų g., </w:t>
            </w:r>
            <w:proofErr w:type="spellStart"/>
            <w:r w:rsidRPr="005730AA">
              <w:rPr>
                <w:rFonts w:eastAsia="Calibri"/>
                <w:szCs w:val="22"/>
              </w:rPr>
              <w:t>Umėnų</w:t>
            </w:r>
            <w:proofErr w:type="spellEnd"/>
            <w:r w:rsidRPr="005730A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11E52F" w14:textId="74AA2C76" w:rsidR="0063251E" w:rsidRPr="004B1509" w:rsidRDefault="0063251E" w:rsidP="0063251E">
            <w:pPr>
              <w:jc w:val="right"/>
              <w:rPr>
                <w:rFonts w:eastAsia="Calibri"/>
                <w:szCs w:val="22"/>
              </w:rPr>
            </w:pPr>
            <w:r w:rsidRPr="005730AA">
              <w:rPr>
                <w:rFonts w:eastAsia="Calibri"/>
                <w:bCs/>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1F2C5" w14:textId="11BDD515" w:rsidR="0063251E" w:rsidRPr="004B1509" w:rsidRDefault="0063251E" w:rsidP="0063251E">
            <w:pPr>
              <w:jc w:val="right"/>
              <w:rPr>
                <w:rFonts w:eastAsia="Calibri"/>
                <w:szCs w:val="22"/>
              </w:rPr>
            </w:pPr>
            <w:r w:rsidRPr="005730AA">
              <w:rPr>
                <w:rFonts w:eastAsia="Calibri"/>
                <w:bCs/>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B6055" w14:textId="49BA8AF4" w:rsidR="0063251E" w:rsidRPr="004B1509" w:rsidRDefault="0063251E" w:rsidP="0063251E">
            <w:pPr>
              <w:jc w:val="right"/>
              <w:rPr>
                <w:rFonts w:eastAsia="Calibri"/>
                <w:szCs w:val="22"/>
              </w:rPr>
            </w:pPr>
            <w:r w:rsidRPr="005730AA">
              <w:rPr>
                <w:rFonts w:eastAsia="Calibri"/>
                <w:szCs w:val="22"/>
              </w:rPr>
              <w:t xml:space="preserve"> </w:t>
            </w:r>
            <w:r w:rsidRPr="005730AA">
              <w:rPr>
                <w:rFonts w:eastAsia="Calibri"/>
                <w:bCs/>
                <w:szCs w:val="22"/>
              </w:rPr>
              <w:t>1127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84F5" w14:textId="64776D39"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69F2" w14:textId="0166B9BB" w:rsidR="0063251E" w:rsidRPr="004B1509" w:rsidRDefault="0063251E" w:rsidP="0063251E">
            <w:pPr>
              <w:jc w:val="center"/>
              <w:rPr>
                <w:rFonts w:eastAsia="Calibri"/>
                <w:bCs/>
                <w:szCs w:val="22"/>
              </w:rPr>
            </w:pPr>
            <w:r w:rsidRPr="005730AA">
              <w:rPr>
                <w:rFonts w:eastAsia="Calibri"/>
                <w:bCs/>
                <w:szCs w:val="22"/>
              </w:rPr>
              <w:t xml:space="preserve"> </w:t>
            </w:r>
            <w:proofErr w:type="spellStart"/>
            <w:r w:rsidRPr="005730A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53292" w14:textId="7AFBEAED" w:rsidR="0063251E" w:rsidRPr="004B1509" w:rsidRDefault="0063251E" w:rsidP="0063251E">
            <w:pPr>
              <w:jc w:val="center"/>
              <w:rPr>
                <w:rFonts w:eastAsia="Calibri"/>
                <w:szCs w:val="22"/>
              </w:rPr>
            </w:pPr>
            <w:r w:rsidRPr="005730AA">
              <w:rPr>
                <w:rFonts w:eastAsia="Calibri"/>
                <w:bCs/>
                <w:szCs w:val="22"/>
              </w:rPr>
              <w:t>4400-6605-6848</w:t>
            </w:r>
          </w:p>
        </w:tc>
      </w:tr>
      <w:tr w:rsidR="0063251E" w:rsidRPr="004B1509" w14:paraId="2299DFD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141B07"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5DA592" w14:textId="51FC7CC9" w:rsidR="0063251E" w:rsidRPr="004B1509" w:rsidRDefault="0063251E" w:rsidP="0063251E">
            <w:pPr>
              <w:rPr>
                <w:rFonts w:eastAsia="Calibri"/>
                <w:szCs w:val="22"/>
              </w:rPr>
            </w:pPr>
            <w:r w:rsidRPr="005730AA">
              <w:rPr>
                <w:rFonts w:eastAsia="Calibri"/>
                <w:szCs w:val="22"/>
              </w:rPr>
              <w:t>tr-53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A5BD90" w14:textId="27D8C146" w:rsidR="0063251E" w:rsidRPr="004B1509" w:rsidRDefault="0063251E" w:rsidP="0063251E">
            <w:pPr>
              <w:rPr>
                <w:rFonts w:eastAsia="Calibri"/>
                <w:szCs w:val="22"/>
              </w:rPr>
            </w:pPr>
            <w:r w:rsidRPr="005730AA">
              <w:rPr>
                <w:rFonts w:eastAsia="Calibri"/>
                <w:szCs w:val="22"/>
              </w:rPr>
              <w:t xml:space="preserve">Pravažiuojamasis kelias nuo Dariaus ir Girėno g., </w:t>
            </w:r>
            <w:proofErr w:type="spellStart"/>
            <w:r w:rsidRPr="005730AA">
              <w:rPr>
                <w:rFonts w:eastAsia="Calibri"/>
                <w:szCs w:val="22"/>
              </w:rPr>
              <w:t>Vaidlonių</w:t>
            </w:r>
            <w:proofErr w:type="spellEnd"/>
            <w:r w:rsidRPr="005730AA">
              <w:rPr>
                <w:rFonts w:eastAsia="Calibri"/>
                <w:szCs w:val="22"/>
              </w:rPr>
              <w:t xml:space="preserve"> k. iki kelio Troškūnai–</w:t>
            </w:r>
            <w:proofErr w:type="spellStart"/>
            <w:r w:rsidRPr="005730AA">
              <w:rPr>
                <w:rFonts w:eastAsia="Calibri"/>
                <w:szCs w:val="22"/>
              </w:rPr>
              <w:t>Vašuokėnai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56609F8" w14:textId="3511D04E" w:rsidR="0063251E" w:rsidRPr="004B1509" w:rsidRDefault="0063251E" w:rsidP="0063251E">
            <w:pPr>
              <w:jc w:val="right"/>
              <w:rPr>
                <w:rFonts w:eastAsia="Calibri"/>
                <w:szCs w:val="22"/>
              </w:rPr>
            </w:pPr>
            <w:r w:rsidRPr="005730AA">
              <w:rPr>
                <w:rFonts w:eastAsia="Calibri"/>
                <w:szCs w:val="22"/>
              </w:rPr>
              <w:t xml:space="preserve"> </w:t>
            </w:r>
            <w:r w:rsidRPr="005730AA">
              <w:rPr>
                <w:rFonts w:eastAsia="Calibri"/>
                <w:bCs/>
                <w:szCs w:val="22"/>
              </w:rPr>
              <w:t>1175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91B9A" w14:textId="16514131" w:rsidR="0063251E" w:rsidRPr="004B1509"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4B8BD" w14:textId="6C15659C" w:rsidR="0063251E" w:rsidRPr="004B1509" w:rsidRDefault="0063251E" w:rsidP="0063251E">
            <w:pPr>
              <w:jc w:val="right"/>
              <w:rPr>
                <w:rFonts w:eastAsia="Calibri"/>
                <w:szCs w:val="22"/>
              </w:rPr>
            </w:pPr>
            <w:r w:rsidRPr="005730AA">
              <w:rPr>
                <w:rFonts w:eastAsia="Calibri"/>
                <w:bCs/>
                <w:szCs w:val="22"/>
              </w:rPr>
              <w:t>1175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003AD" w14:textId="5F9B405C" w:rsidR="0063251E" w:rsidRPr="004B1509" w:rsidRDefault="0063251E" w:rsidP="0063251E">
            <w:pPr>
              <w:jc w:val="right"/>
              <w:rPr>
                <w:rFonts w:eastAsia="Calibri"/>
                <w:szCs w:val="22"/>
              </w:rPr>
            </w:pPr>
            <w:r w:rsidRPr="005730A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9D599" w14:textId="5B963F69" w:rsidR="0063251E" w:rsidRPr="004B1509" w:rsidRDefault="0063251E" w:rsidP="0063251E">
            <w:pPr>
              <w:jc w:val="center"/>
              <w:rPr>
                <w:rFonts w:eastAsia="Calibri"/>
                <w:bCs/>
                <w:szCs w:val="22"/>
              </w:rPr>
            </w:pPr>
            <w:proofErr w:type="spellStart"/>
            <w:r w:rsidRPr="005730A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140894" w14:textId="09E804D1" w:rsidR="0063251E" w:rsidRPr="004B1509" w:rsidRDefault="0063251E" w:rsidP="0063251E">
            <w:pPr>
              <w:jc w:val="center"/>
              <w:rPr>
                <w:rFonts w:eastAsia="Calibri"/>
                <w:szCs w:val="22"/>
              </w:rPr>
            </w:pPr>
            <w:r w:rsidRPr="005730AA">
              <w:rPr>
                <w:rFonts w:eastAsia="Calibri"/>
                <w:bCs/>
                <w:szCs w:val="22"/>
              </w:rPr>
              <w:t>4400-6578-8849</w:t>
            </w:r>
          </w:p>
        </w:tc>
      </w:tr>
      <w:tr w:rsidR="0063251E" w:rsidRPr="00BC639A" w14:paraId="0B492F6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42E3A25"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793F88" w14:textId="10FFD5B4" w:rsidR="0063251E" w:rsidRPr="00BC639A" w:rsidRDefault="0063251E" w:rsidP="0063251E">
            <w:pPr>
              <w:rPr>
                <w:rFonts w:eastAsia="Calibri"/>
                <w:szCs w:val="22"/>
              </w:rPr>
            </w:pPr>
            <w:r w:rsidRPr="005730AA">
              <w:rPr>
                <w:rFonts w:eastAsia="Calibri"/>
                <w:szCs w:val="22"/>
              </w:rPr>
              <w:t>tr-53-1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87370C" w14:textId="04130339" w:rsidR="0063251E" w:rsidRPr="00BC639A" w:rsidRDefault="0063251E" w:rsidP="0063251E">
            <w:pPr>
              <w:rPr>
                <w:rFonts w:eastAsia="Calibri"/>
                <w:szCs w:val="22"/>
              </w:rPr>
            </w:pPr>
            <w:r w:rsidRPr="005730AA">
              <w:rPr>
                <w:rFonts w:eastAsia="Calibri"/>
                <w:szCs w:val="22"/>
              </w:rPr>
              <w:t xml:space="preserve">Privažiuojamasis kelias prie gyvenamųjų namų nuo Ąžuolų g., </w:t>
            </w:r>
            <w:proofErr w:type="spellStart"/>
            <w:r w:rsidRPr="005730AA">
              <w:rPr>
                <w:rFonts w:eastAsia="Calibri"/>
                <w:szCs w:val="22"/>
              </w:rPr>
              <w:t>Vašuokėnų</w:t>
            </w:r>
            <w:proofErr w:type="spellEnd"/>
            <w:r w:rsidRPr="005730AA">
              <w:rPr>
                <w:rFonts w:eastAsia="Calibri"/>
                <w:szCs w:val="22"/>
              </w:rPr>
              <w:t xml:space="preserve"> k.,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579DE7" w14:textId="1431C615" w:rsidR="0063251E" w:rsidRPr="00BC639A" w:rsidRDefault="0063251E" w:rsidP="0063251E">
            <w:pPr>
              <w:jc w:val="right"/>
              <w:rPr>
                <w:rFonts w:eastAsia="Calibri"/>
                <w:szCs w:val="22"/>
              </w:rPr>
            </w:pPr>
            <w:r w:rsidRPr="005730AA">
              <w:rPr>
                <w:rFonts w:eastAsia="Calibri"/>
                <w:szCs w:val="22"/>
              </w:rPr>
              <w:t> 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178E4" w14:textId="2030F2A0" w:rsidR="0063251E" w:rsidRPr="00BC639A"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791BB" w14:textId="65082965" w:rsidR="0063251E" w:rsidRPr="00BC639A" w:rsidRDefault="0063251E" w:rsidP="0063251E">
            <w:pPr>
              <w:jc w:val="right"/>
              <w:rPr>
                <w:rFonts w:eastAsia="Calibri"/>
                <w:szCs w:val="22"/>
              </w:rPr>
            </w:pPr>
            <w:r w:rsidRPr="005730AA">
              <w:rPr>
                <w:rFonts w:eastAsia="Calibri"/>
                <w:szCs w:val="22"/>
              </w:rPr>
              <w:t>2050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E70AD" w14:textId="0D104831" w:rsidR="0063251E" w:rsidRPr="00BC639A" w:rsidRDefault="0063251E" w:rsidP="0063251E">
            <w:pPr>
              <w:jc w:val="right"/>
              <w:rPr>
                <w:rFonts w:eastAsia="Calibri"/>
                <w:szCs w:val="22"/>
              </w:rPr>
            </w:pPr>
            <w:r w:rsidRPr="005730A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56A1A" w14:textId="6C72FF9F" w:rsidR="0063251E" w:rsidRPr="00BC639A" w:rsidRDefault="0063251E" w:rsidP="0063251E">
            <w:pPr>
              <w:jc w:val="center"/>
              <w:rPr>
                <w:rFonts w:eastAsia="Calibri"/>
                <w:szCs w:val="22"/>
              </w:rPr>
            </w:pPr>
            <w:proofErr w:type="spellStart"/>
            <w:r w:rsidRPr="005730A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F42557" w14:textId="3CA29134" w:rsidR="0063251E" w:rsidRPr="00BC639A" w:rsidRDefault="0063251E" w:rsidP="0063251E">
            <w:pPr>
              <w:jc w:val="center"/>
              <w:rPr>
                <w:rFonts w:eastAsia="Calibri"/>
                <w:szCs w:val="22"/>
              </w:rPr>
            </w:pPr>
            <w:r w:rsidRPr="005730AA">
              <w:rPr>
                <w:rFonts w:eastAsia="Calibri"/>
                <w:szCs w:val="22"/>
              </w:rPr>
              <w:t>4400-6450-2154</w:t>
            </w:r>
          </w:p>
        </w:tc>
      </w:tr>
      <w:tr w:rsidR="0063251E" w:rsidRPr="00BC639A" w14:paraId="5DE565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1AD6AFA"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DAE65" w14:textId="529FD9DF" w:rsidR="0063251E" w:rsidRPr="00BC639A" w:rsidRDefault="0063251E" w:rsidP="0063251E">
            <w:pPr>
              <w:rPr>
                <w:rFonts w:eastAsia="Calibri"/>
                <w:szCs w:val="22"/>
              </w:rPr>
            </w:pPr>
            <w:r w:rsidRPr="00BC639A">
              <w:rPr>
                <w:rFonts w:eastAsia="Calibri"/>
                <w:szCs w:val="22"/>
              </w:rPr>
              <w:t>tr-53-2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482DA8" w14:textId="2334ED16" w:rsidR="0063251E" w:rsidRPr="00BC639A" w:rsidRDefault="0063251E" w:rsidP="0063251E">
            <w:pPr>
              <w:rPr>
                <w:rFonts w:eastAsia="Calibri"/>
                <w:szCs w:val="22"/>
              </w:rPr>
            </w:pPr>
            <w:r w:rsidRPr="00BC639A">
              <w:rPr>
                <w:rFonts w:eastAsia="Calibri"/>
                <w:szCs w:val="22"/>
              </w:rPr>
              <w:t xml:space="preserve">Privažiuojamasis kelias prie gyvenamųjų namų nuo Ąžuolų g., </w:t>
            </w:r>
            <w:proofErr w:type="spellStart"/>
            <w:r w:rsidRPr="00BC639A">
              <w:rPr>
                <w:rFonts w:eastAsia="Calibri"/>
                <w:szCs w:val="22"/>
              </w:rPr>
              <w:t>Vašuokėnų</w:t>
            </w:r>
            <w:proofErr w:type="spellEnd"/>
            <w:r w:rsidRPr="00BC639A">
              <w:rPr>
                <w:rFonts w:eastAsia="Calibri"/>
                <w:szCs w:val="22"/>
              </w:rPr>
              <w:t xml:space="preserve"> k.,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0C857D" w14:textId="5A63A45C" w:rsidR="0063251E" w:rsidRPr="00BC639A" w:rsidRDefault="0063251E" w:rsidP="0063251E">
            <w:pPr>
              <w:jc w:val="right"/>
              <w:rPr>
                <w:rFonts w:eastAsia="Calibri"/>
                <w:szCs w:val="22"/>
              </w:rPr>
            </w:pPr>
            <w:r w:rsidRPr="00BC639A">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9BED6" w14:textId="4DA1A75D" w:rsidR="0063251E" w:rsidRPr="00BC639A" w:rsidRDefault="0063251E" w:rsidP="0063251E">
            <w:pPr>
              <w:jc w:val="right"/>
              <w:rPr>
                <w:rFonts w:eastAsia="Calibri"/>
                <w:szCs w:val="22"/>
              </w:rPr>
            </w:pPr>
            <w:r w:rsidRPr="00BC639A">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AFAF3" w14:textId="52DE9071" w:rsidR="0063251E" w:rsidRPr="00BC639A" w:rsidRDefault="0063251E" w:rsidP="0063251E">
            <w:pPr>
              <w:jc w:val="right"/>
              <w:rPr>
                <w:rFonts w:eastAsia="Calibri"/>
                <w:szCs w:val="22"/>
              </w:rPr>
            </w:pPr>
            <w:r w:rsidRPr="00BC639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A02A2" w14:textId="34C4F1B6" w:rsidR="0063251E" w:rsidRPr="00BC639A" w:rsidRDefault="0063251E" w:rsidP="0063251E">
            <w:pPr>
              <w:jc w:val="right"/>
              <w:rPr>
                <w:rFonts w:eastAsia="Calibri"/>
                <w:strike/>
                <w:szCs w:val="22"/>
              </w:rPr>
            </w:pPr>
            <w:r w:rsidRPr="00BC63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F033" w14:textId="11741E9A" w:rsidR="0063251E" w:rsidRPr="00BC639A" w:rsidRDefault="0063251E" w:rsidP="0063251E">
            <w:pPr>
              <w:jc w:val="center"/>
              <w:rPr>
                <w:rFonts w:eastAsia="Calibri"/>
                <w:szCs w:val="22"/>
              </w:rPr>
            </w:pPr>
            <w:r w:rsidRPr="00BC639A">
              <w:rPr>
                <w:rFonts w:eastAsia="Calibri"/>
                <w:szCs w:val="22"/>
              </w:rPr>
              <w:t xml:space="preserve"> </w:t>
            </w:r>
            <w:proofErr w:type="spellStart"/>
            <w:r w:rsidRPr="00BC639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F28501" w14:textId="169ED4EC" w:rsidR="0063251E" w:rsidRPr="00BC639A" w:rsidRDefault="0063251E" w:rsidP="0063251E">
            <w:pPr>
              <w:jc w:val="center"/>
              <w:rPr>
                <w:rFonts w:eastAsia="Calibri"/>
                <w:szCs w:val="22"/>
              </w:rPr>
            </w:pPr>
            <w:r w:rsidRPr="00BC639A">
              <w:rPr>
                <w:rFonts w:eastAsia="Calibri"/>
                <w:szCs w:val="22"/>
              </w:rPr>
              <w:t>4400-6450-2132</w:t>
            </w:r>
          </w:p>
        </w:tc>
      </w:tr>
      <w:tr w:rsidR="0063251E" w:rsidRPr="00BC639A" w14:paraId="4C488A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688708"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112381" w14:textId="4FC244DB" w:rsidR="0063251E" w:rsidRPr="00BC639A" w:rsidRDefault="0063251E" w:rsidP="0063251E">
            <w:pPr>
              <w:rPr>
                <w:rFonts w:eastAsia="Calibri"/>
                <w:szCs w:val="22"/>
              </w:rPr>
            </w:pPr>
            <w:r w:rsidRPr="00BC639A">
              <w:rPr>
                <w:rFonts w:eastAsia="Calibri"/>
                <w:szCs w:val="22"/>
              </w:rPr>
              <w:t>tr-53-3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8C17C2" w14:textId="0C8DFE2D" w:rsidR="0063251E" w:rsidRPr="00BC639A" w:rsidRDefault="0063251E" w:rsidP="0063251E">
            <w:pPr>
              <w:rPr>
                <w:rFonts w:eastAsia="Calibri"/>
                <w:szCs w:val="22"/>
              </w:rPr>
            </w:pPr>
            <w:r w:rsidRPr="00BC639A">
              <w:rPr>
                <w:rFonts w:eastAsia="Calibri"/>
                <w:szCs w:val="22"/>
              </w:rPr>
              <w:t xml:space="preserve">Privažiuojamasis kelias prie gyvenamųjų namų nuo Ąžuolų g., </w:t>
            </w:r>
            <w:proofErr w:type="spellStart"/>
            <w:r w:rsidRPr="00BC639A">
              <w:rPr>
                <w:rFonts w:eastAsia="Calibri"/>
                <w:szCs w:val="22"/>
              </w:rPr>
              <w:t>Vašuokėnų</w:t>
            </w:r>
            <w:proofErr w:type="spellEnd"/>
            <w:r w:rsidRPr="00BC639A">
              <w:rPr>
                <w:rFonts w:eastAsia="Calibri"/>
                <w:szCs w:val="22"/>
              </w:rPr>
              <w:t xml:space="preserve"> k.,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7825C0" w14:textId="04C2F9D0" w:rsidR="0063251E" w:rsidRPr="00BC639A" w:rsidRDefault="0063251E" w:rsidP="0063251E">
            <w:pPr>
              <w:jc w:val="right"/>
              <w:rPr>
                <w:rFonts w:eastAsia="Calibri"/>
                <w:szCs w:val="22"/>
              </w:rPr>
            </w:pPr>
            <w:r w:rsidRPr="00BC639A">
              <w:rPr>
                <w:rFonts w:eastAsia="Calibri"/>
                <w:szCs w:val="22"/>
              </w:rPr>
              <w:t xml:space="preserve"> 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CFA0A" w14:textId="731F9402" w:rsidR="0063251E" w:rsidRPr="00BC639A" w:rsidRDefault="0063251E" w:rsidP="0063251E">
            <w:pPr>
              <w:jc w:val="right"/>
              <w:rPr>
                <w:rFonts w:eastAsia="Calibri"/>
                <w:szCs w:val="22"/>
              </w:rPr>
            </w:pPr>
            <w:r w:rsidRPr="00BC639A">
              <w:rPr>
                <w:rFonts w:eastAsia="Calibri"/>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10975" w14:textId="07DDD1E7" w:rsidR="0063251E" w:rsidRPr="00BC639A" w:rsidRDefault="0063251E" w:rsidP="0063251E">
            <w:pPr>
              <w:jc w:val="right"/>
              <w:rPr>
                <w:rFonts w:eastAsia="Calibri"/>
                <w:szCs w:val="22"/>
              </w:rPr>
            </w:pPr>
            <w:r w:rsidRPr="00BC639A">
              <w:rPr>
                <w:rFonts w:eastAsia="Calibri"/>
                <w:szCs w:val="22"/>
              </w:rPr>
              <w:t> 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48D59" w14:textId="60302137" w:rsidR="0063251E" w:rsidRPr="00BC639A" w:rsidRDefault="0063251E" w:rsidP="0063251E">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F3984" w14:textId="4451C0D4" w:rsidR="0063251E" w:rsidRPr="00BC639A" w:rsidRDefault="0063251E" w:rsidP="0063251E">
            <w:pPr>
              <w:jc w:val="center"/>
              <w:rPr>
                <w:rFonts w:eastAsia="Calibri"/>
                <w:szCs w:val="22"/>
              </w:rPr>
            </w:pPr>
            <w:proofErr w:type="spellStart"/>
            <w:r w:rsidRPr="00BC639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2E60E8" w14:textId="55E40A77" w:rsidR="0063251E" w:rsidRPr="00BC639A" w:rsidRDefault="0063251E" w:rsidP="0063251E">
            <w:pPr>
              <w:jc w:val="center"/>
              <w:rPr>
                <w:rFonts w:eastAsia="Calibri"/>
                <w:szCs w:val="22"/>
              </w:rPr>
            </w:pPr>
            <w:r w:rsidRPr="00BC639A">
              <w:rPr>
                <w:rFonts w:eastAsia="Calibri"/>
                <w:szCs w:val="22"/>
              </w:rPr>
              <w:t>4400-6450-1535</w:t>
            </w:r>
          </w:p>
        </w:tc>
      </w:tr>
      <w:tr w:rsidR="0063251E" w:rsidRPr="00BC639A" w14:paraId="509D2DC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E7283F"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FA4B8" w14:textId="4809A9C4" w:rsidR="0063251E" w:rsidRPr="00BC639A" w:rsidRDefault="0063251E" w:rsidP="0063251E">
            <w:pPr>
              <w:rPr>
                <w:rFonts w:eastAsia="Calibri"/>
                <w:szCs w:val="22"/>
              </w:rPr>
            </w:pPr>
            <w:r w:rsidRPr="00BC639A">
              <w:rPr>
                <w:rFonts w:eastAsia="Calibri"/>
                <w:szCs w:val="22"/>
              </w:rPr>
              <w:t>tr-54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5F0AA5" w14:textId="07806ECD" w:rsidR="0063251E" w:rsidRPr="00BC639A" w:rsidRDefault="0063251E" w:rsidP="0063251E">
            <w:pPr>
              <w:rPr>
                <w:rFonts w:eastAsia="Calibri"/>
                <w:szCs w:val="22"/>
              </w:rPr>
            </w:pPr>
            <w:r w:rsidRPr="00BC639A">
              <w:rPr>
                <w:rFonts w:eastAsia="Calibri"/>
                <w:szCs w:val="22"/>
              </w:rPr>
              <w:t xml:space="preserve">Privažiuojamasis kelias prie </w:t>
            </w:r>
            <w:proofErr w:type="spellStart"/>
            <w:r w:rsidRPr="00BC639A">
              <w:rPr>
                <w:rFonts w:eastAsia="Calibri"/>
                <w:szCs w:val="22"/>
              </w:rPr>
              <w:t>Žviliūnų</w:t>
            </w:r>
            <w:proofErr w:type="spellEnd"/>
            <w:r w:rsidRPr="00BC639A">
              <w:rPr>
                <w:rFonts w:eastAsia="Calibri"/>
                <w:szCs w:val="22"/>
              </w:rPr>
              <w:t xml:space="preserve">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285A0B" w14:textId="30CBF122" w:rsidR="0063251E" w:rsidRPr="00BC639A" w:rsidRDefault="0063251E" w:rsidP="0063251E">
            <w:pPr>
              <w:jc w:val="right"/>
              <w:rPr>
                <w:rFonts w:eastAsia="Calibri"/>
                <w:szCs w:val="22"/>
              </w:rPr>
            </w:pPr>
            <w:r w:rsidRPr="00BC639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34CD0" w14:textId="4B02676E" w:rsidR="0063251E" w:rsidRPr="00BC639A" w:rsidRDefault="0063251E" w:rsidP="0063251E">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681EF" w14:textId="52373777" w:rsidR="0063251E" w:rsidRPr="00BC639A" w:rsidRDefault="0063251E" w:rsidP="0063251E">
            <w:pPr>
              <w:jc w:val="right"/>
              <w:rPr>
                <w:rFonts w:eastAsia="Calibri"/>
                <w:szCs w:val="22"/>
              </w:rPr>
            </w:pPr>
            <w:r w:rsidRPr="00BC639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37468" w14:textId="5D71E2B8" w:rsidR="0063251E" w:rsidRPr="00BC639A" w:rsidRDefault="0063251E" w:rsidP="0063251E">
            <w:pPr>
              <w:jc w:val="right"/>
              <w:rPr>
                <w:rFonts w:eastAsia="Calibri"/>
                <w:strike/>
                <w:szCs w:val="22"/>
              </w:rPr>
            </w:pPr>
            <w:r w:rsidRPr="00BC63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597AA" w14:textId="09A4136E" w:rsidR="0063251E" w:rsidRPr="00BC639A" w:rsidRDefault="0063251E" w:rsidP="0063251E">
            <w:pPr>
              <w:jc w:val="center"/>
              <w:rPr>
                <w:rFonts w:eastAsia="Calibri"/>
                <w:szCs w:val="22"/>
              </w:rPr>
            </w:pPr>
            <w:r w:rsidRPr="00BC639A">
              <w:rPr>
                <w:rFonts w:eastAsia="Calibri"/>
                <w:szCs w:val="22"/>
              </w:rPr>
              <w:t xml:space="preserve"> </w:t>
            </w:r>
            <w:proofErr w:type="spellStart"/>
            <w:r w:rsidRPr="00BC639A">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484573" w14:textId="2B718E04" w:rsidR="0063251E" w:rsidRPr="00BC639A" w:rsidRDefault="0063251E" w:rsidP="0063251E">
            <w:pPr>
              <w:jc w:val="center"/>
              <w:rPr>
                <w:rFonts w:eastAsia="Calibri"/>
                <w:szCs w:val="22"/>
              </w:rPr>
            </w:pPr>
            <w:r w:rsidRPr="00BC639A">
              <w:rPr>
                <w:rFonts w:eastAsia="Calibri"/>
                <w:szCs w:val="22"/>
              </w:rPr>
              <w:t>4400-6467-6479</w:t>
            </w:r>
          </w:p>
        </w:tc>
      </w:tr>
      <w:tr w:rsidR="0063251E" w:rsidRPr="00BC639A" w14:paraId="2F1DCC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F340A8"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43A6E" w14:textId="4E95FBC0" w:rsidR="0063251E" w:rsidRPr="00BC639A" w:rsidRDefault="0063251E" w:rsidP="0063251E">
            <w:pPr>
              <w:rPr>
                <w:rFonts w:eastAsia="Calibri"/>
                <w:szCs w:val="22"/>
              </w:rPr>
            </w:pPr>
            <w:r w:rsidRPr="0008296D">
              <w:rPr>
                <w:rFonts w:eastAsia="Calibri"/>
                <w:szCs w:val="22"/>
              </w:rPr>
              <w:t>tr-55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428027" w14:textId="5A5A839D" w:rsidR="0063251E" w:rsidRPr="00BC639A" w:rsidRDefault="0063251E" w:rsidP="0063251E">
            <w:pPr>
              <w:rPr>
                <w:rFonts w:eastAsia="Calibri"/>
                <w:szCs w:val="22"/>
              </w:rPr>
            </w:pPr>
            <w:r w:rsidRPr="0008296D">
              <w:rPr>
                <w:rFonts w:eastAsia="Calibri"/>
                <w:szCs w:val="22"/>
              </w:rPr>
              <w:t>Raguvėlė–</w:t>
            </w:r>
            <w:proofErr w:type="spellStart"/>
            <w:r w:rsidRPr="0008296D">
              <w:rPr>
                <w:rFonts w:eastAsia="Calibri"/>
                <w:szCs w:val="22"/>
              </w:rPr>
              <w:t>Limeikiai</w:t>
            </w:r>
            <w:proofErr w:type="spellEnd"/>
            <w:r w:rsidRPr="0008296D">
              <w:rPr>
                <w:rFonts w:eastAsia="Calibri"/>
                <w:szCs w:val="22"/>
              </w:rPr>
              <w:t>, Panevėžio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3B2B1E" w14:textId="5DE32441" w:rsidR="0063251E" w:rsidRPr="00BC639A" w:rsidRDefault="0063251E" w:rsidP="0063251E">
            <w:pPr>
              <w:jc w:val="right"/>
              <w:rPr>
                <w:rFonts w:eastAsia="Calibri"/>
                <w:szCs w:val="22"/>
              </w:rPr>
            </w:pPr>
            <w:r w:rsidRPr="0008296D">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F1D44B" w14:textId="127D093F"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3C80" w14:textId="468863DF" w:rsidR="0063251E" w:rsidRPr="00BC639A" w:rsidRDefault="0063251E" w:rsidP="0063251E">
            <w:pPr>
              <w:jc w:val="right"/>
              <w:rPr>
                <w:rFonts w:eastAsia="Calibri"/>
                <w:szCs w:val="22"/>
              </w:rPr>
            </w:pPr>
            <w:r w:rsidRPr="0008296D">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FF30F" w14:textId="47553679"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C6A40" w14:textId="4249063B" w:rsidR="0063251E" w:rsidRPr="00BC639A" w:rsidRDefault="0063251E" w:rsidP="0063251E">
            <w:pPr>
              <w:jc w:val="center"/>
              <w:rPr>
                <w:rFonts w:eastAsia="Calibri"/>
                <w:szCs w:val="22"/>
              </w:rPr>
            </w:pPr>
            <w:proofErr w:type="spellStart"/>
            <w:r w:rsidRPr="0008296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C5175C" w14:textId="19EE0780" w:rsidR="0063251E" w:rsidRPr="00BC639A" w:rsidRDefault="0063251E" w:rsidP="0063251E">
            <w:pPr>
              <w:jc w:val="center"/>
              <w:rPr>
                <w:rFonts w:eastAsia="Calibri"/>
                <w:szCs w:val="22"/>
              </w:rPr>
            </w:pPr>
            <w:r w:rsidRPr="0008296D">
              <w:rPr>
                <w:rFonts w:eastAsia="Calibri"/>
                <w:bCs/>
                <w:szCs w:val="22"/>
              </w:rPr>
              <w:t>4400-6569-7709</w:t>
            </w:r>
          </w:p>
        </w:tc>
      </w:tr>
      <w:tr w:rsidR="0063251E" w:rsidRPr="00BC639A" w14:paraId="57E3513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3B77E3"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72FF13" w14:textId="0243F899" w:rsidR="0063251E" w:rsidRPr="00BC639A" w:rsidRDefault="0063251E" w:rsidP="0063251E">
            <w:pPr>
              <w:rPr>
                <w:rFonts w:eastAsia="Calibri"/>
                <w:szCs w:val="22"/>
              </w:rPr>
            </w:pPr>
            <w:r w:rsidRPr="0008296D">
              <w:rPr>
                <w:rFonts w:eastAsia="Calibri"/>
                <w:szCs w:val="22"/>
              </w:rPr>
              <w:t>tr-56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B08445" w14:textId="3EF77F24" w:rsidR="0063251E" w:rsidRPr="00BC639A" w:rsidRDefault="0063251E" w:rsidP="0063251E">
            <w:pPr>
              <w:rPr>
                <w:rFonts w:eastAsia="Calibri"/>
                <w:szCs w:val="22"/>
              </w:rPr>
            </w:pPr>
            <w:r w:rsidRPr="0008296D">
              <w:rPr>
                <w:rFonts w:eastAsia="Calibri"/>
                <w:szCs w:val="22"/>
              </w:rPr>
              <w:t xml:space="preserve">Privažiuojamasis kelias prie Vidugirių k. nuo kelio Anykščiai–Panevėžys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CF3B63" w14:textId="0EE09821" w:rsidR="0063251E" w:rsidRPr="00BC639A" w:rsidRDefault="0063251E" w:rsidP="0063251E">
            <w:pPr>
              <w:jc w:val="right"/>
              <w:rPr>
                <w:rFonts w:eastAsia="Calibri"/>
                <w:szCs w:val="22"/>
              </w:rPr>
            </w:pPr>
            <w:r w:rsidRPr="0008296D">
              <w:rPr>
                <w:rFonts w:eastAsia="Calibri"/>
                <w:bCs/>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0329" w14:textId="7946A55A"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3E63A" w14:textId="5B7699C8" w:rsidR="0063251E" w:rsidRPr="00BC639A" w:rsidRDefault="0063251E" w:rsidP="0063251E">
            <w:pPr>
              <w:jc w:val="right"/>
              <w:rPr>
                <w:rFonts w:eastAsia="Calibri"/>
                <w:szCs w:val="22"/>
              </w:rPr>
            </w:pPr>
            <w:r w:rsidRPr="0008296D">
              <w:rPr>
                <w:rFonts w:eastAsia="Calibri"/>
                <w:bCs/>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430F7" w14:textId="5F7F302C" w:rsidR="0063251E" w:rsidRPr="00BC639A" w:rsidRDefault="0063251E" w:rsidP="0063251E">
            <w:pPr>
              <w:jc w:val="right"/>
              <w:rPr>
                <w:rFonts w:eastAsia="Calibri"/>
                <w:szCs w:val="22"/>
              </w:rPr>
            </w:pPr>
            <w:r w:rsidRPr="0008296D">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DB7B" w14:textId="77777777" w:rsidR="0063251E" w:rsidRPr="0008296D" w:rsidRDefault="0063251E" w:rsidP="0063251E">
            <w:pPr>
              <w:jc w:val="center"/>
              <w:rPr>
                <w:rFonts w:eastAsia="Calibri"/>
                <w:szCs w:val="22"/>
              </w:rPr>
            </w:pPr>
            <w:proofErr w:type="spellStart"/>
            <w:r w:rsidRPr="0008296D">
              <w:rPr>
                <w:rFonts w:eastAsia="Calibri"/>
                <w:szCs w:val="22"/>
              </w:rPr>
              <w:t>IIIv</w:t>
            </w:r>
            <w:proofErr w:type="spellEnd"/>
          </w:p>
          <w:p w14:paraId="2FC72ACE" w14:textId="3B7FB774" w:rsidR="0063251E" w:rsidRPr="00BC639A"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C1E7B9" w14:textId="7C93A9E1" w:rsidR="0063251E" w:rsidRPr="00BC639A" w:rsidRDefault="0063251E" w:rsidP="0063251E">
            <w:pPr>
              <w:jc w:val="center"/>
              <w:rPr>
                <w:rFonts w:eastAsia="Calibri"/>
                <w:szCs w:val="22"/>
              </w:rPr>
            </w:pPr>
            <w:r w:rsidRPr="0008296D">
              <w:rPr>
                <w:rFonts w:eastAsia="Calibri"/>
                <w:bCs/>
                <w:szCs w:val="22"/>
              </w:rPr>
              <w:t>4400-6569-7741 4400-6569-7730</w:t>
            </w:r>
          </w:p>
        </w:tc>
      </w:tr>
      <w:tr w:rsidR="0063251E" w:rsidRPr="00BC639A" w14:paraId="28EEF8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B0715E"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FA05AD" w14:textId="52421B2A" w:rsidR="0063251E" w:rsidRPr="00BC639A" w:rsidRDefault="0063251E" w:rsidP="0063251E">
            <w:pPr>
              <w:rPr>
                <w:rFonts w:eastAsia="Calibri"/>
                <w:szCs w:val="22"/>
              </w:rPr>
            </w:pPr>
            <w:r w:rsidRPr="0008296D">
              <w:rPr>
                <w:rFonts w:eastAsia="Calibri"/>
                <w:szCs w:val="22"/>
              </w:rPr>
              <w:t>tr-57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B8B895" w14:textId="5458B239" w:rsidR="0063251E" w:rsidRPr="00BC639A" w:rsidRDefault="0063251E" w:rsidP="0063251E">
            <w:pPr>
              <w:rPr>
                <w:rFonts w:eastAsia="Calibri"/>
                <w:szCs w:val="22"/>
              </w:rPr>
            </w:pPr>
            <w:proofErr w:type="spellStart"/>
            <w:r w:rsidRPr="0008296D">
              <w:rPr>
                <w:rFonts w:eastAsia="Calibri"/>
                <w:szCs w:val="22"/>
              </w:rPr>
              <w:t>Juostininkai</w:t>
            </w:r>
            <w:proofErr w:type="spellEnd"/>
            <w:r w:rsidRPr="0008296D">
              <w:rPr>
                <w:rFonts w:eastAsia="Calibri"/>
                <w:szCs w:val="22"/>
              </w:rPr>
              <w:t>–Petkūnai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8DF3FC" w14:textId="23902E3B" w:rsidR="0063251E" w:rsidRPr="00BC639A" w:rsidRDefault="0063251E" w:rsidP="0063251E">
            <w:pPr>
              <w:jc w:val="right"/>
              <w:rPr>
                <w:rFonts w:eastAsia="Calibri"/>
                <w:szCs w:val="22"/>
              </w:rPr>
            </w:pPr>
            <w:r w:rsidRPr="0008296D">
              <w:rPr>
                <w:rFonts w:eastAsia="Calibri"/>
                <w:bCs/>
                <w:szCs w:val="22"/>
              </w:rPr>
              <w:t>4303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5EBCD" w14:textId="555E142B"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0ED4" w14:textId="372C24CC" w:rsidR="0063251E" w:rsidRPr="00BC639A" w:rsidRDefault="0063251E" w:rsidP="0063251E">
            <w:pPr>
              <w:jc w:val="right"/>
              <w:rPr>
                <w:rFonts w:eastAsia="Calibri"/>
                <w:szCs w:val="22"/>
              </w:rPr>
            </w:pPr>
            <w:r w:rsidRPr="0008296D">
              <w:rPr>
                <w:rFonts w:eastAsia="Calibri"/>
                <w:bCs/>
                <w:szCs w:val="22"/>
              </w:rPr>
              <w:t>4303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9E8C7" w14:textId="2E99F006" w:rsidR="0063251E" w:rsidRPr="00BC639A" w:rsidRDefault="0063251E" w:rsidP="0063251E">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13895" w14:textId="77777777" w:rsidR="0063251E" w:rsidRPr="0008296D" w:rsidRDefault="0063251E" w:rsidP="0063251E">
            <w:pPr>
              <w:jc w:val="center"/>
              <w:rPr>
                <w:rFonts w:eastAsia="Calibri"/>
                <w:bCs/>
                <w:szCs w:val="22"/>
              </w:rPr>
            </w:pPr>
            <w:proofErr w:type="spellStart"/>
            <w:r w:rsidRPr="0008296D">
              <w:rPr>
                <w:rFonts w:eastAsia="Calibri"/>
                <w:bCs/>
                <w:szCs w:val="22"/>
              </w:rPr>
              <w:t>IIIv</w:t>
            </w:r>
            <w:proofErr w:type="spellEnd"/>
            <w:r w:rsidRPr="0008296D">
              <w:rPr>
                <w:rFonts w:eastAsia="Calibri"/>
                <w:bCs/>
                <w:szCs w:val="22"/>
              </w:rPr>
              <w:t xml:space="preserve"> </w:t>
            </w:r>
            <w:proofErr w:type="spellStart"/>
            <w:r w:rsidRPr="0008296D">
              <w:rPr>
                <w:rFonts w:eastAsia="Calibri"/>
                <w:bCs/>
                <w:szCs w:val="22"/>
              </w:rPr>
              <w:t>IIIv</w:t>
            </w:r>
            <w:proofErr w:type="spellEnd"/>
          </w:p>
          <w:p w14:paraId="10E40D9C" w14:textId="12747C61" w:rsidR="0063251E" w:rsidRPr="00BC639A" w:rsidRDefault="0063251E" w:rsidP="0063251E">
            <w:pPr>
              <w:jc w:val="center"/>
              <w:rPr>
                <w:rFonts w:eastAsia="Calibri"/>
                <w:szCs w:val="22"/>
              </w:rPr>
            </w:pPr>
            <w:proofErr w:type="spellStart"/>
            <w:r w:rsidRPr="0008296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EAE20E" w14:textId="030CE297" w:rsidR="0063251E" w:rsidRPr="00BC639A" w:rsidRDefault="0063251E" w:rsidP="0063251E">
            <w:pPr>
              <w:jc w:val="center"/>
              <w:rPr>
                <w:rFonts w:eastAsia="Calibri"/>
                <w:szCs w:val="22"/>
              </w:rPr>
            </w:pPr>
            <w:r w:rsidRPr="0008296D">
              <w:rPr>
                <w:rFonts w:eastAsia="Calibri"/>
                <w:bCs/>
                <w:szCs w:val="22"/>
              </w:rPr>
              <w:t>4400-6578-8792 4400-6569-7752 4400-6578-8827</w:t>
            </w:r>
          </w:p>
        </w:tc>
      </w:tr>
      <w:tr w:rsidR="0063251E" w:rsidRPr="00BC639A" w14:paraId="0467CFA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BC1534"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655EA" w14:textId="3DF0C6F0" w:rsidR="0063251E" w:rsidRPr="00BC639A" w:rsidRDefault="0063251E" w:rsidP="0063251E">
            <w:pPr>
              <w:rPr>
                <w:rFonts w:eastAsia="Calibri"/>
                <w:szCs w:val="22"/>
              </w:rPr>
            </w:pPr>
            <w:r w:rsidRPr="0008296D">
              <w:rPr>
                <w:rFonts w:eastAsia="Calibri"/>
                <w:szCs w:val="22"/>
              </w:rPr>
              <w:t>tr-58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9ACCC0" w14:textId="58F801FD" w:rsidR="0063251E" w:rsidRPr="00BC639A" w:rsidRDefault="0063251E" w:rsidP="0063251E">
            <w:pPr>
              <w:rPr>
                <w:rFonts w:eastAsia="Calibri"/>
                <w:szCs w:val="22"/>
              </w:rPr>
            </w:pPr>
            <w:r w:rsidRPr="0008296D">
              <w:rPr>
                <w:rFonts w:eastAsia="Calibri"/>
                <w:szCs w:val="22"/>
              </w:rPr>
              <w:t xml:space="preserve">Pravažiuojamasis kelias iki Kirmėlių miško nuo </w:t>
            </w:r>
            <w:proofErr w:type="spellStart"/>
            <w:r w:rsidRPr="0008296D">
              <w:rPr>
                <w:rFonts w:eastAsia="Calibri"/>
                <w:szCs w:val="22"/>
              </w:rPr>
              <w:t>Nausodės</w:t>
            </w:r>
            <w:proofErr w:type="spellEnd"/>
            <w:r w:rsidRPr="0008296D">
              <w:rPr>
                <w:rFonts w:eastAsia="Calibri"/>
                <w:szCs w:val="22"/>
              </w:rPr>
              <w:t xml:space="preserve">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AD93F3" w14:textId="3BA58D85" w:rsidR="0063251E" w:rsidRPr="00BC639A" w:rsidRDefault="0063251E" w:rsidP="0063251E">
            <w:pPr>
              <w:jc w:val="right"/>
              <w:rPr>
                <w:rFonts w:eastAsia="Calibri"/>
                <w:szCs w:val="22"/>
              </w:rPr>
            </w:pPr>
            <w:r w:rsidRPr="0008296D">
              <w:rPr>
                <w:rFonts w:eastAsia="Calibri"/>
                <w:bCs/>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C5F1" w14:textId="15CE610D" w:rsidR="0063251E" w:rsidRPr="00BC639A" w:rsidRDefault="0063251E" w:rsidP="0063251E">
            <w:pPr>
              <w:jc w:val="right"/>
              <w:rPr>
                <w:rFonts w:eastAsia="Calibri"/>
                <w:szCs w:val="22"/>
              </w:rPr>
            </w:pPr>
            <w:r w:rsidRPr="0008296D">
              <w:rPr>
                <w:rFonts w:eastAsia="Calibri"/>
                <w:bCs/>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8159" w14:textId="7710F470" w:rsidR="0063251E" w:rsidRPr="00BC639A" w:rsidRDefault="0063251E" w:rsidP="0063251E">
            <w:pPr>
              <w:jc w:val="right"/>
              <w:rPr>
                <w:rFonts w:eastAsia="Calibri"/>
                <w:szCs w:val="22"/>
              </w:rPr>
            </w:pPr>
            <w:r w:rsidRPr="0008296D">
              <w:rPr>
                <w:rFonts w:eastAsia="Calibri"/>
                <w:bCs/>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60229" w14:textId="6D29F850" w:rsidR="0063251E" w:rsidRPr="00BC639A" w:rsidRDefault="0063251E" w:rsidP="0063251E">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D95AB" w14:textId="62828659" w:rsidR="0063251E" w:rsidRPr="00BC639A" w:rsidRDefault="0063251E" w:rsidP="0063251E">
            <w:pPr>
              <w:jc w:val="center"/>
              <w:rPr>
                <w:rFonts w:eastAsia="Calibri"/>
                <w:szCs w:val="22"/>
              </w:rPr>
            </w:pPr>
            <w:proofErr w:type="spellStart"/>
            <w:r w:rsidRPr="0008296D">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93927E" w14:textId="08C67124" w:rsidR="0063251E" w:rsidRPr="00BC639A" w:rsidRDefault="0063251E" w:rsidP="0063251E">
            <w:pPr>
              <w:jc w:val="center"/>
              <w:rPr>
                <w:rFonts w:eastAsia="Calibri"/>
                <w:szCs w:val="22"/>
              </w:rPr>
            </w:pPr>
            <w:r w:rsidRPr="0008296D">
              <w:rPr>
                <w:rFonts w:eastAsia="Calibri"/>
                <w:bCs/>
                <w:szCs w:val="22"/>
              </w:rPr>
              <w:t>4400-6569-7952</w:t>
            </w:r>
          </w:p>
        </w:tc>
      </w:tr>
      <w:tr w:rsidR="0063251E" w:rsidRPr="00BC639A" w14:paraId="094638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961861"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20B7F" w14:textId="5269E250" w:rsidR="0063251E" w:rsidRPr="00BC639A" w:rsidRDefault="0063251E" w:rsidP="0063251E">
            <w:pPr>
              <w:rPr>
                <w:rFonts w:eastAsia="Calibri"/>
                <w:szCs w:val="22"/>
              </w:rPr>
            </w:pPr>
            <w:r w:rsidRPr="0008296D">
              <w:rPr>
                <w:rFonts w:eastAsia="Calibri"/>
                <w:szCs w:val="22"/>
              </w:rPr>
              <w:t>tr-59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EFBAD6" w14:textId="21C7A1A9" w:rsidR="0063251E" w:rsidRPr="00BC639A" w:rsidRDefault="0063251E" w:rsidP="0063251E">
            <w:pPr>
              <w:rPr>
                <w:rFonts w:eastAsia="Calibri"/>
                <w:szCs w:val="22"/>
              </w:rPr>
            </w:pPr>
            <w:r w:rsidRPr="0008296D">
              <w:rPr>
                <w:rFonts w:eastAsia="Calibri"/>
                <w:szCs w:val="22"/>
              </w:rPr>
              <w:t>Privažiuojamasis kelias prie Surdegio geležinkelio stoties nuo Geležinkelio g., Surdegio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DF8A52" w14:textId="278D64DF" w:rsidR="0063251E" w:rsidRPr="00BC639A" w:rsidRDefault="0063251E" w:rsidP="0063251E">
            <w:pPr>
              <w:jc w:val="right"/>
              <w:rPr>
                <w:rFonts w:eastAsia="Calibri"/>
                <w:szCs w:val="22"/>
              </w:rPr>
            </w:pPr>
            <w:r w:rsidRPr="0008296D">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A38E4" w14:textId="60C1875C"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55926" w14:textId="7A8B46E3"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9C3DE" w14:textId="386AEC6C" w:rsidR="0063251E" w:rsidRPr="00BC639A" w:rsidRDefault="0063251E" w:rsidP="0063251E">
            <w:pPr>
              <w:jc w:val="right"/>
              <w:rPr>
                <w:rFonts w:eastAsia="Calibri"/>
                <w:szCs w:val="22"/>
              </w:rPr>
            </w:pPr>
            <w:r w:rsidRPr="0008296D">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C1D46" w14:textId="13AB60E1" w:rsidR="0063251E" w:rsidRPr="00BC639A"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4BE968" w14:textId="7886F486" w:rsidR="0063251E" w:rsidRPr="00BC639A" w:rsidRDefault="0063251E" w:rsidP="0063251E">
            <w:pPr>
              <w:jc w:val="center"/>
              <w:rPr>
                <w:rFonts w:eastAsia="Calibri"/>
                <w:szCs w:val="22"/>
              </w:rPr>
            </w:pPr>
            <w:r w:rsidRPr="0008296D">
              <w:rPr>
                <w:rFonts w:eastAsia="Calibri"/>
                <w:szCs w:val="22"/>
              </w:rPr>
              <w:t>-</w:t>
            </w:r>
          </w:p>
        </w:tc>
      </w:tr>
      <w:tr w:rsidR="0063251E" w:rsidRPr="00BC639A" w14:paraId="623CED8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040AB5"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BBDAF" w14:textId="30EDF4B6" w:rsidR="0063251E" w:rsidRPr="00BC639A" w:rsidRDefault="0063251E" w:rsidP="0063251E">
            <w:pPr>
              <w:rPr>
                <w:rFonts w:eastAsia="Calibri"/>
                <w:szCs w:val="22"/>
              </w:rPr>
            </w:pPr>
            <w:r w:rsidRPr="0008296D">
              <w:rPr>
                <w:rFonts w:eastAsia="Calibri"/>
                <w:szCs w:val="22"/>
              </w:rPr>
              <w:t>tr-6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48CD0B" w14:textId="0D2A0FCA" w:rsidR="0063251E" w:rsidRPr="00BC639A" w:rsidRDefault="0063251E" w:rsidP="0063251E">
            <w:pPr>
              <w:rPr>
                <w:rFonts w:eastAsia="Calibri"/>
                <w:szCs w:val="22"/>
              </w:rPr>
            </w:pPr>
            <w:r w:rsidRPr="0008296D">
              <w:rPr>
                <w:rFonts w:eastAsia="Calibri"/>
                <w:szCs w:val="22"/>
              </w:rPr>
              <w:t xml:space="preserve">Pravažiuojamasis kelias iki dirbamų laukų </w:t>
            </w:r>
            <w:proofErr w:type="spellStart"/>
            <w:r w:rsidRPr="0008296D">
              <w:rPr>
                <w:rFonts w:eastAsia="Calibri"/>
                <w:szCs w:val="22"/>
              </w:rPr>
              <w:t>Mitošiūnų</w:t>
            </w:r>
            <w:proofErr w:type="spellEnd"/>
            <w:r w:rsidRPr="0008296D">
              <w:rPr>
                <w:rFonts w:eastAsia="Calibri"/>
                <w:szCs w:val="22"/>
              </w:rPr>
              <w:t xml:space="preserve"> k. nuo kelio Surdegis–</w:t>
            </w:r>
            <w:proofErr w:type="spellStart"/>
            <w:r w:rsidRPr="0008296D">
              <w:rPr>
                <w:rFonts w:eastAsia="Calibri"/>
                <w:szCs w:val="22"/>
              </w:rPr>
              <w:t>Žviliūnai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EEF2378" w14:textId="6E67EBF4" w:rsidR="0063251E" w:rsidRPr="00BC639A" w:rsidRDefault="0063251E" w:rsidP="0063251E">
            <w:pPr>
              <w:jc w:val="right"/>
              <w:rPr>
                <w:rFonts w:eastAsia="Calibri"/>
                <w:szCs w:val="22"/>
              </w:rPr>
            </w:pPr>
            <w:r w:rsidRPr="0008296D">
              <w:rPr>
                <w:rFonts w:eastAsia="Calibri"/>
                <w:szCs w:val="22"/>
              </w:rPr>
              <w:t xml:space="preserve"> 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091D3" w14:textId="136311B4"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746B0" w14:textId="689CFDFF" w:rsidR="0063251E" w:rsidRPr="00BC639A" w:rsidRDefault="0063251E" w:rsidP="0063251E">
            <w:pPr>
              <w:jc w:val="right"/>
              <w:rPr>
                <w:rFonts w:eastAsia="Calibri"/>
                <w:szCs w:val="22"/>
              </w:rPr>
            </w:pPr>
            <w:r w:rsidRPr="0008296D">
              <w:rPr>
                <w:rFonts w:eastAsia="Calibri"/>
                <w:szCs w:val="22"/>
              </w:rPr>
              <w:t xml:space="preserve"> 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F8B4E" w14:textId="636731D2" w:rsidR="0063251E" w:rsidRPr="00BC639A" w:rsidRDefault="0063251E" w:rsidP="0063251E">
            <w:pPr>
              <w:jc w:val="right"/>
              <w:rPr>
                <w:rFonts w:eastAsia="Calibri"/>
                <w:szCs w:val="22"/>
              </w:rPr>
            </w:pPr>
            <w:r w:rsidRPr="0008296D">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0001B" w14:textId="598F9AE4" w:rsidR="0063251E" w:rsidRPr="00BC639A"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A104AB" w14:textId="337E21B3" w:rsidR="0063251E" w:rsidRPr="00BC639A" w:rsidRDefault="0063251E" w:rsidP="0063251E">
            <w:pPr>
              <w:jc w:val="center"/>
              <w:rPr>
                <w:rFonts w:eastAsia="Calibri"/>
                <w:szCs w:val="22"/>
              </w:rPr>
            </w:pPr>
            <w:r w:rsidRPr="0008296D">
              <w:rPr>
                <w:rFonts w:eastAsia="Calibri"/>
                <w:szCs w:val="22"/>
              </w:rPr>
              <w:t>4400-6467-6524</w:t>
            </w:r>
          </w:p>
        </w:tc>
      </w:tr>
      <w:tr w:rsidR="0063251E" w:rsidRPr="00BC639A" w14:paraId="05646A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7088D0"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3D85AE" w14:textId="0362AAEB" w:rsidR="0063251E" w:rsidRPr="00BC639A" w:rsidRDefault="0063251E" w:rsidP="0063251E">
            <w:pPr>
              <w:rPr>
                <w:rFonts w:eastAsia="Calibri"/>
                <w:szCs w:val="22"/>
              </w:rPr>
            </w:pPr>
            <w:r w:rsidRPr="0008296D">
              <w:rPr>
                <w:rFonts w:eastAsia="Calibri"/>
                <w:szCs w:val="22"/>
              </w:rPr>
              <w:t>tr-6-1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3E3030" w14:textId="6B87B251" w:rsidR="0063251E" w:rsidRPr="00BC639A" w:rsidRDefault="0063251E" w:rsidP="0063251E">
            <w:pPr>
              <w:rPr>
                <w:rFonts w:eastAsia="Calibri"/>
                <w:szCs w:val="22"/>
              </w:rPr>
            </w:pPr>
            <w:r w:rsidRPr="0008296D">
              <w:rPr>
                <w:rFonts w:eastAsia="Calibri"/>
                <w:szCs w:val="22"/>
              </w:rPr>
              <w:t xml:space="preserve">Pravažiuojamasis kelias nuo </w:t>
            </w:r>
            <w:proofErr w:type="spellStart"/>
            <w:r w:rsidRPr="0008296D">
              <w:rPr>
                <w:rFonts w:eastAsia="Calibri"/>
                <w:szCs w:val="22"/>
              </w:rPr>
              <w:t>Mitošiūnų</w:t>
            </w:r>
            <w:proofErr w:type="spellEnd"/>
            <w:r w:rsidRPr="0008296D">
              <w:rPr>
                <w:rFonts w:eastAsia="Calibri"/>
                <w:szCs w:val="22"/>
              </w:rPr>
              <w:t xml:space="preserve"> g., </w:t>
            </w:r>
            <w:proofErr w:type="spellStart"/>
            <w:r w:rsidRPr="0008296D">
              <w:rPr>
                <w:rFonts w:eastAsia="Calibri"/>
                <w:szCs w:val="22"/>
              </w:rPr>
              <w:t>Mitošiūnų</w:t>
            </w:r>
            <w:proofErr w:type="spellEnd"/>
            <w:r w:rsidRPr="0008296D">
              <w:rPr>
                <w:rFonts w:eastAsia="Calibri"/>
                <w:szCs w:val="22"/>
              </w:rPr>
              <w:t xml:space="preserve"> k. iki  kelio Nr. tr-6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CB8251" w14:textId="150F1209" w:rsidR="0063251E" w:rsidRPr="00BC639A" w:rsidRDefault="0063251E" w:rsidP="0063251E">
            <w:pPr>
              <w:jc w:val="right"/>
              <w:rPr>
                <w:rFonts w:eastAsia="Calibri"/>
                <w:szCs w:val="22"/>
              </w:rPr>
            </w:pPr>
            <w:r w:rsidRPr="0008296D">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35863" w14:textId="1E7274CF"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2844B" w14:textId="6BE7DE5C" w:rsidR="0063251E" w:rsidRPr="00BC639A" w:rsidRDefault="0063251E" w:rsidP="0063251E">
            <w:pPr>
              <w:jc w:val="right"/>
              <w:rPr>
                <w:rFonts w:eastAsia="Calibri"/>
                <w:szCs w:val="22"/>
              </w:rPr>
            </w:pPr>
            <w:r w:rsidRPr="0008296D">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D8CF" w14:textId="7708261C"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F5372" w14:textId="524B4869" w:rsidR="0063251E" w:rsidRPr="00BC639A"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00F282" w14:textId="1CCDD486" w:rsidR="0063251E" w:rsidRPr="00BC639A" w:rsidRDefault="0063251E" w:rsidP="0063251E">
            <w:pPr>
              <w:jc w:val="center"/>
              <w:rPr>
                <w:rFonts w:eastAsia="Calibri"/>
                <w:szCs w:val="22"/>
              </w:rPr>
            </w:pPr>
            <w:r w:rsidRPr="0008296D">
              <w:rPr>
                <w:rFonts w:eastAsia="Calibri"/>
                <w:szCs w:val="22"/>
              </w:rPr>
              <w:t>4400-6467-6513</w:t>
            </w:r>
          </w:p>
        </w:tc>
      </w:tr>
      <w:tr w:rsidR="0063251E" w:rsidRPr="00BC639A" w14:paraId="2C99507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68CC10"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A72" w14:textId="126650BC" w:rsidR="0063251E" w:rsidRPr="00BC639A" w:rsidRDefault="0063251E" w:rsidP="0063251E">
            <w:pPr>
              <w:rPr>
                <w:rFonts w:eastAsia="Calibri"/>
                <w:szCs w:val="22"/>
              </w:rPr>
            </w:pPr>
            <w:r w:rsidRPr="0008296D">
              <w:rPr>
                <w:rFonts w:eastAsia="Calibri"/>
                <w:szCs w:val="22"/>
              </w:rPr>
              <w:t>tr-60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8B5256" w14:textId="340F8149" w:rsidR="0063251E" w:rsidRPr="00BC639A" w:rsidRDefault="0063251E" w:rsidP="0063251E">
            <w:pPr>
              <w:rPr>
                <w:rFonts w:eastAsia="Calibri"/>
                <w:szCs w:val="22"/>
              </w:rPr>
            </w:pPr>
            <w:proofErr w:type="spellStart"/>
            <w:r w:rsidRPr="0008296D">
              <w:rPr>
                <w:rFonts w:eastAsia="Calibri"/>
                <w:szCs w:val="22"/>
              </w:rPr>
              <w:t>Vašuokėnai</w:t>
            </w:r>
            <w:proofErr w:type="spellEnd"/>
            <w:r w:rsidRPr="0008296D">
              <w:rPr>
                <w:rFonts w:eastAsia="Calibri"/>
                <w:szCs w:val="22"/>
              </w:rPr>
              <w:t>–Viešintos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E28ECC" w14:textId="0B44102F" w:rsidR="0063251E" w:rsidRPr="00BC639A" w:rsidRDefault="0063251E" w:rsidP="0063251E">
            <w:pPr>
              <w:jc w:val="right"/>
              <w:rPr>
                <w:rFonts w:eastAsia="Calibri"/>
                <w:szCs w:val="22"/>
              </w:rPr>
            </w:pPr>
            <w:r w:rsidRPr="0008296D">
              <w:rPr>
                <w:rFonts w:eastAsia="Calibri"/>
                <w:szCs w:val="22"/>
              </w:rPr>
              <w:t xml:space="preserve"> 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D14FB" w14:textId="69DEF094"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B82E" w14:textId="75B11279" w:rsidR="0063251E" w:rsidRPr="00BC639A" w:rsidRDefault="0063251E" w:rsidP="0063251E">
            <w:pPr>
              <w:jc w:val="right"/>
              <w:rPr>
                <w:rFonts w:eastAsia="Calibri"/>
                <w:szCs w:val="22"/>
              </w:rPr>
            </w:pPr>
            <w:r w:rsidRPr="0008296D">
              <w:rPr>
                <w:rFonts w:eastAsia="Calibri"/>
                <w:szCs w:val="22"/>
              </w:rPr>
              <w:t xml:space="preserve"> 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86BC3" w14:textId="21279C07"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1ABE" w14:textId="26F3C968" w:rsidR="0063251E" w:rsidRPr="00BC639A"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FDAB16" w14:textId="34DAA845" w:rsidR="0063251E" w:rsidRPr="00BC639A" w:rsidRDefault="0063251E" w:rsidP="0063251E">
            <w:pPr>
              <w:jc w:val="center"/>
              <w:rPr>
                <w:rFonts w:eastAsia="Calibri"/>
                <w:szCs w:val="22"/>
              </w:rPr>
            </w:pPr>
            <w:r w:rsidRPr="0008296D">
              <w:rPr>
                <w:rFonts w:eastAsia="Calibri"/>
                <w:szCs w:val="22"/>
              </w:rPr>
              <w:t>4400-6450-1568</w:t>
            </w:r>
          </w:p>
        </w:tc>
      </w:tr>
      <w:tr w:rsidR="0063251E" w:rsidRPr="00BC639A" w14:paraId="016599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AFFD02" w14:textId="77777777" w:rsidR="0063251E" w:rsidRPr="00BC639A"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9F62A" w14:textId="29946C67" w:rsidR="0063251E" w:rsidRPr="00BC639A" w:rsidRDefault="0063251E" w:rsidP="0063251E">
            <w:pPr>
              <w:rPr>
                <w:rFonts w:eastAsia="Calibri"/>
                <w:szCs w:val="22"/>
              </w:rPr>
            </w:pPr>
            <w:r w:rsidRPr="0008296D">
              <w:rPr>
                <w:rFonts w:eastAsia="Calibri"/>
                <w:szCs w:val="22"/>
              </w:rPr>
              <w:t>tr-61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B58B31" w14:textId="72BD5A90" w:rsidR="0063251E" w:rsidRPr="00BC639A" w:rsidRDefault="0063251E" w:rsidP="0063251E">
            <w:pPr>
              <w:rPr>
                <w:rFonts w:eastAsia="Calibri"/>
                <w:szCs w:val="22"/>
              </w:rPr>
            </w:pPr>
            <w:proofErr w:type="spellStart"/>
            <w:r w:rsidRPr="0008296D">
              <w:rPr>
                <w:rFonts w:eastAsia="Calibri"/>
                <w:szCs w:val="22"/>
              </w:rPr>
              <w:t>Gerkiškis</w:t>
            </w:r>
            <w:proofErr w:type="spellEnd"/>
            <w:r w:rsidRPr="0008296D">
              <w:rPr>
                <w:rFonts w:eastAsia="Calibri"/>
                <w:szCs w:val="22"/>
              </w:rPr>
              <w:t>–</w:t>
            </w:r>
            <w:proofErr w:type="spellStart"/>
            <w:r w:rsidRPr="0008296D">
              <w:rPr>
                <w:rFonts w:eastAsia="Calibri"/>
                <w:szCs w:val="22"/>
              </w:rPr>
              <w:t>Gailiutiškis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4A999CA" w14:textId="1E1426BE" w:rsidR="0063251E" w:rsidRPr="00BC639A" w:rsidRDefault="0063251E" w:rsidP="0063251E">
            <w:pPr>
              <w:jc w:val="right"/>
              <w:rPr>
                <w:rFonts w:eastAsia="Calibri"/>
                <w:szCs w:val="22"/>
              </w:rPr>
            </w:pPr>
            <w:r w:rsidRPr="0008296D">
              <w:rPr>
                <w:rFonts w:eastAsia="Calibri"/>
                <w:szCs w:val="22"/>
              </w:rPr>
              <w:t xml:space="preserve"> 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9CB1" w14:textId="6D34F567" w:rsidR="0063251E" w:rsidRPr="00BC639A"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28FE" w14:textId="4D884B08" w:rsidR="0063251E" w:rsidRPr="00BC639A" w:rsidRDefault="0063251E" w:rsidP="0063251E">
            <w:pPr>
              <w:jc w:val="right"/>
              <w:rPr>
                <w:rFonts w:eastAsia="Calibri"/>
                <w:szCs w:val="22"/>
              </w:rPr>
            </w:pPr>
            <w:r w:rsidRPr="0008296D">
              <w:rPr>
                <w:rFonts w:eastAsia="Calibri"/>
                <w:szCs w:val="22"/>
              </w:rPr>
              <w:t>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E40F6" w14:textId="790354D7" w:rsidR="0063251E" w:rsidRPr="00BC639A" w:rsidRDefault="0063251E" w:rsidP="0063251E">
            <w:pPr>
              <w:jc w:val="right"/>
              <w:rPr>
                <w:rFonts w:eastAsia="Calibri"/>
                <w:strike/>
                <w:szCs w:val="22"/>
              </w:rPr>
            </w:pPr>
            <w:r w:rsidRPr="0008296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EE90B" w14:textId="5540625E" w:rsidR="0063251E" w:rsidRPr="00BC639A" w:rsidRDefault="0063251E" w:rsidP="0063251E">
            <w:pPr>
              <w:jc w:val="center"/>
              <w:rPr>
                <w:rFonts w:eastAsia="Calibri"/>
                <w:szCs w:val="22"/>
              </w:rPr>
            </w:pPr>
            <w:r w:rsidRPr="0008296D">
              <w:rPr>
                <w:rFonts w:eastAsia="Calibri"/>
                <w:szCs w:val="22"/>
              </w:rPr>
              <w:t xml:space="preserve"> </w:t>
            </w:r>
            <w:proofErr w:type="spellStart"/>
            <w:r w:rsidRPr="0008296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CF365F" w14:textId="095F6075" w:rsidR="0063251E" w:rsidRPr="00BC639A" w:rsidRDefault="0063251E" w:rsidP="0063251E">
            <w:pPr>
              <w:jc w:val="center"/>
              <w:rPr>
                <w:rFonts w:eastAsia="Calibri"/>
                <w:szCs w:val="22"/>
              </w:rPr>
            </w:pPr>
            <w:r w:rsidRPr="0008296D">
              <w:rPr>
                <w:rFonts w:eastAsia="Calibri"/>
                <w:szCs w:val="22"/>
              </w:rPr>
              <w:t>4400-6450-2232</w:t>
            </w:r>
          </w:p>
        </w:tc>
      </w:tr>
      <w:tr w:rsidR="0063251E" w:rsidRPr="005A28D1" w14:paraId="4334EA1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B14150"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3733A" w14:textId="5702E5BE" w:rsidR="0063251E" w:rsidRPr="005A28D1" w:rsidRDefault="0063251E" w:rsidP="0063251E">
            <w:pPr>
              <w:rPr>
                <w:rFonts w:eastAsia="Calibri"/>
                <w:szCs w:val="22"/>
              </w:rPr>
            </w:pPr>
            <w:r w:rsidRPr="0008296D">
              <w:rPr>
                <w:rFonts w:eastAsia="Calibri"/>
                <w:szCs w:val="22"/>
              </w:rPr>
              <w:t>tr-62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086342" w14:textId="6DCFC322" w:rsidR="0063251E" w:rsidRPr="005A28D1" w:rsidRDefault="0063251E" w:rsidP="0063251E">
            <w:pPr>
              <w:rPr>
                <w:rFonts w:eastAsia="Calibri"/>
                <w:szCs w:val="22"/>
              </w:rPr>
            </w:pPr>
            <w:r w:rsidRPr="0008296D">
              <w:rPr>
                <w:rFonts w:eastAsia="Calibri"/>
                <w:szCs w:val="22"/>
              </w:rPr>
              <w:t xml:space="preserve">Pravažiuojamasis kelias nuo Žirgyno g., </w:t>
            </w:r>
            <w:proofErr w:type="spellStart"/>
            <w:r w:rsidRPr="0008296D">
              <w:rPr>
                <w:rFonts w:eastAsia="Calibri"/>
                <w:szCs w:val="22"/>
              </w:rPr>
              <w:t>Latavėnų</w:t>
            </w:r>
            <w:proofErr w:type="spellEnd"/>
            <w:r w:rsidRPr="0008296D">
              <w:rPr>
                <w:rFonts w:eastAsia="Calibri"/>
                <w:szCs w:val="22"/>
              </w:rPr>
              <w:t xml:space="preserve"> k. iki kelio Nr. tr-4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D49B7D" w14:textId="33F23F3C" w:rsidR="0063251E" w:rsidRPr="005A28D1" w:rsidRDefault="0063251E" w:rsidP="0063251E">
            <w:pPr>
              <w:jc w:val="right"/>
              <w:rPr>
                <w:rFonts w:eastAsia="Calibri"/>
                <w:szCs w:val="22"/>
              </w:rPr>
            </w:pPr>
            <w:r w:rsidRPr="0008296D">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DF350" w14:textId="50398D78"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C1A02" w14:textId="34AADBD8" w:rsidR="0063251E" w:rsidRPr="005A28D1" w:rsidRDefault="0063251E" w:rsidP="0063251E">
            <w:pPr>
              <w:jc w:val="right"/>
              <w:rPr>
                <w:rFonts w:eastAsia="Calibri"/>
                <w:szCs w:val="22"/>
              </w:rPr>
            </w:pPr>
            <w:r w:rsidRPr="0008296D">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E7F51" w14:textId="1296FFCA"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70FEE" w14:textId="3025C4AE" w:rsidR="0063251E" w:rsidRPr="005A28D1" w:rsidRDefault="0063251E" w:rsidP="0063251E">
            <w:pPr>
              <w:jc w:val="center"/>
              <w:rPr>
                <w:rFonts w:eastAsia="Calibri"/>
                <w:szCs w:val="22"/>
              </w:rPr>
            </w:pPr>
            <w:r w:rsidRPr="0008296D">
              <w:rPr>
                <w:rFonts w:eastAsia="Calibri"/>
                <w:szCs w:val="22"/>
              </w:rPr>
              <w:t xml:space="preserve"> </w:t>
            </w: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EAFE92" w14:textId="278B6620" w:rsidR="0063251E" w:rsidRPr="005A28D1" w:rsidRDefault="0063251E" w:rsidP="0063251E">
            <w:pPr>
              <w:jc w:val="center"/>
              <w:rPr>
                <w:rFonts w:eastAsia="Calibri"/>
                <w:szCs w:val="22"/>
              </w:rPr>
            </w:pPr>
            <w:r w:rsidRPr="0008296D">
              <w:rPr>
                <w:rFonts w:eastAsia="Calibri"/>
                <w:szCs w:val="22"/>
              </w:rPr>
              <w:t>4400-6450-1413</w:t>
            </w:r>
          </w:p>
        </w:tc>
      </w:tr>
      <w:tr w:rsidR="0063251E" w:rsidRPr="005A28D1" w14:paraId="0CD488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005B0B9"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99BC5" w14:textId="1CE10F45" w:rsidR="0063251E" w:rsidRPr="005A28D1" w:rsidRDefault="0063251E" w:rsidP="0063251E">
            <w:pPr>
              <w:rPr>
                <w:rFonts w:eastAsia="Calibri"/>
                <w:szCs w:val="22"/>
              </w:rPr>
            </w:pPr>
            <w:r w:rsidRPr="0008296D">
              <w:rPr>
                <w:rFonts w:eastAsia="Calibri"/>
                <w:szCs w:val="22"/>
              </w:rPr>
              <w:t>tr-63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B9CA5A" w14:textId="67CEE09C" w:rsidR="0063251E" w:rsidRPr="005A28D1" w:rsidRDefault="0063251E" w:rsidP="0063251E">
            <w:pPr>
              <w:rPr>
                <w:rFonts w:eastAsia="Calibri"/>
                <w:szCs w:val="22"/>
              </w:rPr>
            </w:pPr>
            <w:r w:rsidRPr="0008296D">
              <w:rPr>
                <w:rFonts w:eastAsia="Calibri"/>
                <w:szCs w:val="22"/>
              </w:rPr>
              <w:t>Karčiai–</w:t>
            </w:r>
            <w:proofErr w:type="spellStart"/>
            <w:r w:rsidRPr="0008296D">
              <w:rPr>
                <w:rFonts w:eastAsia="Calibri"/>
                <w:szCs w:val="22"/>
              </w:rPr>
              <w:t>Gečionys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794CD38" w14:textId="36851BC7" w:rsidR="0063251E" w:rsidRPr="005A28D1" w:rsidRDefault="0063251E" w:rsidP="0063251E">
            <w:pPr>
              <w:jc w:val="right"/>
              <w:rPr>
                <w:rFonts w:eastAsia="Calibri"/>
                <w:szCs w:val="22"/>
              </w:rPr>
            </w:pPr>
            <w:r w:rsidRPr="0008296D">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8DBF" w14:textId="03F6A248"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BF43" w14:textId="00F34296" w:rsidR="0063251E" w:rsidRPr="005A28D1" w:rsidRDefault="0063251E" w:rsidP="0063251E">
            <w:pPr>
              <w:jc w:val="right"/>
              <w:rPr>
                <w:rFonts w:eastAsia="Calibri"/>
                <w:szCs w:val="22"/>
              </w:rPr>
            </w:pPr>
            <w:r w:rsidRPr="0008296D">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563E" w14:textId="43E48C54"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4764" w14:textId="373D86D6" w:rsidR="0063251E" w:rsidRPr="005A28D1" w:rsidRDefault="0063251E" w:rsidP="0063251E">
            <w:pPr>
              <w:jc w:val="center"/>
              <w:rPr>
                <w:rFonts w:eastAsia="Calibri"/>
                <w:szCs w:val="22"/>
              </w:rPr>
            </w:pPr>
            <w:proofErr w:type="spellStart"/>
            <w:r w:rsidRPr="0008296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ED8A04" w14:textId="6A92BACC" w:rsidR="0063251E" w:rsidRPr="005A28D1" w:rsidRDefault="0063251E" w:rsidP="0063251E">
            <w:pPr>
              <w:jc w:val="center"/>
              <w:rPr>
                <w:rFonts w:eastAsia="Calibri"/>
                <w:szCs w:val="22"/>
              </w:rPr>
            </w:pPr>
            <w:r w:rsidRPr="0008296D">
              <w:rPr>
                <w:rFonts w:eastAsia="Calibri"/>
                <w:bCs/>
                <w:szCs w:val="22"/>
              </w:rPr>
              <w:t>4400-6592-6745</w:t>
            </w:r>
          </w:p>
        </w:tc>
      </w:tr>
      <w:tr w:rsidR="0063251E" w:rsidRPr="005A28D1" w14:paraId="553352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7C066C"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0F2AC9" w14:textId="380DA383" w:rsidR="0063251E" w:rsidRPr="005A28D1" w:rsidRDefault="0063251E" w:rsidP="0063251E">
            <w:pPr>
              <w:rPr>
                <w:rFonts w:eastAsia="Calibri"/>
                <w:szCs w:val="22"/>
              </w:rPr>
            </w:pPr>
            <w:r w:rsidRPr="0008296D">
              <w:rPr>
                <w:rFonts w:eastAsia="Calibri"/>
                <w:szCs w:val="22"/>
              </w:rPr>
              <w:t>tr-64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93AC8" w14:textId="771B8FF1" w:rsidR="0063251E" w:rsidRPr="005A28D1" w:rsidRDefault="0063251E" w:rsidP="0063251E">
            <w:pPr>
              <w:rPr>
                <w:rFonts w:eastAsia="Calibri"/>
                <w:szCs w:val="22"/>
              </w:rPr>
            </w:pPr>
            <w:r w:rsidRPr="0008296D">
              <w:rPr>
                <w:rFonts w:eastAsia="Calibri"/>
                <w:szCs w:val="22"/>
              </w:rPr>
              <w:t>Privažiuojamasis kelias prie gyvenamųjų namų Mažionių  k. nuo tr-29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80FBB8" w14:textId="55998172" w:rsidR="0063251E" w:rsidRPr="005A28D1" w:rsidRDefault="0063251E" w:rsidP="0063251E">
            <w:pPr>
              <w:jc w:val="right"/>
              <w:rPr>
                <w:rFonts w:eastAsia="Calibri"/>
                <w:szCs w:val="22"/>
              </w:rPr>
            </w:pPr>
            <w:r w:rsidRPr="0008296D">
              <w:rPr>
                <w:rFonts w:eastAsia="Calibri"/>
                <w:bCs/>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5C5CB" w14:textId="2E64B499"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D1A4" w14:textId="57093203" w:rsidR="0063251E" w:rsidRPr="005A28D1" w:rsidRDefault="0063251E" w:rsidP="0063251E">
            <w:pPr>
              <w:jc w:val="right"/>
              <w:rPr>
                <w:rFonts w:eastAsia="Calibri"/>
                <w:szCs w:val="22"/>
              </w:rPr>
            </w:pPr>
            <w:r w:rsidRPr="0008296D">
              <w:rPr>
                <w:rFonts w:eastAsia="Calibri"/>
                <w:bCs/>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452B4" w14:textId="56979852" w:rsidR="0063251E" w:rsidRPr="005A28D1" w:rsidRDefault="0063251E" w:rsidP="0063251E">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579DD" w14:textId="017FE117" w:rsidR="0063251E" w:rsidRPr="005A28D1" w:rsidRDefault="0063251E" w:rsidP="0063251E">
            <w:pPr>
              <w:jc w:val="center"/>
              <w:rPr>
                <w:rFonts w:eastAsia="Calibri"/>
                <w:szCs w:val="22"/>
              </w:rPr>
            </w:pPr>
            <w:proofErr w:type="spellStart"/>
            <w:r w:rsidRPr="0008296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90EF25" w14:textId="4D0C8008" w:rsidR="0063251E" w:rsidRPr="005A28D1" w:rsidRDefault="0063251E" w:rsidP="0063251E">
            <w:pPr>
              <w:jc w:val="center"/>
              <w:rPr>
                <w:rFonts w:eastAsia="Calibri"/>
                <w:szCs w:val="22"/>
              </w:rPr>
            </w:pPr>
            <w:r w:rsidRPr="0008296D">
              <w:rPr>
                <w:rFonts w:eastAsia="Calibri"/>
                <w:bCs/>
                <w:szCs w:val="22"/>
              </w:rPr>
              <w:t>4400-6592-6634</w:t>
            </w:r>
          </w:p>
        </w:tc>
      </w:tr>
      <w:tr w:rsidR="0063251E" w:rsidRPr="005A28D1" w14:paraId="6311961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FC860C"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F52B3" w14:textId="3F52120A" w:rsidR="0063251E" w:rsidRPr="005A28D1" w:rsidRDefault="0063251E" w:rsidP="0063251E">
            <w:pPr>
              <w:rPr>
                <w:rFonts w:eastAsia="Calibri"/>
                <w:szCs w:val="22"/>
              </w:rPr>
            </w:pPr>
            <w:r w:rsidRPr="0008296D">
              <w:rPr>
                <w:rFonts w:eastAsia="Calibri"/>
                <w:szCs w:val="22"/>
              </w:rPr>
              <w:t>tr-65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047CC9" w14:textId="4CAFF15A" w:rsidR="0063251E" w:rsidRPr="005A28D1" w:rsidRDefault="0063251E" w:rsidP="0063251E">
            <w:pPr>
              <w:rPr>
                <w:rFonts w:eastAsia="Calibri"/>
                <w:szCs w:val="22"/>
              </w:rPr>
            </w:pPr>
            <w:r w:rsidRPr="0008296D">
              <w:rPr>
                <w:rFonts w:eastAsia="Calibri"/>
                <w:szCs w:val="22"/>
              </w:rPr>
              <w:t xml:space="preserve">Privažiuojamasis kelias prie </w:t>
            </w:r>
            <w:proofErr w:type="spellStart"/>
            <w:r w:rsidRPr="0008296D">
              <w:rPr>
                <w:rFonts w:eastAsia="Calibri"/>
                <w:szCs w:val="22"/>
              </w:rPr>
              <w:t>Palatavio</w:t>
            </w:r>
            <w:proofErr w:type="spellEnd"/>
            <w:r w:rsidRPr="0008296D">
              <w:rPr>
                <w:rFonts w:eastAsia="Calibri"/>
                <w:szCs w:val="22"/>
              </w:rPr>
              <w:t xml:space="preserve"> piliakalnio nuo kelio Nr. tr-76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340A40" w14:textId="49D4EA6B" w:rsidR="0063251E" w:rsidRPr="005A28D1" w:rsidRDefault="0063251E" w:rsidP="0063251E">
            <w:pPr>
              <w:jc w:val="right"/>
              <w:rPr>
                <w:rFonts w:eastAsia="Calibri"/>
                <w:szCs w:val="22"/>
              </w:rPr>
            </w:pPr>
            <w:r w:rsidRPr="0008296D">
              <w:rPr>
                <w:rFonts w:eastAsia="Calibri"/>
                <w:bCs/>
                <w:szCs w:val="22"/>
              </w:rPr>
              <w:t>279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A3449" w14:textId="7F75D0E3"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3491BC" w14:textId="31D80D68" w:rsidR="0063251E" w:rsidRPr="005A28D1" w:rsidRDefault="0063251E" w:rsidP="0063251E">
            <w:pPr>
              <w:jc w:val="right"/>
              <w:rPr>
                <w:rFonts w:eastAsia="Calibri"/>
                <w:szCs w:val="22"/>
              </w:rPr>
            </w:pPr>
            <w:r w:rsidRPr="0008296D">
              <w:rPr>
                <w:rFonts w:eastAsia="Calibri"/>
                <w:bCs/>
                <w:szCs w:val="22"/>
              </w:rPr>
              <w:t>279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7C280" w14:textId="02931FEE" w:rsidR="0063251E" w:rsidRPr="005A28D1" w:rsidRDefault="0063251E" w:rsidP="0063251E">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D6857" w14:textId="6FF971B6" w:rsidR="0063251E" w:rsidRPr="005A28D1" w:rsidRDefault="0063251E" w:rsidP="0063251E">
            <w:pPr>
              <w:jc w:val="center"/>
              <w:rPr>
                <w:rFonts w:eastAsia="Calibri"/>
                <w:szCs w:val="22"/>
              </w:rPr>
            </w:pPr>
            <w:proofErr w:type="spellStart"/>
            <w:r w:rsidRPr="0008296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18A228" w14:textId="51B66CF4" w:rsidR="0063251E" w:rsidRPr="005A28D1" w:rsidRDefault="0063251E" w:rsidP="0063251E">
            <w:pPr>
              <w:jc w:val="center"/>
              <w:rPr>
                <w:rFonts w:eastAsia="Calibri"/>
                <w:szCs w:val="22"/>
              </w:rPr>
            </w:pPr>
            <w:r w:rsidRPr="0008296D">
              <w:rPr>
                <w:rFonts w:eastAsia="Calibri"/>
                <w:bCs/>
                <w:szCs w:val="22"/>
              </w:rPr>
              <w:t>4400-6585-7472</w:t>
            </w:r>
          </w:p>
        </w:tc>
      </w:tr>
      <w:tr w:rsidR="0063251E" w:rsidRPr="005A28D1" w14:paraId="196721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B908F1"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8E2B0" w14:textId="3E189396" w:rsidR="0063251E" w:rsidRPr="005A28D1" w:rsidRDefault="0063251E" w:rsidP="0063251E">
            <w:pPr>
              <w:rPr>
                <w:rFonts w:eastAsia="Calibri"/>
                <w:szCs w:val="22"/>
              </w:rPr>
            </w:pPr>
            <w:r w:rsidRPr="0008296D">
              <w:rPr>
                <w:rFonts w:eastAsia="Calibri"/>
                <w:szCs w:val="22"/>
              </w:rPr>
              <w:t>tr-66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3D4B4F" w14:textId="46CC6DFA" w:rsidR="0063251E" w:rsidRPr="005A28D1" w:rsidRDefault="0063251E" w:rsidP="0063251E">
            <w:pPr>
              <w:rPr>
                <w:rFonts w:eastAsia="Calibri"/>
                <w:szCs w:val="22"/>
              </w:rPr>
            </w:pPr>
            <w:r w:rsidRPr="0008296D">
              <w:rPr>
                <w:rFonts w:eastAsia="Calibri"/>
                <w:szCs w:val="22"/>
              </w:rPr>
              <w:t>Privažiuojamasis kelias prie Mažionių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7EF993" w14:textId="48288282" w:rsidR="0063251E" w:rsidRPr="005A28D1" w:rsidRDefault="0063251E" w:rsidP="0063251E">
            <w:pPr>
              <w:jc w:val="right"/>
              <w:rPr>
                <w:rFonts w:eastAsia="Calibri"/>
                <w:szCs w:val="22"/>
              </w:rPr>
            </w:pPr>
            <w:r w:rsidRPr="0008296D">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817A" w14:textId="51E09D94"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8EF93" w14:textId="6A11FD24" w:rsidR="0063251E" w:rsidRPr="005A28D1" w:rsidRDefault="0063251E" w:rsidP="0063251E">
            <w:pPr>
              <w:jc w:val="right"/>
              <w:rPr>
                <w:rFonts w:eastAsia="Calibri"/>
                <w:szCs w:val="22"/>
              </w:rPr>
            </w:pPr>
            <w:r w:rsidRPr="0008296D">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BB478" w14:textId="7E6AD4CD" w:rsidR="0063251E" w:rsidRPr="005A28D1" w:rsidRDefault="0063251E" w:rsidP="0063251E">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71FCE" w14:textId="40A0CE7E" w:rsidR="0063251E" w:rsidRPr="005A28D1" w:rsidRDefault="0063251E" w:rsidP="0063251E">
            <w:pPr>
              <w:jc w:val="center"/>
              <w:rPr>
                <w:rFonts w:eastAsia="Calibri"/>
                <w:szCs w:val="22"/>
              </w:rPr>
            </w:pPr>
            <w:proofErr w:type="spellStart"/>
            <w:r w:rsidRPr="0008296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1C1539" w14:textId="54631E98" w:rsidR="0063251E" w:rsidRPr="005A28D1" w:rsidRDefault="0063251E" w:rsidP="0063251E">
            <w:pPr>
              <w:jc w:val="center"/>
              <w:rPr>
                <w:rFonts w:eastAsia="Calibri"/>
                <w:szCs w:val="22"/>
              </w:rPr>
            </w:pPr>
            <w:r w:rsidRPr="0008296D">
              <w:rPr>
                <w:rFonts w:eastAsia="Calibri"/>
                <w:bCs/>
                <w:szCs w:val="22"/>
              </w:rPr>
              <w:t>4400-6585-7414</w:t>
            </w:r>
          </w:p>
        </w:tc>
      </w:tr>
      <w:tr w:rsidR="0063251E" w:rsidRPr="005A28D1" w14:paraId="67E8AB6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79ED6D"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6231F" w14:textId="1257D6B1" w:rsidR="0063251E" w:rsidRPr="005A28D1" w:rsidRDefault="0063251E" w:rsidP="0063251E">
            <w:pPr>
              <w:rPr>
                <w:rFonts w:eastAsia="Calibri"/>
                <w:szCs w:val="22"/>
              </w:rPr>
            </w:pPr>
            <w:r w:rsidRPr="0008296D">
              <w:rPr>
                <w:rFonts w:eastAsia="Calibri"/>
                <w:szCs w:val="22"/>
              </w:rPr>
              <w:t>tr-67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CE42C4" w14:textId="3792BF69" w:rsidR="0063251E" w:rsidRPr="005A28D1" w:rsidRDefault="0063251E" w:rsidP="0063251E">
            <w:pPr>
              <w:rPr>
                <w:rFonts w:eastAsia="Calibri"/>
                <w:szCs w:val="22"/>
              </w:rPr>
            </w:pPr>
            <w:r w:rsidRPr="0008296D">
              <w:rPr>
                <w:rFonts w:eastAsia="Calibri"/>
                <w:szCs w:val="22"/>
              </w:rPr>
              <w:t xml:space="preserve">Pravažiuojamasis kelias iki </w:t>
            </w:r>
            <w:proofErr w:type="spellStart"/>
            <w:r w:rsidRPr="0008296D">
              <w:rPr>
                <w:rFonts w:eastAsia="Calibri"/>
                <w:szCs w:val="22"/>
              </w:rPr>
              <w:t>Kalnuočių</w:t>
            </w:r>
            <w:proofErr w:type="spellEnd"/>
            <w:r w:rsidRPr="0008296D">
              <w:rPr>
                <w:rFonts w:eastAsia="Calibri"/>
                <w:szCs w:val="22"/>
              </w:rPr>
              <w:t xml:space="preserve"> miško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E41F44" w14:textId="2BA5FBF7" w:rsidR="0063251E" w:rsidRPr="005A28D1" w:rsidRDefault="0063251E" w:rsidP="0063251E">
            <w:pPr>
              <w:jc w:val="right"/>
              <w:rPr>
                <w:rFonts w:eastAsia="Calibri"/>
                <w:szCs w:val="22"/>
              </w:rPr>
            </w:pPr>
            <w:r w:rsidRPr="0008296D">
              <w:rPr>
                <w:rFonts w:eastAsia="Calibri"/>
                <w:szCs w:val="22"/>
              </w:rPr>
              <w:t xml:space="preserve"> </w:t>
            </w:r>
            <w:r w:rsidRPr="0008296D">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020D0" w14:textId="73484167" w:rsidR="0063251E" w:rsidRPr="005A28D1" w:rsidRDefault="0063251E" w:rsidP="0063251E">
            <w:pPr>
              <w:jc w:val="right"/>
              <w:rPr>
                <w:rFonts w:eastAsia="Calibri"/>
                <w:szCs w:val="22"/>
              </w:rPr>
            </w:pPr>
            <w:r w:rsidRPr="000829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8C61" w14:textId="083ABB0C" w:rsidR="0063251E" w:rsidRPr="005A28D1" w:rsidRDefault="0063251E" w:rsidP="0063251E">
            <w:pPr>
              <w:jc w:val="right"/>
              <w:rPr>
                <w:rFonts w:eastAsia="Calibri"/>
                <w:szCs w:val="22"/>
              </w:rPr>
            </w:pPr>
            <w:r w:rsidRPr="0008296D">
              <w:rPr>
                <w:rFonts w:eastAsia="Calibri"/>
                <w:bCs/>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11D48" w14:textId="6C4EC6BB" w:rsidR="0063251E" w:rsidRPr="005A28D1" w:rsidRDefault="0063251E" w:rsidP="0063251E">
            <w:pPr>
              <w:jc w:val="right"/>
              <w:rPr>
                <w:rFonts w:eastAsia="Calibri"/>
                <w:szCs w:val="22"/>
              </w:rPr>
            </w:pPr>
            <w:r w:rsidRPr="0008296D">
              <w:rPr>
                <w:rFonts w:eastAsia="Calibri"/>
                <w:bCs/>
                <w:szCs w:val="22"/>
              </w:rPr>
              <w:t>1018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D4E44" w14:textId="7C32510B" w:rsidR="0063251E" w:rsidRPr="005A28D1"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204AF6" w14:textId="3131A1B1" w:rsidR="0063251E" w:rsidRPr="005A28D1" w:rsidRDefault="0063251E" w:rsidP="0063251E">
            <w:pPr>
              <w:jc w:val="center"/>
              <w:rPr>
                <w:rFonts w:eastAsia="Calibri"/>
                <w:szCs w:val="22"/>
              </w:rPr>
            </w:pPr>
            <w:r w:rsidRPr="0008296D">
              <w:rPr>
                <w:rFonts w:eastAsia="Calibri"/>
                <w:bCs/>
                <w:szCs w:val="22"/>
              </w:rPr>
              <w:t>4400-6592-6589</w:t>
            </w:r>
          </w:p>
        </w:tc>
      </w:tr>
      <w:tr w:rsidR="0063251E" w:rsidRPr="005A28D1" w14:paraId="1C6486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404D8A6"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83BA9" w14:textId="30CB3E67" w:rsidR="0063251E" w:rsidRPr="005A28D1" w:rsidRDefault="0063251E" w:rsidP="0063251E">
            <w:pPr>
              <w:rPr>
                <w:rFonts w:eastAsia="Calibri"/>
                <w:szCs w:val="22"/>
              </w:rPr>
            </w:pPr>
            <w:r w:rsidRPr="0008296D">
              <w:rPr>
                <w:rFonts w:eastAsia="Calibri"/>
                <w:szCs w:val="22"/>
              </w:rPr>
              <w:t>tr-68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1596B0" w14:textId="425F6D3F" w:rsidR="0063251E" w:rsidRPr="005A28D1" w:rsidRDefault="0063251E" w:rsidP="0063251E">
            <w:pPr>
              <w:rPr>
                <w:rFonts w:eastAsia="Calibri"/>
                <w:szCs w:val="22"/>
              </w:rPr>
            </w:pPr>
            <w:r w:rsidRPr="0008296D">
              <w:rPr>
                <w:rFonts w:eastAsia="Calibri"/>
                <w:szCs w:val="22"/>
              </w:rPr>
              <w:t>Privažiuojamasis kelias prie Dvaro g., Smėlynės k. nuo kelio Nr.  tr-68-1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DF3CE5" w14:textId="77777777" w:rsidR="0063251E" w:rsidRPr="0008296D" w:rsidRDefault="0063251E" w:rsidP="0063251E">
            <w:pPr>
              <w:jc w:val="right"/>
              <w:rPr>
                <w:rFonts w:eastAsia="Calibri"/>
                <w:bCs/>
                <w:szCs w:val="22"/>
              </w:rPr>
            </w:pPr>
            <w:r w:rsidRPr="0008296D">
              <w:rPr>
                <w:rFonts w:eastAsia="Calibri"/>
                <w:bCs/>
                <w:szCs w:val="22"/>
              </w:rPr>
              <w:t>618</w:t>
            </w:r>
          </w:p>
          <w:p w14:paraId="1542C50B" w14:textId="61EEF2A3" w:rsidR="0063251E" w:rsidRPr="005A28D1" w:rsidRDefault="0063251E" w:rsidP="0063251E">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D8DE813" w14:textId="1130C198" w:rsidR="0063251E" w:rsidRPr="005A28D1" w:rsidRDefault="0063251E" w:rsidP="0063251E">
            <w:pPr>
              <w:jc w:val="right"/>
              <w:rPr>
                <w:rFonts w:eastAsia="Calibri"/>
                <w:szCs w:val="22"/>
              </w:rPr>
            </w:pPr>
            <w:r w:rsidRPr="0008296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F9C5" w14:textId="394CE96E" w:rsidR="0063251E" w:rsidRPr="005A28D1" w:rsidRDefault="0063251E" w:rsidP="0063251E">
            <w:pPr>
              <w:jc w:val="right"/>
              <w:rPr>
                <w:rFonts w:eastAsia="Calibri"/>
                <w:szCs w:val="22"/>
              </w:rPr>
            </w:pPr>
            <w:r w:rsidRPr="0008296D">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6BE60" w14:textId="6A8ECB04" w:rsidR="0063251E" w:rsidRPr="005A28D1" w:rsidRDefault="0063251E" w:rsidP="0063251E">
            <w:pPr>
              <w:jc w:val="right"/>
              <w:rPr>
                <w:rFonts w:eastAsia="Calibri"/>
                <w:strike/>
                <w:szCs w:val="22"/>
              </w:rPr>
            </w:pPr>
            <w:r w:rsidRPr="0008296D">
              <w:rPr>
                <w:rFonts w:eastAsia="Calibri"/>
                <w:bCs/>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25179" w14:textId="7B004248" w:rsidR="0063251E" w:rsidRPr="005A28D1" w:rsidRDefault="0063251E" w:rsidP="0063251E">
            <w:pPr>
              <w:jc w:val="center"/>
              <w:rPr>
                <w:rFonts w:eastAsia="Calibri"/>
                <w:szCs w:val="22"/>
              </w:rPr>
            </w:pPr>
            <w:proofErr w:type="spellStart"/>
            <w:r w:rsidRPr="0008296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0C7EAE" w14:textId="7DBFB9A0" w:rsidR="0063251E" w:rsidRPr="005A28D1" w:rsidRDefault="0063251E" w:rsidP="0063251E">
            <w:pPr>
              <w:jc w:val="center"/>
              <w:rPr>
                <w:rFonts w:eastAsia="Calibri"/>
                <w:szCs w:val="22"/>
              </w:rPr>
            </w:pPr>
            <w:r w:rsidRPr="0008296D">
              <w:rPr>
                <w:rFonts w:eastAsia="Calibri"/>
                <w:bCs/>
                <w:szCs w:val="22"/>
              </w:rPr>
              <w:t>4400-6585-4344</w:t>
            </w:r>
          </w:p>
        </w:tc>
      </w:tr>
      <w:tr w:rsidR="0063251E" w:rsidRPr="005A28D1" w14:paraId="5248566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7918FD"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8CAE" w14:textId="3FF5BB8A" w:rsidR="0063251E" w:rsidRPr="005A28D1" w:rsidRDefault="0063251E" w:rsidP="0063251E">
            <w:pPr>
              <w:rPr>
                <w:rFonts w:eastAsia="Calibri"/>
                <w:szCs w:val="22"/>
              </w:rPr>
            </w:pPr>
            <w:r w:rsidRPr="00B12707">
              <w:rPr>
                <w:rFonts w:eastAsia="Calibri"/>
                <w:szCs w:val="22"/>
              </w:rPr>
              <w:t>tr-68-1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E1E933" w14:textId="18FB9989" w:rsidR="0063251E" w:rsidRPr="005A28D1" w:rsidRDefault="0063251E" w:rsidP="0063251E">
            <w:pPr>
              <w:rPr>
                <w:rFonts w:eastAsia="Calibri"/>
                <w:szCs w:val="22"/>
              </w:rPr>
            </w:pPr>
            <w:r w:rsidRPr="00B12707">
              <w:rPr>
                <w:rFonts w:eastAsia="Calibri"/>
                <w:szCs w:val="22"/>
              </w:rPr>
              <w:t>Privažiuojamasis kelias prie Dvaro g., Smėlynės k. nuo kelio Nr. tr-68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BF1E9" w14:textId="6C5910CD" w:rsidR="0063251E" w:rsidRPr="005A28D1" w:rsidRDefault="0063251E" w:rsidP="0063251E">
            <w:pPr>
              <w:jc w:val="right"/>
              <w:rPr>
                <w:rFonts w:eastAsia="Calibri"/>
                <w:szCs w:val="22"/>
              </w:rPr>
            </w:pPr>
            <w:r w:rsidRPr="00B12707">
              <w:rPr>
                <w:rFonts w:eastAsia="Calibri"/>
                <w:bCs/>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C742C" w14:textId="39CE49E7" w:rsidR="0063251E" w:rsidRPr="005A28D1"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1B7D8" w14:textId="2D250DB1" w:rsidR="0063251E" w:rsidRPr="005A28D1" w:rsidRDefault="0063251E" w:rsidP="0063251E">
            <w:pPr>
              <w:jc w:val="right"/>
              <w:rPr>
                <w:rFonts w:eastAsia="Calibri"/>
                <w:szCs w:val="22"/>
              </w:rPr>
            </w:pPr>
            <w:r w:rsidRPr="00B12707">
              <w:rPr>
                <w:rFonts w:eastAsia="Calibri"/>
                <w:bCs/>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969C" w14:textId="5002AF3E" w:rsidR="0063251E" w:rsidRPr="005A28D1" w:rsidRDefault="0063251E" w:rsidP="0063251E">
            <w:pPr>
              <w:jc w:val="right"/>
              <w:rPr>
                <w:rFonts w:eastAsia="Calibri"/>
                <w:szCs w:val="22"/>
              </w:rPr>
            </w:pPr>
            <w:r w:rsidRPr="00B12707">
              <w:rPr>
                <w:rFonts w:eastAsia="Calibri"/>
                <w:strike/>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CC0E6" w14:textId="19286F4C" w:rsidR="0063251E" w:rsidRPr="005A28D1" w:rsidRDefault="0063251E" w:rsidP="0063251E">
            <w:pPr>
              <w:jc w:val="center"/>
              <w:rPr>
                <w:rFonts w:eastAsia="Calibri"/>
                <w:szCs w:val="22"/>
              </w:rPr>
            </w:pPr>
            <w:proofErr w:type="spellStart"/>
            <w:r w:rsidRPr="00B1270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C13CDB" w14:textId="715CE621" w:rsidR="0063251E" w:rsidRPr="005A28D1" w:rsidRDefault="0063251E" w:rsidP="0063251E">
            <w:pPr>
              <w:jc w:val="center"/>
              <w:rPr>
                <w:rFonts w:eastAsia="Calibri"/>
                <w:szCs w:val="22"/>
              </w:rPr>
            </w:pPr>
            <w:r w:rsidRPr="00B12707">
              <w:rPr>
                <w:rFonts w:eastAsia="Calibri"/>
                <w:bCs/>
                <w:szCs w:val="22"/>
              </w:rPr>
              <w:t>4400-6585-4366</w:t>
            </w:r>
          </w:p>
        </w:tc>
      </w:tr>
      <w:tr w:rsidR="0063251E" w:rsidRPr="005A28D1" w14:paraId="5403FAD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C288EA1"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A11" w14:textId="4894D3F7" w:rsidR="0063251E" w:rsidRPr="005A28D1" w:rsidRDefault="0063251E" w:rsidP="0063251E">
            <w:pPr>
              <w:rPr>
                <w:rFonts w:eastAsia="Calibri"/>
                <w:szCs w:val="22"/>
              </w:rPr>
            </w:pPr>
            <w:r w:rsidRPr="00B12707">
              <w:rPr>
                <w:rFonts w:eastAsia="Calibri"/>
                <w:szCs w:val="22"/>
              </w:rPr>
              <w:t>tr-69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C76761" w14:textId="2F01ABF1" w:rsidR="0063251E" w:rsidRPr="005A28D1" w:rsidRDefault="0063251E" w:rsidP="0063251E">
            <w:pPr>
              <w:rPr>
                <w:rFonts w:eastAsia="Calibri"/>
                <w:szCs w:val="22"/>
              </w:rPr>
            </w:pPr>
            <w:r w:rsidRPr="00B12707">
              <w:rPr>
                <w:rFonts w:eastAsia="Calibri"/>
                <w:szCs w:val="22"/>
              </w:rPr>
              <w:t>Pravažiuojamasis kelias nuo Kreivosios g. iki Dvaro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D5A89D" w14:textId="77B0BC6C" w:rsidR="0063251E" w:rsidRPr="005A28D1" w:rsidRDefault="0063251E" w:rsidP="0063251E">
            <w:pPr>
              <w:jc w:val="right"/>
              <w:rPr>
                <w:rFonts w:eastAsia="Calibri"/>
                <w:szCs w:val="22"/>
              </w:rPr>
            </w:pPr>
            <w:r w:rsidRPr="00B12707">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26799" w14:textId="0024E1C0" w:rsidR="0063251E" w:rsidRPr="005A28D1"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D4D3E" w14:textId="5947A88F" w:rsidR="0063251E" w:rsidRPr="005A28D1" w:rsidRDefault="0063251E" w:rsidP="0063251E">
            <w:pPr>
              <w:jc w:val="right"/>
              <w:rPr>
                <w:rFonts w:eastAsia="Calibri"/>
                <w:szCs w:val="22"/>
              </w:rPr>
            </w:pPr>
            <w:r w:rsidRPr="00B12707">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3C9B" w14:textId="670917D1" w:rsidR="0063251E" w:rsidRPr="005A28D1" w:rsidRDefault="0063251E" w:rsidP="0063251E">
            <w:pPr>
              <w:jc w:val="right"/>
              <w:rPr>
                <w:rFonts w:eastAsia="Calibri"/>
                <w:szCs w:val="22"/>
              </w:rPr>
            </w:pPr>
            <w:r w:rsidRPr="00B1270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6F487" w14:textId="528CC722" w:rsidR="0063251E" w:rsidRPr="005A28D1" w:rsidRDefault="0063251E" w:rsidP="0063251E">
            <w:pPr>
              <w:jc w:val="center"/>
              <w:rPr>
                <w:rFonts w:eastAsia="Calibri"/>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7FC060" w14:textId="56EF04D2" w:rsidR="0063251E" w:rsidRPr="005A28D1" w:rsidRDefault="0063251E" w:rsidP="0063251E">
            <w:pPr>
              <w:jc w:val="center"/>
              <w:rPr>
                <w:rFonts w:eastAsia="Calibri"/>
                <w:szCs w:val="22"/>
              </w:rPr>
            </w:pPr>
            <w:r w:rsidRPr="00B12707">
              <w:rPr>
                <w:rFonts w:eastAsia="Calibri"/>
                <w:bCs/>
                <w:szCs w:val="22"/>
              </w:rPr>
              <w:t>4400-6585-4377</w:t>
            </w:r>
          </w:p>
        </w:tc>
      </w:tr>
      <w:tr w:rsidR="0063251E" w:rsidRPr="005A28D1" w14:paraId="24CBF5B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7BAED63"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31BC4B" w14:textId="425D2D01" w:rsidR="0063251E" w:rsidRPr="005A28D1" w:rsidRDefault="0063251E" w:rsidP="0063251E">
            <w:pPr>
              <w:rPr>
                <w:rFonts w:eastAsia="Calibri"/>
                <w:szCs w:val="22"/>
              </w:rPr>
            </w:pPr>
            <w:r w:rsidRPr="00B12707">
              <w:rPr>
                <w:rFonts w:eastAsia="Calibri"/>
                <w:szCs w:val="22"/>
              </w:rPr>
              <w:t>tr-7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114E1B" w14:textId="55E1298B" w:rsidR="0063251E" w:rsidRPr="005A28D1" w:rsidRDefault="0063251E" w:rsidP="0063251E">
            <w:pPr>
              <w:rPr>
                <w:rFonts w:eastAsia="Calibri"/>
                <w:szCs w:val="22"/>
              </w:rPr>
            </w:pPr>
            <w:r w:rsidRPr="00B12707">
              <w:rPr>
                <w:rFonts w:eastAsia="Calibri"/>
                <w:szCs w:val="22"/>
              </w:rPr>
              <w:t>Surdegis–</w:t>
            </w:r>
            <w:proofErr w:type="spellStart"/>
            <w:r w:rsidRPr="00B12707">
              <w:rPr>
                <w:rFonts w:eastAsia="Calibri"/>
                <w:szCs w:val="22"/>
              </w:rPr>
              <w:t>Vašuokėnai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6EE38E0" w14:textId="381B0630" w:rsidR="0063251E" w:rsidRPr="005A28D1" w:rsidRDefault="0063251E" w:rsidP="0063251E">
            <w:pPr>
              <w:jc w:val="right"/>
              <w:rPr>
                <w:rFonts w:eastAsia="Calibri"/>
                <w:szCs w:val="22"/>
              </w:rPr>
            </w:pPr>
            <w:r w:rsidRPr="00B12707">
              <w:rPr>
                <w:rFonts w:eastAsia="Calibri"/>
                <w:szCs w:val="22"/>
              </w:rPr>
              <w:t xml:space="preserve"> </w:t>
            </w:r>
            <w:r w:rsidRPr="00B12707">
              <w:rPr>
                <w:rFonts w:eastAsia="Calibri"/>
                <w:bCs/>
                <w:szCs w:val="22"/>
              </w:rPr>
              <w:t>5314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5C3" w14:textId="6550EE58" w:rsidR="0063251E" w:rsidRPr="005A28D1"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7A242" w14:textId="306E6BE8" w:rsidR="0063251E" w:rsidRPr="005A28D1" w:rsidRDefault="0063251E" w:rsidP="0063251E">
            <w:pPr>
              <w:jc w:val="right"/>
              <w:rPr>
                <w:rFonts w:eastAsia="Calibri"/>
                <w:szCs w:val="22"/>
              </w:rPr>
            </w:pPr>
            <w:r w:rsidRPr="00B12707">
              <w:rPr>
                <w:rFonts w:eastAsia="Calibri"/>
                <w:strike/>
                <w:szCs w:val="22"/>
              </w:rPr>
              <w:t xml:space="preserve"> </w:t>
            </w:r>
            <w:r w:rsidRPr="00B12707">
              <w:rPr>
                <w:rFonts w:eastAsia="Calibri"/>
                <w:bCs/>
                <w:szCs w:val="22"/>
              </w:rPr>
              <w:t>3750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87E57" w14:textId="6A020848" w:rsidR="0063251E" w:rsidRPr="005A28D1" w:rsidRDefault="0063251E" w:rsidP="0063251E">
            <w:pPr>
              <w:jc w:val="right"/>
              <w:rPr>
                <w:rFonts w:eastAsia="Calibri"/>
                <w:szCs w:val="22"/>
              </w:rPr>
            </w:pPr>
            <w:r w:rsidRPr="00B12707">
              <w:rPr>
                <w:rFonts w:eastAsia="Calibri"/>
                <w:bCs/>
                <w:szCs w:val="22"/>
              </w:rPr>
              <w:t>1564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3AA92" w14:textId="2B6125F2" w:rsidR="0063251E" w:rsidRPr="005A28D1" w:rsidRDefault="0063251E" w:rsidP="0063251E">
            <w:pPr>
              <w:jc w:val="center"/>
              <w:rPr>
                <w:rFonts w:eastAsia="Calibri"/>
                <w:szCs w:val="22"/>
              </w:rPr>
            </w:pPr>
            <w:proofErr w:type="spellStart"/>
            <w:r w:rsidRPr="00B1270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C36A26" w14:textId="24B903E5" w:rsidR="0063251E" w:rsidRPr="005A28D1" w:rsidRDefault="0063251E" w:rsidP="0063251E">
            <w:pPr>
              <w:jc w:val="center"/>
              <w:rPr>
                <w:rFonts w:eastAsia="Calibri"/>
                <w:szCs w:val="22"/>
              </w:rPr>
            </w:pPr>
            <w:r w:rsidRPr="00B12707">
              <w:rPr>
                <w:rFonts w:eastAsia="Calibri"/>
                <w:bCs/>
                <w:szCs w:val="22"/>
              </w:rPr>
              <w:t>4400-6592-6767</w:t>
            </w:r>
          </w:p>
        </w:tc>
      </w:tr>
      <w:tr w:rsidR="0063251E" w:rsidRPr="005A28D1" w14:paraId="51E0889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F9F4DDE"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7B214D" w14:textId="24C241F1" w:rsidR="0063251E" w:rsidRPr="005A28D1" w:rsidRDefault="0063251E" w:rsidP="0063251E">
            <w:pPr>
              <w:rPr>
                <w:rFonts w:eastAsia="Calibri"/>
                <w:szCs w:val="22"/>
              </w:rPr>
            </w:pPr>
            <w:r w:rsidRPr="00B12707">
              <w:rPr>
                <w:rFonts w:eastAsia="Calibri"/>
                <w:szCs w:val="22"/>
              </w:rPr>
              <w:t>tr-70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B97724" w14:textId="04CFA07D" w:rsidR="0063251E" w:rsidRPr="005A28D1" w:rsidRDefault="0063251E" w:rsidP="0063251E">
            <w:pPr>
              <w:rPr>
                <w:rFonts w:eastAsia="Calibri"/>
                <w:szCs w:val="22"/>
              </w:rPr>
            </w:pPr>
            <w:proofErr w:type="spellStart"/>
            <w:r w:rsidRPr="00B12707">
              <w:rPr>
                <w:rFonts w:eastAsia="Calibri"/>
                <w:szCs w:val="22"/>
              </w:rPr>
              <w:t>Žiedonys</w:t>
            </w:r>
            <w:proofErr w:type="spellEnd"/>
            <w:r w:rsidRPr="00B12707">
              <w:rPr>
                <w:rFonts w:eastAsia="Calibri"/>
                <w:szCs w:val="22"/>
              </w:rPr>
              <w:t>–Smėlynė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1C76B3" w14:textId="102F2AD9" w:rsidR="0063251E" w:rsidRPr="005A28D1" w:rsidRDefault="0063251E" w:rsidP="0063251E">
            <w:pPr>
              <w:jc w:val="right"/>
              <w:rPr>
                <w:rFonts w:eastAsia="Calibri"/>
                <w:szCs w:val="22"/>
              </w:rPr>
            </w:pPr>
            <w:r w:rsidRPr="00B12707">
              <w:rPr>
                <w:rFonts w:eastAsia="Calibri"/>
                <w:szCs w:val="22"/>
              </w:rPr>
              <w:t> </w:t>
            </w:r>
            <w:r w:rsidRPr="00B12707">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2639B" w14:textId="0D618011" w:rsidR="0063251E" w:rsidRPr="005A28D1"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3FC17" w14:textId="2E794DF7" w:rsidR="0063251E" w:rsidRPr="005A28D1" w:rsidRDefault="0063251E" w:rsidP="0063251E">
            <w:pPr>
              <w:jc w:val="right"/>
              <w:rPr>
                <w:rFonts w:eastAsia="Calibri"/>
                <w:szCs w:val="22"/>
              </w:rPr>
            </w:pPr>
            <w:r w:rsidRPr="00B12707">
              <w:rPr>
                <w:rFonts w:eastAsia="Calibri"/>
                <w:szCs w:val="22"/>
              </w:rPr>
              <w:t> </w:t>
            </w:r>
            <w:r w:rsidRPr="00B12707">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AC7F0" w14:textId="5E0B1467" w:rsidR="0063251E" w:rsidRPr="005A28D1"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03E7" w14:textId="1B58C43B" w:rsidR="0063251E" w:rsidRPr="005A28D1" w:rsidRDefault="0063251E" w:rsidP="0063251E">
            <w:pPr>
              <w:jc w:val="center"/>
              <w:rPr>
                <w:rFonts w:eastAsia="Calibri"/>
                <w:szCs w:val="22"/>
              </w:rPr>
            </w:pPr>
            <w:proofErr w:type="spellStart"/>
            <w:r w:rsidRPr="00B12707">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E373DC" w14:textId="663A5065" w:rsidR="0063251E" w:rsidRPr="005A28D1" w:rsidRDefault="0063251E" w:rsidP="0063251E">
            <w:pPr>
              <w:jc w:val="center"/>
              <w:rPr>
                <w:rFonts w:eastAsia="Calibri"/>
                <w:szCs w:val="22"/>
              </w:rPr>
            </w:pPr>
            <w:r w:rsidRPr="00B12707">
              <w:rPr>
                <w:rFonts w:eastAsia="Calibri"/>
                <w:bCs/>
                <w:szCs w:val="22"/>
              </w:rPr>
              <w:t>4400-6585-4400</w:t>
            </w:r>
          </w:p>
        </w:tc>
      </w:tr>
      <w:tr w:rsidR="0063251E" w:rsidRPr="005A28D1" w14:paraId="217419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E45E73" w14:textId="77777777" w:rsidR="0063251E" w:rsidRPr="005A28D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081C99" w14:textId="1F8EEC6C" w:rsidR="0063251E" w:rsidRPr="005A28D1" w:rsidRDefault="0063251E" w:rsidP="0063251E">
            <w:pPr>
              <w:rPr>
                <w:rFonts w:eastAsia="Calibri"/>
                <w:szCs w:val="22"/>
              </w:rPr>
            </w:pPr>
            <w:r w:rsidRPr="00B12707">
              <w:rPr>
                <w:rFonts w:eastAsia="Calibri"/>
                <w:szCs w:val="22"/>
              </w:rPr>
              <w:t>tr-71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3DE39D" w14:textId="1ECAB09A" w:rsidR="0063251E" w:rsidRPr="005A28D1" w:rsidRDefault="0063251E" w:rsidP="0063251E">
            <w:pPr>
              <w:rPr>
                <w:rFonts w:eastAsia="Calibri"/>
                <w:szCs w:val="22"/>
              </w:rPr>
            </w:pPr>
            <w:r w:rsidRPr="00B12707">
              <w:rPr>
                <w:rFonts w:eastAsia="Calibri"/>
                <w:szCs w:val="22"/>
              </w:rPr>
              <w:t xml:space="preserve">Privažiuojamasis kelias prie gyvenamųjų namų </w:t>
            </w:r>
            <w:proofErr w:type="spellStart"/>
            <w:r w:rsidRPr="00B12707">
              <w:rPr>
                <w:rFonts w:eastAsia="Calibri"/>
                <w:szCs w:val="22"/>
              </w:rPr>
              <w:t>Žviliūnų</w:t>
            </w:r>
            <w:proofErr w:type="spellEnd"/>
            <w:r w:rsidRPr="00B12707">
              <w:rPr>
                <w:rFonts w:eastAsia="Calibri"/>
                <w:szCs w:val="22"/>
              </w:rPr>
              <w:t xml:space="preserve"> k. nuo kelio Surdegis–</w:t>
            </w:r>
            <w:proofErr w:type="spellStart"/>
            <w:r w:rsidRPr="00B12707">
              <w:rPr>
                <w:rFonts w:eastAsia="Calibri"/>
                <w:szCs w:val="22"/>
              </w:rPr>
              <w:t>Žviliūnai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051C333" w14:textId="67E879D6" w:rsidR="0063251E" w:rsidRPr="005A28D1" w:rsidRDefault="0063251E" w:rsidP="0063251E">
            <w:pPr>
              <w:jc w:val="right"/>
              <w:rPr>
                <w:rFonts w:eastAsia="Calibri"/>
                <w:szCs w:val="22"/>
              </w:rPr>
            </w:pPr>
            <w:r w:rsidRPr="00B12707">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A21BD" w14:textId="24BF33F5" w:rsidR="0063251E" w:rsidRPr="005A28D1"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41EE" w14:textId="6286427E" w:rsidR="0063251E" w:rsidRPr="005A28D1" w:rsidRDefault="0063251E" w:rsidP="0063251E">
            <w:pPr>
              <w:jc w:val="right"/>
              <w:rPr>
                <w:rFonts w:eastAsia="Calibri"/>
                <w:szCs w:val="22"/>
              </w:rPr>
            </w:pPr>
            <w:r w:rsidRPr="00B12707">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0966" w14:textId="635D5C08" w:rsidR="0063251E" w:rsidRPr="005A28D1" w:rsidRDefault="0063251E" w:rsidP="0063251E">
            <w:pPr>
              <w:jc w:val="right"/>
              <w:rPr>
                <w:rFonts w:eastAsia="Calibri"/>
                <w:strike/>
                <w:szCs w:val="22"/>
              </w:rPr>
            </w:pPr>
            <w:r w:rsidRPr="00B1270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61E7" w14:textId="1F91CC05" w:rsidR="0063251E" w:rsidRPr="005A28D1" w:rsidRDefault="0063251E" w:rsidP="0063251E">
            <w:pPr>
              <w:jc w:val="center"/>
              <w:rPr>
                <w:rFonts w:eastAsia="Calibri"/>
                <w:szCs w:val="22"/>
              </w:rPr>
            </w:pPr>
            <w:proofErr w:type="spellStart"/>
            <w:r w:rsidRPr="00B1270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789837" w14:textId="10C5AF0A" w:rsidR="0063251E" w:rsidRPr="005A28D1" w:rsidRDefault="0063251E" w:rsidP="0063251E">
            <w:pPr>
              <w:jc w:val="center"/>
              <w:rPr>
                <w:rFonts w:eastAsia="Calibri"/>
                <w:szCs w:val="22"/>
              </w:rPr>
            </w:pPr>
            <w:r w:rsidRPr="00B12707">
              <w:rPr>
                <w:rFonts w:eastAsia="Calibri"/>
                <w:szCs w:val="22"/>
              </w:rPr>
              <w:t>4400-6467-6335</w:t>
            </w:r>
          </w:p>
        </w:tc>
      </w:tr>
      <w:tr w:rsidR="0063251E" w:rsidRPr="004B1509" w14:paraId="1F3DA0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001AD9"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12F622" w14:textId="3AF55DAB" w:rsidR="0063251E" w:rsidRPr="004B1509" w:rsidRDefault="0063251E" w:rsidP="0063251E">
            <w:pPr>
              <w:rPr>
                <w:rFonts w:eastAsia="Calibri"/>
                <w:szCs w:val="22"/>
              </w:rPr>
            </w:pPr>
            <w:r w:rsidRPr="00B12707">
              <w:rPr>
                <w:rFonts w:eastAsia="Calibri"/>
                <w:szCs w:val="22"/>
              </w:rPr>
              <w:t>tr-72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796792" w14:textId="02C3D9C8" w:rsidR="0063251E" w:rsidRPr="004B1509" w:rsidRDefault="0063251E" w:rsidP="0063251E">
            <w:pPr>
              <w:rPr>
                <w:rFonts w:eastAsia="Calibri"/>
                <w:szCs w:val="22"/>
              </w:rPr>
            </w:pPr>
            <w:r w:rsidRPr="00B12707">
              <w:rPr>
                <w:rFonts w:eastAsia="Calibri"/>
                <w:szCs w:val="22"/>
              </w:rPr>
              <w:t>Privažiuojamasis kelias prie geležinkelio pervažos nuo Dvaro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71121" w14:textId="7AE0B255" w:rsidR="0063251E" w:rsidRPr="004B1509" w:rsidRDefault="0063251E" w:rsidP="0063251E">
            <w:pPr>
              <w:jc w:val="right"/>
              <w:rPr>
                <w:rFonts w:eastAsia="Calibri"/>
                <w:szCs w:val="22"/>
              </w:rPr>
            </w:pPr>
            <w:r w:rsidRPr="00B12707">
              <w:rPr>
                <w:rFonts w:eastAsia="Calibri"/>
                <w:bCs/>
                <w:szCs w:val="22"/>
              </w:rPr>
              <w:t>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8BE3B" w14:textId="6DDAEA00"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6D3D2" w14:textId="524078E9" w:rsidR="0063251E" w:rsidRPr="004B1509" w:rsidRDefault="0063251E" w:rsidP="0063251E">
            <w:pPr>
              <w:jc w:val="right"/>
              <w:rPr>
                <w:rFonts w:eastAsia="Calibri"/>
                <w:szCs w:val="22"/>
              </w:rPr>
            </w:pPr>
            <w:r w:rsidRPr="00B12707">
              <w:rPr>
                <w:rFonts w:eastAsia="Calibri"/>
                <w:bCs/>
                <w:szCs w:val="22"/>
              </w:rPr>
              <w:t>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8F8D4" w14:textId="48CD7DF4" w:rsidR="0063251E" w:rsidRPr="004B1509" w:rsidRDefault="0063251E" w:rsidP="0063251E">
            <w:pPr>
              <w:jc w:val="right"/>
              <w:rPr>
                <w:rFonts w:eastAsia="Calibri"/>
                <w:szCs w:val="22"/>
              </w:rPr>
            </w:pPr>
            <w:r w:rsidRPr="00B1270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EB92D" w14:textId="734C68E8" w:rsidR="0063251E" w:rsidRPr="004B1509" w:rsidRDefault="0063251E" w:rsidP="0063251E">
            <w:pPr>
              <w:jc w:val="center"/>
              <w:rPr>
                <w:rFonts w:eastAsia="Calibri"/>
                <w:bCs/>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92DD38" w14:textId="162FB2A6" w:rsidR="0063251E" w:rsidRPr="004B1509" w:rsidRDefault="0063251E" w:rsidP="0063251E">
            <w:pPr>
              <w:jc w:val="center"/>
              <w:rPr>
                <w:rFonts w:eastAsia="Calibri"/>
                <w:szCs w:val="22"/>
              </w:rPr>
            </w:pPr>
            <w:r w:rsidRPr="00B12707">
              <w:rPr>
                <w:rFonts w:eastAsia="Calibri"/>
                <w:bCs/>
                <w:szCs w:val="22"/>
              </w:rPr>
              <w:t>4400-6585-4388</w:t>
            </w:r>
          </w:p>
        </w:tc>
      </w:tr>
      <w:tr w:rsidR="0063251E" w:rsidRPr="004B1509" w14:paraId="7B4B21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A437C09"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A32D2" w14:textId="7B0458E3" w:rsidR="0063251E" w:rsidRPr="004B1509" w:rsidRDefault="0063251E" w:rsidP="0063251E">
            <w:pPr>
              <w:rPr>
                <w:rFonts w:eastAsia="Calibri"/>
                <w:szCs w:val="22"/>
              </w:rPr>
            </w:pPr>
            <w:r w:rsidRPr="00B12707">
              <w:rPr>
                <w:rFonts w:eastAsia="Calibri"/>
                <w:szCs w:val="22"/>
              </w:rPr>
              <w:t>tr-73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7C7C0D" w14:textId="66F237EF" w:rsidR="0063251E" w:rsidRPr="004B1509" w:rsidRDefault="0063251E" w:rsidP="0063251E">
            <w:pPr>
              <w:rPr>
                <w:rFonts w:eastAsia="Calibri"/>
                <w:szCs w:val="22"/>
              </w:rPr>
            </w:pPr>
            <w:r w:rsidRPr="00B12707">
              <w:rPr>
                <w:rFonts w:eastAsia="Calibri"/>
                <w:szCs w:val="22"/>
              </w:rPr>
              <w:t xml:space="preserve">Privažiuojamasis kelias prie </w:t>
            </w:r>
            <w:proofErr w:type="spellStart"/>
            <w:r w:rsidRPr="00B12707">
              <w:rPr>
                <w:rFonts w:eastAsia="Calibri"/>
                <w:szCs w:val="22"/>
              </w:rPr>
              <w:t>Dubriškio</w:t>
            </w:r>
            <w:proofErr w:type="spellEnd"/>
            <w:r w:rsidRPr="00B12707">
              <w:rPr>
                <w:rFonts w:eastAsia="Calibri"/>
                <w:szCs w:val="22"/>
              </w:rPr>
              <w:t xml:space="preserve"> k. nuo kelio Troškūnai–Viešintos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AFEFCB" w14:textId="6A477DD5" w:rsidR="0063251E" w:rsidRPr="004B1509" w:rsidRDefault="0063251E" w:rsidP="0063251E">
            <w:pPr>
              <w:jc w:val="right"/>
              <w:rPr>
                <w:rFonts w:eastAsia="Calibri"/>
                <w:szCs w:val="22"/>
              </w:rPr>
            </w:pPr>
            <w:r w:rsidRPr="00B12707">
              <w:rPr>
                <w:rFonts w:eastAsia="Calibri"/>
                <w:szCs w:val="22"/>
              </w:rPr>
              <w:t xml:space="preserve"> </w:t>
            </w:r>
            <w:r w:rsidRPr="00B12707">
              <w:rPr>
                <w:rFonts w:eastAsia="Calibri"/>
                <w:bCs/>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EF5F7" w14:textId="21C0A9CE"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EFFE9" w14:textId="45914A83" w:rsidR="0063251E" w:rsidRPr="004B1509" w:rsidRDefault="0063251E" w:rsidP="0063251E">
            <w:pPr>
              <w:jc w:val="right"/>
              <w:rPr>
                <w:rFonts w:eastAsia="Calibri"/>
                <w:szCs w:val="22"/>
              </w:rPr>
            </w:pPr>
            <w:r w:rsidRPr="00B12707">
              <w:rPr>
                <w:rFonts w:eastAsia="Calibri"/>
                <w:bCs/>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7F2A" w14:textId="5EC4AEF2" w:rsidR="0063251E" w:rsidRPr="004B1509" w:rsidRDefault="0063251E" w:rsidP="0063251E">
            <w:pPr>
              <w:jc w:val="right"/>
              <w:rPr>
                <w:rFonts w:eastAsia="Calibri"/>
                <w:szCs w:val="22"/>
              </w:rPr>
            </w:pPr>
            <w:r w:rsidRPr="00B1270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728DA" w14:textId="3645D85F" w:rsidR="0063251E" w:rsidRPr="004B1509" w:rsidRDefault="0063251E" w:rsidP="0063251E">
            <w:pPr>
              <w:jc w:val="center"/>
              <w:rPr>
                <w:rFonts w:eastAsia="Calibri"/>
                <w:bCs/>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870EAE" w14:textId="4CA6B9D6" w:rsidR="0063251E" w:rsidRPr="004B1509" w:rsidRDefault="0063251E" w:rsidP="0063251E">
            <w:pPr>
              <w:jc w:val="center"/>
              <w:rPr>
                <w:rFonts w:eastAsia="Calibri"/>
                <w:szCs w:val="22"/>
              </w:rPr>
            </w:pPr>
            <w:r w:rsidRPr="00B12707">
              <w:rPr>
                <w:rFonts w:eastAsia="Calibri"/>
                <w:bCs/>
                <w:szCs w:val="22"/>
              </w:rPr>
              <w:t>4400-6585-4355</w:t>
            </w:r>
          </w:p>
        </w:tc>
      </w:tr>
      <w:tr w:rsidR="0063251E" w:rsidRPr="004B1509" w14:paraId="195D073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C41878A"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F96950" w14:textId="70CA51B2" w:rsidR="0063251E" w:rsidRPr="004B1509" w:rsidRDefault="0063251E" w:rsidP="0063251E">
            <w:pPr>
              <w:rPr>
                <w:rFonts w:eastAsia="Calibri"/>
                <w:szCs w:val="22"/>
              </w:rPr>
            </w:pPr>
            <w:r w:rsidRPr="00B12707">
              <w:rPr>
                <w:rFonts w:eastAsia="Calibri"/>
                <w:szCs w:val="22"/>
              </w:rPr>
              <w:t>tr-75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49F409" w14:textId="370873EE" w:rsidR="0063251E" w:rsidRPr="004B1509" w:rsidRDefault="0063251E" w:rsidP="0063251E">
            <w:pPr>
              <w:rPr>
                <w:rFonts w:eastAsia="Calibri"/>
                <w:szCs w:val="22"/>
              </w:rPr>
            </w:pPr>
            <w:r w:rsidRPr="00B12707">
              <w:rPr>
                <w:rFonts w:eastAsia="Calibri"/>
                <w:szCs w:val="22"/>
              </w:rPr>
              <w:t>Privažiuojamasis kelias prie Purvynų vs.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23CC2B" w14:textId="7057E971" w:rsidR="0063251E" w:rsidRPr="004B1509" w:rsidRDefault="0063251E" w:rsidP="0063251E">
            <w:pPr>
              <w:jc w:val="right"/>
              <w:rPr>
                <w:rFonts w:eastAsia="Calibri"/>
                <w:szCs w:val="22"/>
              </w:rPr>
            </w:pPr>
            <w:r w:rsidRPr="00B12707">
              <w:rPr>
                <w:rFonts w:eastAsia="Calibri"/>
                <w:szCs w:val="22"/>
              </w:rPr>
              <w:t> </w:t>
            </w:r>
            <w:r w:rsidRPr="00B12707">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71B9" w14:textId="57C38739"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3B9D2" w14:textId="19B8AD80"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C918C" w14:textId="514A0A70" w:rsidR="0063251E" w:rsidRPr="004B1509" w:rsidRDefault="0063251E" w:rsidP="0063251E">
            <w:pPr>
              <w:jc w:val="right"/>
              <w:rPr>
                <w:rFonts w:eastAsia="Calibri"/>
                <w:szCs w:val="22"/>
              </w:rPr>
            </w:pPr>
            <w:r w:rsidRPr="00B12707">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85CD6" w14:textId="4F3DCC27" w:rsidR="0063251E" w:rsidRPr="004B1509" w:rsidRDefault="0063251E" w:rsidP="0063251E">
            <w:pPr>
              <w:jc w:val="center"/>
              <w:rPr>
                <w:rFonts w:eastAsia="Calibri"/>
                <w:bCs/>
                <w:szCs w:val="22"/>
              </w:rPr>
            </w:pPr>
            <w:r w:rsidRPr="00B12707">
              <w:rPr>
                <w:rFonts w:eastAsia="Calibri"/>
                <w:bCs/>
                <w:szCs w:val="22"/>
              </w:rPr>
              <w:t xml:space="preserve"> </w:t>
            </w:r>
            <w:proofErr w:type="spellStart"/>
            <w:r w:rsidRPr="00B1270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E4154" w14:textId="41DDDA7A" w:rsidR="0063251E" w:rsidRPr="004B1509" w:rsidRDefault="0063251E" w:rsidP="0063251E">
            <w:pPr>
              <w:jc w:val="center"/>
              <w:rPr>
                <w:rFonts w:eastAsia="Calibri"/>
                <w:szCs w:val="22"/>
              </w:rPr>
            </w:pPr>
            <w:r w:rsidRPr="00B12707">
              <w:rPr>
                <w:rFonts w:eastAsia="Calibri"/>
                <w:bCs/>
                <w:szCs w:val="22"/>
              </w:rPr>
              <w:t>4400-6600-5514</w:t>
            </w:r>
          </w:p>
        </w:tc>
      </w:tr>
      <w:tr w:rsidR="0063251E" w:rsidRPr="004B1509" w14:paraId="0410A3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EA7856"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174D4A" w14:textId="3BC7181C" w:rsidR="0063251E" w:rsidRPr="004B1509" w:rsidRDefault="0063251E" w:rsidP="0063251E">
            <w:pPr>
              <w:rPr>
                <w:rFonts w:eastAsia="Calibri"/>
                <w:szCs w:val="22"/>
              </w:rPr>
            </w:pPr>
            <w:r w:rsidRPr="00B12707">
              <w:rPr>
                <w:rFonts w:eastAsia="Calibri"/>
                <w:szCs w:val="22"/>
              </w:rPr>
              <w:t>tr-76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FCE5C0" w14:textId="4BC5BC20" w:rsidR="0063251E" w:rsidRPr="004B1509" w:rsidRDefault="0063251E" w:rsidP="0063251E">
            <w:pPr>
              <w:rPr>
                <w:rFonts w:eastAsia="Calibri"/>
                <w:szCs w:val="22"/>
              </w:rPr>
            </w:pPr>
            <w:r w:rsidRPr="00B12707">
              <w:rPr>
                <w:rFonts w:eastAsia="Calibri"/>
                <w:szCs w:val="22"/>
              </w:rPr>
              <w:t xml:space="preserve">Privažiuojamasis kelias prie </w:t>
            </w:r>
            <w:proofErr w:type="spellStart"/>
            <w:r w:rsidRPr="00B12707">
              <w:rPr>
                <w:rFonts w:eastAsia="Calibri"/>
                <w:szCs w:val="22"/>
              </w:rPr>
              <w:t>Daugulių</w:t>
            </w:r>
            <w:proofErr w:type="spellEnd"/>
            <w:r w:rsidRPr="00B12707">
              <w:rPr>
                <w:rFonts w:eastAsia="Calibri"/>
                <w:szCs w:val="22"/>
              </w:rPr>
              <w:t xml:space="preserve"> vs.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06D6BD" w14:textId="4BD04263" w:rsidR="0063251E" w:rsidRPr="004B1509" w:rsidRDefault="0063251E" w:rsidP="0063251E">
            <w:pPr>
              <w:jc w:val="right"/>
              <w:rPr>
                <w:rFonts w:eastAsia="Calibri"/>
                <w:szCs w:val="22"/>
              </w:rPr>
            </w:pPr>
            <w:r w:rsidRPr="00B12707">
              <w:rPr>
                <w:rFonts w:eastAsia="Calibri"/>
                <w:bCs/>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8B7ED" w14:textId="159493F5"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4B977" w14:textId="25023F0F" w:rsidR="0063251E" w:rsidRPr="004B1509" w:rsidRDefault="0063251E" w:rsidP="0063251E">
            <w:pPr>
              <w:jc w:val="right"/>
              <w:rPr>
                <w:rFonts w:eastAsia="Calibri"/>
                <w:szCs w:val="22"/>
              </w:rPr>
            </w:pPr>
            <w:r w:rsidRPr="00B12707">
              <w:rPr>
                <w:rFonts w:eastAsia="Calibri"/>
                <w:bCs/>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BF72D" w14:textId="62DE9397"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573C" w14:textId="5FDBC861" w:rsidR="0063251E" w:rsidRPr="004B1509" w:rsidRDefault="0063251E" w:rsidP="0063251E">
            <w:pPr>
              <w:jc w:val="center"/>
              <w:rPr>
                <w:rFonts w:eastAsia="Calibri"/>
                <w:bCs/>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3D6321" w14:textId="46BE23F7" w:rsidR="0063251E" w:rsidRPr="004B1509" w:rsidRDefault="0063251E" w:rsidP="0063251E">
            <w:pPr>
              <w:jc w:val="center"/>
              <w:rPr>
                <w:rFonts w:eastAsia="Calibri"/>
                <w:szCs w:val="22"/>
              </w:rPr>
            </w:pPr>
            <w:r w:rsidRPr="00B12707">
              <w:rPr>
                <w:rFonts w:eastAsia="Calibri"/>
                <w:bCs/>
                <w:szCs w:val="22"/>
              </w:rPr>
              <w:t>4400-6585-7486</w:t>
            </w:r>
          </w:p>
        </w:tc>
      </w:tr>
      <w:tr w:rsidR="0063251E" w:rsidRPr="004B1509" w14:paraId="76E1CD6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63467E"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3F6D0" w14:textId="6DDA97EE" w:rsidR="0063251E" w:rsidRPr="004B1509" w:rsidRDefault="0063251E" w:rsidP="0063251E">
            <w:pPr>
              <w:rPr>
                <w:rFonts w:eastAsia="Calibri"/>
                <w:szCs w:val="22"/>
              </w:rPr>
            </w:pPr>
            <w:r w:rsidRPr="00B12707">
              <w:rPr>
                <w:rFonts w:eastAsia="Calibri"/>
                <w:szCs w:val="22"/>
              </w:rPr>
              <w:t>tr-77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705564" w14:textId="7CD8C2C8" w:rsidR="0063251E" w:rsidRPr="004B1509" w:rsidRDefault="0063251E" w:rsidP="0063251E">
            <w:pPr>
              <w:rPr>
                <w:rFonts w:eastAsia="Calibri"/>
                <w:szCs w:val="22"/>
              </w:rPr>
            </w:pPr>
            <w:proofErr w:type="spellStart"/>
            <w:r w:rsidRPr="00B12707">
              <w:rPr>
                <w:rFonts w:eastAsia="Calibri"/>
                <w:szCs w:val="22"/>
              </w:rPr>
              <w:t>Nevėžka</w:t>
            </w:r>
            <w:proofErr w:type="spellEnd"/>
            <w:r w:rsidRPr="00B12707">
              <w:rPr>
                <w:rFonts w:eastAsia="Calibri"/>
                <w:szCs w:val="22"/>
              </w:rPr>
              <w:t>–</w:t>
            </w:r>
            <w:proofErr w:type="spellStart"/>
            <w:r w:rsidRPr="00B12707">
              <w:rPr>
                <w:rFonts w:eastAsia="Calibri"/>
                <w:szCs w:val="22"/>
              </w:rPr>
              <w:t>Dabužiai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F88B047" w14:textId="25D635BD" w:rsidR="0063251E" w:rsidRPr="004B1509" w:rsidRDefault="0063251E" w:rsidP="0063251E">
            <w:pPr>
              <w:jc w:val="right"/>
              <w:rPr>
                <w:rFonts w:eastAsia="Calibri"/>
                <w:szCs w:val="22"/>
              </w:rPr>
            </w:pPr>
            <w:r w:rsidRPr="00B12707">
              <w:rPr>
                <w:rFonts w:eastAsia="Calibri"/>
                <w:szCs w:val="22"/>
              </w:rPr>
              <w:t xml:space="preserve"> </w:t>
            </w:r>
            <w:r w:rsidRPr="00B12707">
              <w:rPr>
                <w:rFonts w:eastAsia="Calibri"/>
                <w:bCs/>
                <w:szCs w:val="22"/>
              </w:rPr>
              <w:t>2684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F4A32" w14:textId="7A49C08A"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E0EB2" w14:textId="2D75838B" w:rsidR="0063251E" w:rsidRPr="004B1509" w:rsidRDefault="0063251E" w:rsidP="0063251E">
            <w:pPr>
              <w:jc w:val="right"/>
              <w:rPr>
                <w:rFonts w:eastAsia="Calibri"/>
                <w:szCs w:val="22"/>
              </w:rPr>
            </w:pPr>
            <w:r w:rsidRPr="00B12707">
              <w:rPr>
                <w:rFonts w:eastAsia="Calibri"/>
                <w:strike/>
                <w:szCs w:val="22"/>
              </w:rPr>
              <w:t xml:space="preserve"> </w:t>
            </w:r>
            <w:r w:rsidRPr="00B12707">
              <w:rPr>
                <w:rFonts w:eastAsia="Calibri"/>
                <w:bCs/>
                <w:szCs w:val="22"/>
              </w:rPr>
              <w:t>2684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694C9" w14:textId="25614EB6"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6BFDA" w14:textId="4B4A787E" w:rsidR="0063251E" w:rsidRPr="004B1509" w:rsidRDefault="0063251E" w:rsidP="0063251E">
            <w:pPr>
              <w:jc w:val="center"/>
              <w:rPr>
                <w:rFonts w:eastAsia="Calibri"/>
                <w:bCs/>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EB106D" w14:textId="4AC587FC" w:rsidR="0063251E" w:rsidRPr="004B1509" w:rsidRDefault="0063251E" w:rsidP="0063251E">
            <w:pPr>
              <w:jc w:val="center"/>
              <w:rPr>
                <w:rFonts w:eastAsia="Calibri"/>
                <w:szCs w:val="22"/>
              </w:rPr>
            </w:pPr>
            <w:r w:rsidRPr="00B12707">
              <w:rPr>
                <w:rFonts w:eastAsia="Calibri"/>
                <w:bCs/>
                <w:szCs w:val="22"/>
              </w:rPr>
              <w:t>4400-6600-5525</w:t>
            </w:r>
          </w:p>
        </w:tc>
      </w:tr>
      <w:tr w:rsidR="0063251E" w:rsidRPr="004B1509" w14:paraId="4609EB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9113C0"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F7D00" w14:textId="41C58FB1" w:rsidR="0063251E" w:rsidRPr="004B1509" w:rsidRDefault="0063251E" w:rsidP="0063251E">
            <w:pPr>
              <w:rPr>
                <w:rFonts w:eastAsia="Calibri"/>
                <w:szCs w:val="22"/>
              </w:rPr>
            </w:pPr>
            <w:r w:rsidRPr="00B12707">
              <w:rPr>
                <w:rFonts w:eastAsia="Calibri"/>
                <w:szCs w:val="22"/>
              </w:rPr>
              <w:t>tr-78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5B3114" w14:textId="01DFEBC7" w:rsidR="0063251E" w:rsidRPr="004B1509" w:rsidRDefault="0063251E" w:rsidP="0063251E">
            <w:pPr>
              <w:rPr>
                <w:rFonts w:eastAsia="Calibri"/>
                <w:szCs w:val="22"/>
              </w:rPr>
            </w:pPr>
            <w:r w:rsidRPr="00B12707">
              <w:rPr>
                <w:rFonts w:eastAsia="Calibri"/>
                <w:szCs w:val="22"/>
              </w:rPr>
              <w:t xml:space="preserve">Privažiuojamasis kelias prie miško nuo </w:t>
            </w:r>
            <w:proofErr w:type="spellStart"/>
            <w:r w:rsidRPr="00B12707">
              <w:rPr>
                <w:rFonts w:eastAsia="Calibri"/>
                <w:szCs w:val="22"/>
              </w:rPr>
              <w:t>Nevėžkos</w:t>
            </w:r>
            <w:proofErr w:type="spellEnd"/>
            <w:r w:rsidRPr="00B12707">
              <w:rPr>
                <w:rFonts w:eastAsia="Calibri"/>
                <w:szCs w:val="22"/>
              </w:rPr>
              <w:t xml:space="preserve">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76C26D" w14:textId="67FC877D" w:rsidR="0063251E" w:rsidRPr="004B1509" w:rsidRDefault="0063251E" w:rsidP="0063251E">
            <w:pPr>
              <w:jc w:val="right"/>
              <w:rPr>
                <w:rFonts w:eastAsia="Calibri"/>
                <w:szCs w:val="22"/>
              </w:rPr>
            </w:pPr>
            <w:r w:rsidRPr="00B12707">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BA99" w14:textId="7655CD9C"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C41BE" w14:textId="12003C43" w:rsidR="0063251E" w:rsidRPr="004B1509" w:rsidRDefault="0063251E" w:rsidP="0063251E">
            <w:pPr>
              <w:jc w:val="right"/>
              <w:rPr>
                <w:rFonts w:eastAsia="Calibri"/>
                <w:szCs w:val="22"/>
              </w:rPr>
            </w:pPr>
            <w:r w:rsidRPr="00B12707">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2FEC6" w14:textId="6875E060"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64C939" w14:textId="2D37A3BE" w:rsidR="0063251E" w:rsidRPr="004B1509" w:rsidRDefault="0063251E" w:rsidP="0063251E">
            <w:pPr>
              <w:jc w:val="center"/>
              <w:rPr>
                <w:rFonts w:eastAsia="Calibri"/>
                <w:bCs/>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85AA2" w14:textId="4CDE4F65" w:rsidR="0063251E" w:rsidRPr="004B1509" w:rsidRDefault="0063251E" w:rsidP="0063251E">
            <w:pPr>
              <w:jc w:val="center"/>
              <w:rPr>
                <w:rFonts w:eastAsia="Calibri"/>
                <w:szCs w:val="22"/>
              </w:rPr>
            </w:pPr>
            <w:r w:rsidRPr="00B12707">
              <w:rPr>
                <w:rFonts w:eastAsia="Calibri"/>
                <w:bCs/>
                <w:szCs w:val="22"/>
              </w:rPr>
              <w:t>4400-6592-6667</w:t>
            </w:r>
          </w:p>
        </w:tc>
      </w:tr>
      <w:tr w:rsidR="0063251E" w:rsidRPr="004B1509" w14:paraId="55AFD8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9377A2"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6132DC" w14:textId="09B20DA4" w:rsidR="0063251E" w:rsidRPr="004B1509" w:rsidRDefault="0063251E" w:rsidP="0063251E">
            <w:pPr>
              <w:rPr>
                <w:rFonts w:eastAsia="Calibri"/>
                <w:szCs w:val="22"/>
              </w:rPr>
            </w:pPr>
            <w:r w:rsidRPr="00B12707">
              <w:rPr>
                <w:rFonts w:eastAsia="Calibri"/>
                <w:szCs w:val="22"/>
              </w:rPr>
              <w:t>tr-79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E8CD74" w14:textId="41BA1F94" w:rsidR="0063251E" w:rsidRPr="004B1509" w:rsidRDefault="0063251E" w:rsidP="0063251E">
            <w:pPr>
              <w:rPr>
                <w:rFonts w:eastAsia="Calibri"/>
                <w:szCs w:val="22"/>
              </w:rPr>
            </w:pPr>
            <w:r w:rsidRPr="00B12707">
              <w:rPr>
                <w:rFonts w:eastAsia="Calibri"/>
                <w:szCs w:val="22"/>
              </w:rPr>
              <w:t>Privažiuojamasis kelias prie gyvenamųjų namų Kirmėlių  k. nuo kelio Nr. tr-80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1EC970" w14:textId="508DBB3A" w:rsidR="0063251E" w:rsidRPr="004B1509" w:rsidRDefault="0063251E" w:rsidP="0063251E">
            <w:pPr>
              <w:jc w:val="right"/>
              <w:rPr>
                <w:rFonts w:eastAsia="Calibri"/>
                <w:szCs w:val="22"/>
              </w:rPr>
            </w:pPr>
            <w:r w:rsidRPr="00B12707">
              <w:rPr>
                <w:rFonts w:eastAsia="Calibri"/>
                <w:bCs/>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28F8C" w14:textId="0E343608" w:rsidR="0063251E" w:rsidRPr="004B1509"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9E119" w14:textId="7E02BFEE" w:rsidR="0063251E" w:rsidRPr="004B1509" w:rsidRDefault="0063251E" w:rsidP="0063251E">
            <w:pPr>
              <w:jc w:val="right"/>
              <w:rPr>
                <w:rFonts w:eastAsia="Calibri"/>
                <w:szCs w:val="22"/>
              </w:rPr>
            </w:pPr>
            <w:r w:rsidRPr="00B12707">
              <w:rPr>
                <w:rFonts w:eastAsia="Calibri"/>
                <w:bCs/>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D63DB" w14:textId="2EBF131F" w:rsidR="0063251E" w:rsidRPr="004B1509" w:rsidRDefault="0063251E" w:rsidP="0063251E">
            <w:pPr>
              <w:jc w:val="right"/>
              <w:rPr>
                <w:rFonts w:eastAsia="Calibri"/>
                <w:szCs w:val="22"/>
              </w:rPr>
            </w:pPr>
            <w:r w:rsidRPr="00B1270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CB86C" w14:textId="7A756F12" w:rsidR="0063251E" w:rsidRPr="004B1509" w:rsidRDefault="0063251E" w:rsidP="0063251E">
            <w:pPr>
              <w:jc w:val="center"/>
              <w:rPr>
                <w:rFonts w:eastAsia="Calibri"/>
                <w:bCs/>
                <w:szCs w:val="22"/>
              </w:rPr>
            </w:pPr>
            <w:proofErr w:type="spellStart"/>
            <w:r w:rsidRPr="00B1270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5C0EC8" w14:textId="6FF14A70" w:rsidR="0063251E" w:rsidRPr="004B1509" w:rsidRDefault="0063251E" w:rsidP="0063251E">
            <w:pPr>
              <w:jc w:val="center"/>
              <w:rPr>
                <w:rFonts w:eastAsia="Calibri"/>
                <w:szCs w:val="22"/>
              </w:rPr>
            </w:pPr>
            <w:r w:rsidRPr="00B12707">
              <w:rPr>
                <w:rFonts w:eastAsia="Calibri"/>
                <w:bCs/>
                <w:szCs w:val="22"/>
              </w:rPr>
              <w:t>4400-6569-7885</w:t>
            </w:r>
          </w:p>
        </w:tc>
      </w:tr>
      <w:tr w:rsidR="0063251E" w:rsidRPr="003E2CF6" w14:paraId="1DECB0F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61B7CF7"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5FE8C" w14:textId="1D7B2D60" w:rsidR="0063251E" w:rsidRPr="003E2CF6" w:rsidRDefault="0063251E" w:rsidP="0063251E">
            <w:pPr>
              <w:rPr>
                <w:rFonts w:eastAsia="Calibri"/>
                <w:szCs w:val="22"/>
              </w:rPr>
            </w:pPr>
            <w:r w:rsidRPr="00B12707">
              <w:rPr>
                <w:rFonts w:eastAsia="Calibri"/>
                <w:szCs w:val="22"/>
              </w:rPr>
              <w:t>tr-8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533380" w14:textId="241BAABD" w:rsidR="0063251E" w:rsidRPr="003E2CF6" w:rsidRDefault="0063251E" w:rsidP="0063251E">
            <w:pPr>
              <w:rPr>
                <w:rFonts w:eastAsia="Calibri"/>
                <w:szCs w:val="22"/>
              </w:rPr>
            </w:pPr>
            <w:proofErr w:type="spellStart"/>
            <w:r w:rsidRPr="00B12707">
              <w:rPr>
                <w:rFonts w:eastAsia="Calibri"/>
                <w:szCs w:val="22"/>
              </w:rPr>
              <w:t>Vašuokėnai</w:t>
            </w:r>
            <w:proofErr w:type="spellEnd"/>
            <w:r w:rsidRPr="00B12707">
              <w:rPr>
                <w:rFonts w:eastAsia="Calibri"/>
                <w:szCs w:val="22"/>
              </w:rPr>
              <w:t>–</w:t>
            </w:r>
            <w:proofErr w:type="spellStart"/>
            <w:r w:rsidRPr="00B12707">
              <w:rPr>
                <w:rFonts w:eastAsia="Calibri"/>
                <w:szCs w:val="22"/>
              </w:rPr>
              <w:t>Karčekai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2EB8C0B" w14:textId="2D2E8BD8" w:rsidR="0063251E" w:rsidRPr="003E2CF6" w:rsidRDefault="0063251E" w:rsidP="0063251E">
            <w:pPr>
              <w:jc w:val="right"/>
              <w:rPr>
                <w:rFonts w:eastAsia="Calibri"/>
                <w:szCs w:val="22"/>
              </w:rPr>
            </w:pPr>
            <w:r w:rsidRPr="00B12707">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53F8" w14:textId="3984DFF4"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1FFE" w14:textId="73382B33" w:rsidR="0063251E" w:rsidRPr="003E2CF6" w:rsidRDefault="0063251E" w:rsidP="0063251E">
            <w:pPr>
              <w:jc w:val="right"/>
              <w:rPr>
                <w:rFonts w:eastAsia="Calibri"/>
                <w:szCs w:val="22"/>
              </w:rPr>
            </w:pPr>
            <w:r w:rsidRPr="00B12707">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3761" w14:textId="04C53B19"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B517E" w14:textId="4437FCAD" w:rsidR="0063251E" w:rsidRPr="003E2CF6" w:rsidRDefault="0063251E" w:rsidP="0063251E">
            <w:pPr>
              <w:jc w:val="center"/>
              <w:rPr>
                <w:rFonts w:eastAsia="Calibri"/>
                <w:szCs w:val="22"/>
              </w:rPr>
            </w:pPr>
            <w:r w:rsidRPr="00B12707">
              <w:rPr>
                <w:rFonts w:eastAsia="Calibri"/>
                <w:szCs w:val="22"/>
              </w:rPr>
              <w:t xml:space="preserve"> </w:t>
            </w:r>
            <w:proofErr w:type="spellStart"/>
            <w:r w:rsidRPr="00B1270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420CAA" w14:textId="253FBD7A" w:rsidR="0063251E" w:rsidRPr="003E2CF6" w:rsidRDefault="0063251E" w:rsidP="0063251E">
            <w:pPr>
              <w:jc w:val="center"/>
              <w:rPr>
                <w:rFonts w:eastAsia="Calibri"/>
                <w:szCs w:val="22"/>
              </w:rPr>
            </w:pPr>
            <w:r w:rsidRPr="00B12707">
              <w:rPr>
                <w:rFonts w:eastAsia="Calibri"/>
                <w:szCs w:val="22"/>
              </w:rPr>
              <w:t>4400-6450-1446</w:t>
            </w:r>
          </w:p>
        </w:tc>
      </w:tr>
      <w:tr w:rsidR="0063251E" w:rsidRPr="003E2CF6" w14:paraId="794010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C4D0FEE"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68D309" w14:textId="64C65848" w:rsidR="0063251E" w:rsidRPr="003E2CF6" w:rsidRDefault="0063251E" w:rsidP="0063251E">
            <w:pPr>
              <w:rPr>
                <w:rFonts w:eastAsia="Calibri"/>
                <w:szCs w:val="22"/>
              </w:rPr>
            </w:pPr>
            <w:r w:rsidRPr="00B12707">
              <w:rPr>
                <w:rFonts w:eastAsia="Calibri"/>
                <w:szCs w:val="22"/>
              </w:rPr>
              <w:t>tr-80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74D53C" w14:textId="2D15A725" w:rsidR="0063251E" w:rsidRPr="003E2CF6" w:rsidRDefault="0063251E" w:rsidP="0063251E">
            <w:pPr>
              <w:rPr>
                <w:rFonts w:eastAsia="Calibri"/>
                <w:szCs w:val="22"/>
              </w:rPr>
            </w:pPr>
            <w:r w:rsidRPr="00B12707">
              <w:rPr>
                <w:rFonts w:eastAsia="Calibri"/>
                <w:szCs w:val="22"/>
              </w:rPr>
              <w:t xml:space="preserve">Pravažiuojamasis kelias prie </w:t>
            </w:r>
            <w:proofErr w:type="spellStart"/>
            <w:r w:rsidRPr="00B12707">
              <w:rPr>
                <w:rFonts w:eastAsia="Calibri"/>
                <w:szCs w:val="22"/>
              </w:rPr>
              <w:t>Nausodės</w:t>
            </w:r>
            <w:proofErr w:type="spellEnd"/>
            <w:r w:rsidRPr="00B12707">
              <w:rPr>
                <w:rFonts w:eastAsia="Calibri"/>
                <w:szCs w:val="22"/>
              </w:rPr>
              <w:t xml:space="preserve"> g., Kirmėlių k. nuo kelio Nr. tr-79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255E40" w14:textId="2488A8EE" w:rsidR="0063251E" w:rsidRPr="003E2CF6" w:rsidRDefault="0063251E" w:rsidP="0063251E">
            <w:pPr>
              <w:jc w:val="right"/>
              <w:rPr>
                <w:rFonts w:eastAsia="Calibri"/>
                <w:szCs w:val="22"/>
              </w:rPr>
            </w:pPr>
            <w:r w:rsidRPr="00B12707">
              <w:rPr>
                <w:rFonts w:eastAsia="Calibri"/>
                <w:bCs/>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D960B" w14:textId="15CD4F63"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E0D7" w14:textId="2EA119B7" w:rsidR="0063251E" w:rsidRPr="003E2CF6" w:rsidRDefault="0063251E" w:rsidP="0063251E">
            <w:pPr>
              <w:jc w:val="right"/>
              <w:rPr>
                <w:rFonts w:eastAsia="Calibri"/>
                <w:szCs w:val="22"/>
              </w:rPr>
            </w:pPr>
            <w:r w:rsidRPr="00B12707">
              <w:rPr>
                <w:rFonts w:eastAsia="Calibri"/>
                <w:bCs/>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B5E76" w14:textId="2172CB1E"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3C436" w14:textId="78C91EE2" w:rsidR="0063251E" w:rsidRPr="003E2CF6" w:rsidRDefault="0063251E" w:rsidP="0063251E">
            <w:pPr>
              <w:jc w:val="center"/>
              <w:rPr>
                <w:rFonts w:eastAsia="Calibri"/>
                <w:szCs w:val="22"/>
              </w:rPr>
            </w:pPr>
            <w:proofErr w:type="spellStart"/>
            <w:r w:rsidRPr="00B1270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5B2250" w14:textId="2446E8E5" w:rsidR="0063251E" w:rsidRPr="003E2CF6" w:rsidRDefault="0063251E" w:rsidP="0063251E">
            <w:pPr>
              <w:jc w:val="center"/>
              <w:rPr>
                <w:rFonts w:eastAsia="Calibri"/>
                <w:szCs w:val="22"/>
              </w:rPr>
            </w:pPr>
            <w:r w:rsidRPr="00B12707">
              <w:rPr>
                <w:rFonts w:eastAsia="Calibri"/>
                <w:bCs/>
                <w:szCs w:val="22"/>
              </w:rPr>
              <w:t>4400-6569-7874</w:t>
            </w:r>
          </w:p>
        </w:tc>
      </w:tr>
      <w:tr w:rsidR="0063251E" w:rsidRPr="003E2CF6" w14:paraId="187BC50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9C9F755"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3672" w14:textId="64005FB2" w:rsidR="0063251E" w:rsidRPr="003E2CF6" w:rsidRDefault="0063251E" w:rsidP="0063251E">
            <w:pPr>
              <w:rPr>
                <w:rFonts w:eastAsia="Calibri"/>
                <w:szCs w:val="22"/>
              </w:rPr>
            </w:pPr>
            <w:r w:rsidRPr="00B12707">
              <w:rPr>
                <w:rFonts w:eastAsia="Calibri"/>
                <w:szCs w:val="22"/>
              </w:rPr>
              <w:t>tr-81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8F8096" w14:textId="0368790C" w:rsidR="0063251E" w:rsidRPr="003E2CF6" w:rsidRDefault="0063251E" w:rsidP="0063251E">
            <w:pPr>
              <w:rPr>
                <w:rFonts w:eastAsia="Calibri"/>
                <w:szCs w:val="22"/>
              </w:rPr>
            </w:pPr>
            <w:r w:rsidRPr="00B12707">
              <w:rPr>
                <w:rFonts w:eastAsia="Calibri"/>
                <w:szCs w:val="22"/>
              </w:rPr>
              <w:t>Privažiuojamasis kelias prie Tvenkinio g., Kirmėlių k. nuo kelio Nr. tr-80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44FE23" w14:textId="2984DFFD" w:rsidR="0063251E" w:rsidRPr="003E2CF6" w:rsidRDefault="0063251E" w:rsidP="0063251E">
            <w:pPr>
              <w:jc w:val="right"/>
              <w:rPr>
                <w:rFonts w:eastAsia="Calibri"/>
                <w:szCs w:val="22"/>
              </w:rPr>
            </w:pPr>
            <w:r w:rsidRPr="00B12707">
              <w:rPr>
                <w:rFonts w:eastAsia="Calibri"/>
                <w:bCs/>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8A76" w14:textId="150D2D42"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B38B" w14:textId="21BB9EE6"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E42A" w14:textId="62BD7592" w:rsidR="0063251E" w:rsidRPr="003E2CF6" w:rsidRDefault="0063251E" w:rsidP="0063251E">
            <w:pPr>
              <w:jc w:val="right"/>
              <w:rPr>
                <w:rFonts w:eastAsia="Calibri"/>
                <w:szCs w:val="22"/>
              </w:rPr>
            </w:pPr>
            <w:r w:rsidRPr="00B12707">
              <w:rPr>
                <w:rFonts w:eastAsia="Calibri"/>
                <w:szCs w:val="22"/>
              </w:rPr>
              <w:t xml:space="preserve"> </w:t>
            </w:r>
            <w:r w:rsidRPr="00B12707">
              <w:rPr>
                <w:rFonts w:eastAsia="Calibri"/>
                <w:bCs/>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C0516" w14:textId="505EAED7" w:rsidR="0063251E" w:rsidRPr="003E2CF6" w:rsidRDefault="0063251E" w:rsidP="0063251E">
            <w:pPr>
              <w:jc w:val="center"/>
              <w:rPr>
                <w:rFonts w:eastAsia="Calibri"/>
                <w:szCs w:val="22"/>
              </w:rPr>
            </w:pPr>
            <w:proofErr w:type="spellStart"/>
            <w:r w:rsidRPr="00B1270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9BF110" w14:textId="7E1C5DFF" w:rsidR="0063251E" w:rsidRPr="003E2CF6" w:rsidRDefault="0063251E" w:rsidP="0063251E">
            <w:pPr>
              <w:jc w:val="center"/>
              <w:rPr>
                <w:rFonts w:eastAsia="Calibri"/>
                <w:szCs w:val="22"/>
              </w:rPr>
            </w:pPr>
            <w:r w:rsidRPr="00B12707">
              <w:rPr>
                <w:rFonts w:eastAsia="Calibri"/>
                <w:bCs/>
                <w:szCs w:val="22"/>
              </w:rPr>
              <w:t>4400-6569-7896</w:t>
            </w:r>
          </w:p>
        </w:tc>
      </w:tr>
      <w:tr w:rsidR="0063251E" w:rsidRPr="003E2CF6" w14:paraId="2688CA2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F41C188"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A5625" w14:textId="6DCDF774" w:rsidR="0063251E" w:rsidRPr="003E2CF6" w:rsidRDefault="0063251E" w:rsidP="0063251E">
            <w:pPr>
              <w:rPr>
                <w:rFonts w:eastAsia="Calibri"/>
                <w:szCs w:val="22"/>
              </w:rPr>
            </w:pPr>
            <w:r w:rsidRPr="00B12707">
              <w:rPr>
                <w:rFonts w:eastAsia="Calibri"/>
                <w:szCs w:val="22"/>
              </w:rPr>
              <w:t>tr-82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B7BE2E" w14:textId="06A1EC11" w:rsidR="0063251E" w:rsidRPr="003E2CF6" w:rsidRDefault="0063251E" w:rsidP="0063251E">
            <w:pPr>
              <w:rPr>
                <w:rFonts w:eastAsia="Calibri"/>
                <w:szCs w:val="22"/>
              </w:rPr>
            </w:pPr>
            <w:r w:rsidRPr="00B12707">
              <w:rPr>
                <w:rFonts w:eastAsia="Calibri"/>
                <w:szCs w:val="22"/>
              </w:rPr>
              <w:t>Privažiuojamasis kelias prie dirbamų laukų nuo Lauko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07C48C" w14:textId="08621C18" w:rsidR="0063251E" w:rsidRPr="003E2CF6" w:rsidRDefault="0063251E" w:rsidP="0063251E">
            <w:pPr>
              <w:jc w:val="right"/>
              <w:rPr>
                <w:rFonts w:eastAsia="Calibri"/>
                <w:szCs w:val="22"/>
              </w:rPr>
            </w:pPr>
            <w:r w:rsidRPr="00B12707">
              <w:rPr>
                <w:rFonts w:eastAsia="Calibri"/>
                <w:bCs/>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C26E6" w14:textId="40EDDF81"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CF894" w14:textId="340B4F79" w:rsidR="0063251E" w:rsidRPr="003E2CF6" w:rsidRDefault="0063251E" w:rsidP="0063251E">
            <w:pPr>
              <w:jc w:val="right"/>
              <w:rPr>
                <w:rFonts w:eastAsia="Calibri"/>
                <w:szCs w:val="22"/>
              </w:rPr>
            </w:pPr>
            <w:r w:rsidRPr="00B1270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93A5B" w14:textId="329E2AEB" w:rsidR="0063251E" w:rsidRPr="003E2CF6" w:rsidRDefault="0063251E" w:rsidP="0063251E">
            <w:pPr>
              <w:jc w:val="right"/>
              <w:rPr>
                <w:rFonts w:eastAsia="Calibri"/>
                <w:szCs w:val="22"/>
              </w:rPr>
            </w:pPr>
            <w:r w:rsidRPr="00B12707">
              <w:rPr>
                <w:rFonts w:eastAsia="Calibri"/>
                <w:szCs w:val="22"/>
              </w:rPr>
              <w:t> </w:t>
            </w:r>
            <w:r w:rsidRPr="00B12707">
              <w:rPr>
                <w:rFonts w:eastAsia="Calibri"/>
                <w:bCs/>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080CF" w14:textId="752158CB" w:rsidR="0063251E" w:rsidRPr="003E2CF6" w:rsidRDefault="0063251E" w:rsidP="0063251E">
            <w:pPr>
              <w:jc w:val="center"/>
              <w:rPr>
                <w:rFonts w:eastAsia="Calibri"/>
                <w:szCs w:val="22"/>
              </w:rPr>
            </w:pPr>
            <w:proofErr w:type="spellStart"/>
            <w:r w:rsidRPr="00B12707">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BA778A" w14:textId="281EFD1D" w:rsidR="0063251E" w:rsidRPr="003E2CF6" w:rsidRDefault="0063251E" w:rsidP="0063251E">
            <w:pPr>
              <w:jc w:val="center"/>
              <w:rPr>
                <w:rFonts w:eastAsia="Calibri"/>
                <w:szCs w:val="22"/>
              </w:rPr>
            </w:pPr>
            <w:r w:rsidRPr="00B12707">
              <w:rPr>
                <w:rFonts w:eastAsia="Calibri"/>
                <w:bCs/>
                <w:szCs w:val="22"/>
              </w:rPr>
              <w:t>4400-6569-7909</w:t>
            </w:r>
          </w:p>
        </w:tc>
      </w:tr>
      <w:tr w:rsidR="0063251E" w:rsidRPr="003E2CF6" w14:paraId="71E6FE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C08FB6"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562CE2" w14:textId="1F4C016C" w:rsidR="0063251E" w:rsidRPr="003E2CF6" w:rsidRDefault="0063251E" w:rsidP="0063251E">
            <w:pPr>
              <w:rPr>
                <w:rFonts w:eastAsia="Calibri"/>
                <w:szCs w:val="22"/>
              </w:rPr>
            </w:pPr>
            <w:r w:rsidRPr="003E2CF6">
              <w:rPr>
                <w:rFonts w:eastAsia="Calibri"/>
                <w:szCs w:val="22"/>
              </w:rPr>
              <w:t>tr-83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04A5EF" w14:textId="313965A3" w:rsidR="0063251E" w:rsidRPr="003E2CF6" w:rsidRDefault="0063251E" w:rsidP="0063251E">
            <w:pPr>
              <w:rPr>
                <w:rFonts w:eastAsia="Calibri"/>
                <w:szCs w:val="22"/>
              </w:rPr>
            </w:pPr>
            <w:r w:rsidRPr="003E2CF6">
              <w:rPr>
                <w:rFonts w:eastAsia="Calibri"/>
                <w:szCs w:val="22"/>
              </w:rPr>
              <w:t xml:space="preserve">Privažiuojamasis kelias prie dirbamų laukų nuo </w:t>
            </w:r>
            <w:proofErr w:type="spellStart"/>
            <w:r w:rsidRPr="003E2CF6">
              <w:rPr>
                <w:rFonts w:eastAsia="Calibri"/>
                <w:szCs w:val="22"/>
              </w:rPr>
              <w:t>Nausodės</w:t>
            </w:r>
            <w:proofErr w:type="spellEnd"/>
            <w:r w:rsidRPr="003E2CF6">
              <w:rPr>
                <w:rFonts w:eastAsia="Calibri"/>
                <w:szCs w:val="22"/>
              </w:rPr>
              <w:t xml:space="preserve"> g., </w:t>
            </w:r>
            <w:proofErr w:type="spellStart"/>
            <w:r w:rsidRPr="003E2CF6">
              <w:rPr>
                <w:rFonts w:eastAsia="Calibri"/>
                <w:szCs w:val="22"/>
              </w:rPr>
              <w:t>Nausodės</w:t>
            </w:r>
            <w:proofErr w:type="spellEnd"/>
            <w:r w:rsidRPr="003E2CF6">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5E6E68" w14:textId="5FD66D7D" w:rsidR="0063251E" w:rsidRPr="003E2CF6" w:rsidRDefault="0063251E" w:rsidP="0063251E">
            <w:pPr>
              <w:jc w:val="right"/>
              <w:rPr>
                <w:rFonts w:eastAsia="Calibri"/>
                <w:szCs w:val="22"/>
              </w:rPr>
            </w:pPr>
            <w:r w:rsidRPr="003E2CF6">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688A" w14:textId="0BB51A0D" w:rsidR="0063251E" w:rsidRPr="003E2CF6" w:rsidRDefault="0063251E" w:rsidP="0063251E">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D7163" w14:textId="67852D2A" w:rsidR="0063251E" w:rsidRPr="003E2CF6" w:rsidRDefault="0063251E" w:rsidP="0063251E">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DB73" w14:textId="760A0E37" w:rsidR="0063251E" w:rsidRPr="003E2CF6" w:rsidRDefault="0063251E" w:rsidP="0063251E">
            <w:pPr>
              <w:jc w:val="right"/>
              <w:rPr>
                <w:rFonts w:eastAsia="Calibri"/>
                <w:szCs w:val="22"/>
              </w:rPr>
            </w:pPr>
            <w:r w:rsidRPr="003E2CF6">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6A79E" w14:textId="24A4E78C" w:rsidR="0063251E" w:rsidRPr="003E2CF6" w:rsidRDefault="0063251E" w:rsidP="0063251E">
            <w:pPr>
              <w:jc w:val="center"/>
              <w:rPr>
                <w:rFonts w:eastAsia="Calibri"/>
                <w:szCs w:val="22"/>
              </w:rPr>
            </w:pPr>
            <w:proofErr w:type="spellStart"/>
            <w:r w:rsidRPr="003E2CF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890DE6" w14:textId="578997BC" w:rsidR="0063251E" w:rsidRPr="003E2CF6" w:rsidRDefault="0063251E" w:rsidP="0063251E">
            <w:pPr>
              <w:jc w:val="center"/>
              <w:rPr>
                <w:rFonts w:eastAsia="Calibri"/>
                <w:szCs w:val="22"/>
              </w:rPr>
            </w:pPr>
            <w:r w:rsidRPr="003E2CF6">
              <w:rPr>
                <w:rFonts w:eastAsia="Calibri"/>
                <w:szCs w:val="22"/>
              </w:rPr>
              <w:t>-</w:t>
            </w:r>
          </w:p>
        </w:tc>
      </w:tr>
      <w:tr w:rsidR="0063251E" w:rsidRPr="003E2CF6" w14:paraId="1685F84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5C06ACC"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CDEC74" w14:textId="0A25F8F5" w:rsidR="0063251E" w:rsidRPr="003E2CF6" w:rsidRDefault="0063251E" w:rsidP="0063251E">
            <w:pPr>
              <w:rPr>
                <w:rFonts w:eastAsia="Calibri"/>
                <w:szCs w:val="22"/>
              </w:rPr>
            </w:pPr>
            <w:r w:rsidRPr="00D30C82">
              <w:rPr>
                <w:rFonts w:eastAsia="Calibri"/>
                <w:szCs w:val="22"/>
              </w:rPr>
              <w:t>tr-84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F4D789" w14:textId="59CD7952" w:rsidR="0063251E" w:rsidRPr="003E2CF6" w:rsidRDefault="0063251E" w:rsidP="0063251E">
            <w:pPr>
              <w:rPr>
                <w:rFonts w:eastAsia="Calibri"/>
                <w:szCs w:val="22"/>
              </w:rPr>
            </w:pPr>
            <w:r w:rsidRPr="00D30C82">
              <w:rPr>
                <w:rFonts w:eastAsia="Calibri"/>
                <w:szCs w:val="22"/>
              </w:rPr>
              <w:t xml:space="preserve">Privažiuojamasis kelias prie </w:t>
            </w:r>
            <w:proofErr w:type="spellStart"/>
            <w:r w:rsidRPr="00D30C82">
              <w:rPr>
                <w:rFonts w:eastAsia="Calibri"/>
                <w:szCs w:val="22"/>
              </w:rPr>
              <w:t>Kaupiniškių</w:t>
            </w:r>
            <w:proofErr w:type="spellEnd"/>
            <w:r w:rsidRPr="00D30C82">
              <w:rPr>
                <w:rFonts w:eastAsia="Calibri"/>
                <w:szCs w:val="22"/>
              </w:rPr>
              <w:t xml:space="preserve"> vs.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FD81DA" w14:textId="2AE5215E" w:rsidR="0063251E" w:rsidRPr="003E2CF6" w:rsidRDefault="0063251E" w:rsidP="0063251E">
            <w:pPr>
              <w:jc w:val="right"/>
              <w:rPr>
                <w:rFonts w:eastAsia="Calibri"/>
                <w:szCs w:val="22"/>
              </w:rPr>
            </w:pPr>
            <w:r w:rsidRPr="00D30C82">
              <w:rPr>
                <w:rFonts w:eastAsia="Calibri"/>
                <w:bCs/>
                <w:szCs w:val="22"/>
              </w:rPr>
              <w:t>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B8C4C" w14:textId="67E7CC88"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FC13" w14:textId="51C4C3B1"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05526" w14:textId="47F9D062" w:rsidR="0063251E" w:rsidRPr="003E2CF6" w:rsidRDefault="0063251E" w:rsidP="0063251E">
            <w:pPr>
              <w:jc w:val="right"/>
              <w:rPr>
                <w:rFonts w:eastAsia="Calibri"/>
                <w:szCs w:val="22"/>
              </w:rPr>
            </w:pPr>
            <w:r w:rsidRPr="00D30C82">
              <w:rPr>
                <w:rFonts w:eastAsia="Calibri"/>
                <w:bCs/>
                <w:szCs w:val="22"/>
              </w:rPr>
              <w:t>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611B" w14:textId="2DBB439E" w:rsidR="0063251E" w:rsidRPr="003E2CF6" w:rsidRDefault="0063251E" w:rsidP="0063251E">
            <w:pPr>
              <w:jc w:val="center"/>
              <w:rPr>
                <w:rFonts w:eastAsia="Calibri"/>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2D1B88" w14:textId="0898DF33" w:rsidR="0063251E" w:rsidRPr="003E2CF6" w:rsidRDefault="0063251E" w:rsidP="0063251E">
            <w:pPr>
              <w:jc w:val="center"/>
              <w:rPr>
                <w:rFonts w:eastAsia="Calibri"/>
                <w:szCs w:val="22"/>
              </w:rPr>
            </w:pPr>
            <w:r w:rsidRPr="00D30C82">
              <w:rPr>
                <w:rFonts w:eastAsia="Calibri"/>
                <w:bCs/>
                <w:szCs w:val="22"/>
              </w:rPr>
              <w:t>4400-6585-7447</w:t>
            </w:r>
          </w:p>
        </w:tc>
      </w:tr>
      <w:tr w:rsidR="0063251E" w:rsidRPr="003E2CF6" w14:paraId="339BDA3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920399"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0D594" w14:textId="72E91584" w:rsidR="0063251E" w:rsidRPr="003E2CF6" w:rsidRDefault="0063251E" w:rsidP="0063251E">
            <w:pPr>
              <w:rPr>
                <w:rFonts w:eastAsia="Calibri"/>
                <w:szCs w:val="22"/>
              </w:rPr>
            </w:pPr>
            <w:r w:rsidRPr="00D30C82">
              <w:rPr>
                <w:rFonts w:eastAsia="Calibri"/>
                <w:szCs w:val="22"/>
              </w:rPr>
              <w:t>tr-85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2E762B" w14:textId="4C5073BA" w:rsidR="0063251E" w:rsidRPr="003E2CF6" w:rsidRDefault="0063251E" w:rsidP="0063251E">
            <w:pPr>
              <w:rPr>
                <w:rFonts w:eastAsia="Calibri"/>
                <w:szCs w:val="22"/>
              </w:rPr>
            </w:pPr>
            <w:r w:rsidRPr="00D30C82">
              <w:rPr>
                <w:rFonts w:eastAsia="Calibri"/>
                <w:szCs w:val="22"/>
              </w:rPr>
              <w:t xml:space="preserve">Privažiuojamasis kelias prie gyvenamųjų namų </w:t>
            </w:r>
            <w:proofErr w:type="spellStart"/>
            <w:r w:rsidRPr="00D30C82">
              <w:rPr>
                <w:rFonts w:eastAsia="Calibri"/>
                <w:szCs w:val="22"/>
              </w:rPr>
              <w:t>Kaupiniškių</w:t>
            </w:r>
            <w:proofErr w:type="spellEnd"/>
            <w:r w:rsidRPr="00D30C82">
              <w:rPr>
                <w:rFonts w:eastAsia="Calibri"/>
                <w:szCs w:val="22"/>
              </w:rPr>
              <w:t xml:space="preserve"> vs. nuo kelio Nr. tr-84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781C93" w14:textId="20C29594" w:rsidR="0063251E" w:rsidRPr="003E2CF6" w:rsidRDefault="0063251E" w:rsidP="0063251E">
            <w:pPr>
              <w:jc w:val="right"/>
              <w:rPr>
                <w:rFonts w:eastAsia="Calibri"/>
                <w:szCs w:val="22"/>
              </w:rPr>
            </w:pPr>
            <w:r w:rsidRPr="00D30C82">
              <w:rPr>
                <w:rFonts w:eastAsia="Calibri"/>
                <w:bCs/>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CFBC9" w14:textId="326DF97C"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41353" w14:textId="30EA43D4" w:rsidR="0063251E" w:rsidRPr="003E2CF6" w:rsidRDefault="0063251E" w:rsidP="0063251E">
            <w:pPr>
              <w:jc w:val="right"/>
              <w:rPr>
                <w:rFonts w:eastAsia="Calibri"/>
                <w:szCs w:val="22"/>
              </w:rPr>
            </w:pPr>
            <w:r w:rsidRPr="00D30C82">
              <w:rPr>
                <w:rFonts w:eastAsia="Calibri"/>
                <w:bCs/>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65807" w14:textId="6DF295A1" w:rsidR="0063251E" w:rsidRPr="003E2CF6"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EE92" w14:textId="10FE7380" w:rsidR="0063251E" w:rsidRPr="003E2CF6" w:rsidRDefault="0063251E" w:rsidP="0063251E">
            <w:pPr>
              <w:jc w:val="center"/>
              <w:rPr>
                <w:rFonts w:eastAsia="Calibri"/>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8C0B57" w14:textId="302CF862" w:rsidR="0063251E" w:rsidRPr="003E2CF6" w:rsidRDefault="0063251E" w:rsidP="0063251E">
            <w:pPr>
              <w:jc w:val="center"/>
              <w:rPr>
                <w:rFonts w:eastAsia="Calibri"/>
                <w:szCs w:val="22"/>
              </w:rPr>
            </w:pPr>
            <w:r w:rsidRPr="00D30C82">
              <w:rPr>
                <w:rFonts w:eastAsia="Calibri"/>
                <w:bCs/>
                <w:szCs w:val="22"/>
              </w:rPr>
              <w:t>4400-6585-7458</w:t>
            </w:r>
          </w:p>
        </w:tc>
      </w:tr>
      <w:tr w:rsidR="0063251E" w:rsidRPr="003E2CF6" w14:paraId="527E199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0ECF4F"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340269" w14:textId="1637BC1E" w:rsidR="0063251E" w:rsidRPr="003E2CF6" w:rsidRDefault="0063251E" w:rsidP="0063251E">
            <w:pPr>
              <w:rPr>
                <w:rFonts w:eastAsia="Calibri"/>
                <w:szCs w:val="22"/>
              </w:rPr>
            </w:pPr>
            <w:r w:rsidRPr="00D30C82">
              <w:rPr>
                <w:rFonts w:eastAsia="Calibri"/>
                <w:szCs w:val="22"/>
              </w:rPr>
              <w:t>tr-86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4D4199" w14:textId="5AAB0B28" w:rsidR="0063251E" w:rsidRPr="003E2CF6" w:rsidRDefault="0063251E" w:rsidP="0063251E">
            <w:pPr>
              <w:rPr>
                <w:rFonts w:eastAsia="Calibri"/>
                <w:szCs w:val="22"/>
              </w:rPr>
            </w:pPr>
            <w:r w:rsidRPr="00D30C82">
              <w:rPr>
                <w:rFonts w:eastAsia="Calibri"/>
                <w:szCs w:val="22"/>
              </w:rPr>
              <w:t xml:space="preserve">Privažiuojamasis kelias prie </w:t>
            </w:r>
            <w:proofErr w:type="spellStart"/>
            <w:r w:rsidRPr="00D30C82">
              <w:rPr>
                <w:rFonts w:eastAsia="Calibri"/>
                <w:szCs w:val="22"/>
              </w:rPr>
              <w:t>Grumbinų</w:t>
            </w:r>
            <w:proofErr w:type="spellEnd"/>
            <w:r w:rsidRPr="00D30C82">
              <w:rPr>
                <w:rFonts w:eastAsia="Calibri"/>
                <w:szCs w:val="22"/>
              </w:rPr>
              <w:t xml:space="preserve"> k. nuo kelio Nr. tr-4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DA610C" w14:textId="6A9EDB79" w:rsidR="0063251E" w:rsidRPr="003E2CF6" w:rsidRDefault="0063251E" w:rsidP="0063251E">
            <w:pPr>
              <w:jc w:val="right"/>
              <w:rPr>
                <w:rFonts w:eastAsia="Calibri"/>
                <w:szCs w:val="22"/>
              </w:rPr>
            </w:pPr>
            <w:r w:rsidRPr="00D30C82">
              <w:rPr>
                <w:rFonts w:eastAsia="Calibri"/>
                <w:szCs w:val="22"/>
              </w:rPr>
              <w:t xml:space="preserve"> </w:t>
            </w:r>
            <w:r w:rsidRPr="00D30C82">
              <w:rPr>
                <w:rFonts w:eastAsia="Calibri"/>
                <w:bCs/>
                <w:szCs w:val="22"/>
              </w:rPr>
              <w:t>1123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9FABA" w14:textId="758CDDF2"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8496" w14:textId="79478FDA" w:rsidR="0063251E" w:rsidRPr="003E2CF6" w:rsidRDefault="0063251E" w:rsidP="0063251E">
            <w:pPr>
              <w:jc w:val="right"/>
              <w:rPr>
                <w:rFonts w:eastAsia="Calibri"/>
                <w:szCs w:val="22"/>
              </w:rPr>
            </w:pPr>
            <w:r w:rsidRPr="00D30C82">
              <w:rPr>
                <w:rFonts w:eastAsia="Calibri"/>
                <w:bCs/>
                <w:szCs w:val="22"/>
              </w:rPr>
              <w:t>1123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F7895" w14:textId="7CF7CD7E" w:rsidR="0063251E" w:rsidRPr="003E2CF6"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1E357" w14:textId="31B4C192" w:rsidR="0063251E" w:rsidRPr="003E2CF6" w:rsidRDefault="0063251E" w:rsidP="0063251E">
            <w:pPr>
              <w:jc w:val="center"/>
              <w:rPr>
                <w:rFonts w:eastAsia="Calibri"/>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BB5A24" w14:textId="1501D93C" w:rsidR="0063251E" w:rsidRPr="003E2CF6" w:rsidRDefault="0063251E" w:rsidP="0063251E">
            <w:pPr>
              <w:jc w:val="center"/>
              <w:rPr>
                <w:rFonts w:eastAsia="Calibri"/>
                <w:szCs w:val="22"/>
              </w:rPr>
            </w:pPr>
            <w:r w:rsidRPr="00D30C82">
              <w:rPr>
                <w:rFonts w:eastAsia="Calibri"/>
                <w:bCs/>
                <w:szCs w:val="22"/>
              </w:rPr>
              <w:t>4400-6592-6712</w:t>
            </w:r>
          </w:p>
        </w:tc>
      </w:tr>
      <w:tr w:rsidR="0063251E" w:rsidRPr="003E2CF6" w14:paraId="34238F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AA912F8"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98EC2" w14:textId="6E8AAA38" w:rsidR="0063251E" w:rsidRPr="003E2CF6" w:rsidRDefault="0063251E" w:rsidP="0063251E">
            <w:pPr>
              <w:rPr>
                <w:rFonts w:eastAsia="Calibri"/>
                <w:szCs w:val="22"/>
              </w:rPr>
            </w:pPr>
            <w:r w:rsidRPr="00D30C82">
              <w:rPr>
                <w:rFonts w:eastAsia="Calibri"/>
                <w:szCs w:val="22"/>
              </w:rPr>
              <w:t>tr-87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F67A13" w14:textId="1B215F94" w:rsidR="0063251E" w:rsidRPr="003E2CF6" w:rsidRDefault="0063251E" w:rsidP="0063251E">
            <w:pPr>
              <w:rPr>
                <w:rFonts w:eastAsia="Calibri"/>
                <w:szCs w:val="22"/>
              </w:rPr>
            </w:pPr>
            <w:r w:rsidRPr="00D30C82">
              <w:rPr>
                <w:rFonts w:eastAsia="Calibri"/>
                <w:szCs w:val="22"/>
              </w:rPr>
              <w:t xml:space="preserve">Privažiuojamasis kelias prie dirbamų laukų </w:t>
            </w:r>
            <w:proofErr w:type="spellStart"/>
            <w:r w:rsidRPr="00D30C82">
              <w:rPr>
                <w:rFonts w:eastAsia="Calibri"/>
                <w:szCs w:val="22"/>
              </w:rPr>
              <w:t>Mitošiūnų</w:t>
            </w:r>
            <w:proofErr w:type="spellEnd"/>
            <w:r w:rsidRPr="00D30C82">
              <w:rPr>
                <w:rFonts w:eastAsia="Calibri"/>
                <w:szCs w:val="22"/>
              </w:rPr>
              <w:t xml:space="preserve"> k. nuo kelio Nr. tr-6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B5FD53" w14:textId="7575D095" w:rsidR="0063251E" w:rsidRPr="003E2CF6" w:rsidRDefault="0063251E" w:rsidP="0063251E">
            <w:pPr>
              <w:jc w:val="right"/>
              <w:rPr>
                <w:rFonts w:eastAsia="Calibri"/>
                <w:szCs w:val="22"/>
              </w:rPr>
            </w:pPr>
            <w:r w:rsidRPr="00D30C82">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42B80" w14:textId="1580B05B"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598E1" w14:textId="12005578" w:rsidR="0063251E" w:rsidRPr="003E2CF6" w:rsidRDefault="0063251E" w:rsidP="0063251E">
            <w:pPr>
              <w:jc w:val="right"/>
              <w:rPr>
                <w:rFonts w:eastAsia="Calibri"/>
                <w:szCs w:val="22"/>
              </w:rPr>
            </w:pPr>
            <w:r w:rsidRPr="00D30C82">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tcPr>
          <w:p w14:paraId="4086BF3D" w14:textId="4F863076" w:rsidR="0063251E" w:rsidRPr="003E2CF6" w:rsidRDefault="0063251E" w:rsidP="0063251E">
            <w:pPr>
              <w:jc w:val="right"/>
              <w:rPr>
                <w:rFonts w:eastAsia="Calibri"/>
                <w:strike/>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564A" w14:textId="4E8031D5" w:rsidR="0063251E" w:rsidRPr="003E2CF6" w:rsidRDefault="0063251E" w:rsidP="0063251E">
            <w:pPr>
              <w:jc w:val="center"/>
              <w:rPr>
                <w:rFonts w:eastAsia="Calibri"/>
                <w:szCs w:val="22"/>
              </w:rPr>
            </w:pPr>
            <w:proofErr w:type="spellStart"/>
            <w:r w:rsidRPr="00D30C8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F2012A" w14:textId="753F21F4" w:rsidR="0063251E" w:rsidRPr="003E2CF6" w:rsidRDefault="0063251E" w:rsidP="0063251E">
            <w:pPr>
              <w:jc w:val="center"/>
              <w:rPr>
                <w:rFonts w:eastAsia="Calibri"/>
                <w:szCs w:val="22"/>
              </w:rPr>
            </w:pPr>
            <w:r w:rsidRPr="00D30C82">
              <w:rPr>
                <w:rFonts w:eastAsia="Calibri"/>
                <w:szCs w:val="22"/>
              </w:rPr>
              <w:t>4400-6467-6482</w:t>
            </w:r>
          </w:p>
        </w:tc>
      </w:tr>
      <w:tr w:rsidR="0063251E" w:rsidRPr="003E2CF6" w14:paraId="7A709E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45539B"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A531EF" w14:textId="1E2F23CE" w:rsidR="0063251E" w:rsidRPr="003E2CF6" w:rsidRDefault="0063251E" w:rsidP="0063251E">
            <w:pPr>
              <w:rPr>
                <w:rFonts w:eastAsia="Calibri"/>
                <w:szCs w:val="22"/>
              </w:rPr>
            </w:pPr>
            <w:r w:rsidRPr="00D30C82">
              <w:rPr>
                <w:rFonts w:eastAsia="Calibri"/>
                <w:szCs w:val="22"/>
              </w:rPr>
              <w:t>tr-88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796262" w14:textId="10975B09" w:rsidR="0063251E" w:rsidRPr="003E2CF6" w:rsidRDefault="0063251E" w:rsidP="0063251E">
            <w:pPr>
              <w:rPr>
                <w:rFonts w:eastAsia="Calibri"/>
                <w:szCs w:val="22"/>
              </w:rPr>
            </w:pPr>
            <w:r w:rsidRPr="00D30C82">
              <w:rPr>
                <w:rFonts w:eastAsia="Calibri"/>
                <w:szCs w:val="22"/>
              </w:rPr>
              <w:t xml:space="preserve">Privažiuojamasis kelias prie gyvenamųjų namų </w:t>
            </w:r>
            <w:proofErr w:type="spellStart"/>
            <w:r w:rsidRPr="00D30C82">
              <w:rPr>
                <w:rFonts w:eastAsia="Calibri"/>
                <w:szCs w:val="22"/>
              </w:rPr>
              <w:t>Mitošiūnų</w:t>
            </w:r>
            <w:proofErr w:type="spellEnd"/>
            <w:r w:rsidRPr="00D30C82">
              <w:rPr>
                <w:rFonts w:eastAsia="Calibri"/>
                <w:szCs w:val="22"/>
              </w:rPr>
              <w:t xml:space="preserve"> k. nuo kelio Nr. tr-6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C02B29" w14:textId="31C600E4" w:rsidR="0063251E" w:rsidRPr="003E2CF6" w:rsidRDefault="0063251E" w:rsidP="0063251E">
            <w:pPr>
              <w:jc w:val="right"/>
              <w:rPr>
                <w:rFonts w:eastAsia="Calibri"/>
                <w:szCs w:val="22"/>
              </w:rPr>
            </w:pPr>
            <w:r w:rsidRPr="00D30C82">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48A68" w14:textId="38DB7F33"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6856" w14:textId="6B88E547" w:rsidR="0063251E" w:rsidRPr="003E2CF6" w:rsidRDefault="0063251E" w:rsidP="0063251E">
            <w:pPr>
              <w:jc w:val="right"/>
              <w:rPr>
                <w:rFonts w:eastAsia="Calibri"/>
                <w:szCs w:val="22"/>
              </w:rPr>
            </w:pPr>
            <w:r w:rsidRPr="00D30C82">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tcPr>
          <w:p w14:paraId="1F7579B2" w14:textId="4F402FB1" w:rsidR="0063251E" w:rsidRPr="003E2CF6" w:rsidRDefault="0063251E" w:rsidP="0063251E">
            <w:pPr>
              <w:jc w:val="right"/>
              <w:rPr>
                <w:rFonts w:eastAsia="Calibri"/>
                <w:strike/>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A5BF5" w14:textId="7DF17B29" w:rsidR="0063251E" w:rsidRPr="003E2CF6" w:rsidRDefault="0063251E" w:rsidP="0063251E">
            <w:pPr>
              <w:jc w:val="center"/>
              <w:rPr>
                <w:rFonts w:eastAsia="Calibri"/>
                <w:szCs w:val="22"/>
              </w:rPr>
            </w:pPr>
            <w:proofErr w:type="spellStart"/>
            <w:r w:rsidRPr="00D30C8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36ABFC" w14:textId="37059F2D" w:rsidR="0063251E" w:rsidRPr="003E2CF6" w:rsidRDefault="0063251E" w:rsidP="0063251E">
            <w:pPr>
              <w:jc w:val="center"/>
              <w:rPr>
                <w:rFonts w:eastAsia="Calibri"/>
                <w:szCs w:val="22"/>
              </w:rPr>
            </w:pPr>
            <w:r w:rsidRPr="00D30C82">
              <w:rPr>
                <w:rFonts w:eastAsia="Calibri"/>
                <w:szCs w:val="22"/>
              </w:rPr>
              <w:t>4400-6467-6496</w:t>
            </w:r>
          </w:p>
        </w:tc>
      </w:tr>
      <w:tr w:rsidR="0063251E" w:rsidRPr="003E2CF6" w14:paraId="2C2514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7467A0"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84590" w14:textId="533341C2" w:rsidR="0063251E" w:rsidRPr="003E2CF6" w:rsidRDefault="0063251E" w:rsidP="0063251E">
            <w:pPr>
              <w:rPr>
                <w:rFonts w:eastAsia="Calibri"/>
                <w:szCs w:val="22"/>
              </w:rPr>
            </w:pPr>
            <w:r w:rsidRPr="00D30C82">
              <w:rPr>
                <w:rFonts w:eastAsia="Calibri"/>
                <w:szCs w:val="22"/>
              </w:rPr>
              <w:t>tr-89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515006" w14:textId="5B857ADF" w:rsidR="0063251E" w:rsidRPr="003E2CF6" w:rsidRDefault="0063251E" w:rsidP="0063251E">
            <w:pPr>
              <w:rPr>
                <w:rFonts w:eastAsia="Calibri"/>
                <w:szCs w:val="22"/>
              </w:rPr>
            </w:pPr>
            <w:r w:rsidRPr="00D30C82">
              <w:rPr>
                <w:rFonts w:eastAsia="Calibri"/>
                <w:szCs w:val="22"/>
              </w:rPr>
              <w:t xml:space="preserve">Privažiuojamasis kelias prie gyvenamųjų namų </w:t>
            </w:r>
            <w:proofErr w:type="spellStart"/>
            <w:r w:rsidRPr="00D30C82">
              <w:rPr>
                <w:rFonts w:eastAsia="Calibri"/>
                <w:szCs w:val="22"/>
              </w:rPr>
              <w:t>Mickapetrio</w:t>
            </w:r>
            <w:proofErr w:type="spellEnd"/>
            <w:r w:rsidRPr="00D30C82">
              <w:rPr>
                <w:rFonts w:eastAsia="Calibri"/>
                <w:szCs w:val="22"/>
              </w:rPr>
              <w:t xml:space="preserve"> k. nuo kelio Nr. tr-3,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77BE30" w14:textId="499650F7" w:rsidR="0063251E" w:rsidRPr="003E2CF6" w:rsidRDefault="0063251E" w:rsidP="0063251E">
            <w:pPr>
              <w:jc w:val="right"/>
              <w:rPr>
                <w:rFonts w:eastAsia="Calibri"/>
                <w:szCs w:val="22"/>
              </w:rPr>
            </w:pPr>
            <w:r w:rsidRPr="00D30C82">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80044" w14:textId="5430FF8E"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1FD3" w14:textId="0E836284" w:rsidR="0063251E" w:rsidRPr="003E2CF6" w:rsidRDefault="0063251E" w:rsidP="0063251E">
            <w:pPr>
              <w:jc w:val="right"/>
              <w:rPr>
                <w:rFonts w:eastAsia="Calibri"/>
                <w:szCs w:val="22"/>
              </w:rPr>
            </w:pPr>
            <w:r w:rsidRPr="00D30C82">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tcPr>
          <w:p w14:paraId="5D34A383" w14:textId="4AB96E1D" w:rsidR="0063251E" w:rsidRPr="003E2CF6" w:rsidRDefault="0063251E" w:rsidP="0063251E">
            <w:pPr>
              <w:jc w:val="right"/>
              <w:rPr>
                <w:rFonts w:eastAsia="Calibri"/>
                <w:strike/>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BD4" w14:textId="24C9D790" w:rsidR="0063251E" w:rsidRPr="003E2CF6" w:rsidRDefault="0063251E" w:rsidP="0063251E">
            <w:pPr>
              <w:jc w:val="center"/>
              <w:rPr>
                <w:rFonts w:eastAsia="Calibri"/>
                <w:szCs w:val="22"/>
              </w:rPr>
            </w:pPr>
            <w:proofErr w:type="spellStart"/>
            <w:r w:rsidRPr="00D30C8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A56BCA" w14:textId="5DE49F77" w:rsidR="0063251E" w:rsidRPr="003E2CF6" w:rsidRDefault="0063251E" w:rsidP="0063251E">
            <w:pPr>
              <w:jc w:val="center"/>
              <w:rPr>
                <w:rFonts w:eastAsia="Calibri"/>
                <w:szCs w:val="22"/>
              </w:rPr>
            </w:pPr>
            <w:r w:rsidRPr="00D30C82">
              <w:rPr>
                <w:rFonts w:eastAsia="Calibri"/>
                <w:szCs w:val="22"/>
              </w:rPr>
              <w:t>4400-6497-6076</w:t>
            </w:r>
          </w:p>
        </w:tc>
      </w:tr>
      <w:tr w:rsidR="0063251E" w:rsidRPr="003E2CF6" w14:paraId="23BC8A0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83DC7D"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6E97" w14:textId="284654DD" w:rsidR="0063251E" w:rsidRPr="003E2CF6" w:rsidRDefault="0063251E" w:rsidP="0063251E">
            <w:pPr>
              <w:rPr>
                <w:rFonts w:eastAsia="Calibri"/>
                <w:szCs w:val="22"/>
              </w:rPr>
            </w:pPr>
            <w:r w:rsidRPr="00D30C82">
              <w:rPr>
                <w:rFonts w:eastAsia="Calibri"/>
                <w:szCs w:val="22"/>
              </w:rPr>
              <w:t>tr-9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D58620" w14:textId="046EEDB3" w:rsidR="0063251E" w:rsidRPr="003E2CF6" w:rsidRDefault="0063251E" w:rsidP="0063251E">
            <w:pPr>
              <w:rPr>
                <w:rFonts w:eastAsia="Calibri"/>
                <w:szCs w:val="22"/>
              </w:rPr>
            </w:pPr>
            <w:proofErr w:type="spellStart"/>
            <w:r w:rsidRPr="00D30C82">
              <w:rPr>
                <w:rFonts w:eastAsia="Calibri"/>
                <w:szCs w:val="22"/>
              </w:rPr>
              <w:t>Vašuokėnai</w:t>
            </w:r>
            <w:proofErr w:type="spellEnd"/>
            <w:r w:rsidRPr="00D30C82">
              <w:rPr>
                <w:rFonts w:eastAsia="Calibri"/>
                <w:szCs w:val="22"/>
              </w:rPr>
              <w:t>–Papiliai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874959" w14:textId="07600156" w:rsidR="0063251E" w:rsidRPr="003E2CF6" w:rsidRDefault="0063251E" w:rsidP="0063251E">
            <w:pPr>
              <w:jc w:val="right"/>
              <w:rPr>
                <w:rFonts w:eastAsia="Calibri"/>
                <w:szCs w:val="22"/>
              </w:rPr>
            </w:pPr>
            <w:r w:rsidRPr="00D30C82">
              <w:rPr>
                <w:rFonts w:eastAsia="Calibri"/>
                <w:bCs/>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5BF5D" w14:textId="286B7BD0"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1911" w14:textId="5B4D44A5" w:rsidR="0063251E" w:rsidRPr="003E2CF6" w:rsidRDefault="0063251E" w:rsidP="0063251E">
            <w:pPr>
              <w:jc w:val="right"/>
              <w:rPr>
                <w:rFonts w:eastAsia="Calibri"/>
                <w:szCs w:val="22"/>
              </w:rPr>
            </w:pPr>
            <w:r w:rsidRPr="00D30C82">
              <w:rPr>
                <w:rFonts w:eastAsia="Calibri"/>
                <w:bCs/>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D898E" w14:textId="03A6C824" w:rsidR="0063251E" w:rsidRPr="003E2CF6"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2C10A" w14:textId="580DD730" w:rsidR="0063251E" w:rsidRPr="003E2CF6" w:rsidRDefault="0063251E" w:rsidP="0063251E">
            <w:pPr>
              <w:jc w:val="center"/>
              <w:rPr>
                <w:rFonts w:eastAsia="Calibri"/>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E455CF" w14:textId="3026F19E" w:rsidR="0063251E" w:rsidRPr="003E2CF6" w:rsidRDefault="0063251E" w:rsidP="0063251E">
            <w:pPr>
              <w:jc w:val="center"/>
              <w:rPr>
                <w:rFonts w:eastAsia="Calibri"/>
                <w:szCs w:val="22"/>
              </w:rPr>
            </w:pPr>
            <w:r w:rsidRPr="00D30C82">
              <w:rPr>
                <w:rFonts w:eastAsia="Calibri"/>
                <w:bCs/>
                <w:szCs w:val="22"/>
              </w:rPr>
              <w:t>4400-6585-4300</w:t>
            </w:r>
          </w:p>
        </w:tc>
      </w:tr>
      <w:tr w:rsidR="0063251E" w:rsidRPr="003E2CF6" w14:paraId="0476655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078E8D"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47B8F" w14:textId="41D6AEF8" w:rsidR="0063251E" w:rsidRPr="003E2CF6" w:rsidRDefault="0063251E" w:rsidP="0063251E">
            <w:pPr>
              <w:rPr>
                <w:rFonts w:eastAsia="Calibri"/>
                <w:szCs w:val="22"/>
              </w:rPr>
            </w:pPr>
            <w:r w:rsidRPr="00D30C82">
              <w:rPr>
                <w:rFonts w:eastAsia="Calibri"/>
                <w:bCs/>
                <w:szCs w:val="22"/>
              </w:rPr>
              <w:t>tr9-21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34E999" w14:textId="6A9E99D2" w:rsidR="0063251E" w:rsidRPr="003E2CF6" w:rsidRDefault="0063251E" w:rsidP="0063251E">
            <w:pPr>
              <w:rPr>
                <w:rFonts w:eastAsia="Calibri"/>
                <w:szCs w:val="22"/>
              </w:rPr>
            </w:pPr>
            <w:r w:rsidRPr="00D30C82">
              <w:rPr>
                <w:rFonts w:eastAsia="Calibri"/>
                <w:bCs/>
                <w:szCs w:val="22"/>
              </w:rPr>
              <w:t xml:space="preserve">Privažiuojamasis kelias prie Raguvėlės dvaro nuo K. Komaro g., Raguvėlės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F28BD2" w14:textId="081F719F" w:rsidR="0063251E" w:rsidRPr="003E2CF6" w:rsidRDefault="0063251E" w:rsidP="0063251E">
            <w:pPr>
              <w:jc w:val="right"/>
              <w:rPr>
                <w:rFonts w:eastAsia="Calibri"/>
                <w:szCs w:val="22"/>
              </w:rPr>
            </w:pPr>
            <w:r w:rsidRPr="00D30C82">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AA6DF" w14:textId="4B2566F3" w:rsidR="0063251E" w:rsidRPr="003E2CF6" w:rsidRDefault="0063251E" w:rsidP="0063251E">
            <w:pPr>
              <w:jc w:val="right"/>
              <w:rPr>
                <w:rFonts w:eastAsia="Calibri"/>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0799A" w14:textId="047A8666" w:rsidR="0063251E" w:rsidRPr="003E2CF6" w:rsidRDefault="0063251E" w:rsidP="0063251E">
            <w:pPr>
              <w:jc w:val="right"/>
              <w:rPr>
                <w:rFonts w:eastAsia="Calibri"/>
                <w:szCs w:val="22"/>
              </w:rPr>
            </w:pPr>
            <w:r w:rsidRPr="00D30C82">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5D274" w14:textId="102DE590" w:rsidR="0063251E" w:rsidRPr="003E2CF6" w:rsidRDefault="0063251E" w:rsidP="0063251E">
            <w:pPr>
              <w:jc w:val="right"/>
              <w:rPr>
                <w:rFonts w:eastAsia="Calibri"/>
                <w:strike/>
                <w:szCs w:val="22"/>
              </w:rPr>
            </w:pPr>
            <w:r w:rsidRPr="00D30C82">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766E3" w14:textId="7ED82854" w:rsidR="0063251E" w:rsidRPr="003E2CF6" w:rsidRDefault="0063251E" w:rsidP="0063251E">
            <w:pPr>
              <w:jc w:val="center"/>
              <w:rPr>
                <w:rFonts w:eastAsia="Calibri"/>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72D587" w14:textId="4187B22A" w:rsidR="0063251E" w:rsidRPr="003E2CF6" w:rsidRDefault="0063251E" w:rsidP="0063251E">
            <w:pPr>
              <w:jc w:val="center"/>
              <w:rPr>
                <w:rFonts w:eastAsia="Calibri"/>
                <w:szCs w:val="22"/>
              </w:rPr>
            </w:pPr>
            <w:r w:rsidRPr="00D30C82">
              <w:rPr>
                <w:rFonts w:eastAsia="Calibri"/>
                <w:bCs/>
                <w:sz w:val="20"/>
                <w:szCs w:val="20"/>
              </w:rPr>
              <w:t>-</w:t>
            </w:r>
          </w:p>
        </w:tc>
      </w:tr>
      <w:tr w:rsidR="0063251E" w:rsidRPr="003E2CF6" w14:paraId="565C64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19ED5B"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38B7B" w14:textId="38B4210A" w:rsidR="0063251E" w:rsidRPr="003E2CF6" w:rsidRDefault="0063251E" w:rsidP="0063251E">
            <w:pPr>
              <w:rPr>
                <w:rFonts w:eastAsia="Calibri"/>
                <w:szCs w:val="22"/>
              </w:rPr>
            </w:pPr>
            <w:r w:rsidRPr="00D30C82">
              <w:rPr>
                <w:rFonts w:eastAsia="Calibri"/>
                <w:szCs w:val="22"/>
              </w:rPr>
              <w:t>tr-90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FADC33" w14:textId="2FCC6359" w:rsidR="0063251E" w:rsidRPr="003E2CF6" w:rsidRDefault="0063251E" w:rsidP="0063251E">
            <w:pPr>
              <w:rPr>
                <w:rFonts w:eastAsia="Calibri"/>
                <w:szCs w:val="22"/>
              </w:rPr>
            </w:pPr>
            <w:r w:rsidRPr="00D30C82">
              <w:rPr>
                <w:rFonts w:eastAsia="Calibri"/>
                <w:szCs w:val="22"/>
              </w:rPr>
              <w:t>Privažiuojamasis kelias prie dirbamų laukų Žukauskų k. nuo kelio Surdegis–</w:t>
            </w:r>
            <w:proofErr w:type="spellStart"/>
            <w:r w:rsidRPr="00D30C82">
              <w:rPr>
                <w:rFonts w:eastAsia="Calibri"/>
                <w:szCs w:val="22"/>
              </w:rPr>
              <w:t>Žviliūnai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2DE8DBC" w14:textId="1E98680F" w:rsidR="0063251E" w:rsidRPr="003E2CF6" w:rsidRDefault="0063251E" w:rsidP="0063251E">
            <w:pPr>
              <w:jc w:val="right"/>
              <w:rPr>
                <w:rFonts w:eastAsia="Calibri"/>
                <w:szCs w:val="22"/>
              </w:rPr>
            </w:pPr>
            <w:r w:rsidRPr="00D30C82">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02CC6" w14:textId="4A91610B"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2B312" w14:textId="585D54C6" w:rsidR="0063251E" w:rsidRPr="003E2CF6" w:rsidRDefault="0063251E" w:rsidP="0063251E">
            <w:pPr>
              <w:jc w:val="right"/>
              <w:rPr>
                <w:rFonts w:eastAsia="Calibri"/>
                <w:szCs w:val="22"/>
              </w:rPr>
            </w:pPr>
            <w:r w:rsidRPr="00D30C82">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C9F38" w14:textId="3CD6A58D" w:rsidR="0063251E" w:rsidRPr="003E2CF6"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D7B" w14:textId="5769C5D9" w:rsidR="0063251E" w:rsidRPr="003E2CF6" w:rsidRDefault="0063251E" w:rsidP="0063251E">
            <w:pPr>
              <w:jc w:val="center"/>
              <w:rPr>
                <w:rFonts w:eastAsia="Calibri"/>
                <w:szCs w:val="22"/>
              </w:rPr>
            </w:pPr>
            <w:proofErr w:type="spellStart"/>
            <w:r w:rsidRPr="00D30C8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173BC2" w14:textId="6B76DB1E" w:rsidR="0063251E" w:rsidRPr="003E2CF6" w:rsidRDefault="0063251E" w:rsidP="0063251E">
            <w:pPr>
              <w:jc w:val="center"/>
              <w:rPr>
                <w:rFonts w:eastAsia="Calibri"/>
                <w:szCs w:val="22"/>
              </w:rPr>
            </w:pPr>
            <w:r w:rsidRPr="00D30C82">
              <w:rPr>
                <w:rFonts w:eastAsia="Calibri"/>
                <w:szCs w:val="22"/>
              </w:rPr>
              <w:t>4400-6497-6087</w:t>
            </w:r>
          </w:p>
        </w:tc>
      </w:tr>
      <w:tr w:rsidR="0063251E" w:rsidRPr="003E2CF6" w14:paraId="67F665E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899431" w14:textId="77777777" w:rsidR="0063251E" w:rsidRPr="003E2CF6"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6ED07" w14:textId="0C5E232E" w:rsidR="0063251E" w:rsidRPr="003E2CF6" w:rsidRDefault="0063251E" w:rsidP="0063251E">
            <w:pPr>
              <w:rPr>
                <w:rFonts w:eastAsia="Calibri"/>
                <w:szCs w:val="22"/>
              </w:rPr>
            </w:pPr>
            <w:r w:rsidRPr="00D30C82">
              <w:rPr>
                <w:rFonts w:eastAsia="Calibri"/>
                <w:szCs w:val="22"/>
              </w:rPr>
              <w:t>tr-91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BFD51F" w14:textId="2EFDF988" w:rsidR="0063251E" w:rsidRPr="003E2CF6" w:rsidRDefault="0063251E" w:rsidP="0063251E">
            <w:pPr>
              <w:rPr>
                <w:rFonts w:eastAsia="Calibri"/>
                <w:szCs w:val="22"/>
              </w:rPr>
            </w:pPr>
            <w:r w:rsidRPr="00D30C82">
              <w:rPr>
                <w:rFonts w:eastAsia="Calibri"/>
                <w:szCs w:val="22"/>
              </w:rPr>
              <w:t xml:space="preserve">Privažiuojamasis kelias prie dirbamų laukų </w:t>
            </w:r>
            <w:proofErr w:type="spellStart"/>
            <w:r w:rsidRPr="00D30C82">
              <w:rPr>
                <w:rFonts w:eastAsia="Calibri"/>
                <w:szCs w:val="22"/>
              </w:rPr>
              <w:t>Mitošiūnų</w:t>
            </w:r>
            <w:proofErr w:type="spellEnd"/>
            <w:r w:rsidRPr="00D30C82">
              <w:rPr>
                <w:rFonts w:eastAsia="Calibri"/>
                <w:szCs w:val="22"/>
              </w:rPr>
              <w:t xml:space="preserve"> k. nuo kelio Surdegis–</w:t>
            </w:r>
            <w:proofErr w:type="spellStart"/>
            <w:r w:rsidRPr="00D30C82">
              <w:rPr>
                <w:rFonts w:eastAsia="Calibri"/>
                <w:szCs w:val="22"/>
              </w:rPr>
              <w:t>Žviliūnai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45FED37" w14:textId="0DD5845A" w:rsidR="0063251E" w:rsidRPr="003E2CF6" w:rsidRDefault="0063251E" w:rsidP="0063251E">
            <w:pPr>
              <w:jc w:val="right"/>
              <w:rPr>
                <w:rFonts w:eastAsia="Calibri"/>
                <w:szCs w:val="22"/>
              </w:rPr>
            </w:pPr>
            <w:r w:rsidRPr="00D30C82">
              <w:rPr>
                <w:rFonts w:eastAsia="Calibri"/>
                <w:bCs/>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C207D" w14:textId="53CC46C4" w:rsidR="0063251E" w:rsidRPr="003E2CF6"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71627" w14:textId="12C6C45A" w:rsidR="0063251E" w:rsidRPr="003E2CF6" w:rsidRDefault="0063251E" w:rsidP="0063251E">
            <w:pPr>
              <w:jc w:val="right"/>
              <w:rPr>
                <w:rFonts w:eastAsia="Calibri"/>
                <w:szCs w:val="22"/>
              </w:rPr>
            </w:pPr>
            <w:r w:rsidRPr="00D30C82">
              <w:rPr>
                <w:rFonts w:eastAsia="Calibri"/>
                <w:bCs/>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9BF98" w14:textId="11B1042F" w:rsidR="0063251E" w:rsidRPr="003E2CF6" w:rsidRDefault="0063251E" w:rsidP="0063251E">
            <w:pPr>
              <w:jc w:val="right"/>
              <w:rPr>
                <w:rFonts w:eastAsia="Calibri"/>
                <w:strike/>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F37F" w14:textId="6E752846" w:rsidR="0063251E" w:rsidRPr="003E2CF6" w:rsidRDefault="0063251E" w:rsidP="0063251E">
            <w:pPr>
              <w:jc w:val="center"/>
              <w:rPr>
                <w:rFonts w:eastAsia="Calibri"/>
                <w:szCs w:val="22"/>
              </w:rPr>
            </w:pPr>
            <w:proofErr w:type="spellStart"/>
            <w:r w:rsidRPr="00D30C8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4541B3" w14:textId="7C89CE95" w:rsidR="0063251E" w:rsidRPr="003E2CF6" w:rsidRDefault="0063251E" w:rsidP="0063251E">
            <w:pPr>
              <w:jc w:val="center"/>
              <w:rPr>
                <w:rFonts w:eastAsia="Calibri"/>
                <w:szCs w:val="22"/>
              </w:rPr>
            </w:pPr>
            <w:r w:rsidRPr="00D30C82">
              <w:rPr>
                <w:rFonts w:eastAsia="Calibri"/>
                <w:bCs/>
                <w:szCs w:val="22"/>
              </w:rPr>
              <w:t>4400-6600-5703</w:t>
            </w:r>
          </w:p>
        </w:tc>
      </w:tr>
      <w:tr w:rsidR="0063251E" w:rsidRPr="004B1509" w14:paraId="66A9061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2AFAAF3"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3E2549" w14:textId="6C11B7A9" w:rsidR="0063251E" w:rsidRPr="004B1509" w:rsidRDefault="0063251E" w:rsidP="0063251E">
            <w:pPr>
              <w:rPr>
                <w:rFonts w:eastAsia="Calibri"/>
                <w:szCs w:val="22"/>
              </w:rPr>
            </w:pPr>
            <w:r w:rsidRPr="00D30C82">
              <w:rPr>
                <w:rFonts w:eastAsia="Calibri"/>
                <w:szCs w:val="22"/>
              </w:rPr>
              <w:t>tr-92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2948D8" w14:textId="1ECD3C43" w:rsidR="0063251E" w:rsidRPr="004B1509" w:rsidRDefault="0063251E" w:rsidP="0063251E">
            <w:pPr>
              <w:rPr>
                <w:rFonts w:eastAsia="Calibri"/>
                <w:szCs w:val="22"/>
              </w:rPr>
            </w:pPr>
            <w:r w:rsidRPr="00D30C82">
              <w:rPr>
                <w:rFonts w:eastAsia="Calibri"/>
                <w:szCs w:val="22"/>
              </w:rPr>
              <w:t xml:space="preserve">Privažiuojamasis kelias prie gyvenamųjų namų </w:t>
            </w:r>
            <w:proofErr w:type="spellStart"/>
            <w:r w:rsidRPr="00D30C82">
              <w:rPr>
                <w:rFonts w:eastAsia="Calibri"/>
                <w:szCs w:val="22"/>
              </w:rPr>
              <w:t>Mickapetrio</w:t>
            </w:r>
            <w:proofErr w:type="spellEnd"/>
            <w:r w:rsidRPr="00D30C82">
              <w:rPr>
                <w:rFonts w:eastAsia="Calibri"/>
                <w:szCs w:val="22"/>
              </w:rPr>
              <w:t xml:space="preserve"> k. nuo kelio Nr. tr-3,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DC72D1" w14:textId="4B31E57E" w:rsidR="0063251E" w:rsidRPr="004B1509" w:rsidRDefault="0063251E" w:rsidP="0063251E">
            <w:pPr>
              <w:jc w:val="right"/>
              <w:rPr>
                <w:rFonts w:eastAsia="Calibri"/>
                <w:szCs w:val="22"/>
              </w:rPr>
            </w:pPr>
            <w:r w:rsidRPr="00D30C82">
              <w:rPr>
                <w:rFonts w:eastAsia="Calibri"/>
                <w:szCs w:val="22"/>
              </w:rPr>
              <w:t>475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D886E" w14:textId="6906B98C" w:rsidR="0063251E" w:rsidRPr="004B1509"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7A8E6" w14:textId="723E4D3F" w:rsidR="0063251E" w:rsidRPr="004B1509" w:rsidRDefault="0063251E" w:rsidP="0063251E">
            <w:pPr>
              <w:jc w:val="right"/>
              <w:rPr>
                <w:rFonts w:eastAsia="Calibri"/>
                <w:szCs w:val="22"/>
              </w:rPr>
            </w:pPr>
            <w:r w:rsidRPr="00D30C82">
              <w:rPr>
                <w:rFonts w:eastAsia="Calibri"/>
                <w:szCs w:val="22"/>
              </w:rPr>
              <w:t>475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7373B" w14:textId="680C30C7" w:rsidR="0063251E" w:rsidRPr="004B1509"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E8457" w14:textId="53AB4D07" w:rsidR="0063251E" w:rsidRPr="004B1509" w:rsidRDefault="0063251E" w:rsidP="0063251E">
            <w:pPr>
              <w:jc w:val="center"/>
              <w:rPr>
                <w:rFonts w:eastAsia="Calibri"/>
                <w:bCs/>
                <w:szCs w:val="22"/>
              </w:rPr>
            </w:pPr>
            <w:r w:rsidRPr="00D30C82">
              <w:rPr>
                <w:rFonts w:eastAsia="Calibri"/>
                <w:szCs w:val="22"/>
              </w:rPr>
              <w:t xml:space="preserve"> </w:t>
            </w:r>
            <w:proofErr w:type="spellStart"/>
            <w:r w:rsidRPr="00D30C8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77B009" w14:textId="1B45A88B" w:rsidR="0063251E" w:rsidRPr="004B1509" w:rsidRDefault="0063251E" w:rsidP="0063251E">
            <w:pPr>
              <w:jc w:val="center"/>
              <w:rPr>
                <w:rFonts w:eastAsia="Calibri"/>
                <w:szCs w:val="22"/>
              </w:rPr>
            </w:pPr>
            <w:r w:rsidRPr="00D30C82">
              <w:rPr>
                <w:rFonts w:eastAsia="Calibri"/>
                <w:szCs w:val="22"/>
              </w:rPr>
              <w:t>4400-6467-6368</w:t>
            </w:r>
          </w:p>
        </w:tc>
      </w:tr>
      <w:tr w:rsidR="0063251E" w:rsidRPr="004B1509" w14:paraId="53AE900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5C4CE4"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FEB62C" w14:textId="2236B1B2" w:rsidR="0063251E" w:rsidRPr="004B1509" w:rsidRDefault="0063251E" w:rsidP="0063251E">
            <w:pPr>
              <w:rPr>
                <w:rFonts w:eastAsia="Calibri"/>
                <w:szCs w:val="22"/>
              </w:rPr>
            </w:pPr>
            <w:r w:rsidRPr="00D30C82">
              <w:rPr>
                <w:rFonts w:eastAsia="Calibri"/>
                <w:szCs w:val="22"/>
              </w:rPr>
              <w:t>tr-93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9F8CD4" w14:textId="206E6B06" w:rsidR="0063251E" w:rsidRPr="004B1509" w:rsidRDefault="0063251E" w:rsidP="0063251E">
            <w:pPr>
              <w:rPr>
                <w:rFonts w:eastAsia="Calibri"/>
                <w:szCs w:val="22"/>
              </w:rPr>
            </w:pPr>
            <w:r w:rsidRPr="00D30C82">
              <w:rPr>
                <w:rFonts w:eastAsia="Calibri"/>
                <w:szCs w:val="22"/>
              </w:rPr>
              <w:t xml:space="preserve">Privažiuojamasis kelias prie gyvenamųjų namų nuo Sodų g., Surdegio mstl.,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EA6880" w14:textId="4740B6E4" w:rsidR="0063251E" w:rsidRPr="004B1509" w:rsidRDefault="0063251E" w:rsidP="0063251E">
            <w:pPr>
              <w:jc w:val="right"/>
              <w:rPr>
                <w:rFonts w:eastAsia="Calibri"/>
                <w:szCs w:val="22"/>
              </w:rPr>
            </w:pPr>
            <w:r w:rsidRPr="00D30C82">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B4EB" w14:textId="757BE8C2" w:rsidR="0063251E" w:rsidRPr="004B1509"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45A9D" w14:textId="08F75399" w:rsidR="0063251E" w:rsidRPr="004B1509" w:rsidRDefault="0063251E" w:rsidP="0063251E">
            <w:pPr>
              <w:jc w:val="right"/>
              <w:rPr>
                <w:rFonts w:eastAsia="Calibri"/>
                <w:szCs w:val="22"/>
              </w:rPr>
            </w:pPr>
            <w:r w:rsidRPr="00D30C82">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4F834" w14:textId="52888029" w:rsidR="0063251E" w:rsidRPr="004B1509"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2A698" w14:textId="57E85307" w:rsidR="0063251E" w:rsidRPr="004B1509" w:rsidRDefault="0063251E" w:rsidP="0063251E">
            <w:pPr>
              <w:jc w:val="center"/>
              <w:rPr>
                <w:rFonts w:eastAsia="Calibri"/>
                <w:bCs/>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5DB9D3" w14:textId="76809FD5" w:rsidR="0063251E" w:rsidRPr="004B1509" w:rsidRDefault="0063251E" w:rsidP="0063251E">
            <w:pPr>
              <w:jc w:val="center"/>
              <w:rPr>
                <w:rFonts w:eastAsia="Calibri"/>
                <w:szCs w:val="22"/>
              </w:rPr>
            </w:pPr>
            <w:r w:rsidRPr="00D30C82">
              <w:rPr>
                <w:rFonts w:eastAsia="Calibri"/>
                <w:bCs/>
                <w:szCs w:val="22"/>
              </w:rPr>
              <w:t>4400-6600-5658</w:t>
            </w:r>
          </w:p>
        </w:tc>
      </w:tr>
      <w:tr w:rsidR="0063251E" w:rsidRPr="004B1509" w14:paraId="6775581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AD76F55"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706DD" w14:textId="447495F2" w:rsidR="0063251E" w:rsidRPr="004B1509" w:rsidRDefault="0063251E" w:rsidP="0063251E">
            <w:pPr>
              <w:rPr>
                <w:rFonts w:eastAsia="Calibri"/>
                <w:szCs w:val="22"/>
              </w:rPr>
            </w:pPr>
            <w:r w:rsidRPr="00D30C82">
              <w:rPr>
                <w:rFonts w:eastAsia="Calibri"/>
                <w:szCs w:val="22"/>
              </w:rPr>
              <w:t>tr-94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2F3736" w14:textId="4285E789" w:rsidR="0063251E" w:rsidRPr="004B1509" w:rsidRDefault="0063251E" w:rsidP="0063251E">
            <w:pPr>
              <w:rPr>
                <w:rFonts w:eastAsia="Calibri"/>
                <w:szCs w:val="22"/>
              </w:rPr>
            </w:pPr>
            <w:r w:rsidRPr="00D30C82">
              <w:rPr>
                <w:rFonts w:eastAsia="Calibri"/>
                <w:szCs w:val="22"/>
              </w:rPr>
              <w:t xml:space="preserve">Privažiuojamasis kelias prie gyvenamųjų namų nuo Sodų g., Surdegio mstl.,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65CDCF" w14:textId="5AF0277D" w:rsidR="0063251E" w:rsidRPr="004B1509" w:rsidRDefault="0063251E" w:rsidP="0063251E">
            <w:pPr>
              <w:jc w:val="right"/>
              <w:rPr>
                <w:rFonts w:eastAsia="Calibri"/>
                <w:szCs w:val="22"/>
              </w:rPr>
            </w:pPr>
            <w:r w:rsidRPr="00D30C82">
              <w:rPr>
                <w:rFonts w:eastAsia="Calibri"/>
                <w:bCs/>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56B11" w14:textId="73B93564" w:rsidR="0063251E" w:rsidRPr="004B1509"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96888" w14:textId="3DE94B78" w:rsidR="0063251E" w:rsidRPr="004B1509" w:rsidRDefault="0063251E" w:rsidP="0063251E">
            <w:pPr>
              <w:jc w:val="right"/>
              <w:rPr>
                <w:rFonts w:eastAsia="Calibri"/>
                <w:szCs w:val="22"/>
              </w:rPr>
            </w:pPr>
            <w:r w:rsidRPr="00D30C82">
              <w:rPr>
                <w:rFonts w:eastAsia="Calibri"/>
                <w:bCs/>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FEE7" w14:textId="55296720" w:rsidR="0063251E" w:rsidRPr="004B1509" w:rsidRDefault="0063251E" w:rsidP="0063251E">
            <w:pPr>
              <w:jc w:val="right"/>
              <w:rPr>
                <w:rFonts w:eastAsia="Calibri"/>
                <w:szCs w:val="22"/>
              </w:rPr>
            </w:pPr>
            <w:r w:rsidRPr="00D30C82">
              <w:rPr>
                <w:rFonts w:eastAsia="Calibri"/>
                <w:bCs/>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EA10F" w14:textId="59C5B20B" w:rsidR="0063251E" w:rsidRPr="004B1509" w:rsidRDefault="0063251E" w:rsidP="0063251E">
            <w:pPr>
              <w:jc w:val="center"/>
              <w:rPr>
                <w:rFonts w:eastAsia="Calibri"/>
                <w:bCs/>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159EAE" w14:textId="5712CFB6" w:rsidR="0063251E" w:rsidRPr="004B1509" w:rsidRDefault="0063251E" w:rsidP="0063251E">
            <w:pPr>
              <w:jc w:val="center"/>
              <w:rPr>
                <w:rFonts w:eastAsia="Calibri"/>
                <w:szCs w:val="22"/>
              </w:rPr>
            </w:pPr>
            <w:r w:rsidRPr="00D30C82">
              <w:rPr>
                <w:rFonts w:eastAsia="Calibri"/>
                <w:bCs/>
                <w:szCs w:val="22"/>
              </w:rPr>
              <w:t>4400-6600-5582</w:t>
            </w:r>
          </w:p>
        </w:tc>
      </w:tr>
      <w:tr w:rsidR="0063251E" w:rsidRPr="004B1509" w14:paraId="7FA1CCA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C082BB"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6411C1" w14:textId="21AB1383" w:rsidR="0063251E" w:rsidRPr="004B1509" w:rsidRDefault="0063251E" w:rsidP="0063251E">
            <w:pPr>
              <w:rPr>
                <w:rFonts w:eastAsia="Calibri"/>
                <w:szCs w:val="22"/>
              </w:rPr>
            </w:pPr>
            <w:r w:rsidRPr="00D30C82">
              <w:rPr>
                <w:rFonts w:eastAsia="Calibri"/>
                <w:szCs w:val="22"/>
              </w:rPr>
              <w:t>tr-95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0A0070" w14:textId="2C57C341" w:rsidR="0063251E" w:rsidRPr="004B1509" w:rsidRDefault="0063251E" w:rsidP="0063251E">
            <w:pPr>
              <w:rPr>
                <w:rFonts w:eastAsia="Calibri"/>
                <w:szCs w:val="22"/>
              </w:rPr>
            </w:pPr>
            <w:r w:rsidRPr="00D30C82">
              <w:rPr>
                <w:rFonts w:eastAsia="Calibri"/>
                <w:szCs w:val="22"/>
              </w:rPr>
              <w:t xml:space="preserve">Privažiuojamasis kelias prie gyvenamųjų namų nuo Troškūnų g., Surdegio mstl.,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BFB509" w14:textId="62CAAA45" w:rsidR="0063251E" w:rsidRPr="004B1509" w:rsidRDefault="0063251E" w:rsidP="0063251E">
            <w:pPr>
              <w:jc w:val="right"/>
              <w:rPr>
                <w:rFonts w:eastAsia="Calibri"/>
                <w:szCs w:val="22"/>
              </w:rPr>
            </w:pPr>
            <w:r w:rsidRPr="00D30C82">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0E6ED" w14:textId="6FD560F8" w:rsidR="0063251E" w:rsidRPr="004B1509"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7BE9B" w14:textId="6315CCE0" w:rsidR="0063251E" w:rsidRPr="004B1509" w:rsidRDefault="0063251E" w:rsidP="0063251E">
            <w:pPr>
              <w:jc w:val="right"/>
              <w:rPr>
                <w:rFonts w:eastAsia="Calibri"/>
                <w:szCs w:val="22"/>
              </w:rPr>
            </w:pPr>
            <w:r w:rsidRPr="00D30C82">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8161B" w14:textId="7BE27D38" w:rsidR="0063251E" w:rsidRPr="004B1509"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C7EC" w14:textId="5CA5A7FD" w:rsidR="0063251E" w:rsidRPr="004B1509" w:rsidRDefault="0063251E" w:rsidP="0063251E">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8698D5" w14:textId="2912AB7C" w:rsidR="0063251E" w:rsidRPr="004B1509" w:rsidRDefault="0063251E" w:rsidP="0063251E">
            <w:pPr>
              <w:jc w:val="center"/>
              <w:rPr>
                <w:rFonts w:eastAsia="Calibri"/>
                <w:szCs w:val="22"/>
              </w:rPr>
            </w:pPr>
            <w:r w:rsidRPr="00D30C82">
              <w:rPr>
                <w:rFonts w:eastAsia="Calibri"/>
                <w:bCs/>
                <w:szCs w:val="22"/>
              </w:rPr>
              <w:t>4400-6592-6601</w:t>
            </w:r>
          </w:p>
        </w:tc>
      </w:tr>
      <w:tr w:rsidR="0063251E" w:rsidRPr="004B1509" w14:paraId="5AF457A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D3572D1" w14:textId="77777777" w:rsidR="0063251E" w:rsidRPr="004B1509"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2ACD9" w14:textId="39401864" w:rsidR="0063251E" w:rsidRPr="004B1509" w:rsidRDefault="0063251E" w:rsidP="0063251E">
            <w:pPr>
              <w:rPr>
                <w:rFonts w:eastAsia="Calibri"/>
                <w:szCs w:val="22"/>
              </w:rPr>
            </w:pPr>
            <w:r w:rsidRPr="00D30C82">
              <w:rPr>
                <w:rFonts w:eastAsia="Calibri"/>
                <w:szCs w:val="22"/>
              </w:rPr>
              <w:t>tr-96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2DAA1E" w14:textId="4477685A" w:rsidR="0063251E" w:rsidRPr="004B1509" w:rsidRDefault="0063251E" w:rsidP="0063251E">
            <w:pPr>
              <w:rPr>
                <w:rFonts w:eastAsia="Calibri"/>
                <w:szCs w:val="22"/>
              </w:rPr>
            </w:pPr>
            <w:r w:rsidRPr="00D30C82">
              <w:rPr>
                <w:rFonts w:eastAsia="Calibri"/>
                <w:szCs w:val="22"/>
              </w:rPr>
              <w:t xml:space="preserve">Privažiuojamasis kelias prie gyvenamųjų namų nuo Troškūnų g., Surdegio mstl.,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E41DF6" w14:textId="5D8684DF" w:rsidR="0063251E" w:rsidRPr="004B1509" w:rsidRDefault="0063251E" w:rsidP="0063251E">
            <w:pPr>
              <w:jc w:val="right"/>
              <w:rPr>
                <w:rFonts w:eastAsia="Calibri"/>
                <w:szCs w:val="22"/>
              </w:rPr>
            </w:pPr>
            <w:r w:rsidRPr="00D30C82">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E30C6" w14:textId="1605B3C3" w:rsidR="0063251E" w:rsidRPr="004B1509" w:rsidRDefault="0063251E" w:rsidP="0063251E">
            <w:pPr>
              <w:jc w:val="right"/>
              <w:rPr>
                <w:rFonts w:eastAsia="Calibri"/>
                <w:szCs w:val="22"/>
              </w:rPr>
            </w:pPr>
            <w:r w:rsidRPr="00D30C82">
              <w:rPr>
                <w:rFonts w:eastAsia="Calibri"/>
                <w:bCs/>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1DD90" w14:textId="41CADBC4" w:rsidR="0063251E" w:rsidRPr="004B1509" w:rsidRDefault="0063251E" w:rsidP="0063251E">
            <w:pPr>
              <w:jc w:val="right"/>
              <w:rPr>
                <w:rFonts w:eastAsia="Calibri"/>
                <w:szCs w:val="22"/>
              </w:rPr>
            </w:pPr>
            <w:r w:rsidRPr="00D30C82">
              <w:rPr>
                <w:rFonts w:eastAsia="Calibri"/>
                <w:bCs/>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E202" w14:textId="0F9396E1" w:rsidR="0063251E" w:rsidRPr="004B1509" w:rsidRDefault="0063251E" w:rsidP="0063251E">
            <w:pPr>
              <w:jc w:val="right"/>
              <w:rPr>
                <w:rFonts w:eastAsia="Calibri"/>
                <w:szCs w:val="22"/>
              </w:rPr>
            </w:pPr>
            <w:r w:rsidRPr="00D30C8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471DE" w14:textId="77A1099A" w:rsidR="0063251E" w:rsidRPr="004B1509" w:rsidRDefault="0063251E" w:rsidP="0063251E">
            <w:pPr>
              <w:jc w:val="center"/>
              <w:rPr>
                <w:rFonts w:eastAsia="Calibri"/>
                <w:bCs/>
                <w:szCs w:val="22"/>
              </w:rPr>
            </w:pPr>
            <w:proofErr w:type="spellStart"/>
            <w:r w:rsidRPr="00D30C82">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413754" w14:textId="56BA00E6" w:rsidR="0063251E" w:rsidRPr="004B1509" w:rsidRDefault="0063251E" w:rsidP="0063251E">
            <w:pPr>
              <w:jc w:val="center"/>
              <w:rPr>
                <w:rFonts w:eastAsia="Calibri"/>
                <w:szCs w:val="22"/>
              </w:rPr>
            </w:pPr>
            <w:r w:rsidRPr="00D30C82">
              <w:rPr>
                <w:rFonts w:eastAsia="Calibri"/>
                <w:bCs/>
                <w:szCs w:val="22"/>
              </w:rPr>
              <w:t>4400-6592-6612</w:t>
            </w:r>
          </w:p>
        </w:tc>
      </w:tr>
      <w:tr w:rsidR="0063251E" w:rsidRPr="00E14A61" w14:paraId="0CE1E95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9969F8" w14:textId="77777777" w:rsidR="0063251E" w:rsidRPr="00E14A6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30E09" w14:textId="6F5033D7" w:rsidR="0063251E" w:rsidRPr="00E14A61" w:rsidRDefault="0063251E" w:rsidP="0063251E">
            <w:pPr>
              <w:rPr>
                <w:rFonts w:eastAsia="Calibri"/>
                <w:szCs w:val="22"/>
              </w:rPr>
            </w:pPr>
            <w:r w:rsidRPr="00D30C82">
              <w:rPr>
                <w:rFonts w:eastAsia="Calibri"/>
                <w:szCs w:val="22"/>
              </w:rPr>
              <w:t>tr-97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BE38EC" w14:textId="54B80205" w:rsidR="0063251E" w:rsidRPr="00E14A61" w:rsidRDefault="0063251E" w:rsidP="0063251E">
            <w:pPr>
              <w:rPr>
                <w:rFonts w:eastAsia="Calibri"/>
                <w:szCs w:val="22"/>
              </w:rPr>
            </w:pPr>
            <w:r w:rsidRPr="00D30C82">
              <w:rPr>
                <w:rFonts w:eastAsia="Calibri"/>
                <w:szCs w:val="22"/>
              </w:rPr>
              <w:t xml:space="preserve">Privažiuojamasis kelias prie gyvenamųjų namų nuo Troškūnų g., Surdegio mstl.,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9AA4C7" w14:textId="52A5C456" w:rsidR="0063251E" w:rsidRPr="00E14A61" w:rsidRDefault="0063251E" w:rsidP="0063251E">
            <w:pPr>
              <w:jc w:val="right"/>
              <w:rPr>
                <w:rFonts w:eastAsia="Calibri"/>
                <w:szCs w:val="22"/>
              </w:rPr>
            </w:pPr>
            <w:r w:rsidRPr="00D30C82">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477A" w14:textId="48E4F232" w:rsidR="0063251E" w:rsidRPr="00E14A61"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2DD5A" w14:textId="46A23566" w:rsidR="0063251E" w:rsidRPr="00E14A61" w:rsidRDefault="0063251E" w:rsidP="0063251E">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28ADB" w14:textId="61AE2859" w:rsidR="0063251E" w:rsidRPr="00E14A61" w:rsidRDefault="0063251E" w:rsidP="0063251E">
            <w:pPr>
              <w:jc w:val="right"/>
              <w:rPr>
                <w:rFonts w:eastAsia="Calibri"/>
                <w:strike/>
                <w:szCs w:val="22"/>
              </w:rPr>
            </w:pPr>
            <w:r w:rsidRPr="00D30C82">
              <w:rPr>
                <w:rFonts w:eastAsia="Calibri"/>
                <w:szCs w:val="22"/>
              </w:rPr>
              <w:t xml:space="preserve"> </w:t>
            </w:r>
            <w:r w:rsidRPr="00D30C82">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5C024" w14:textId="7419005C" w:rsidR="0063251E" w:rsidRPr="00E14A61" w:rsidRDefault="0063251E" w:rsidP="0063251E">
            <w:pPr>
              <w:jc w:val="center"/>
              <w:rPr>
                <w:rFonts w:eastAsia="Calibri"/>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D8CA9D" w14:textId="09D85691" w:rsidR="0063251E" w:rsidRPr="00E14A61" w:rsidRDefault="0063251E" w:rsidP="0063251E">
            <w:pPr>
              <w:jc w:val="center"/>
              <w:rPr>
                <w:rFonts w:eastAsia="Calibri"/>
                <w:szCs w:val="22"/>
              </w:rPr>
            </w:pPr>
            <w:r w:rsidRPr="00D30C82">
              <w:rPr>
                <w:rFonts w:eastAsia="Calibri"/>
                <w:bCs/>
                <w:szCs w:val="22"/>
              </w:rPr>
              <w:t>4400-6592-6623</w:t>
            </w:r>
          </w:p>
        </w:tc>
      </w:tr>
      <w:tr w:rsidR="0063251E" w:rsidRPr="00E14A61" w14:paraId="7440124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A5013A" w14:textId="77777777" w:rsidR="0063251E" w:rsidRPr="00E14A61" w:rsidRDefault="0063251E" w:rsidP="0063251E">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F2CADC5" w14:textId="4B7DA841" w:rsidR="0063251E" w:rsidRPr="00E14A61" w:rsidRDefault="0063251E" w:rsidP="0063251E">
            <w:pPr>
              <w:rPr>
                <w:rFonts w:eastAsia="Calibri"/>
                <w:szCs w:val="22"/>
              </w:rPr>
            </w:pPr>
            <w:r w:rsidRPr="00E14A61">
              <w:rPr>
                <w:rFonts w:eastAsia="Calibri"/>
                <w:szCs w:val="22"/>
              </w:rPr>
              <w:t>tr-99</w:t>
            </w:r>
          </w:p>
        </w:tc>
        <w:tc>
          <w:tcPr>
            <w:tcW w:w="4412" w:type="dxa"/>
            <w:tcBorders>
              <w:top w:val="single" w:sz="4" w:space="0" w:color="auto"/>
              <w:left w:val="single" w:sz="4" w:space="0" w:color="auto"/>
              <w:bottom w:val="single" w:sz="4" w:space="0" w:color="auto"/>
              <w:right w:val="single" w:sz="4" w:space="0" w:color="auto"/>
            </w:tcBorders>
            <w:vAlign w:val="center"/>
          </w:tcPr>
          <w:p w14:paraId="40130BAD" w14:textId="2EACAC91" w:rsidR="0063251E" w:rsidRPr="00E14A61" w:rsidRDefault="0063251E" w:rsidP="0063251E">
            <w:pPr>
              <w:rPr>
                <w:rFonts w:eastAsia="Calibri"/>
                <w:szCs w:val="22"/>
              </w:rPr>
            </w:pPr>
            <w:r w:rsidRPr="00E14A61">
              <w:rPr>
                <w:rFonts w:eastAsia="Calibri"/>
                <w:szCs w:val="22"/>
              </w:rPr>
              <w:t xml:space="preserve">Pravažiuojamasis kelias nuo Pievų g., </w:t>
            </w:r>
            <w:proofErr w:type="spellStart"/>
            <w:r w:rsidRPr="00E14A61">
              <w:rPr>
                <w:rFonts w:eastAsia="Calibri"/>
                <w:szCs w:val="22"/>
              </w:rPr>
              <w:t>Umėnų</w:t>
            </w:r>
            <w:proofErr w:type="spellEnd"/>
            <w:r w:rsidRPr="00E14A61">
              <w:rPr>
                <w:rFonts w:eastAsia="Calibri"/>
                <w:szCs w:val="22"/>
              </w:rPr>
              <w:t xml:space="preserve"> k. iki Ąžuolo g., Gudelių k.</w:t>
            </w:r>
          </w:p>
        </w:tc>
        <w:tc>
          <w:tcPr>
            <w:tcW w:w="1147" w:type="dxa"/>
            <w:tcBorders>
              <w:top w:val="single" w:sz="4" w:space="0" w:color="auto"/>
              <w:left w:val="single" w:sz="4" w:space="0" w:color="auto"/>
              <w:bottom w:val="single" w:sz="4" w:space="0" w:color="auto"/>
              <w:right w:val="single" w:sz="4" w:space="0" w:color="auto"/>
            </w:tcBorders>
            <w:vAlign w:val="center"/>
          </w:tcPr>
          <w:p w14:paraId="35B3C3AA" w14:textId="3165002F" w:rsidR="0063251E" w:rsidRPr="00E14A61" w:rsidRDefault="0063251E" w:rsidP="0063251E">
            <w:pPr>
              <w:jc w:val="right"/>
              <w:rPr>
                <w:rFonts w:eastAsia="Calibri"/>
                <w:szCs w:val="22"/>
              </w:rPr>
            </w:pPr>
            <w:r w:rsidRPr="00E14A61">
              <w:rPr>
                <w:rFonts w:eastAsia="Calibri"/>
                <w:szCs w:val="22"/>
              </w:rPr>
              <w:t> 168</w:t>
            </w:r>
          </w:p>
        </w:tc>
        <w:tc>
          <w:tcPr>
            <w:tcW w:w="1133" w:type="dxa"/>
            <w:tcBorders>
              <w:top w:val="single" w:sz="4" w:space="0" w:color="auto"/>
              <w:left w:val="single" w:sz="4" w:space="0" w:color="auto"/>
              <w:bottom w:val="single" w:sz="4" w:space="0" w:color="auto"/>
              <w:right w:val="single" w:sz="4" w:space="0" w:color="auto"/>
            </w:tcBorders>
            <w:vAlign w:val="center"/>
          </w:tcPr>
          <w:p w14:paraId="4C66261A" w14:textId="0AC4C5D2" w:rsidR="0063251E" w:rsidRPr="00E14A61" w:rsidRDefault="0063251E" w:rsidP="0063251E">
            <w:pPr>
              <w:jc w:val="right"/>
              <w:rPr>
                <w:rFonts w:eastAsia="Calibri"/>
                <w:szCs w:val="22"/>
              </w:rPr>
            </w:pPr>
            <w:r w:rsidRPr="00E14A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5D08904" w14:textId="39E5CC5A" w:rsidR="0063251E" w:rsidRPr="00E14A61" w:rsidRDefault="0063251E" w:rsidP="0063251E">
            <w:pPr>
              <w:jc w:val="right"/>
              <w:rPr>
                <w:rFonts w:eastAsia="Calibri"/>
                <w:szCs w:val="22"/>
              </w:rPr>
            </w:pPr>
            <w:r w:rsidRPr="00E14A61">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tcPr>
          <w:p w14:paraId="2C252291" w14:textId="3FDD61FA" w:rsidR="0063251E" w:rsidRPr="00E14A61" w:rsidRDefault="0063251E" w:rsidP="0063251E">
            <w:pPr>
              <w:jc w:val="right"/>
              <w:rPr>
                <w:rFonts w:eastAsia="Calibri"/>
                <w:strike/>
                <w:szCs w:val="22"/>
              </w:rPr>
            </w:pPr>
            <w:r w:rsidRPr="00E14A6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7ABCC6D" w14:textId="2B048006" w:rsidR="0063251E" w:rsidRPr="00E14A61" w:rsidRDefault="0063251E" w:rsidP="0063251E">
            <w:pPr>
              <w:jc w:val="center"/>
              <w:rPr>
                <w:rFonts w:eastAsia="Calibri"/>
                <w:szCs w:val="22"/>
              </w:rPr>
            </w:pPr>
            <w:proofErr w:type="spellStart"/>
            <w:r w:rsidRPr="00E14A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4CE2A79" w14:textId="66B0359A" w:rsidR="0063251E" w:rsidRPr="00E14A61" w:rsidRDefault="0063251E" w:rsidP="0063251E">
            <w:pPr>
              <w:jc w:val="center"/>
              <w:rPr>
                <w:rFonts w:eastAsia="Calibri"/>
                <w:szCs w:val="22"/>
              </w:rPr>
            </w:pPr>
            <w:r w:rsidRPr="00E14A61">
              <w:rPr>
                <w:rFonts w:eastAsia="Calibri"/>
                <w:szCs w:val="22"/>
              </w:rPr>
              <w:t>4400-6410-7304</w:t>
            </w:r>
          </w:p>
        </w:tc>
      </w:tr>
      <w:tr w:rsidR="0063251E" w:rsidRPr="004B1509" w14:paraId="36819154"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51C07AB4" w14:textId="77777777" w:rsidR="0063251E" w:rsidRPr="004B1509" w:rsidRDefault="0063251E" w:rsidP="0063251E">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603020A8" w14:textId="77777777" w:rsidR="0063251E" w:rsidRPr="004B1509" w:rsidRDefault="0063251E" w:rsidP="0063251E">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61C1FF" w14:textId="77777777" w:rsidR="0063251E" w:rsidRPr="004B1509" w:rsidRDefault="0063251E" w:rsidP="0063251E">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E5C1BDF" w14:textId="77777777" w:rsidR="0063251E" w:rsidRPr="004B1509" w:rsidRDefault="0063251E" w:rsidP="0063251E">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EA5F161" w14:textId="77777777" w:rsidR="0063251E" w:rsidRPr="004B1509" w:rsidRDefault="0063251E" w:rsidP="0063251E">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2A1F5C" w14:textId="77777777" w:rsidR="0063251E" w:rsidRPr="004B1509" w:rsidRDefault="0063251E" w:rsidP="0063251E">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E01CF7B" w14:textId="77777777" w:rsidR="0063251E" w:rsidRPr="004B1509" w:rsidRDefault="0063251E" w:rsidP="0063251E">
            <w:pPr>
              <w:jc w:val="center"/>
              <w:rPr>
                <w:rFonts w:eastAsia="Calibri"/>
                <w:bCs/>
                <w:szCs w:val="22"/>
              </w:rPr>
            </w:pPr>
          </w:p>
        </w:tc>
      </w:tr>
      <w:tr w:rsidR="007B7412" w:rsidRPr="004B1509" w14:paraId="50ED53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B10FB8"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B4D544" w14:textId="787E7CA4" w:rsidR="007B7412" w:rsidRPr="004B1509" w:rsidRDefault="007B7412" w:rsidP="007B7412">
            <w:pPr>
              <w:rPr>
                <w:rFonts w:eastAsia="Calibri"/>
                <w:bCs/>
                <w:szCs w:val="22"/>
              </w:rPr>
            </w:pPr>
            <w:r w:rsidRPr="00D30C82">
              <w:rPr>
                <w:rFonts w:eastAsia="Calibri"/>
                <w:bCs/>
                <w:szCs w:val="22"/>
              </w:rPr>
              <w:t>TrSV7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668038" w14:textId="0B76194E"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Pajuostinio</w:t>
            </w:r>
            <w:proofErr w:type="spellEnd"/>
            <w:r w:rsidRPr="00D30C82">
              <w:rPr>
                <w:rFonts w:eastAsia="Calibri"/>
                <w:bCs/>
                <w:szCs w:val="22"/>
              </w:rPr>
              <w:t xml:space="preserve"> k. nuo kelio Nr. tr-72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51E17A" w14:textId="693631BE" w:rsidR="007B7412" w:rsidRPr="004B1509" w:rsidRDefault="007B7412" w:rsidP="007B7412">
            <w:pPr>
              <w:jc w:val="right"/>
              <w:rPr>
                <w:rFonts w:eastAsia="Calibri"/>
                <w:bCs/>
                <w:szCs w:val="22"/>
              </w:rPr>
            </w:pPr>
            <w:r w:rsidRPr="00D30C82">
              <w:rPr>
                <w:rFonts w:eastAsia="Calibri"/>
                <w:bCs/>
                <w:szCs w:val="22"/>
              </w:rPr>
              <w:t xml:space="preserve"> </w:t>
            </w:r>
            <w:r w:rsidRPr="00D30C82">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3C5D6" w14:textId="48978D23"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96548" w14:textId="363E9C0B" w:rsidR="007B7412" w:rsidRPr="004B1509" w:rsidRDefault="007B7412" w:rsidP="007B7412">
            <w:pPr>
              <w:jc w:val="right"/>
              <w:rPr>
                <w:rFonts w:eastAsia="Calibri"/>
                <w:bCs/>
                <w:szCs w:val="22"/>
              </w:rPr>
            </w:pPr>
            <w:r w:rsidRPr="00D30C82">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3A05" w14:textId="47C56343" w:rsidR="007B7412" w:rsidRPr="004B1509" w:rsidRDefault="007B7412" w:rsidP="007B7412">
            <w:pPr>
              <w:jc w:val="right"/>
              <w:rPr>
                <w:rFonts w:eastAsia="Calibri"/>
                <w:bCs/>
                <w:szCs w:val="22"/>
              </w:rPr>
            </w:pPr>
            <w:r w:rsidRPr="00D30C82">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1BADD" w14:textId="4AE0B347" w:rsidR="007B7412" w:rsidRPr="004B1509" w:rsidRDefault="007B7412" w:rsidP="007B7412">
            <w:pPr>
              <w:jc w:val="center"/>
              <w:rPr>
                <w:rFonts w:eastAsia="Calibri"/>
                <w:bCs/>
                <w:szCs w:val="22"/>
              </w:rPr>
            </w:pPr>
            <w:r w:rsidRPr="00D30C82">
              <w:rPr>
                <w:rFonts w:eastAsia="Calibri"/>
                <w:bCs/>
                <w:szCs w:val="22"/>
              </w:rPr>
              <w:t xml:space="preserve"> </w:t>
            </w:r>
            <w:proofErr w:type="spellStart"/>
            <w:r w:rsidRPr="00D30C8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CAA373" w14:textId="2A8A0FA1" w:rsidR="007B7412" w:rsidRPr="004B1509" w:rsidRDefault="007B7412" w:rsidP="007B7412">
            <w:pPr>
              <w:jc w:val="center"/>
              <w:rPr>
                <w:rFonts w:eastAsia="Calibri"/>
                <w:bCs/>
                <w:szCs w:val="22"/>
              </w:rPr>
            </w:pPr>
            <w:r w:rsidRPr="00D30C82">
              <w:rPr>
                <w:rFonts w:eastAsia="Calibri"/>
                <w:szCs w:val="22"/>
              </w:rPr>
              <w:t>4400-6605-7367</w:t>
            </w:r>
          </w:p>
        </w:tc>
      </w:tr>
      <w:tr w:rsidR="007B7412" w:rsidRPr="004B1509" w14:paraId="7B2907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AC6F0B"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CD2C2" w14:textId="769EDDE5" w:rsidR="007B7412" w:rsidRPr="004B1509" w:rsidRDefault="007B7412" w:rsidP="007B7412">
            <w:pPr>
              <w:rPr>
                <w:rFonts w:eastAsia="Calibri"/>
                <w:bCs/>
                <w:szCs w:val="22"/>
              </w:rPr>
            </w:pPr>
            <w:r w:rsidRPr="00D30C82">
              <w:rPr>
                <w:rFonts w:eastAsia="Calibri"/>
                <w:bCs/>
                <w:szCs w:val="22"/>
              </w:rPr>
              <w:t>TrSV184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9E4D8C" w14:textId="4F45714D"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Kaupiniškių</w:t>
            </w:r>
            <w:proofErr w:type="spellEnd"/>
            <w:r w:rsidRPr="00D30C82">
              <w:rPr>
                <w:rFonts w:eastAsia="Calibri"/>
                <w:bCs/>
                <w:szCs w:val="22"/>
              </w:rPr>
              <w:t xml:space="preserve"> vs. nuo kelio Nr. tr-85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11AB02" w14:textId="63C9406E" w:rsidR="007B7412" w:rsidRPr="004B1509" w:rsidRDefault="007B7412" w:rsidP="007B7412">
            <w:pPr>
              <w:jc w:val="right"/>
              <w:rPr>
                <w:rFonts w:eastAsia="Calibri"/>
                <w:bCs/>
                <w:szCs w:val="22"/>
              </w:rPr>
            </w:pPr>
            <w:r w:rsidRPr="00D30C82">
              <w:rPr>
                <w:rFonts w:eastAsia="Calibri"/>
                <w:bCs/>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3995" w14:textId="7EBCF3BC"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FB20A" w14:textId="61C10574"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E0A38" w14:textId="705E51A2" w:rsidR="007B7412" w:rsidRPr="004B1509" w:rsidRDefault="007B7412" w:rsidP="007B7412">
            <w:pPr>
              <w:jc w:val="right"/>
              <w:rPr>
                <w:rFonts w:eastAsia="Calibri"/>
                <w:bCs/>
                <w:szCs w:val="22"/>
              </w:rPr>
            </w:pPr>
            <w:r w:rsidRPr="00D30C82">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ABEFE" w14:textId="4B3AAC0B"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9DD60A" w14:textId="4AD12401" w:rsidR="007B7412" w:rsidRPr="004B1509" w:rsidRDefault="007B7412" w:rsidP="007B7412">
            <w:pPr>
              <w:jc w:val="center"/>
              <w:rPr>
                <w:rFonts w:eastAsia="Calibri"/>
                <w:bCs/>
                <w:szCs w:val="22"/>
              </w:rPr>
            </w:pPr>
            <w:r w:rsidRPr="00D30C82">
              <w:rPr>
                <w:rFonts w:eastAsia="Calibri"/>
                <w:szCs w:val="22"/>
              </w:rPr>
              <w:t>4400-6605-6937</w:t>
            </w:r>
          </w:p>
        </w:tc>
      </w:tr>
      <w:tr w:rsidR="007B7412" w:rsidRPr="004B1509" w14:paraId="7983E6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068AB1"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38DAE" w14:textId="5C46BB34" w:rsidR="007B7412" w:rsidRPr="004B1509" w:rsidRDefault="007B7412" w:rsidP="007B7412">
            <w:pPr>
              <w:rPr>
                <w:rFonts w:eastAsia="Calibri"/>
                <w:bCs/>
                <w:szCs w:val="22"/>
              </w:rPr>
            </w:pPr>
            <w:r w:rsidRPr="00D30C82">
              <w:rPr>
                <w:rFonts w:eastAsia="Calibri"/>
                <w:bCs/>
                <w:szCs w:val="22"/>
              </w:rPr>
              <w:t>TrSV219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5F1CE9" w14:textId="3344B6D9" w:rsidR="007B7412" w:rsidRPr="004B1509" w:rsidRDefault="007B7412" w:rsidP="007B7412">
            <w:pPr>
              <w:rPr>
                <w:rFonts w:eastAsia="Calibri"/>
                <w:bCs/>
                <w:szCs w:val="22"/>
              </w:rPr>
            </w:pPr>
            <w:r w:rsidRPr="00D30C82">
              <w:rPr>
                <w:rFonts w:eastAsia="Calibri"/>
                <w:bCs/>
                <w:szCs w:val="22"/>
              </w:rPr>
              <w:t xml:space="preserve">Pravažiuojamasis kelias nuo kelio Nr. tr-53 iki Pušyno g., </w:t>
            </w:r>
            <w:proofErr w:type="spellStart"/>
            <w:r w:rsidRPr="00D30C82">
              <w:rPr>
                <w:rFonts w:eastAsia="Calibri"/>
                <w:bCs/>
                <w:szCs w:val="22"/>
              </w:rPr>
              <w:t>Vaidlonių</w:t>
            </w:r>
            <w:proofErr w:type="spellEnd"/>
            <w:r w:rsidRPr="00D30C82">
              <w:rPr>
                <w:rFonts w:eastAsia="Calibri"/>
                <w:bCs/>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E4E22D" w14:textId="7946026A" w:rsidR="007B7412" w:rsidRPr="004B1509" w:rsidRDefault="007B7412" w:rsidP="007B7412">
            <w:pPr>
              <w:jc w:val="right"/>
              <w:rPr>
                <w:rFonts w:eastAsia="Calibri"/>
                <w:bCs/>
                <w:szCs w:val="22"/>
              </w:rPr>
            </w:pPr>
            <w:r w:rsidRPr="00D30C82">
              <w:rPr>
                <w:rFonts w:eastAsia="Calibri"/>
                <w:szCs w:val="22"/>
              </w:rPr>
              <w:t>985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58F6B" w14:textId="245BBB97"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BE91D" w14:textId="012DF207" w:rsidR="007B7412" w:rsidRPr="004B1509" w:rsidRDefault="007B7412" w:rsidP="007B7412">
            <w:pPr>
              <w:jc w:val="right"/>
              <w:rPr>
                <w:rFonts w:eastAsia="Calibri"/>
                <w:bCs/>
                <w:szCs w:val="22"/>
              </w:rPr>
            </w:pPr>
            <w:r w:rsidRPr="00D30C82">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AF74B" w14:textId="5EF622C0" w:rsidR="007B7412" w:rsidRPr="004B1509" w:rsidRDefault="007B7412" w:rsidP="007B7412">
            <w:pPr>
              <w:jc w:val="right"/>
              <w:rPr>
                <w:rFonts w:eastAsia="Calibri"/>
                <w:bCs/>
                <w:szCs w:val="22"/>
              </w:rPr>
            </w:pPr>
            <w:r w:rsidRPr="00D30C82">
              <w:rPr>
                <w:rFonts w:eastAsia="Calibri"/>
                <w:bCs/>
                <w:szCs w:val="22"/>
              </w:rPr>
              <w:t xml:space="preserve"> </w:t>
            </w:r>
            <w:r w:rsidRPr="00D30C82">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DD873" w14:textId="4B0049FC"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E5BCAC" w14:textId="10161FB3" w:rsidR="007B7412" w:rsidRPr="004B1509" w:rsidRDefault="007B7412" w:rsidP="007B7412">
            <w:pPr>
              <w:jc w:val="center"/>
              <w:rPr>
                <w:rFonts w:eastAsia="Calibri"/>
                <w:bCs/>
                <w:szCs w:val="22"/>
              </w:rPr>
            </w:pPr>
            <w:r w:rsidRPr="00D30C82">
              <w:rPr>
                <w:rFonts w:eastAsia="Calibri"/>
                <w:szCs w:val="22"/>
              </w:rPr>
              <w:t>4400-6605-6959</w:t>
            </w:r>
          </w:p>
        </w:tc>
      </w:tr>
      <w:tr w:rsidR="007B7412" w:rsidRPr="004B1509" w14:paraId="3DA5A4F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43F0722"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019911" w14:textId="6FCBF293" w:rsidR="007B7412" w:rsidRPr="004B1509" w:rsidRDefault="007B7412" w:rsidP="007B7412">
            <w:pPr>
              <w:rPr>
                <w:rFonts w:eastAsia="Calibri"/>
                <w:bCs/>
                <w:szCs w:val="22"/>
              </w:rPr>
            </w:pPr>
            <w:r w:rsidRPr="00D30C82">
              <w:rPr>
                <w:rFonts w:eastAsia="Calibri"/>
                <w:bCs/>
                <w:szCs w:val="22"/>
              </w:rPr>
              <w:t>TrSV226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59E25E" w14:textId="0C6B6A68" w:rsidR="007B7412" w:rsidRPr="004B1509" w:rsidRDefault="007B7412" w:rsidP="007B7412">
            <w:pPr>
              <w:rPr>
                <w:rFonts w:eastAsia="Calibri"/>
                <w:bCs/>
                <w:szCs w:val="22"/>
              </w:rPr>
            </w:pPr>
            <w:r w:rsidRPr="00D30C82">
              <w:rPr>
                <w:rFonts w:eastAsia="Calibri"/>
                <w:bCs/>
                <w:szCs w:val="22"/>
              </w:rPr>
              <w:t>Privažiuojamasis kelias prie gyvenamųjų namų Samanų vs. nuo kelio Nr. tr-30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4DE4AC" w14:textId="4C696206" w:rsidR="007B7412" w:rsidRPr="004B1509" w:rsidRDefault="007B7412" w:rsidP="007B7412">
            <w:pPr>
              <w:jc w:val="right"/>
              <w:rPr>
                <w:rFonts w:eastAsia="Calibri"/>
                <w:bCs/>
                <w:szCs w:val="22"/>
              </w:rPr>
            </w:pPr>
            <w:r w:rsidRPr="00D30C82">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A80FD" w14:textId="66A0E116"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32FF9" w14:textId="115752A4" w:rsidR="007B7412" w:rsidRPr="004B1509" w:rsidRDefault="007B7412" w:rsidP="007B7412">
            <w:pPr>
              <w:jc w:val="right"/>
              <w:rPr>
                <w:rFonts w:eastAsia="Calibri"/>
                <w:bCs/>
                <w:szCs w:val="22"/>
              </w:rPr>
            </w:pPr>
            <w:r w:rsidRPr="00D30C82">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1090" w14:textId="431D792E" w:rsidR="007B7412" w:rsidRPr="004B1509" w:rsidRDefault="007B7412" w:rsidP="007B7412">
            <w:pPr>
              <w:jc w:val="right"/>
              <w:rPr>
                <w:rFonts w:eastAsia="Calibri"/>
                <w:bCs/>
                <w:szCs w:val="22"/>
              </w:rPr>
            </w:pPr>
            <w:r w:rsidRPr="00D30C82">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C4B7C" w14:textId="1BF50EA5"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F8D8E5" w14:textId="5A5326FE" w:rsidR="007B7412" w:rsidRPr="004B1509" w:rsidRDefault="007B7412" w:rsidP="007B7412">
            <w:pPr>
              <w:jc w:val="center"/>
              <w:rPr>
                <w:rFonts w:eastAsia="Calibri"/>
                <w:bCs/>
                <w:szCs w:val="22"/>
              </w:rPr>
            </w:pPr>
            <w:r w:rsidRPr="00D30C82">
              <w:rPr>
                <w:rFonts w:eastAsia="Calibri"/>
                <w:szCs w:val="22"/>
              </w:rPr>
              <w:t>4400-6605-6904</w:t>
            </w:r>
          </w:p>
        </w:tc>
      </w:tr>
      <w:tr w:rsidR="007B7412" w:rsidRPr="004B1509" w14:paraId="5F4DAB2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B6F838"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D3751" w14:textId="375A7767" w:rsidR="007B7412" w:rsidRPr="004B1509" w:rsidRDefault="007B7412" w:rsidP="007B7412">
            <w:pPr>
              <w:rPr>
                <w:rFonts w:eastAsia="Calibri"/>
                <w:bCs/>
                <w:szCs w:val="22"/>
              </w:rPr>
            </w:pPr>
            <w:r w:rsidRPr="00D30C82">
              <w:rPr>
                <w:rFonts w:eastAsia="Calibri"/>
                <w:bCs/>
                <w:szCs w:val="22"/>
              </w:rPr>
              <w:t>TrSV227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FD008" w14:textId="2CD12F49" w:rsidR="007B7412" w:rsidRPr="004B1509" w:rsidRDefault="007B7412" w:rsidP="007B7412">
            <w:pPr>
              <w:rPr>
                <w:rFonts w:eastAsia="Calibri"/>
                <w:bCs/>
                <w:szCs w:val="22"/>
              </w:rPr>
            </w:pPr>
            <w:r w:rsidRPr="00D30C82">
              <w:rPr>
                <w:rFonts w:eastAsia="Calibri"/>
                <w:bCs/>
                <w:szCs w:val="22"/>
              </w:rPr>
              <w:t>Privažiuojamasis kelias prie gyvenamųjų namų Samanų vs. nuo kelio Nr. TrSV226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7C7FD2" w14:textId="275935E3" w:rsidR="007B7412" w:rsidRPr="004B1509" w:rsidRDefault="007B7412" w:rsidP="007B7412">
            <w:pPr>
              <w:jc w:val="right"/>
              <w:rPr>
                <w:rFonts w:eastAsia="Calibri"/>
                <w:bCs/>
                <w:szCs w:val="22"/>
              </w:rPr>
            </w:pPr>
            <w:r w:rsidRPr="00D30C82">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08EFA" w14:textId="387EB034"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9F80B" w14:textId="34A52467"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50F" w14:textId="4065AD35" w:rsidR="007B7412" w:rsidRPr="004B1509" w:rsidRDefault="007B7412" w:rsidP="007B7412">
            <w:pPr>
              <w:jc w:val="right"/>
              <w:rPr>
                <w:rFonts w:eastAsia="Calibri"/>
                <w:bCs/>
                <w:szCs w:val="22"/>
              </w:rPr>
            </w:pPr>
            <w:r w:rsidRPr="00D30C82">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C6334" w14:textId="3959D4E5"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767404" w14:textId="7EC6ACC9" w:rsidR="007B7412" w:rsidRPr="004B1509" w:rsidRDefault="007B7412" w:rsidP="007B7412">
            <w:pPr>
              <w:jc w:val="center"/>
              <w:rPr>
                <w:rFonts w:eastAsia="Calibri"/>
                <w:bCs/>
                <w:szCs w:val="22"/>
              </w:rPr>
            </w:pPr>
            <w:r w:rsidRPr="00D30C82">
              <w:rPr>
                <w:rFonts w:eastAsia="Calibri"/>
                <w:szCs w:val="22"/>
              </w:rPr>
              <w:t>4400-6605-6915</w:t>
            </w:r>
          </w:p>
        </w:tc>
      </w:tr>
      <w:tr w:rsidR="007B7412" w:rsidRPr="004B1509" w14:paraId="633CAF4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ABA7A6"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4B52C9" w14:textId="690E0593" w:rsidR="007B7412" w:rsidRPr="004B1509" w:rsidRDefault="007B7412" w:rsidP="007B7412">
            <w:pPr>
              <w:rPr>
                <w:rFonts w:eastAsia="Calibri"/>
                <w:bCs/>
                <w:szCs w:val="22"/>
              </w:rPr>
            </w:pPr>
            <w:r w:rsidRPr="00D30C82">
              <w:rPr>
                <w:rFonts w:eastAsia="Calibri"/>
                <w:szCs w:val="22"/>
              </w:rPr>
              <w:t>TrSV241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B3CDCC" w14:textId="39D9ECA5" w:rsidR="007B7412" w:rsidRPr="004B1509" w:rsidRDefault="007B7412" w:rsidP="007B7412">
            <w:pPr>
              <w:rPr>
                <w:rFonts w:eastAsia="Calibri"/>
                <w:bCs/>
                <w:szCs w:val="22"/>
              </w:rPr>
            </w:pPr>
            <w:r w:rsidRPr="00D30C82">
              <w:rPr>
                <w:rFonts w:eastAsia="Calibri"/>
                <w:szCs w:val="22"/>
              </w:rPr>
              <w:t xml:space="preserve">Privažiuojamasis kelias prie gyvenamųjų pastatų </w:t>
            </w:r>
            <w:proofErr w:type="spellStart"/>
            <w:r w:rsidRPr="00D30C82">
              <w:rPr>
                <w:rFonts w:eastAsia="Calibri"/>
                <w:szCs w:val="22"/>
              </w:rPr>
              <w:t>Pakapės</w:t>
            </w:r>
            <w:proofErr w:type="spellEnd"/>
            <w:r w:rsidRPr="00D30C82">
              <w:rPr>
                <w:rFonts w:eastAsia="Calibri"/>
                <w:szCs w:val="22"/>
              </w:rPr>
              <w:t xml:space="preserve"> k. nuo kelio Nr. tr48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EAF0CA" w14:textId="700A910A" w:rsidR="007B7412" w:rsidRPr="004B1509" w:rsidRDefault="007B7412" w:rsidP="007B7412">
            <w:pPr>
              <w:jc w:val="right"/>
              <w:rPr>
                <w:rFonts w:eastAsia="Calibri"/>
                <w:bCs/>
                <w:szCs w:val="22"/>
              </w:rPr>
            </w:pPr>
            <w:r w:rsidRPr="00D30C82">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43B97" w14:textId="0967ADB8" w:rsidR="007B7412" w:rsidRPr="004B1509" w:rsidRDefault="007B7412" w:rsidP="007B7412">
            <w:pPr>
              <w:jc w:val="right"/>
              <w:rPr>
                <w:rFonts w:eastAsia="Calibri"/>
                <w:bCs/>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EF143" w14:textId="732A3F5D" w:rsidR="007B7412" w:rsidRPr="004B1509" w:rsidRDefault="007B7412" w:rsidP="007B7412">
            <w:pPr>
              <w:jc w:val="right"/>
              <w:rPr>
                <w:rFonts w:eastAsia="Calibri"/>
                <w:bCs/>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A7646" w14:textId="0FA5B6EF" w:rsidR="007B7412" w:rsidRPr="004B1509" w:rsidRDefault="007B7412" w:rsidP="007B7412">
            <w:pPr>
              <w:jc w:val="right"/>
              <w:rPr>
                <w:rFonts w:eastAsia="Calibri"/>
                <w:bCs/>
                <w:szCs w:val="22"/>
              </w:rPr>
            </w:pPr>
            <w:r w:rsidRPr="00D30C82">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83A97" w14:textId="1D762B5B" w:rsidR="007B7412" w:rsidRPr="004B1509" w:rsidRDefault="007B7412" w:rsidP="007B7412">
            <w:pPr>
              <w:jc w:val="center"/>
              <w:rPr>
                <w:rFonts w:eastAsia="Calibri"/>
                <w:bCs/>
                <w:szCs w:val="22"/>
              </w:rPr>
            </w:pPr>
            <w:proofErr w:type="spellStart"/>
            <w:r w:rsidRPr="00D30C8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DC808E" w14:textId="55F10168" w:rsidR="007B7412" w:rsidRPr="004B1509" w:rsidRDefault="007B7412" w:rsidP="007B7412">
            <w:pPr>
              <w:jc w:val="center"/>
              <w:rPr>
                <w:rFonts w:eastAsia="Calibri"/>
                <w:bCs/>
                <w:szCs w:val="22"/>
              </w:rPr>
            </w:pPr>
            <w:r w:rsidRPr="00D30C82">
              <w:rPr>
                <w:rFonts w:eastAsia="Calibri"/>
                <w:szCs w:val="22"/>
              </w:rPr>
              <w:t>-</w:t>
            </w:r>
          </w:p>
        </w:tc>
      </w:tr>
      <w:tr w:rsidR="007B7412" w:rsidRPr="004B1509" w14:paraId="3F7C71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A1D6C59"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D24A3A" w14:textId="577338B2" w:rsidR="007B7412" w:rsidRPr="004B1509" w:rsidRDefault="007B7412" w:rsidP="007B7412">
            <w:pPr>
              <w:rPr>
                <w:rFonts w:eastAsia="Calibri"/>
                <w:bCs/>
                <w:szCs w:val="22"/>
              </w:rPr>
            </w:pPr>
            <w:r w:rsidRPr="00D30C82">
              <w:rPr>
                <w:rFonts w:eastAsia="Calibri"/>
                <w:bCs/>
                <w:szCs w:val="22"/>
              </w:rPr>
              <w:t>TrSV272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76803E" w14:textId="590C2293"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Žiedonių</w:t>
            </w:r>
            <w:proofErr w:type="spellEnd"/>
            <w:r w:rsidRPr="00D30C82">
              <w:rPr>
                <w:rFonts w:eastAsia="Calibri"/>
                <w:bCs/>
                <w:szCs w:val="22"/>
              </w:rPr>
              <w:t xml:space="preserve"> k. nuo </w:t>
            </w:r>
            <w:proofErr w:type="spellStart"/>
            <w:r w:rsidRPr="00D30C82">
              <w:rPr>
                <w:rFonts w:eastAsia="Calibri"/>
                <w:bCs/>
                <w:szCs w:val="22"/>
              </w:rPr>
              <w:t>Žempučių</w:t>
            </w:r>
            <w:proofErr w:type="spellEnd"/>
            <w:r w:rsidRPr="00D30C82">
              <w:rPr>
                <w:rFonts w:eastAsia="Calibri"/>
                <w:bCs/>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2296F3" w14:textId="65EA5B9A" w:rsidR="007B7412" w:rsidRPr="004B1509" w:rsidRDefault="007B7412" w:rsidP="007B7412">
            <w:pPr>
              <w:jc w:val="right"/>
              <w:rPr>
                <w:rFonts w:eastAsia="Calibri"/>
                <w:bCs/>
                <w:szCs w:val="22"/>
              </w:rPr>
            </w:pPr>
            <w:r w:rsidRPr="00D30C82">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5CC9A" w14:textId="3E371E6E"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7388A" w14:textId="3B0382F9" w:rsidR="007B7412" w:rsidRPr="004B1509" w:rsidRDefault="007B7412" w:rsidP="007B7412">
            <w:pPr>
              <w:jc w:val="right"/>
              <w:rPr>
                <w:rFonts w:eastAsia="Calibri"/>
                <w:bCs/>
                <w:szCs w:val="22"/>
              </w:rPr>
            </w:pPr>
            <w:r w:rsidRPr="00D30C82">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0E512" w14:textId="5A28BF31" w:rsidR="007B7412" w:rsidRPr="004B1509" w:rsidRDefault="007B7412" w:rsidP="007B7412">
            <w:pPr>
              <w:jc w:val="right"/>
              <w:rPr>
                <w:rFonts w:eastAsia="Calibri"/>
                <w:bCs/>
                <w:szCs w:val="22"/>
              </w:rPr>
            </w:pPr>
            <w:r w:rsidRPr="00D30C82">
              <w:rPr>
                <w:rFonts w:eastAsia="Calibri"/>
                <w:bCs/>
                <w:szCs w:val="22"/>
              </w:rPr>
              <w:t> </w:t>
            </w:r>
            <w:r w:rsidRPr="00D30C82">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09C55" w14:textId="544300E6"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6A5CF1" w14:textId="23A50212" w:rsidR="007B7412" w:rsidRPr="004B1509" w:rsidRDefault="007B7412" w:rsidP="007B7412">
            <w:pPr>
              <w:jc w:val="center"/>
              <w:rPr>
                <w:rFonts w:eastAsia="Calibri"/>
                <w:bCs/>
                <w:szCs w:val="22"/>
              </w:rPr>
            </w:pPr>
            <w:r w:rsidRPr="00D30C82">
              <w:rPr>
                <w:rFonts w:eastAsia="Calibri"/>
                <w:szCs w:val="22"/>
              </w:rPr>
              <w:t>4400-6605-8453</w:t>
            </w:r>
          </w:p>
        </w:tc>
      </w:tr>
      <w:tr w:rsidR="007B7412" w:rsidRPr="004B1509" w14:paraId="4C7B4CF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4118D14"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5DF029" w14:textId="05C68BA5" w:rsidR="007B7412" w:rsidRPr="004B1509" w:rsidRDefault="007B7412" w:rsidP="007B7412">
            <w:pPr>
              <w:rPr>
                <w:rFonts w:eastAsia="Calibri"/>
                <w:bCs/>
                <w:szCs w:val="22"/>
              </w:rPr>
            </w:pPr>
            <w:r w:rsidRPr="00D30C82">
              <w:rPr>
                <w:rFonts w:eastAsia="Calibri"/>
                <w:bCs/>
                <w:szCs w:val="22"/>
              </w:rPr>
              <w:t>TrSV297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D34211" w14:textId="5ACCBADE"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Skamarokų</w:t>
            </w:r>
            <w:proofErr w:type="spellEnd"/>
            <w:r w:rsidRPr="00D30C82">
              <w:rPr>
                <w:rFonts w:eastAsia="Calibri"/>
                <w:bCs/>
                <w:szCs w:val="22"/>
              </w:rPr>
              <w:t xml:space="preserve"> k. nuo kelio Nr. tr-15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9A529A" w14:textId="09647D16" w:rsidR="007B7412" w:rsidRPr="004B1509" w:rsidRDefault="007B7412" w:rsidP="007B7412">
            <w:pPr>
              <w:jc w:val="right"/>
              <w:rPr>
                <w:rFonts w:eastAsia="Calibri"/>
                <w:bCs/>
                <w:szCs w:val="22"/>
              </w:rPr>
            </w:pPr>
            <w:r w:rsidRPr="00D30C82">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FC246" w14:textId="22EC15C9"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CD996" w14:textId="392484E0" w:rsidR="007B7412" w:rsidRPr="004B1509" w:rsidRDefault="007B7412" w:rsidP="007B7412">
            <w:pPr>
              <w:jc w:val="right"/>
              <w:rPr>
                <w:rFonts w:eastAsia="Calibri"/>
                <w:bCs/>
                <w:szCs w:val="22"/>
              </w:rPr>
            </w:pPr>
            <w:r w:rsidRPr="00D30C82">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42762" w14:textId="2CB760E1" w:rsidR="007B7412" w:rsidRPr="004B1509" w:rsidRDefault="007B7412" w:rsidP="007B7412">
            <w:pPr>
              <w:jc w:val="right"/>
              <w:rPr>
                <w:rFonts w:eastAsia="Calibri"/>
                <w:bCs/>
                <w:szCs w:val="22"/>
              </w:rPr>
            </w:pPr>
            <w:r w:rsidRPr="00D30C82">
              <w:rPr>
                <w:rFonts w:eastAsia="Calibri"/>
                <w:bCs/>
                <w:szCs w:val="22"/>
              </w:rPr>
              <w:t xml:space="preserve"> </w:t>
            </w:r>
            <w:r w:rsidRPr="00D30C82">
              <w:rPr>
                <w:rFonts w:eastAsia="Calibri"/>
                <w:szCs w:val="22"/>
              </w:rPr>
              <w:t>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7B6EB" w14:textId="014E9960"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010075" w14:textId="2C53BF38" w:rsidR="007B7412" w:rsidRPr="004B1509" w:rsidRDefault="007B7412" w:rsidP="007B7412">
            <w:pPr>
              <w:jc w:val="center"/>
              <w:rPr>
                <w:rFonts w:eastAsia="Calibri"/>
                <w:bCs/>
                <w:szCs w:val="22"/>
              </w:rPr>
            </w:pPr>
            <w:r w:rsidRPr="00D30C82">
              <w:rPr>
                <w:rFonts w:eastAsia="Calibri"/>
                <w:szCs w:val="22"/>
              </w:rPr>
              <w:t>4400-6605-8531</w:t>
            </w:r>
          </w:p>
        </w:tc>
      </w:tr>
      <w:tr w:rsidR="007B7412" w:rsidRPr="004B1509" w14:paraId="01AE12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1456080"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93D921" w14:textId="36A77497" w:rsidR="007B7412" w:rsidRPr="004B1509" w:rsidRDefault="007B7412" w:rsidP="007B7412">
            <w:pPr>
              <w:rPr>
                <w:rFonts w:eastAsia="Calibri"/>
                <w:bCs/>
                <w:szCs w:val="22"/>
              </w:rPr>
            </w:pPr>
            <w:r w:rsidRPr="00D30C82">
              <w:rPr>
                <w:rFonts w:eastAsia="Calibri"/>
                <w:bCs/>
                <w:szCs w:val="22"/>
              </w:rPr>
              <w:t>TrSV354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FD9D88" w14:textId="507E8D42"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Troškūnėlių</w:t>
            </w:r>
            <w:proofErr w:type="spellEnd"/>
            <w:r w:rsidRPr="00D30C82">
              <w:rPr>
                <w:rFonts w:eastAsia="Calibri"/>
                <w:bCs/>
                <w:szCs w:val="22"/>
              </w:rPr>
              <w:t xml:space="preserve"> vs. nuo kelio Nr. tr-116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913C62" w14:textId="293FC716" w:rsidR="007B7412" w:rsidRPr="004B1509" w:rsidRDefault="007B7412" w:rsidP="007B7412">
            <w:pPr>
              <w:jc w:val="right"/>
              <w:rPr>
                <w:rFonts w:eastAsia="Calibri"/>
                <w:bCs/>
                <w:szCs w:val="22"/>
              </w:rPr>
            </w:pPr>
            <w:r w:rsidRPr="00D30C82">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2423" w14:textId="47558F40"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536D2" w14:textId="23AC8451"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4E38A" w14:textId="7FFD64C8" w:rsidR="007B7412" w:rsidRPr="004B1509" w:rsidRDefault="007B7412" w:rsidP="007B7412">
            <w:pPr>
              <w:jc w:val="right"/>
              <w:rPr>
                <w:rFonts w:eastAsia="Calibri"/>
                <w:bCs/>
                <w:szCs w:val="22"/>
              </w:rPr>
            </w:pPr>
            <w:r w:rsidRPr="00D30C82">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A0963" w14:textId="0969AE30"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D6F626" w14:textId="23D3509A" w:rsidR="007B7412" w:rsidRPr="004B1509" w:rsidRDefault="007B7412" w:rsidP="007B7412">
            <w:pPr>
              <w:jc w:val="center"/>
              <w:rPr>
                <w:rFonts w:eastAsia="Calibri"/>
                <w:bCs/>
                <w:szCs w:val="22"/>
              </w:rPr>
            </w:pPr>
            <w:r w:rsidRPr="00D30C82">
              <w:rPr>
                <w:rFonts w:eastAsia="Calibri"/>
                <w:bCs/>
                <w:szCs w:val="22"/>
              </w:rPr>
              <w:t>-</w:t>
            </w:r>
          </w:p>
        </w:tc>
      </w:tr>
      <w:tr w:rsidR="007B7412" w:rsidRPr="004B1509" w14:paraId="374BC4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DFC4AA7"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C89747" w14:textId="19B9FABF" w:rsidR="007B7412" w:rsidRPr="004B1509" w:rsidRDefault="007B7412" w:rsidP="007B7412">
            <w:pPr>
              <w:rPr>
                <w:rFonts w:eastAsia="Calibri"/>
                <w:bCs/>
                <w:szCs w:val="22"/>
              </w:rPr>
            </w:pPr>
            <w:r w:rsidRPr="00D30C82">
              <w:rPr>
                <w:rFonts w:eastAsia="Calibri"/>
                <w:bCs/>
                <w:szCs w:val="22"/>
              </w:rPr>
              <w:t>TrSV374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604887" w14:textId="22168268"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Žiedonių</w:t>
            </w:r>
            <w:proofErr w:type="spellEnd"/>
            <w:r w:rsidRPr="00D30C82">
              <w:rPr>
                <w:rFonts w:eastAsia="Calibri"/>
                <w:bCs/>
                <w:szCs w:val="22"/>
              </w:rPr>
              <w:t xml:space="preserve"> k. nuo kelio Nr. tr-50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B0C53" w14:textId="0ADE5E5A" w:rsidR="007B7412" w:rsidRPr="004B1509" w:rsidRDefault="007B7412" w:rsidP="007B7412">
            <w:pPr>
              <w:jc w:val="right"/>
              <w:rPr>
                <w:rFonts w:eastAsia="Calibri"/>
                <w:bCs/>
                <w:szCs w:val="22"/>
              </w:rPr>
            </w:pPr>
            <w:r w:rsidRPr="00D30C82">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4CF94" w14:textId="2FC2847B"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C2B53" w14:textId="3008819D" w:rsidR="007B7412" w:rsidRPr="004B1509" w:rsidRDefault="007B7412" w:rsidP="007B7412">
            <w:pPr>
              <w:jc w:val="right"/>
              <w:rPr>
                <w:rFonts w:eastAsia="Calibri"/>
                <w:bCs/>
                <w:szCs w:val="22"/>
              </w:rPr>
            </w:pPr>
            <w:r w:rsidRPr="00D30C82">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6B85C" w14:textId="18A1224B" w:rsidR="007B7412" w:rsidRPr="004B1509" w:rsidRDefault="007B7412" w:rsidP="007B7412">
            <w:pPr>
              <w:jc w:val="right"/>
              <w:rPr>
                <w:rFonts w:eastAsia="Calibri"/>
                <w:bCs/>
                <w:szCs w:val="22"/>
              </w:rPr>
            </w:pPr>
            <w:r w:rsidRPr="00D30C82">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B9DE1" w14:textId="2DC48E1A"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948F57" w14:textId="675DC978" w:rsidR="007B7412" w:rsidRPr="004B1509" w:rsidRDefault="007B7412" w:rsidP="007B7412">
            <w:pPr>
              <w:jc w:val="center"/>
              <w:rPr>
                <w:rFonts w:eastAsia="Calibri"/>
                <w:bCs/>
                <w:szCs w:val="22"/>
              </w:rPr>
            </w:pPr>
            <w:r w:rsidRPr="00D30C82">
              <w:rPr>
                <w:rFonts w:eastAsia="Calibri"/>
                <w:szCs w:val="22"/>
              </w:rPr>
              <w:t>4400-6605-8518</w:t>
            </w:r>
          </w:p>
        </w:tc>
      </w:tr>
      <w:tr w:rsidR="007B7412" w:rsidRPr="004B1509" w14:paraId="00DC6CB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76DC204" w14:textId="77777777" w:rsidR="007B7412" w:rsidRPr="004B1509" w:rsidRDefault="007B7412" w:rsidP="007B7412">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8B8E8CC" w14:textId="1406F88F" w:rsidR="007B7412" w:rsidRPr="004B1509" w:rsidRDefault="007B7412" w:rsidP="007B7412">
            <w:pPr>
              <w:rPr>
                <w:rFonts w:eastAsia="Calibri"/>
                <w:bCs/>
                <w:szCs w:val="22"/>
              </w:rPr>
            </w:pPr>
            <w:r w:rsidRPr="00D30C82">
              <w:rPr>
                <w:rFonts w:eastAsia="Calibri"/>
                <w:bCs/>
                <w:szCs w:val="22"/>
              </w:rPr>
              <w:t>TrSV385</w:t>
            </w:r>
          </w:p>
        </w:tc>
        <w:tc>
          <w:tcPr>
            <w:tcW w:w="4412" w:type="dxa"/>
            <w:tcBorders>
              <w:top w:val="single" w:sz="4" w:space="0" w:color="auto"/>
              <w:left w:val="single" w:sz="4" w:space="0" w:color="auto"/>
              <w:bottom w:val="single" w:sz="4" w:space="0" w:color="auto"/>
              <w:right w:val="single" w:sz="4" w:space="0" w:color="auto"/>
            </w:tcBorders>
            <w:vAlign w:val="center"/>
          </w:tcPr>
          <w:p w14:paraId="28C7AFAE" w14:textId="6A7A3201" w:rsidR="007B7412" w:rsidRPr="004B1509" w:rsidRDefault="007B7412" w:rsidP="007B7412">
            <w:pPr>
              <w:rPr>
                <w:rFonts w:eastAsia="Calibri"/>
                <w:bCs/>
                <w:szCs w:val="22"/>
              </w:rPr>
            </w:pPr>
            <w:r w:rsidRPr="00D30C82">
              <w:rPr>
                <w:rFonts w:eastAsia="Calibri"/>
                <w:bCs/>
                <w:szCs w:val="22"/>
              </w:rPr>
              <w:t xml:space="preserve">Privažiuojamasis kelias prie gyvenamųjų namų </w:t>
            </w:r>
            <w:proofErr w:type="spellStart"/>
            <w:r w:rsidRPr="00D30C82">
              <w:rPr>
                <w:rFonts w:eastAsia="Calibri"/>
                <w:bCs/>
                <w:szCs w:val="22"/>
              </w:rPr>
              <w:t>Jackagalio</w:t>
            </w:r>
            <w:proofErr w:type="spellEnd"/>
            <w:r w:rsidRPr="00D30C82">
              <w:rPr>
                <w:rFonts w:eastAsia="Calibri"/>
                <w:bCs/>
                <w:szCs w:val="22"/>
              </w:rPr>
              <w:t xml:space="preserve"> k. nuo kelio Nr. 1215</w:t>
            </w:r>
          </w:p>
        </w:tc>
        <w:tc>
          <w:tcPr>
            <w:tcW w:w="1147" w:type="dxa"/>
            <w:tcBorders>
              <w:top w:val="single" w:sz="4" w:space="0" w:color="auto"/>
              <w:left w:val="single" w:sz="4" w:space="0" w:color="auto"/>
              <w:bottom w:val="single" w:sz="4" w:space="0" w:color="auto"/>
              <w:right w:val="single" w:sz="4" w:space="0" w:color="auto"/>
            </w:tcBorders>
            <w:vAlign w:val="center"/>
          </w:tcPr>
          <w:p w14:paraId="0FAB6A53" w14:textId="6CDD4912" w:rsidR="007B7412" w:rsidRPr="004B1509" w:rsidRDefault="007B7412" w:rsidP="007B7412">
            <w:pPr>
              <w:jc w:val="right"/>
              <w:rPr>
                <w:rFonts w:eastAsia="Calibri"/>
                <w:bCs/>
                <w:szCs w:val="22"/>
              </w:rPr>
            </w:pPr>
            <w:r w:rsidRPr="00D30C82">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tcPr>
          <w:p w14:paraId="3E1AA9E6" w14:textId="00492949"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FF4BBCA" w14:textId="11C17ECF" w:rsidR="007B7412" w:rsidRPr="004B1509" w:rsidRDefault="007B7412" w:rsidP="007B7412">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AD5090E" w14:textId="472A81E6" w:rsidR="007B7412" w:rsidRPr="004B1509" w:rsidRDefault="007B7412" w:rsidP="007B7412">
            <w:pPr>
              <w:jc w:val="right"/>
              <w:rPr>
                <w:rFonts w:eastAsia="Calibri"/>
                <w:bCs/>
                <w:szCs w:val="22"/>
              </w:rPr>
            </w:pPr>
            <w:r w:rsidRPr="00D30C82">
              <w:rPr>
                <w:rFonts w:eastAsia="Calibri"/>
                <w:bCs/>
                <w:szCs w:val="22"/>
              </w:rPr>
              <w:t> </w:t>
            </w:r>
            <w:r w:rsidRPr="00D30C82">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tcPr>
          <w:p w14:paraId="29C91B4E" w14:textId="44C62D53" w:rsidR="007B7412" w:rsidRPr="004B1509" w:rsidRDefault="007B7412" w:rsidP="007B7412">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329422D" w14:textId="01C5B43B" w:rsidR="007B7412" w:rsidRPr="004B1509" w:rsidRDefault="007B7412" w:rsidP="007B7412">
            <w:pPr>
              <w:jc w:val="center"/>
              <w:rPr>
                <w:rFonts w:eastAsia="Calibri"/>
                <w:bCs/>
                <w:szCs w:val="22"/>
              </w:rPr>
            </w:pPr>
            <w:r w:rsidRPr="00D30C82">
              <w:rPr>
                <w:rFonts w:eastAsia="Calibri"/>
                <w:szCs w:val="22"/>
              </w:rPr>
              <w:t>4400-6605-8542</w:t>
            </w:r>
          </w:p>
        </w:tc>
      </w:tr>
      <w:tr w:rsidR="00E16256" w:rsidRPr="004B1509" w14:paraId="2F4766E0" w14:textId="77777777" w:rsidTr="00AC0CD7">
        <w:trPr>
          <w:jc w:val="center"/>
        </w:trPr>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70CB237A" w14:textId="77777777" w:rsidR="00E16256" w:rsidRPr="004B1509" w:rsidRDefault="00E16256" w:rsidP="00E16256">
            <w:pPr>
              <w:tabs>
                <w:tab w:val="center" w:pos="4819"/>
                <w:tab w:val="right" w:pos="9638"/>
              </w:tabs>
              <w:rPr>
                <w:rFonts w:eastAsia="Calibri"/>
                <w:i/>
                <w:iCs/>
                <w:szCs w:val="22"/>
              </w:rPr>
            </w:pPr>
            <w:r w:rsidRPr="004B1509">
              <w:rPr>
                <w:rFonts w:eastAsia="Calibri"/>
                <w:i/>
                <w:iCs/>
                <w:szCs w:val="22"/>
              </w:rPr>
              <w:t>11.</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3C1CE214" w14:textId="77777777" w:rsidR="00E16256" w:rsidRPr="004B1509" w:rsidRDefault="00E16256" w:rsidP="00E16256">
            <w:pPr>
              <w:rPr>
                <w:rFonts w:eastAsia="Calibri"/>
                <w:i/>
                <w:iCs/>
                <w:szCs w:val="22"/>
              </w:rPr>
            </w:pPr>
            <w:r w:rsidRPr="004B1509">
              <w:rPr>
                <w:rFonts w:eastAsia="Calibri"/>
                <w:i/>
                <w:iCs/>
                <w:szCs w:val="22"/>
              </w:rPr>
              <w:t>VIEŠINTŲ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3B19DC54" w14:textId="0CB7ACEA" w:rsidR="00E16256" w:rsidRPr="004B1509" w:rsidRDefault="00E16256" w:rsidP="00E16256">
            <w:pPr>
              <w:jc w:val="right"/>
              <w:rPr>
                <w:rFonts w:eastAsia="Calibri"/>
                <w:bCs/>
                <w:i/>
                <w:iCs/>
                <w:szCs w:val="22"/>
              </w:rPr>
            </w:pPr>
            <w:r w:rsidRPr="00D30C82">
              <w:rPr>
                <w:rFonts w:eastAsia="Calibri"/>
                <w:bCs/>
                <w:i/>
                <w:iCs/>
                <w:szCs w:val="22"/>
              </w:rPr>
              <w:t>109 334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A264BCB" w14:textId="7E8132AB" w:rsidR="00E16256" w:rsidRPr="004B1509" w:rsidRDefault="00E16256" w:rsidP="00E16256">
            <w:pPr>
              <w:jc w:val="right"/>
              <w:rPr>
                <w:rFonts w:eastAsia="Calibri"/>
                <w:bCs/>
                <w:i/>
                <w:iCs/>
                <w:szCs w:val="22"/>
              </w:rPr>
            </w:pPr>
            <w:r w:rsidRPr="00D30C82">
              <w:rPr>
                <w:rFonts w:eastAsia="Calibri"/>
                <w:bCs/>
                <w:i/>
                <w:iCs/>
                <w:szCs w:val="22"/>
              </w:rPr>
              <w:t>5 804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369D4F" w14:textId="392FCD66" w:rsidR="00E16256" w:rsidRPr="004B1509" w:rsidRDefault="00E16256" w:rsidP="00E16256">
            <w:pPr>
              <w:jc w:val="right"/>
              <w:rPr>
                <w:rFonts w:eastAsia="Calibri"/>
                <w:bCs/>
                <w:i/>
                <w:iCs/>
                <w:szCs w:val="22"/>
              </w:rPr>
            </w:pPr>
            <w:r w:rsidRPr="00D30C82">
              <w:rPr>
                <w:rFonts w:eastAsia="Calibri"/>
                <w:bCs/>
                <w:i/>
                <w:iCs/>
                <w:szCs w:val="22"/>
              </w:rPr>
              <w:t>91 128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3DD57C" w14:textId="4254F465" w:rsidR="00E16256" w:rsidRPr="004B1509" w:rsidRDefault="00E16256" w:rsidP="00E16256">
            <w:pPr>
              <w:jc w:val="right"/>
              <w:rPr>
                <w:rFonts w:eastAsia="Calibri"/>
                <w:i/>
                <w:iCs/>
                <w:szCs w:val="22"/>
              </w:rPr>
            </w:pPr>
            <w:r w:rsidRPr="00D30C82">
              <w:rPr>
                <w:rFonts w:eastAsia="Calibri"/>
                <w:i/>
                <w:iCs/>
                <w:szCs w:val="22"/>
              </w:rPr>
              <w:t>12 402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B33E490" w14:textId="77777777" w:rsidR="00E16256" w:rsidRPr="004B1509" w:rsidRDefault="00E16256" w:rsidP="00E162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40D46585" w14:textId="77777777" w:rsidR="00E16256" w:rsidRPr="004B1509" w:rsidRDefault="00E16256" w:rsidP="00E16256">
            <w:pPr>
              <w:jc w:val="center"/>
              <w:rPr>
                <w:rFonts w:eastAsia="Calibri"/>
                <w:i/>
                <w:iCs/>
                <w:szCs w:val="22"/>
              </w:rPr>
            </w:pPr>
          </w:p>
        </w:tc>
      </w:tr>
      <w:tr w:rsidR="00E16256" w:rsidRPr="003824E1" w14:paraId="012D59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614264C2" w14:textId="77777777" w:rsidR="00E16256" w:rsidRPr="003824E1" w:rsidRDefault="00E16256" w:rsidP="00E16256">
            <w:pPr>
              <w:tabs>
                <w:tab w:val="center" w:pos="4819"/>
                <w:tab w:val="right" w:pos="9638"/>
              </w:tabs>
              <w:rPr>
                <w:rFonts w:eastAsia="Calibri"/>
                <w:i/>
                <w:iCs/>
                <w:szCs w:val="22"/>
              </w:rPr>
            </w:pPr>
            <w:r w:rsidRPr="003824E1">
              <w:rPr>
                <w:rFonts w:eastAsia="Calibri"/>
                <w:i/>
                <w:iCs/>
                <w:szCs w:val="22"/>
              </w:rPr>
              <w:t>11.1.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4B2047F5" w14:textId="77777777" w:rsidR="00E16256" w:rsidRPr="003824E1" w:rsidRDefault="00E16256" w:rsidP="00E16256">
            <w:pPr>
              <w:rPr>
                <w:rFonts w:eastAsia="Calibri"/>
                <w:i/>
                <w:iCs/>
                <w:szCs w:val="22"/>
              </w:rPr>
            </w:pPr>
            <w:r w:rsidRPr="003824E1">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307567E8" w14:textId="72A868CD" w:rsidR="00E16256" w:rsidRPr="003824E1" w:rsidRDefault="00E16256" w:rsidP="00E16256">
            <w:pPr>
              <w:jc w:val="right"/>
              <w:rPr>
                <w:rFonts w:eastAsia="Calibri"/>
                <w:bCs/>
                <w:i/>
                <w:iCs/>
                <w:szCs w:val="22"/>
              </w:rPr>
            </w:pPr>
            <w:r w:rsidRPr="00D30C82">
              <w:rPr>
                <w:rFonts w:eastAsia="Calibri"/>
                <w:bCs/>
                <w:i/>
                <w:iCs/>
                <w:szCs w:val="22"/>
              </w:rPr>
              <w:t>11 248</w:t>
            </w:r>
          </w:p>
        </w:tc>
        <w:tc>
          <w:tcPr>
            <w:tcW w:w="1133" w:type="dxa"/>
            <w:tcBorders>
              <w:top w:val="single" w:sz="4" w:space="0" w:color="auto"/>
              <w:left w:val="single" w:sz="4" w:space="0" w:color="auto"/>
              <w:bottom w:val="single" w:sz="4" w:space="0" w:color="auto"/>
              <w:right w:val="single" w:sz="4" w:space="0" w:color="auto"/>
            </w:tcBorders>
            <w:vAlign w:val="center"/>
          </w:tcPr>
          <w:p w14:paraId="23200A52" w14:textId="6A8DFC44" w:rsidR="00E16256" w:rsidRPr="003824E1" w:rsidRDefault="00E16256" w:rsidP="00E16256">
            <w:pPr>
              <w:jc w:val="right"/>
              <w:rPr>
                <w:rFonts w:eastAsia="Calibri"/>
                <w:bCs/>
                <w:i/>
                <w:iCs/>
                <w:szCs w:val="22"/>
              </w:rPr>
            </w:pPr>
            <w:r w:rsidRPr="00D30C82">
              <w:rPr>
                <w:rFonts w:eastAsia="Calibri"/>
                <w:bCs/>
                <w:i/>
                <w:iCs/>
                <w:szCs w:val="22"/>
              </w:rPr>
              <w:t>5 278</w:t>
            </w:r>
          </w:p>
        </w:tc>
        <w:tc>
          <w:tcPr>
            <w:tcW w:w="1133" w:type="dxa"/>
            <w:tcBorders>
              <w:top w:val="single" w:sz="4" w:space="0" w:color="auto"/>
              <w:left w:val="single" w:sz="4" w:space="0" w:color="auto"/>
              <w:bottom w:val="single" w:sz="4" w:space="0" w:color="auto"/>
              <w:right w:val="single" w:sz="4" w:space="0" w:color="auto"/>
            </w:tcBorders>
            <w:vAlign w:val="center"/>
          </w:tcPr>
          <w:p w14:paraId="1F38B9DE" w14:textId="5FDEF485" w:rsidR="00E16256" w:rsidRPr="003824E1" w:rsidRDefault="00E16256" w:rsidP="00E16256">
            <w:pPr>
              <w:jc w:val="right"/>
              <w:rPr>
                <w:rFonts w:eastAsia="Calibri"/>
                <w:bCs/>
                <w:i/>
                <w:iCs/>
                <w:szCs w:val="22"/>
              </w:rPr>
            </w:pPr>
            <w:r w:rsidRPr="00D30C82">
              <w:rPr>
                <w:rFonts w:eastAsia="Calibri"/>
                <w:bCs/>
                <w:i/>
                <w:iCs/>
                <w:szCs w:val="22"/>
              </w:rPr>
              <w:t>5 970</w:t>
            </w:r>
          </w:p>
        </w:tc>
        <w:tc>
          <w:tcPr>
            <w:tcW w:w="1133" w:type="dxa"/>
            <w:tcBorders>
              <w:top w:val="single" w:sz="4" w:space="0" w:color="auto"/>
              <w:left w:val="single" w:sz="4" w:space="0" w:color="auto"/>
              <w:bottom w:val="single" w:sz="4" w:space="0" w:color="auto"/>
              <w:right w:val="single" w:sz="4" w:space="0" w:color="auto"/>
            </w:tcBorders>
            <w:vAlign w:val="center"/>
          </w:tcPr>
          <w:p w14:paraId="5E3F3776" w14:textId="3FCEACDA" w:rsidR="00E16256" w:rsidRPr="003824E1" w:rsidRDefault="00E16256" w:rsidP="00E16256">
            <w:pPr>
              <w:jc w:val="right"/>
              <w:rPr>
                <w:rFonts w:eastAsia="Calibri"/>
                <w:i/>
                <w:iCs/>
                <w:szCs w:val="22"/>
              </w:rPr>
            </w:pPr>
            <w:r w:rsidRPr="00D30C82">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vAlign w:val="center"/>
          </w:tcPr>
          <w:p w14:paraId="3A3FA473" w14:textId="77777777" w:rsidR="00E16256" w:rsidRPr="003824E1" w:rsidRDefault="00E16256" w:rsidP="00E162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vAlign w:val="center"/>
          </w:tcPr>
          <w:p w14:paraId="3694AFE9" w14:textId="77777777" w:rsidR="00E16256" w:rsidRPr="003824E1" w:rsidRDefault="00E16256" w:rsidP="00E16256">
            <w:pPr>
              <w:jc w:val="center"/>
              <w:rPr>
                <w:rFonts w:eastAsia="Calibri"/>
                <w:i/>
                <w:iCs/>
                <w:szCs w:val="22"/>
              </w:rPr>
            </w:pPr>
          </w:p>
        </w:tc>
      </w:tr>
      <w:tr w:rsidR="00E16256" w:rsidRPr="004B1509" w14:paraId="108EE5D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C41EBF"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DC4CB8" w14:textId="080E9A70" w:rsidR="00E16256" w:rsidRPr="004B1509" w:rsidRDefault="00E16256" w:rsidP="00E16256">
            <w:pPr>
              <w:rPr>
                <w:rFonts w:eastAsia="Calibri"/>
                <w:szCs w:val="22"/>
              </w:rPr>
            </w:pPr>
            <w:r w:rsidRPr="004B1509">
              <w:rPr>
                <w:rFonts w:eastAsia="Calibri"/>
                <w:szCs w:val="22"/>
              </w:rPr>
              <w:t>vm27482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781125" w14:textId="54D32484" w:rsidR="00E16256" w:rsidRPr="004B1509" w:rsidRDefault="00E16256" w:rsidP="00E16256">
            <w:pPr>
              <w:rPr>
                <w:rFonts w:eastAsia="Calibri"/>
                <w:szCs w:val="22"/>
              </w:rPr>
            </w:pPr>
            <w:r w:rsidRPr="004B1509">
              <w:rPr>
                <w:rFonts w:eastAsia="Calibri"/>
                <w:szCs w:val="22"/>
              </w:rPr>
              <w:t>Ažubalių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36C4A2" w14:textId="28B696D9" w:rsidR="00E16256" w:rsidRPr="004B1509" w:rsidRDefault="00E16256" w:rsidP="00E16256">
            <w:pPr>
              <w:jc w:val="right"/>
              <w:rPr>
                <w:rFonts w:eastAsia="Calibri"/>
                <w:bCs/>
                <w:szCs w:val="22"/>
              </w:rPr>
            </w:pPr>
            <w:r w:rsidRPr="004B1509">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24F00" w14:textId="5F9C3E9C" w:rsidR="00E16256" w:rsidRPr="004B1509" w:rsidRDefault="00E16256" w:rsidP="00E16256">
            <w:pPr>
              <w:jc w:val="right"/>
              <w:rPr>
                <w:rFonts w:eastAsia="Calibri"/>
                <w:bCs/>
                <w:szCs w:val="22"/>
              </w:rPr>
            </w:pPr>
            <w:r w:rsidRPr="004B1509">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D65CD" w14:textId="087D0F0E" w:rsidR="00E16256" w:rsidRPr="004B1509" w:rsidRDefault="00E16256" w:rsidP="00E16256">
            <w:pPr>
              <w:jc w:val="right"/>
              <w:rPr>
                <w:rFonts w:eastAsia="Calibri"/>
                <w:bCs/>
                <w:szCs w:val="22"/>
              </w:rPr>
            </w:pPr>
            <w:r w:rsidRPr="004B1509">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4928" w14:textId="508A0EEF"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E5BB9" w14:textId="4F639016"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19A07" w14:textId="1B2F87A0" w:rsidR="00E16256" w:rsidRPr="004B1509" w:rsidRDefault="00E16256" w:rsidP="00E16256">
            <w:pPr>
              <w:jc w:val="center"/>
              <w:rPr>
                <w:rFonts w:eastAsia="Calibri"/>
                <w:szCs w:val="22"/>
              </w:rPr>
            </w:pPr>
            <w:r w:rsidRPr="004B1509">
              <w:rPr>
                <w:rFonts w:eastAsia="Calibri"/>
                <w:szCs w:val="22"/>
              </w:rPr>
              <w:t>4400-5413-4784</w:t>
            </w:r>
          </w:p>
        </w:tc>
      </w:tr>
      <w:tr w:rsidR="00E16256" w:rsidRPr="004B1509" w14:paraId="0163D2C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156212"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02003" w14:textId="10C4C1C2" w:rsidR="00E16256" w:rsidRPr="004B1509" w:rsidRDefault="00E16256" w:rsidP="00E16256">
            <w:pPr>
              <w:rPr>
                <w:rFonts w:eastAsia="Calibri"/>
                <w:szCs w:val="22"/>
              </w:rPr>
            </w:pPr>
            <w:r w:rsidRPr="004B1509">
              <w:rPr>
                <w:rFonts w:eastAsia="Calibri"/>
                <w:szCs w:val="22"/>
              </w:rPr>
              <w:t>vm27475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B8D3E6" w14:textId="1B07201F" w:rsidR="00E16256" w:rsidRPr="004B1509" w:rsidRDefault="00E16256" w:rsidP="00E16256">
            <w:pPr>
              <w:rPr>
                <w:rFonts w:eastAsia="Calibri"/>
                <w:szCs w:val="22"/>
              </w:rPr>
            </w:pPr>
            <w:proofErr w:type="spellStart"/>
            <w:r w:rsidRPr="004B1509">
              <w:rPr>
                <w:rFonts w:eastAsia="Calibri"/>
                <w:szCs w:val="22"/>
              </w:rPr>
              <w:t>Bilėnų</w:t>
            </w:r>
            <w:proofErr w:type="spellEnd"/>
            <w:r w:rsidRPr="004B1509">
              <w:rPr>
                <w:rFonts w:eastAsia="Calibri"/>
                <w:szCs w:val="22"/>
              </w:rPr>
              <w:t xml:space="preserve">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A62354" w14:textId="62059691" w:rsidR="00E16256" w:rsidRPr="004B1509" w:rsidRDefault="00E16256" w:rsidP="00E162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2242" w14:textId="1C60FA3E" w:rsidR="00E16256" w:rsidRPr="004B1509" w:rsidRDefault="00E16256" w:rsidP="00E162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D2887" w14:textId="1FFAF911"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881E8" w14:textId="6167AB44"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C8A54" w14:textId="7B4C555D"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83ABD5" w14:textId="09DFF7BF" w:rsidR="00E16256" w:rsidRPr="004B1509" w:rsidRDefault="00E16256" w:rsidP="00E16256">
            <w:pPr>
              <w:jc w:val="center"/>
              <w:rPr>
                <w:rFonts w:eastAsia="Calibri"/>
                <w:szCs w:val="22"/>
              </w:rPr>
            </w:pPr>
            <w:r w:rsidRPr="004B1509">
              <w:rPr>
                <w:rFonts w:eastAsia="Calibri"/>
                <w:szCs w:val="22"/>
              </w:rPr>
              <w:t>4400-1988-6527</w:t>
            </w:r>
          </w:p>
        </w:tc>
      </w:tr>
      <w:tr w:rsidR="00E16256" w:rsidRPr="004B1509" w14:paraId="432F118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994825"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1B452" w14:textId="7C6BA1A8" w:rsidR="00E16256" w:rsidRPr="004B1509" w:rsidRDefault="00E16256" w:rsidP="00E16256">
            <w:pPr>
              <w:rPr>
                <w:rFonts w:eastAsia="Calibri"/>
                <w:szCs w:val="22"/>
              </w:rPr>
            </w:pPr>
            <w:r w:rsidRPr="004B1509">
              <w:rPr>
                <w:rFonts w:eastAsia="Calibri"/>
                <w:szCs w:val="22"/>
              </w:rPr>
              <w:t>vm27484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1F7CFE" w14:textId="652C3222" w:rsidR="00E16256" w:rsidRPr="004B1509" w:rsidRDefault="00E16256" w:rsidP="00E16256">
            <w:pPr>
              <w:rPr>
                <w:rFonts w:eastAsia="Calibri"/>
                <w:szCs w:val="22"/>
              </w:rPr>
            </w:pPr>
            <w:r w:rsidRPr="004B1509">
              <w:rPr>
                <w:rFonts w:eastAsia="Calibri"/>
                <w:szCs w:val="22"/>
              </w:rPr>
              <w:t>Klevų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0ACF86" w14:textId="7A83E590" w:rsidR="00E16256" w:rsidRPr="004B1509" w:rsidRDefault="00E16256" w:rsidP="00E16256">
            <w:pPr>
              <w:jc w:val="right"/>
              <w:rPr>
                <w:rFonts w:eastAsia="Calibri"/>
                <w:bCs/>
                <w:szCs w:val="22"/>
              </w:rPr>
            </w:pPr>
            <w:r w:rsidRPr="004B1509">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2ACF" w14:textId="04007972" w:rsidR="00E16256" w:rsidRPr="004B1509" w:rsidRDefault="00E16256" w:rsidP="00E16256">
            <w:pPr>
              <w:jc w:val="right"/>
              <w:rPr>
                <w:rFonts w:eastAsia="Calibri"/>
                <w:bCs/>
                <w:szCs w:val="22"/>
              </w:rPr>
            </w:pPr>
            <w:r w:rsidRPr="004B1509">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F2CF4" w14:textId="27C8E9F5" w:rsidR="00E16256" w:rsidRPr="004B1509" w:rsidRDefault="00E16256" w:rsidP="00E16256">
            <w:pPr>
              <w:jc w:val="right"/>
              <w:rPr>
                <w:rFonts w:eastAsia="Calibri"/>
                <w:szCs w:val="22"/>
              </w:rPr>
            </w:pPr>
            <w:r w:rsidRPr="004B1509">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C59BF" w14:textId="3A30CC3E"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BA458" w14:textId="26DFDC28"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3C810A" w14:textId="29D1DD9A" w:rsidR="00E16256" w:rsidRPr="004B1509" w:rsidRDefault="00E16256" w:rsidP="00E16256">
            <w:pPr>
              <w:jc w:val="center"/>
              <w:rPr>
                <w:rFonts w:eastAsia="Calibri"/>
                <w:szCs w:val="22"/>
              </w:rPr>
            </w:pPr>
            <w:r w:rsidRPr="004B1509">
              <w:rPr>
                <w:rFonts w:eastAsia="Calibri"/>
                <w:szCs w:val="22"/>
              </w:rPr>
              <w:t>4400-5413-4795</w:t>
            </w:r>
          </w:p>
        </w:tc>
      </w:tr>
      <w:tr w:rsidR="00E16256" w:rsidRPr="004B1509" w14:paraId="1722564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C07163"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AD1C9" w14:textId="73FC9E35" w:rsidR="00E16256" w:rsidRPr="004B1509" w:rsidRDefault="00E16256" w:rsidP="00E16256">
            <w:pPr>
              <w:rPr>
                <w:rFonts w:eastAsia="Calibri"/>
                <w:szCs w:val="22"/>
              </w:rPr>
            </w:pPr>
            <w:r w:rsidRPr="004B1509">
              <w:rPr>
                <w:rFonts w:eastAsia="Calibri"/>
                <w:szCs w:val="22"/>
              </w:rPr>
              <w:t>1VS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DED85F" w14:textId="00D17D04" w:rsidR="00E16256" w:rsidRPr="004B1509" w:rsidRDefault="00E16256" w:rsidP="00E16256">
            <w:pPr>
              <w:rPr>
                <w:rFonts w:eastAsia="Calibri"/>
                <w:szCs w:val="22"/>
              </w:rPr>
            </w:pPr>
            <w:r w:rsidRPr="004B1509">
              <w:rPr>
                <w:rFonts w:eastAsia="Calibri"/>
                <w:szCs w:val="22"/>
              </w:rPr>
              <w:t>Kreivoji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1F91DF" w14:textId="76DAF69C" w:rsidR="00E16256" w:rsidRPr="004B1509" w:rsidRDefault="00E16256" w:rsidP="00E162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2BFE49" w14:textId="5E098D55"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73466" w14:textId="56BDA717" w:rsidR="00E16256" w:rsidRPr="004B1509" w:rsidRDefault="00E16256" w:rsidP="00E162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20CE3" w14:textId="1577D3F3"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4685" w14:textId="05059378"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0F1EEE" w14:textId="414CC8BC" w:rsidR="00E16256" w:rsidRPr="004B1509" w:rsidRDefault="00E16256" w:rsidP="00E16256">
            <w:pPr>
              <w:jc w:val="center"/>
              <w:rPr>
                <w:rFonts w:eastAsia="Calibri"/>
                <w:szCs w:val="22"/>
              </w:rPr>
            </w:pPr>
            <w:r w:rsidRPr="004B1509">
              <w:rPr>
                <w:rFonts w:eastAsia="Calibri"/>
                <w:szCs w:val="22"/>
              </w:rPr>
              <w:t>4400-5413-4820</w:t>
            </w:r>
          </w:p>
        </w:tc>
      </w:tr>
      <w:tr w:rsidR="00E16256" w:rsidRPr="004B1509" w14:paraId="4AD226C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55602D"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576B86" w14:textId="3BCE71E6" w:rsidR="00E16256" w:rsidRPr="004B1509" w:rsidRDefault="00E16256" w:rsidP="00E16256">
            <w:pPr>
              <w:rPr>
                <w:rFonts w:eastAsia="Calibri"/>
                <w:szCs w:val="22"/>
              </w:rPr>
            </w:pPr>
            <w:r w:rsidRPr="004B1509">
              <w:rPr>
                <w:rFonts w:eastAsia="Calibri"/>
                <w:szCs w:val="22"/>
              </w:rPr>
              <w:t>vm27474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C4D0F6" w14:textId="2C3E183D" w:rsidR="00E16256" w:rsidRPr="004B1509" w:rsidRDefault="00E16256" w:rsidP="00E16256">
            <w:pPr>
              <w:rPr>
                <w:rFonts w:eastAsia="Calibri"/>
                <w:szCs w:val="22"/>
              </w:rPr>
            </w:pPr>
            <w:r w:rsidRPr="004B1509">
              <w:rPr>
                <w:rFonts w:eastAsia="Calibri"/>
                <w:szCs w:val="22"/>
              </w:rPr>
              <w:t>Mechanizatorių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91730B" w14:textId="31177C9B" w:rsidR="00E16256" w:rsidRPr="004B1509" w:rsidRDefault="00E16256" w:rsidP="00E16256">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2245" w14:textId="36957553" w:rsidR="00E16256" w:rsidRPr="004B1509" w:rsidRDefault="00E16256" w:rsidP="00E16256">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A9087" w14:textId="30DE505D"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4E42" w14:textId="194D8F19"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1EAD4" w14:textId="350F5323"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DAB156" w14:textId="03AE5DA1" w:rsidR="00E16256" w:rsidRPr="004B1509" w:rsidRDefault="00E16256" w:rsidP="00E16256">
            <w:pPr>
              <w:jc w:val="center"/>
              <w:rPr>
                <w:rFonts w:eastAsia="Calibri"/>
                <w:szCs w:val="22"/>
              </w:rPr>
            </w:pPr>
            <w:r w:rsidRPr="004B1509">
              <w:rPr>
                <w:rFonts w:eastAsia="Calibri"/>
                <w:szCs w:val="22"/>
              </w:rPr>
              <w:t>4400-0992-7259</w:t>
            </w:r>
          </w:p>
        </w:tc>
      </w:tr>
      <w:tr w:rsidR="00E16256" w:rsidRPr="004B1509" w14:paraId="06E9D5C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2687EA"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243B" w14:textId="6EBF950F" w:rsidR="00E16256" w:rsidRPr="004B1509" w:rsidRDefault="00E16256" w:rsidP="00E16256">
            <w:pPr>
              <w:rPr>
                <w:rFonts w:eastAsia="Calibri"/>
                <w:szCs w:val="22"/>
              </w:rPr>
            </w:pPr>
            <w:r w:rsidRPr="004B1509">
              <w:rPr>
                <w:rFonts w:eastAsia="Calibri"/>
                <w:szCs w:val="22"/>
              </w:rPr>
              <w:t>vm27479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2FA799" w14:textId="3F88A5AE" w:rsidR="00E16256" w:rsidRPr="004B1509" w:rsidRDefault="00E16256" w:rsidP="00E16256">
            <w:pPr>
              <w:rPr>
                <w:rFonts w:eastAsia="Calibri"/>
                <w:szCs w:val="22"/>
              </w:rPr>
            </w:pPr>
            <w:r w:rsidRPr="004B1509">
              <w:rPr>
                <w:rFonts w:eastAsia="Calibri"/>
                <w:szCs w:val="22"/>
              </w:rPr>
              <w:t>Miško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3D9350" w14:textId="1D2559C9" w:rsidR="00E16256" w:rsidRPr="004B1509" w:rsidRDefault="00E16256" w:rsidP="00E16256">
            <w:pPr>
              <w:jc w:val="right"/>
              <w:rPr>
                <w:rFonts w:eastAsia="Calibri"/>
                <w:bCs/>
                <w:szCs w:val="22"/>
              </w:rPr>
            </w:pPr>
            <w:r w:rsidRPr="004B1509">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5248" w14:textId="35545199" w:rsidR="00E16256" w:rsidRPr="004B1509" w:rsidRDefault="00E16256" w:rsidP="00E16256">
            <w:pPr>
              <w:jc w:val="right"/>
              <w:rPr>
                <w:rFonts w:eastAsia="Calibri"/>
                <w:bCs/>
                <w:szCs w:val="22"/>
              </w:rPr>
            </w:pPr>
            <w:r w:rsidRPr="004B1509">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6757D" w14:textId="517C4960" w:rsidR="00E16256" w:rsidRPr="004B1509" w:rsidRDefault="00E16256" w:rsidP="00E16256">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61460" w14:textId="340D4888"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88A28" w14:textId="46BD195F"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98EDDB" w14:textId="488451F3" w:rsidR="00E16256" w:rsidRPr="004B1509" w:rsidRDefault="00E16256" w:rsidP="00E16256">
            <w:pPr>
              <w:jc w:val="center"/>
              <w:rPr>
                <w:rFonts w:eastAsia="Calibri"/>
                <w:szCs w:val="22"/>
              </w:rPr>
            </w:pPr>
            <w:r w:rsidRPr="004B1509">
              <w:rPr>
                <w:rFonts w:eastAsia="Calibri"/>
                <w:szCs w:val="22"/>
              </w:rPr>
              <w:t>4400-5413-8673</w:t>
            </w:r>
          </w:p>
        </w:tc>
      </w:tr>
      <w:tr w:rsidR="00E16256" w:rsidRPr="004B1509" w14:paraId="3DC52AD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3BB30CC"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4BE577" w14:textId="5BFBCF58" w:rsidR="00E16256" w:rsidRPr="004B1509" w:rsidRDefault="00E16256" w:rsidP="00E16256">
            <w:pPr>
              <w:rPr>
                <w:rFonts w:eastAsia="Calibri"/>
                <w:szCs w:val="22"/>
              </w:rPr>
            </w:pPr>
            <w:r w:rsidRPr="004B1509">
              <w:rPr>
                <w:rFonts w:eastAsia="Calibri"/>
                <w:szCs w:val="22"/>
              </w:rPr>
              <w:t>vm27476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AEDA87" w14:textId="637C977D" w:rsidR="00E16256" w:rsidRPr="004B1509" w:rsidRDefault="00E16256" w:rsidP="00E16256">
            <w:pPr>
              <w:rPr>
                <w:rFonts w:eastAsia="Calibri"/>
                <w:szCs w:val="22"/>
              </w:rPr>
            </w:pPr>
            <w:r w:rsidRPr="004B1509">
              <w:rPr>
                <w:rFonts w:eastAsia="Calibri"/>
                <w:szCs w:val="22"/>
              </w:rPr>
              <w:t>Paežerio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022DC8" w14:textId="6A0EB57C" w:rsidR="00E16256" w:rsidRPr="004B1509" w:rsidRDefault="00E16256" w:rsidP="00E16256">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32918" w14:textId="4F4B4468" w:rsidR="00E16256" w:rsidRPr="004B1509" w:rsidRDefault="00E16256" w:rsidP="00E16256">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C7CF2" w14:textId="3F027C9F"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23A3D" w14:textId="39203796"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1066A" w14:textId="6197FE30"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FB23A" w14:textId="44FD5588" w:rsidR="00E16256" w:rsidRPr="004B1509" w:rsidRDefault="00E16256" w:rsidP="00E16256">
            <w:pPr>
              <w:jc w:val="center"/>
              <w:rPr>
                <w:rFonts w:eastAsia="Calibri"/>
                <w:szCs w:val="22"/>
              </w:rPr>
            </w:pPr>
            <w:r w:rsidRPr="004B1509">
              <w:rPr>
                <w:rFonts w:eastAsia="Calibri"/>
                <w:szCs w:val="22"/>
              </w:rPr>
              <w:t>4400-5413-8708</w:t>
            </w:r>
          </w:p>
        </w:tc>
      </w:tr>
      <w:tr w:rsidR="00E16256" w:rsidRPr="004B1509" w14:paraId="273C19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0A71A5"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6AF78" w14:textId="03FD9E44" w:rsidR="00E16256" w:rsidRPr="004B1509" w:rsidRDefault="00E16256" w:rsidP="00E16256">
            <w:pPr>
              <w:rPr>
                <w:rFonts w:eastAsia="Calibri"/>
                <w:szCs w:val="22"/>
              </w:rPr>
            </w:pPr>
            <w:r w:rsidRPr="004B1509">
              <w:rPr>
                <w:rFonts w:eastAsia="Calibri"/>
                <w:szCs w:val="22"/>
              </w:rPr>
              <w:t>vm27480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7650FA" w14:textId="1C9E7A62" w:rsidR="00E16256" w:rsidRPr="004B1509" w:rsidRDefault="00E16256" w:rsidP="00E16256">
            <w:pPr>
              <w:rPr>
                <w:rFonts w:eastAsia="Calibri"/>
                <w:szCs w:val="22"/>
              </w:rPr>
            </w:pPr>
            <w:r w:rsidRPr="004B1509">
              <w:rPr>
                <w:rFonts w:eastAsia="Calibri"/>
                <w:szCs w:val="22"/>
              </w:rPr>
              <w:t>Pušyno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0D8479" w14:textId="03964D8B" w:rsidR="00E16256" w:rsidRPr="004B1509" w:rsidRDefault="00E16256" w:rsidP="00E16256">
            <w:pPr>
              <w:jc w:val="right"/>
              <w:rPr>
                <w:rFonts w:eastAsia="Calibri"/>
                <w:szCs w:val="22"/>
              </w:rPr>
            </w:pPr>
            <w:r w:rsidRPr="004B1509">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00740" w14:textId="2D340BE3" w:rsidR="00E16256" w:rsidRPr="004B1509" w:rsidRDefault="00E16256" w:rsidP="00E16256">
            <w:pPr>
              <w:jc w:val="right"/>
              <w:rPr>
                <w:rFonts w:eastAsia="Calibri"/>
                <w:szCs w:val="22"/>
              </w:rPr>
            </w:pPr>
            <w:r w:rsidRPr="004B1509">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EE4E" w14:textId="0C402B58" w:rsidR="00E16256" w:rsidRPr="004B1509" w:rsidRDefault="00E16256" w:rsidP="00E16256">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CE7D3" w14:textId="5D722B6E"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CC79C" w14:textId="77777777" w:rsidR="00E16256" w:rsidRPr="004B1509" w:rsidRDefault="00E16256" w:rsidP="00E16256">
            <w:pPr>
              <w:jc w:val="center"/>
              <w:rPr>
                <w:rFonts w:eastAsia="Calibri"/>
                <w:bCs/>
                <w:szCs w:val="22"/>
              </w:rPr>
            </w:pPr>
            <w:r w:rsidRPr="004B1509">
              <w:rPr>
                <w:rFonts w:eastAsia="Calibri"/>
                <w:bCs/>
                <w:szCs w:val="22"/>
              </w:rPr>
              <w:t>D</w:t>
            </w:r>
          </w:p>
          <w:p w14:paraId="7F897ABD" w14:textId="20F25E40"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6D5906" w14:textId="77777777" w:rsidR="00E16256" w:rsidRPr="004B1509" w:rsidRDefault="00E16256" w:rsidP="00E16256">
            <w:pPr>
              <w:jc w:val="center"/>
              <w:rPr>
                <w:rFonts w:eastAsia="Calibri"/>
                <w:szCs w:val="22"/>
              </w:rPr>
            </w:pPr>
            <w:r w:rsidRPr="004B1509">
              <w:rPr>
                <w:rFonts w:eastAsia="Calibri"/>
                <w:szCs w:val="22"/>
              </w:rPr>
              <w:t>4400-4960-4608</w:t>
            </w:r>
          </w:p>
          <w:p w14:paraId="40A22396" w14:textId="61FD04E8" w:rsidR="00E16256" w:rsidRPr="004B1509" w:rsidRDefault="00E16256" w:rsidP="00E16256">
            <w:pPr>
              <w:jc w:val="center"/>
              <w:rPr>
                <w:rFonts w:eastAsia="Calibri"/>
                <w:szCs w:val="22"/>
              </w:rPr>
            </w:pPr>
            <w:r w:rsidRPr="004B1509">
              <w:rPr>
                <w:rFonts w:eastAsia="Calibri"/>
                <w:szCs w:val="22"/>
              </w:rPr>
              <w:t>4400-4981-0693</w:t>
            </w:r>
          </w:p>
        </w:tc>
      </w:tr>
      <w:tr w:rsidR="00E16256" w:rsidRPr="004B1509" w14:paraId="4C9A6BE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BC1455"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4DC4B" w14:textId="48A6D04F" w:rsidR="00E16256" w:rsidRPr="004B1509" w:rsidRDefault="00E16256" w:rsidP="00E16256">
            <w:pPr>
              <w:rPr>
                <w:rFonts w:eastAsia="Calibri"/>
                <w:szCs w:val="22"/>
              </w:rPr>
            </w:pPr>
            <w:r w:rsidRPr="004B1509">
              <w:rPr>
                <w:rFonts w:eastAsia="Calibri"/>
                <w:szCs w:val="22"/>
              </w:rPr>
              <w:t>vm27473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63F3CC" w14:textId="7D729A71" w:rsidR="00E16256" w:rsidRPr="004B1509" w:rsidRDefault="00E16256" w:rsidP="00E16256">
            <w:pPr>
              <w:rPr>
                <w:rFonts w:eastAsia="Calibri"/>
                <w:szCs w:val="22"/>
              </w:rPr>
            </w:pPr>
            <w:r w:rsidRPr="004B1509">
              <w:rPr>
                <w:rFonts w:eastAsia="Calibri"/>
                <w:szCs w:val="22"/>
              </w:rPr>
              <w:t>Televizijos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8CCF0B" w14:textId="67C9C499" w:rsidR="00E16256" w:rsidRPr="004B1509" w:rsidRDefault="00E16256" w:rsidP="00E16256">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FD574" w14:textId="79EF9FEC" w:rsidR="00E16256" w:rsidRPr="004B1509" w:rsidRDefault="00E16256" w:rsidP="00E16256">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C91AB" w14:textId="70DDBFEF"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D0E63" w14:textId="0D80DE3A" w:rsidR="00E16256" w:rsidRPr="004B1509" w:rsidRDefault="00E16256" w:rsidP="00E162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A776" w14:textId="00F875D6" w:rsidR="00E16256" w:rsidRPr="004B1509" w:rsidRDefault="00E16256" w:rsidP="00E162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FE15E3" w14:textId="1900A711" w:rsidR="00E16256" w:rsidRPr="004B1509" w:rsidRDefault="00E16256" w:rsidP="00E16256">
            <w:pPr>
              <w:jc w:val="center"/>
              <w:rPr>
                <w:rFonts w:eastAsia="Calibri"/>
                <w:szCs w:val="22"/>
              </w:rPr>
            </w:pPr>
            <w:r w:rsidRPr="004B1509">
              <w:rPr>
                <w:rFonts w:eastAsia="Calibri"/>
                <w:szCs w:val="22"/>
              </w:rPr>
              <w:t>4400-5413-8862</w:t>
            </w:r>
          </w:p>
        </w:tc>
      </w:tr>
      <w:tr w:rsidR="00E16256" w:rsidRPr="004B1509" w14:paraId="194A3F6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2A2680"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3F56E" w14:textId="6B223FF4" w:rsidR="00E16256" w:rsidRPr="004B1509" w:rsidRDefault="00E16256" w:rsidP="00E16256">
            <w:pPr>
              <w:rPr>
                <w:rFonts w:eastAsia="Calibri"/>
                <w:szCs w:val="22"/>
              </w:rPr>
            </w:pPr>
            <w:r w:rsidRPr="00D30C82">
              <w:rPr>
                <w:rFonts w:eastAsia="Calibri"/>
                <w:szCs w:val="22"/>
              </w:rPr>
              <w:t>2VS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BB839B" w14:textId="3F62324D" w:rsidR="00E16256" w:rsidRPr="004B1509" w:rsidRDefault="00E16256" w:rsidP="00E16256">
            <w:pPr>
              <w:rPr>
                <w:rFonts w:eastAsia="Calibri"/>
                <w:szCs w:val="22"/>
              </w:rPr>
            </w:pPr>
            <w:r w:rsidRPr="00D30C82">
              <w:rPr>
                <w:rFonts w:eastAsia="Calibri"/>
                <w:szCs w:val="22"/>
              </w:rPr>
              <w:t xml:space="preserve">Ežero g., </w:t>
            </w:r>
            <w:proofErr w:type="spellStart"/>
            <w:r w:rsidRPr="00D30C82">
              <w:rPr>
                <w:rFonts w:eastAsia="Calibri"/>
                <w:szCs w:val="22"/>
              </w:rPr>
              <w:t>Jurgiškio</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B4BAE1" w14:textId="233E906B" w:rsidR="00E16256" w:rsidRPr="004B1509" w:rsidRDefault="00E16256" w:rsidP="00E16256">
            <w:pPr>
              <w:jc w:val="right"/>
              <w:rPr>
                <w:rFonts w:eastAsia="Calibri"/>
                <w:szCs w:val="22"/>
              </w:rPr>
            </w:pPr>
            <w:r w:rsidRPr="00D30C82">
              <w:rPr>
                <w:rFonts w:eastAsia="Calibri"/>
                <w:szCs w:val="22"/>
              </w:rPr>
              <w:t xml:space="preserve"> </w:t>
            </w:r>
            <w:r w:rsidRPr="00D30C82">
              <w:rPr>
                <w:rFonts w:eastAsia="Calibri"/>
                <w:bCs/>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24751" w14:textId="05C499CA" w:rsidR="00E16256" w:rsidRPr="004B1509" w:rsidRDefault="00E16256" w:rsidP="00E16256">
            <w:pPr>
              <w:jc w:val="right"/>
              <w:rPr>
                <w:rFonts w:eastAsia="Calibri"/>
                <w:szCs w:val="22"/>
              </w:rPr>
            </w:pPr>
            <w:r w:rsidRPr="00D30C82">
              <w:rPr>
                <w:rFonts w:eastAsia="Calibri"/>
                <w:bCs/>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6D8BF" w14:textId="30CDC15C" w:rsidR="00E16256" w:rsidRPr="004B1509" w:rsidRDefault="00E16256" w:rsidP="00E16256">
            <w:pPr>
              <w:jc w:val="right"/>
              <w:rPr>
                <w:rFonts w:eastAsia="Calibri"/>
                <w:szCs w:val="22"/>
              </w:rPr>
            </w:pPr>
            <w:r w:rsidRPr="00D30C82">
              <w:rPr>
                <w:rFonts w:eastAsia="Calibri"/>
                <w:strike/>
                <w:szCs w:val="22"/>
              </w:rPr>
              <w:t xml:space="preserve"> </w:t>
            </w:r>
            <w:r w:rsidRPr="00D30C82">
              <w:rPr>
                <w:rFonts w:eastAsia="Calibri"/>
                <w:bCs/>
                <w:szCs w:val="22"/>
              </w:rPr>
              <w:t>1126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0DED" w14:textId="1C706503"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0FE37" w14:textId="0C9A04A3"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5318A" w14:textId="0EBB4DB2" w:rsidR="00E16256" w:rsidRPr="004B1509" w:rsidRDefault="00E16256" w:rsidP="00E16256">
            <w:pPr>
              <w:jc w:val="center"/>
              <w:rPr>
                <w:rFonts w:eastAsia="Calibri"/>
                <w:szCs w:val="22"/>
              </w:rPr>
            </w:pPr>
            <w:r w:rsidRPr="00D30C82">
              <w:rPr>
                <w:rFonts w:eastAsia="Calibri"/>
                <w:bCs/>
                <w:szCs w:val="22"/>
              </w:rPr>
              <w:t>4400-6646-8731</w:t>
            </w:r>
          </w:p>
        </w:tc>
      </w:tr>
      <w:tr w:rsidR="00E16256" w:rsidRPr="004B1509" w14:paraId="23DC5E3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06ECB60"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7CF8DE" w14:textId="1AD67F48" w:rsidR="00E16256" w:rsidRPr="004B1509" w:rsidRDefault="00E16256" w:rsidP="00E16256">
            <w:pPr>
              <w:rPr>
                <w:rFonts w:eastAsia="Calibri"/>
                <w:szCs w:val="22"/>
              </w:rPr>
            </w:pPr>
            <w:r w:rsidRPr="00D30C82">
              <w:rPr>
                <w:rFonts w:eastAsia="Calibri"/>
                <w:szCs w:val="22"/>
              </w:rPr>
              <w:t>3VS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643211" w14:textId="1F9BCAB0" w:rsidR="00E16256" w:rsidRPr="004B1509" w:rsidRDefault="00E16256" w:rsidP="00E16256">
            <w:pPr>
              <w:rPr>
                <w:rFonts w:eastAsia="Calibri"/>
                <w:szCs w:val="22"/>
              </w:rPr>
            </w:pPr>
            <w:r w:rsidRPr="00D30C82">
              <w:rPr>
                <w:rFonts w:eastAsia="Calibri"/>
                <w:szCs w:val="22"/>
              </w:rPr>
              <w:t xml:space="preserve">Kalno g., </w:t>
            </w:r>
            <w:proofErr w:type="spellStart"/>
            <w:r w:rsidRPr="00D30C82">
              <w:rPr>
                <w:rFonts w:eastAsia="Calibri"/>
                <w:szCs w:val="22"/>
              </w:rPr>
              <w:t>Jurgiškio</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E192B7" w14:textId="536B7476" w:rsidR="00E16256" w:rsidRPr="004B1509" w:rsidRDefault="00E16256" w:rsidP="00E16256">
            <w:pPr>
              <w:jc w:val="right"/>
              <w:rPr>
                <w:rFonts w:eastAsia="Calibri"/>
                <w:szCs w:val="22"/>
              </w:rPr>
            </w:pPr>
            <w:r w:rsidRPr="00D30C82">
              <w:rPr>
                <w:rFonts w:eastAsia="Calibri"/>
                <w:bCs/>
                <w:szCs w:val="22"/>
              </w:rPr>
              <w:t>883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63678" w14:textId="5C5A99F8"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47815" w14:textId="783D9F77" w:rsidR="00E16256" w:rsidRPr="004B1509" w:rsidRDefault="00E16256" w:rsidP="00E16256">
            <w:pPr>
              <w:jc w:val="right"/>
              <w:rPr>
                <w:rFonts w:eastAsia="Calibri"/>
                <w:szCs w:val="22"/>
              </w:rPr>
            </w:pPr>
            <w:r w:rsidRPr="00D30C82">
              <w:rPr>
                <w:rFonts w:eastAsia="Calibri"/>
                <w:bCs/>
                <w:szCs w:val="22"/>
              </w:rPr>
              <w:t>883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F72FA" w14:textId="0E0A6ACD"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AC73F" w14:textId="3734615E"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0AA157" w14:textId="522DA5E1" w:rsidR="00E16256" w:rsidRPr="004B1509" w:rsidRDefault="00E16256" w:rsidP="00E16256">
            <w:pPr>
              <w:jc w:val="center"/>
              <w:rPr>
                <w:rFonts w:eastAsia="Calibri"/>
                <w:szCs w:val="22"/>
              </w:rPr>
            </w:pPr>
            <w:r w:rsidRPr="00D30C82">
              <w:rPr>
                <w:rFonts w:eastAsia="Calibri"/>
                <w:bCs/>
                <w:szCs w:val="22"/>
              </w:rPr>
              <w:t>4400-6646-8775</w:t>
            </w:r>
          </w:p>
        </w:tc>
      </w:tr>
      <w:tr w:rsidR="00E16256" w:rsidRPr="004B1509" w14:paraId="616838C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168AF7"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E07A9" w14:textId="3ACA9BF4" w:rsidR="00E16256" w:rsidRPr="004B1509" w:rsidRDefault="00E16256" w:rsidP="00E16256">
            <w:pPr>
              <w:rPr>
                <w:rFonts w:eastAsia="Calibri"/>
                <w:szCs w:val="22"/>
              </w:rPr>
            </w:pPr>
            <w:r w:rsidRPr="00D30C82">
              <w:rPr>
                <w:rFonts w:eastAsia="Calibri"/>
                <w:szCs w:val="22"/>
              </w:rPr>
              <w:t>4VS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D8C7BF" w14:textId="316BD6B9" w:rsidR="00E16256" w:rsidRPr="004B1509" w:rsidRDefault="00E16256" w:rsidP="00E16256">
            <w:pPr>
              <w:rPr>
                <w:rFonts w:eastAsia="Calibri"/>
                <w:szCs w:val="22"/>
              </w:rPr>
            </w:pPr>
            <w:r w:rsidRPr="00D30C82">
              <w:rPr>
                <w:rFonts w:eastAsia="Calibri"/>
                <w:szCs w:val="22"/>
              </w:rPr>
              <w:t xml:space="preserve">Karjero g., </w:t>
            </w:r>
            <w:proofErr w:type="spellStart"/>
            <w:r w:rsidRPr="00D30C82">
              <w:rPr>
                <w:rFonts w:eastAsia="Calibri"/>
                <w:szCs w:val="22"/>
              </w:rPr>
              <w:t>Jurgiškio</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73ACD9" w14:textId="11921EB1" w:rsidR="00E16256" w:rsidRPr="004B1509" w:rsidRDefault="00E16256" w:rsidP="00E16256">
            <w:pPr>
              <w:jc w:val="right"/>
              <w:rPr>
                <w:rFonts w:eastAsia="Calibri"/>
                <w:szCs w:val="22"/>
              </w:rPr>
            </w:pPr>
            <w:r w:rsidRPr="00D30C82">
              <w:rPr>
                <w:rFonts w:eastAsia="Calibri"/>
                <w:bCs/>
                <w:szCs w:val="22"/>
              </w:rPr>
              <w:t>817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DF17" w14:textId="5A919203"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D6287" w14:textId="6EC11355" w:rsidR="00E16256" w:rsidRPr="004B1509" w:rsidRDefault="00E16256" w:rsidP="00E16256">
            <w:pPr>
              <w:jc w:val="right"/>
              <w:rPr>
                <w:rFonts w:eastAsia="Calibri"/>
                <w:szCs w:val="22"/>
              </w:rPr>
            </w:pPr>
            <w:r w:rsidRPr="00D30C82">
              <w:rPr>
                <w:rFonts w:eastAsia="Calibri"/>
                <w:bCs/>
                <w:szCs w:val="22"/>
              </w:rPr>
              <w:t>817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9A179" w14:textId="71B7DB27"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45CEB" w14:textId="23E316F4"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6DABE5" w14:textId="0C1D591D" w:rsidR="00E16256" w:rsidRPr="004B1509" w:rsidRDefault="00E16256" w:rsidP="00E16256">
            <w:pPr>
              <w:jc w:val="center"/>
              <w:rPr>
                <w:rFonts w:eastAsia="Calibri"/>
                <w:szCs w:val="22"/>
              </w:rPr>
            </w:pPr>
            <w:r w:rsidRPr="00D30C82">
              <w:rPr>
                <w:rFonts w:eastAsia="Calibri"/>
                <w:bCs/>
                <w:szCs w:val="22"/>
              </w:rPr>
              <w:t>4400-6646-8764</w:t>
            </w:r>
          </w:p>
        </w:tc>
      </w:tr>
      <w:tr w:rsidR="00E16256" w:rsidRPr="00064C30" w14:paraId="0E5CF5A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657C452" w14:textId="77777777" w:rsidR="00E16256" w:rsidRPr="00064C30" w:rsidRDefault="00E16256" w:rsidP="00E16256">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3724E" w14:textId="0F924190" w:rsidR="00E16256" w:rsidRPr="00064C30" w:rsidRDefault="00E16256" w:rsidP="00E16256">
            <w:pPr>
              <w:rPr>
                <w:rFonts w:eastAsia="Calibri"/>
                <w:bCs/>
                <w:szCs w:val="22"/>
              </w:rPr>
            </w:pPr>
            <w:r w:rsidRPr="00D30C82">
              <w:rPr>
                <w:rFonts w:eastAsia="Calibri"/>
                <w:bCs/>
                <w:szCs w:val="22"/>
              </w:rPr>
              <w:t>v65-1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14DF32" w14:textId="415C7B26" w:rsidR="00E16256" w:rsidRPr="00064C30" w:rsidRDefault="00E16256" w:rsidP="00E16256">
            <w:pPr>
              <w:rPr>
                <w:rFonts w:eastAsia="Calibri"/>
                <w:bCs/>
                <w:szCs w:val="22"/>
              </w:rPr>
            </w:pPr>
            <w:r w:rsidRPr="00D30C82">
              <w:rPr>
                <w:rFonts w:eastAsia="Calibri"/>
                <w:bCs/>
                <w:szCs w:val="22"/>
              </w:rPr>
              <w:t>Pakrantės g., Paežerių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C3583B" w14:textId="0DA7EC5C" w:rsidR="00E16256" w:rsidRPr="00064C30" w:rsidRDefault="00E16256" w:rsidP="00E16256">
            <w:pPr>
              <w:jc w:val="right"/>
              <w:rPr>
                <w:rFonts w:eastAsia="Calibri"/>
                <w:bCs/>
                <w:szCs w:val="22"/>
              </w:rPr>
            </w:pPr>
            <w:r w:rsidRPr="00D30C82">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ABD2" w14:textId="29A391B6" w:rsidR="00E16256" w:rsidRPr="00064C30" w:rsidRDefault="00E16256" w:rsidP="00E16256">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86FB5" w14:textId="0AAE602B" w:rsidR="00E16256" w:rsidRPr="00064C30" w:rsidRDefault="00E16256" w:rsidP="00E16256">
            <w:pPr>
              <w:jc w:val="right"/>
              <w:rPr>
                <w:rFonts w:eastAsia="Calibri"/>
                <w:bCs/>
                <w:szCs w:val="22"/>
              </w:rPr>
            </w:pPr>
            <w:r w:rsidRPr="00D30C82">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2331D" w14:textId="0A9C9E1C" w:rsidR="00E16256" w:rsidRPr="00064C30" w:rsidRDefault="00E16256" w:rsidP="00E16256">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FE0DC" w14:textId="4B2F821B" w:rsidR="00E16256" w:rsidRPr="00064C30"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24564" w14:textId="09746D2A" w:rsidR="00E16256" w:rsidRPr="00064C30" w:rsidRDefault="00E16256" w:rsidP="00E16256">
            <w:pPr>
              <w:jc w:val="center"/>
              <w:rPr>
                <w:rFonts w:eastAsia="Calibri"/>
                <w:bCs/>
                <w:szCs w:val="22"/>
              </w:rPr>
            </w:pPr>
            <w:r w:rsidRPr="00D30C82">
              <w:rPr>
                <w:rFonts w:eastAsia="Calibri"/>
                <w:bCs/>
                <w:szCs w:val="22"/>
              </w:rPr>
              <w:t>4400-5553-5936</w:t>
            </w:r>
          </w:p>
        </w:tc>
      </w:tr>
      <w:tr w:rsidR="00E16256" w:rsidRPr="004B1509" w14:paraId="3ADB03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47F556"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BA189" w14:textId="7718D3CB" w:rsidR="00E16256" w:rsidRPr="004B1509" w:rsidRDefault="00E16256" w:rsidP="00E16256">
            <w:pPr>
              <w:rPr>
                <w:rFonts w:eastAsia="Calibri"/>
                <w:szCs w:val="22"/>
              </w:rPr>
            </w:pPr>
            <w:r w:rsidRPr="00D30C82">
              <w:rPr>
                <w:rFonts w:eastAsia="Calibri"/>
                <w:szCs w:val="22"/>
              </w:rPr>
              <w:t>5VS</w:t>
            </w:r>
          </w:p>
        </w:tc>
        <w:tc>
          <w:tcPr>
            <w:tcW w:w="44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CE93" w14:textId="2D579A76" w:rsidR="00E16256" w:rsidRPr="004B1509" w:rsidRDefault="00E16256" w:rsidP="00E16256">
            <w:pPr>
              <w:rPr>
                <w:rFonts w:eastAsia="Calibri"/>
                <w:szCs w:val="22"/>
              </w:rPr>
            </w:pPr>
            <w:r w:rsidRPr="00D30C82">
              <w:rPr>
                <w:rFonts w:eastAsia="Calibri"/>
                <w:szCs w:val="22"/>
              </w:rPr>
              <w:t xml:space="preserve">Tilto g., </w:t>
            </w:r>
            <w:proofErr w:type="spellStart"/>
            <w:r w:rsidRPr="00D30C82">
              <w:rPr>
                <w:rFonts w:eastAsia="Calibri"/>
                <w:szCs w:val="22"/>
              </w:rPr>
              <w:t>Skudų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1B405" w14:textId="24FB5C34" w:rsidR="00E16256" w:rsidRPr="004B1509" w:rsidRDefault="00E16256" w:rsidP="00E16256">
            <w:pPr>
              <w:jc w:val="right"/>
              <w:rPr>
                <w:rFonts w:eastAsia="Calibri"/>
                <w:szCs w:val="22"/>
              </w:rPr>
            </w:pPr>
            <w:r w:rsidRPr="00D30C82">
              <w:rPr>
                <w:rFonts w:eastAsia="Calibri"/>
                <w:bCs/>
                <w:szCs w:val="22"/>
              </w:rPr>
              <w:t>736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3FCC3" w14:textId="3D5F801F"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46942" w14:textId="3A5CBEA5" w:rsidR="00E16256" w:rsidRPr="004B1509" w:rsidRDefault="00E16256" w:rsidP="00E16256">
            <w:pPr>
              <w:jc w:val="right"/>
              <w:rPr>
                <w:rFonts w:eastAsia="Calibri"/>
                <w:szCs w:val="22"/>
              </w:rPr>
            </w:pPr>
            <w:r w:rsidRPr="00D30C82">
              <w:rPr>
                <w:rFonts w:eastAsia="Calibri"/>
                <w:bCs/>
                <w:szCs w:val="22"/>
              </w:rPr>
              <w:t>736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6C718" w14:textId="17479004"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0C473" w14:textId="73EA1259" w:rsidR="00E16256" w:rsidRPr="004B1509" w:rsidRDefault="00E16256" w:rsidP="00E16256">
            <w:pPr>
              <w:jc w:val="center"/>
              <w:rPr>
                <w:rFonts w:eastAsia="Calibri"/>
                <w:bCs/>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FD5CB9" w14:textId="19837C62" w:rsidR="00E16256" w:rsidRPr="004B1509" w:rsidRDefault="00E16256" w:rsidP="00E16256">
            <w:pPr>
              <w:jc w:val="center"/>
              <w:rPr>
                <w:rFonts w:eastAsia="Calibri"/>
                <w:szCs w:val="22"/>
              </w:rPr>
            </w:pPr>
            <w:r w:rsidRPr="00D30C82">
              <w:rPr>
                <w:rFonts w:eastAsia="Calibri"/>
                <w:bCs/>
                <w:szCs w:val="22"/>
              </w:rPr>
              <w:t>4400-6689-2808</w:t>
            </w:r>
          </w:p>
        </w:tc>
      </w:tr>
      <w:tr w:rsidR="00E16256" w:rsidRPr="004B1509" w14:paraId="7AABE1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127A0B"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0FF65" w14:textId="24ED1363" w:rsidR="00E16256" w:rsidRPr="004B1509" w:rsidRDefault="00E16256" w:rsidP="00E16256">
            <w:pPr>
              <w:rPr>
                <w:rFonts w:eastAsia="Calibri"/>
                <w:szCs w:val="22"/>
              </w:rPr>
            </w:pPr>
            <w:r w:rsidRPr="00D30C82">
              <w:rPr>
                <w:rFonts w:eastAsia="Calibri"/>
                <w:szCs w:val="22"/>
              </w:rPr>
              <w:t>6VS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B281DD" w14:textId="3DFE20F2" w:rsidR="00E16256" w:rsidRPr="004B1509" w:rsidRDefault="00E16256" w:rsidP="00E16256">
            <w:pPr>
              <w:rPr>
                <w:rFonts w:eastAsia="Calibri"/>
                <w:szCs w:val="22"/>
              </w:rPr>
            </w:pPr>
            <w:r w:rsidRPr="00D30C82">
              <w:rPr>
                <w:rFonts w:eastAsia="Calibri"/>
                <w:szCs w:val="22"/>
              </w:rPr>
              <w:t xml:space="preserve">Tuopų g., </w:t>
            </w:r>
            <w:proofErr w:type="spellStart"/>
            <w:r w:rsidRPr="00D30C82">
              <w:rPr>
                <w:rFonts w:eastAsia="Calibri"/>
                <w:szCs w:val="22"/>
              </w:rPr>
              <w:t>Skudų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2CA94B" w14:textId="6FC9EE8B" w:rsidR="00E16256" w:rsidRPr="004B1509" w:rsidRDefault="00E16256" w:rsidP="00E16256">
            <w:pPr>
              <w:jc w:val="right"/>
              <w:rPr>
                <w:rFonts w:eastAsia="Calibri"/>
                <w:szCs w:val="22"/>
              </w:rPr>
            </w:pPr>
            <w:r w:rsidRPr="00D30C82">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780F2" w14:textId="64E9EC47"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A53E" w14:textId="73FC182F" w:rsidR="00E16256" w:rsidRPr="004B1509" w:rsidRDefault="00E16256" w:rsidP="00E16256">
            <w:pPr>
              <w:jc w:val="right"/>
              <w:rPr>
                <w:rFonts w:eastAsia="Calibri"/>
                <w:szCs w:val="22"/>
              </w:rPr>
            </w:pPr>
            <w:r w:rsidRPr="00D30C82">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239DA" w14:textId="7D6F7D2A"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437A" w14:textId="5A8E21C9"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36CA6" w14:textId="048E4811" w:rsidR="00E16256" w:rsidRPr="004B1509" w:rsidRDefault="00E16256" w:rsidP="00E16256">
            <w:pPr>
              <w:jc w:val="center"/>
              <w:rPr>
                <w:rFonts w:eastAsia="Calibri"/>
                <w:szCs w:val="22"/>
              </w:rPr>
            </w:pPr>
            <w:r w:rsidRPr="00D30C82">
              <w:rPr>
                <w:rFonts w:eastAsia="Calibri"/>
                <w:szCs w:val="22"/>
              </w:rPr>
              <w:t>-</w:t>
            </w:r>
          </w:p>
        </w:tc>
      </w:tr>
      <w:tr w:rsidR="00E16256" w:rsidRPr="004B1509" w14:paraId="15FDCD7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E9DF53"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94FB0" w14:textId="0BAB8F0A" w:rsidR="00E16256" w:rsidRPr="004B1509" w:rsidRDefault="00E16256" w:rsidP="00E16256">
            <w:pPr>
              <w:rPr>
                <w:rFonts w:eastAsia="Calibri"/>
                <w:szCs w:val="22"/>
              </w:rPr>
            </w:pPr>
            <w:r w:rsidRPr="00D30C82">
              <w:rPr>
                <w:rFonts w:eastAsia="Calibri"/>
                <w:szCs w:val="22"/>
              </w:rPr>
              <w:t>vm27477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E2F94B" w14:textId="0EC6E9B3" w:rsidR="00E16256" w:rsidRPr="004B1509" w:rsidRDefault="00E16256" w:rsidP="00E16256">
            <w:pPr>
              <w:rPr>
                <w:rFonts w:eastAsia="Calibri"/>
                <w:szCs w:val="22"/>
              </w:rPr>
            </w:pPr>
            <w:r w:rsidRPr="00D30C82">
              <w:rPr>
                <w:rFonts w:eastAsia="Calibri"/>
                <w:szCs w:val="22"/>
              </w:rPr>
              <w:t xml:space="preserve">Eglynės g., </w:t>
            </w:r>
            <w:proofErr w:type="spellStart"/>
            <w:r w:rsidRPr="00D30C82">
              <w:rPr>
                <w:rFonts w:eastAsia="Calibri"/>
                <w:szCs w:val="22"/>
              </w:rPr>
              <w:t>Viešintėlių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826A5E" w14:textId="22D696EC" w:rsidR="00E16256" w:rsidRPr="004B1509" w:rsidRDefault="00E16256" w:rsidP="00E16256">
            <w:pPr>
              <w:jc w:val="right"/>
              <w:rPr>
                <w:rFonts w:eastAsia="Calibri"/>
                <w:szCs w:val="22"/>
              </w:rPr>
            </w:pPr>
            <w:r w:rsidRPr="00D30C82">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773DC" w14:textId="542D51D1" w:rsidR="00E16256" w:rsidRPr="004B1509" w:rsidRDefault="00E16256" w:rsidP="00E16256">
            <w:pPr>
              <w:jc w:val="right"/>
              <w:rPr>
                <w:rFonts w:eastAsia="Calibri"/>
                <w:szCs w:val="22"/>
              </w:rPr>
            </w:pPr>
            <w:r w:rsidRPr="00D30C82">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4A55A" w14:textId="07E49BBE" w:rsidR="00E16256" w:rsidRPr="004B1509" w:rsidRDefault="00E16256" w:rsidP="00E16256">
            <w:pPr>
              <w:jc w:val="right"/>
              <w:rPr>
                <w:rFonts w:eastAsia="Calibri"/>
                <w:szCs w:val="22"/>
              </w:rPr>
            </w:pPr>
            <w:r w:rsidRPr="00D30C82">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82CC8" w14:textId="3666AE32"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88CE" w14:textId="77777777" w:rsidR="00E16256" w:rsidRPr="00D30C82" w:rsidRDefault="00E16256" w:rsidP="00E16256">
            <w:pPr>
              <w:jc w:val="center"/>
              <w:rPr>
                <w:rFonts w:eastAsia="Calibri"/>
                <w:bCs/>
                <w:szCs w:val="22"/>
              </w:rPr>
            </w:pPr>
            <w:r w:rsidRPr="00D30C82">
              <w:rPr>
                <w:rFonts w:eastAsia="Calibri"/>
                <w:bCs/>
                <w:szCs w:val="22"/>
              </w:rPr>
              <w:t>D</w:t>
            </w:r>
          </w:p>
          <w:p w14:paraId="784A318C" w14:textId="5287294A"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C17F22" w14:textId="77777777" w:rsidR="00E16256" w:rsidRPr="00D30C82" w:rsidRDefault="00E16256" w:rsidP="00E16256">
            <w:pPr>
              <w:jc w:val="center"/>
              <w:rPr>
                <w:rFonts w:eastAsia="Calibri"/>
                <w:szCs w:val="22"/>
              </w:rPr>
            </w:pPr>
            <w:r w:rsidRPr="00D30C82">
              <w:rPr>
                <w:rFonts w:eastAsia="Calibri"/>
                <w:szCs w:val="22"/>
              </w:rPr>
              <w:t>4400-5553-5958</w:t>
            </w:r>
          </w:p>
          <w:p w14:paraId="4598E7B4" w14:textId="0A370E4D" w:rsidR="00E16256" w:rsidRPr="004B1509" w:rsidRDefault="00E16256" w:rsidP="00E16256">
            <w:pPr>
              <w:jc w:val="center"/>
              <w:rPr>
                <w:rFonts w:eastAsia="Calibri"/>
                <w:szCs w:val="22"/>
              </w:rPr>
            </w:pPr>
            <w:r w:rsidRPr="00D30C82">
              <w:rPr>
                <w:rFonts w:eastAsia="Calibri"/>
                <w:szCs w:val="22"/>
              </w:rPr>
              <w:t>4400-5553-5947</w:t>
            </w:r>
          </w:p>
        </w:tc>
      </w:tr>
      <w:tr w:rsidR="00E16256" w:rsidRPr="004B1509" w14:paraId="6E1CA6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BF34DA"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B7000" w14:textId="28FA4F68" w:rsidR="00E16256" w:rsidRPr="004B1509" w:rsidRDefault="00E16256" w:rsidP="00E16256">
            <w:pPr>
              <w:rPr>
                <w:rFonts w:eastAsia="Calibri"/>
                <w:szCs w:val="22"/>
              </w:rPr>
            </w:pPr>
            <w:r w:rsidRPr="00D30C82">
              <w:rPr>
                <w:rFonts w:eastAsia="Calibri"/>
                <w:szCs w:val="22"/>
              </w:rPr>
              <w:t>vm2-3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E4A3EA" w14:textId="15A8CCA1" w:rsidR="00E16256" w:rsidRPr="004B1509" w:rsidRDefault="00E16256" w:rsidP="00E16256">
            <w:pPr>
              <w:rPr>
                <w:rFonts w:eastAsia="Calibri"/>
                <w:szCs w:val="22"/>
              </w:rPr>
            </w:pPr>
            <w:r w:rsidRPr="00D30C82">
              <w:rPr>
                <w:rFonts w:eastAsia="Calibri"/>
                <w:szCs w:val="22"/>
              </w:rPr>
              <w:t xml:space="preserve">Kaštonų g., </w:t>
            </w:r>
            <w:proofErr w:type="spellStart"/>
            <w:r w:rsidRPr="00D30C82">
              <w:rPr>
                <w:rFonts w:eastAsia="Calibri"/>
                <w:szCs w:val="22"/>
              </w:rPr>
              <w:t>Viešintėlių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7121D8" w14:textId="42B82C06" w:rsidR="00E16256" w:rsidRPr="004B1509" w:rsidRDefault="00E16256" w:rsidP="00E16256">
            <w:pPr>
              <w:jc w:val="right"/>
              <w:rPr>
                <w:rFonts w:eastAsia="Calibri"/>
                <w:szCs w:val="22"/>
              </w:rPr>
            </w:pPr>
            <w:r w:rsidRPr="00D30C82">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C5381" w14:textId="289D1DC0" w:rsidR="00E16256" w:rsidRPr="004B1509" w:rsidRDefault="00E16256" w:rsidP="00E16256">
            <w:pPr>
              <w:jc w:val="right"/>
              <w:rPr>
                <w:rFonts w:eastAsia="Calibri"/>
                <w:szCs w:val="22"/>
              </w:rPr>
            </w:pPr>
            <w:r w:rsidRPr="00D30C82">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C5540" w14:textId="270C2F4B"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F6CD7" w14:textId="3D702BD2"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F3FDB" w14:textId="30A6CAF9"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71A6E6" w14:textId="7665822A" w:rsidR="00E16256" w:rsidRPr="004B1509" w:rsidRDefault="00E16256" w:rsidP="00E16256">
            <w:pPr>
              <w:jc w:val="center"/>
              <w:rPr>
                <w:rFonts w:eastAsia="Calibri"/>
                <w:szCs w:val="22"/>
              </w:rPr>
            </w:pPr>
            <w:r w:rsidRPr="00D30C82">
              <w:rPr>
                <w:rFonts w:eastAsia="Calibri"/>
                <w:szCs w:val="22"/>
              </w:rPr>
              <w:t>4400-5553-5969</w:t>
            </w:r>
          </w:p>
        </w:tc>
      </w:tr>
      <w:tr w:rsidR="00E16256" w:rsidRPr="004B1509" w14:paraId="6FED06A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C2FAAF2"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BDF9D4" w14:textId="3099EC84" w:rsidR="00E16256" w:rsidRPr="004B1509" w:rsidRDefault="00E16256" w:rsidP="00E16256">
            <w:pPr>
              <w:rPr>
                <w:rFonts w:eastAsia="Calibri"/>
                <w:bCs/>
                <w:szCs w:val="22"/>
              </w:rPr>
            </w:pPr>
            <w:r w:rsidRPr="00D30C82">
              <w:rPr>
                <w:rFonts w:eastAsia="Calibri"/>
                <w:bCs/>
                <w:szCs w:val="22"/>
              </w:rPr>
              <w:t>v65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2613C8" w14:textId="2B36469F" w:rsidR="00E16256" w:rsidRPr="004B1509" w:rsidRDefault="00E16256" w:rsidP="00E16256">
            <w:pPr>
              <w:rPr>
                <w:rFonts w:eastAsia="Calibri"/>
                <w:bCs/>
                <w:szCs w:val="22"/>
              </w:rPr>
            </w:pPr>
            <w:r w:rsidRPr="00D30C82">
              <w:rPr>
                <w:rFonts w:eastAsia="Calibri"/>
                <w:bCs/>
                <w:szCs w:val="22"/>
              </w:rPr>
              <w:t xml:space="preserve">Pakrantės g., </w:t>
            </w:r>
            <w:proofErr w:type="spellStart"/>
            <w:r w:rsidRPr="00D30C82">
              <w:rPr>
                <w:rFonts w:eastAsia="Calibri"/>
                <w:bCs/>
                <w:szCs w:val="22"/>
              </w:rPr>
              <w:t>Viešintėlių</w:t>
            </w:r>
            <w:proofErr w:type="spellEnd"/>
            <w:r w:rsidRPr="00D30C82">
              <w:rPr>
                <w:rFonts w:eastAsia="Calibri"/>
                <w:bCs/>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D1AA5B" w14:textId="20EBA614" w:rsidR="00E16256" w:rsidRPr="004B1509" w:rsidRDefault="00E16256" w:rsidP="00E16256">
            <w:pPr>
              <w:jc w:val="right"/>
              <w:rPr>
                <w:rFonts w:eastAsia="Calibri"/>
                <w:bCs/>
                <w:szCs w:val="22"/>
              </w:rPr>
            </w:pPr>
            <w:r w:rsidRPr="00D30C82">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168EE" w14:textId="73ADCA3B" w:rsidR="00E16256" w:rsidRPr="004B1509" w:rsidRDefault="00E16256" w:rsidP="00E16256">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366AD" w14:textId="07B95236" w:rsidR="00E16256" w:rsidRPr="004B1509" w:rsidRDefault="00E16256" w:rsidP="00E16256">
            <w:pPr>
              <w:jc w:val="right"/>
              <w:rPr>
                <w:rFonts w:eastAsia="Calibri"/>
                <w:bCs/>
                <w:szCs w:val="22"/>
              </w:rPr>
            </w:pPr>
            <w:r w:rsidRPr="00D30C82">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6CA32" w14:textId="1575A64B" w:rsidR="00E16256" w:rsidRPr="004B1509" w:rsidRDefault="00E16256" w:rsidP="00E16256">
            <w:pPr>
              <w:jc w:val="right"/>
              <w:rPr>
                <w:rFonts w:eastAsia="Calibri"/>
                <w:bCs/>
                <w:szCs w:val="22"/>
              </w:rPr>
            </w:pPr>
            <w:r w:rsidRPr="00D30C82">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C7B8" w14:textId="11567AA3"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5925E" w14:textId="784CE016" w:rsidR="00E16256" w:rsidRPr="004B1509" w:rsidRDefault="00E16256" w:rsidP="00E16256">
            <w:pPr>
              <w:jc w:val="center"/>
              <w:rPr>
                <w:rFonts w:eastAsia="Calibri"/>
                <w:szCs w:val="22"/>
              </w:rPr>
            </w:pPr>
            <w:r w:rsidRPr="00D30C82">
              <w:rPr>
                <w:rFonts w:eastAsia="Calibri"/>
                <w:szCs w:val="22"/>
              </w:rPr>
              <w:t>4400-5553-5936</w:t>
            </w:r>
          </w:p>
        </w:tc>
      </w:tr>
      <w:tr w:rsidR="00E16256" w:rsidRPr="004B1509" w14:paraId="3EC00F8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324FAB9"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3851D" w14:textId="301DD642" w:rsidR="00E16256" w:rsidRPr="004B1509" w:rsidRDefault="00E16256" w:rsidP="00E16256">
            <w:pPr>
              <w:rPr>
                <w:rFonts w:eastAsia="Calibri"/>
                <w:szCs w:val="22"/>
              </w:rPr>
            </w:pPr>
            <w:r w:rsidRPr="00D30C82">
              <w:rPr>
                <w:rFonts w:eastAsia="Calibri"/>
                <w:szCs w:val="22"/>
              </w:rPr>
              <w:t>vm5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0697C1" w14:textId="498C023F" w:rsidR="00E16256" w:rsidRPr="004B1509" w:rsidRDefault="00E16256" w:rsidP="00E16256">
            <w:pPr>
              <w:rPr>
                <w:rFonts w:eastAsia="Calibri"/>
                <w:szCs w:val="22"/>
              </w:rPr>
            </w:pPr>
            <w:r w:rsidRPr="00D30C82">
              <w:rPr>
                <w:rFonts w:eastAsia="Calibri"/>
                <w:szCs w:val="22"/>
              </w:rPr>
              <w:t xml:space="preserve">Sodo g., </w:t>
            </w:r>
            <w:proofErr w:type="spellStart"/>
            <w:r w:rsidRPr="00D30C82">
              <w:rPr>
                <w:rFonts w:eastAsia="Calibri"/>
                <w:szCs w:val="22"/>
              </w:rPr>
              <w:t>Viešintėlių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F8A873" w14:textId="5B910625" w:rsidR="00E16256" w:rsidRPr="004B1509" w:rsidRDefault="00E16256" w:rsidP="00E16256">
            <w:pPr>
              <w:jc w:val="right"/>
              <w:rPr>
                <w:rFonts w:eastAsia="Calibri"/>
                <w:szCs w:val="22"/>
              </w:rPr>
            </w:pPr>
            <w:r w:rsidRPr="00D30C82">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2F561" w14:textId="205171D1"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C6D84" w14:textId="53CC18DB" w:rsidR="00E16256" w:rsidRPr="004B1509" w:rsidRDefault="00E16256" w:rsidP="00E16256">
            <w:pPr>
              <w:jc w:val="right"/>
              <w:rPr>
                <w:rFonts w:eastAsia="Calibri"/>
                <w:szCs w:val="22"/>
              </w:rPr>
            </w:pPr>
            <w:r w:rsidRPr="00D30C82">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254A5" w14:textId="22261C13"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602CD" w14:textId="1879CC60"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6498A" w14:textId="504FF9EB" w:rsidR="00E16256" w:rsidRPr="004B1509" w:rsidRDefault="00E16256" w:rsidP="00E16256">
            <w:pPr>
              <w:jc w:val="center"/>
              <w:rPr>
                <w:rFonts w:eastAsia="Calibri"/>
                <w:szCs w:val="22"/>
              </w:rPr>
            </w:pPr>
            <w:r w:rsidRPr="00D30C82">
              <w:rPr>
                <w:rFonts w:eastAsia="Calibri"/>
                <w:szCs w:val="22"/>
              </w:rPr>
              <w:t>4400-5326-3133</w:t>
            </w:r>
          </w:p>
        </w:tc>
      </w:tr>
      <w:tr w:rsidR="00E16256" w:rsidRPr="004B1509" w14:paraId="4D62CA2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92039BB"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3A1AA" w14:textId="0048C4EE" w:rsidR="00E16256" w:rsidRPr="004B1509" w:rsidRDefault="00E16256" w:rsidP="00E16256">
            <w:pPr>
              <w:rPr>
                <w:rFonts w:eastAsia="Calibri"/>
                <w:szCs w:val="22"/>
              </w:rPr>
            </w:pPr>
            <w:r w:rsidRPr="00D30C82">
              <w:rPr>
                <w:rFonts w:eastAsia="Calibri"/>
                <w:szCs w:val="22"/>
              </w:rPr>
              <w:t>vm27485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6DAB5B" w14:textId="55DF8773" w:rsidR="00E16256" w:rsidRPr="004B1509" w:rsidRDefault="00E16256" w:rsidP="00E16256">
            <w:pPr>
              <w:rPr>
                <w:rFonts w:eastAsia="Calibri"/>
                <w:szCs w:val="22"/>
              </w:rPr>
            </w:pPr>
            <w:r w:rsidRPr="00D30C82">
              <w:rPr>
                <w:rFonts w:eastAsia="Calibri"/>
                <w:szCs w:val="22"/>
              </w:rPr>
              <w:t xml:space="preserve">Šaltinio g., </w:t>
            </w:r>
            <w:proofErr w:type="spellStart"/>
            <w:r w:rsidRPr="00D30C82">
              <w:rPr>
                <w:rFonts w:eastAsia="Calibri"/>
                <w:szCs w:val="22"/>
              </w:rPr>
              <w:t>Viešintėlių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53AF87" w14:textId="18336DDE" w:rsidR="00E16256" w:rsidRPr="004B1509" w:rsidRDefault="00E16256" w:rsidP="00E16256">
            <w:pPr>
              <w:jc w:val="right"/>
              <w:rPr>
                <w:rFonts w:eastAsia="Calibri"/>
                <w:szCs w:val="22"/>
              </w:rPr>
            </w:pPr>
            <w:r w:rsidRPr="00D30C82">
              <w:rPr>
                <w:rFonts w:eastAsia="Calibri"/>
                <w:bCs/>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1B658" w14:textId="1C50DD8D" w:rsidR="00E16256" w:rsidRPr="004B1509" w:rsidRDefault="00E16256" w:rsidP="00E16256">
            <w:pPr>
              <w:jc w:val="right"/>
              <w:rPr>
                <w:rFonts w:eastAsia="Calibri"/>
                <w:szCs w:val="22"/>
              </w:rPr>
            </w:pPr>
            <w:r w:rsidRPr="00D30C82">
              <w:rPr>
                <w:rFonts w:eastAsia="Calibri"/>
                <w:bCs/>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21D0" w14:textId="52477762"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70C38" w14:textId="2FAE3D42"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8A26" w14:textId="68C6AC6C"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3CAA6C" w14:textId="0CE48DCC" w:rsidR="00E16256" w:rsidRPr="004B1509" w:rsidRDefault="00E16256" w:rsidP="00E16256">
            <w:pPr>
              <w:jc w:val="center"/>
              <w:rPr>
                <w:rFonts w:eastAsia="Calibri"/>
                <w:szCs w:val="22"/>
              </w:rPr>
            </w:pPr>
            <w:r w:rsidRPr="00D30C82">
              <w:rPr>
                <w:rFonts w:eastAsia="Calibri"/>
                <w:szCs w:val="22"/>
              </w:rPr>
              <w:t>4400-5038-1887</w:t>
            </w:r>
          </w:p>
        </w:tc>
      </w:tr>
      <w:tr w:rsidR="00E16256" w:rsidRPr="004B1509" w14:paraId="400D21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F2EB20" w14:textId="77777777" w:rsidR="00E16256" w:rsidRPr="004B1509" w:rsidRDefault="00E16256" w:rsidP="00E162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30F1B" w14:textId="746B94BF" w:rsidR="00E16256" w:rsidRPr="004B1509" w:rsidRDefault="00E16256" w:rsidP="00E16256">
            <w:pPr>
              <w:rPr>
                <w:rFonts w:eastAsia="Calibri"/>
                <w:szCs w:val="22"/>
              </w:rPr>
            </w:pPr>
            <w:r w:rsidRPr="00D30C82">
              <w:rPr>
                <w:rFonts w:eastAsia="Calibri"/>
                <w:szCs w:val="22"/>
              </w:rPr>
              <w:t>vm27483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D7488A" w14:textId="6860A08C" w:rsidR="00E16256" w:rsidRPr="004B1509" w:rsidRDefault="00E16256" w:rsidP="00E16256">
            <w:pPr>
              <w:rPr>
                <w:rFonts w:eastAsia="Calibri"/>
                <w:szCs w:val="22"/>
              </w:rPr>
            </w:pPr>
            <w:proofErr w:type="spellStart"/>
            <w:r w:rsidRPr="00D30C82">
              <w:rPr>
                <w:rFonts w:eastAsia="Calibri"/>
                <w:szCs w:val="22"/>
              </w:rPr>
              <w:t>Žliobiškio</w:t>
            </w:r>
            <w:proofErr w:type="spellEnd"/>
            <w:r w:rsidRPr="00D30C82">
              <w:rPr>
                <w:rFonts w:eastAsia="Calibri"/>
                <w:szCs w:val="22"/>
              </w:rPr>
              <w:t xml:space="preserve"> g., </w:t>
            </w:r>
            <w:proofErr w:type="spellStart"/>
            <w:r w:rsidRPr="00D30C82">
              <w:rPr>
                <w:rFonts w:eastAsia="Calibri"/>
                <w:szCs w:val="22"/>
              </w:rPr>
              <w:t>Viešintėlių</w:t>
            </w:r>
            <w:proofErr w:type="spellEnd"/>
            <w:r w:rsidRPr="00D30C82">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06A5C7" w14:textId="29A47DA3" w:rsidR="00E16256" w:rsidRPr="004B1509" w:rsidRDefault="00E16256" w:rsidP="00E16256">
            <w:pPr>
              <w:jc w:val="right"/>
              <w:rPr>
                <w:rFonts w:eastAsia="Calibri"/>
                <w:szCs w:val="22"/>
              </w:rPr>
            </w:pPr>
            <w:r w:rsidRPr="00D30C82">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2C6B9" w14:textId="61122E9E" w:rsidR="00E16256" w:rsidRPr="004B1509" w:rsidRDefault="00E16256" w:rsidP="00E16256">
            <w:pPr>
              <w:jc w:val="right"/>
              <w:rPr>
                <w:rFonts w:eastAsia="Calibri"/>
                <w:szCs w:val="22"/>
              </w:rPr>
            </w:pPr>
            <w:r w:rsidRPr="00D30C82">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E4B65" w14:textId="58FFFA90"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F57A1" w14:textId="78026C7B" w:rsidR="00E16256" w:rsidRPr="004B1509" w:rsidRDefault="00E16256" w:rsidP="00E16256">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9195" w14:textId="354BF256" w:rsidR="00E16256" w:rsidRPr="004B1509" w:rsidRDefault="00E16256" w:rsidP="00E16256">
            <w:pPr>
              <w:jc w:val="center"/>
              <w:rPr>
                <w:rFonts w:eastAsia="Calibri"/>
                <w:bCs/>
                <w:szCs w:val="22"/>
              </w:rPr>
            </w:pPr>
            <w:r w:rsidRPr="00D30C82">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CFA8" w14:textId="3D020AF7" w:rsidR="00E16256" w:rsidRPr="004B1509" w:rsidRDefault="00E16256" w:rsidP="00E16256">
            <w:pPr>
              <w:jc w:val="center"/>
              <w:rPr>
                <w:rFonts w:eastAsia="Calibri"/>
                <w:szCs w:val="22"/>
              </w:rPr>
            </w:pPr>
            <w:r w:rsidRPr="00D30C82">
              <w:rPr>
                <w:rFonts w:eastAsia="Calibri"/>
                <w:szCs w:val="22"/>
              </w:rPr>
              <w:t>4400-5553-5970</w:t>
            </w:r>
          </w:p>
        </w:tc>
      </w:tr>
      <w:tr w:rsidR="008E3B90" w:rsidRPr="004B1509" w14:paraId="682702A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hideMark/>
          </w:tcPr>
          <w:p w14:paraId="52C31C1A" w14:textId="77777777" w:rsidR="008E3B90" w:rsidRPr="004B1509" w:rsidRDefault="008E3B90" w:rsidP="008E3B90">
            <w:pPr>
              <w:tabs>
                <w:tab w:val="center" w:pos="4819"/>
                <w:tab w:val="right" w:pos="9638"/>
              </w:tabs>
              <w:rPr>
                <w:rFonts w:eastAsia="Calibri"/>
                <w:i/>
                <w:iCs/>
                <w:szCs w:val="22"/>
              </w:rPr>
            </w:pPr>
            <w:r w:rsidRPr="004B1509">
              <w:rPr>
                <w:rFonts w:eastAsia="Calibri"/>
                <w:i/>
                <w:iCs/>
                <w:szCs w:val="22"/>
              </w:rPr>
              <w:t>11.2.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2219F3D4" w14:textId="77777777" w:rsidR="008E3B90" w:rsidRPr="004B1509" w:rsidRDefault="008E3B90" w:rsidP="008E3B90">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58ABD272" w14:textId="00416CFF" w:rsidR="008E3B90" w:rsidRPr="004B1509" w:rsidRDefault="008E3B90" w:rsidP="008E3B90">
            <w:pPr>
              <w:jc w:val="right"/>
              <w:rPr>
                <w:rFonts w:eastAsia="Calibri"/>
                <w:bCs/>
                <w:i/>
                <w:iCs/>
                <w:szCs w:val="22"/>
              </w:rPr>
            </w:pPr>
            <w:r w:rsidRPr="00D30C82">
              <w:rPr>
                <w:rFonts w:eastAsia="Calibri"/>
                <w:bCs/>
                <w:i/>
                <w:iCs/>
                <w:szCs w:val="22"/>
              </w:rPr>
              <w:t>98 086</w:t>
            </w:r>
          </w:p>
        </w:tc>
        <w:tc>
          <w:tcPr>
            <w:tcW w:w="1133" w:type="dxa"/>
            <w:tcBorders>
              <w:top w:val="single" w:sz="4" w:space="0" w:color="auto"/>
              <w:left w:val="single" w:sz="4" w:space="0" w:color="auto"/>
              <w:bottom w:val="single" w:sz="4" w:space="0" w:color="auto"/>
              <w:right w:val="single" w:sz="4" w:space="0" w:color="auto"/>
            </w:tcBorders>
            <w:vAlign w:val="center"/>
          </w:tcPr>
          <w:p w14:paraId="52B555BA" w14:textId="1FC1F413" w:rsidR="008E3B90" w:rsidRPr="004B1509" w:rsidRDefault="008E3B90" w:rsidP="008E3B90">
            <w:pPr>
              <w:jc w:val="right"/>
              <w:rPr>
                <w:rFonts w:eastAsia="Calibri"/>
                <w:i/>
                <w:iCs/>
                <w:szCs w:val="22"/>
              </w:rPr>
            </w:pPr>
            <w:r w:rsidRPr="00D30C82">
              <w:rPr>
                <w:rFonts w:eastAsia="Calibri"/>
                <w:i/>
                <w:iCs/>
                <w:szCs w:val="22"/>
              </w:rPr>
              <w:t>526</w:t>
            </w:r>
          </w:p>
        </w:tc>
        <w:tc>
          <w:tcPr>
            <w:tcW w:w="1133" w:type="dxa"/>
            <w:tcBorders>
              <w:top w:val="single" w:sz="4" w:space="0" w:color="auto"/>
              <w:left w:val="single" w:sz="4" w:space="0" w:color="auto"/>
              <w:bottom w:val="single" w:sz="4" w:space="0" w:color="auto"/>
              <w:right w:val="single" w:sz="4" w:space="0" w:color="auto"/>
            </w:tcBorders>
            <w:vAlign w:val="center"/>
          </w:tcPr>
          <w:p w14:paraId="11A69325" w14:textId="6A888FD2" w:rsidR="008E3B90" w:rsidRPr="004B1509" w:rsidRDefault="008E3B90" w:rsidP="008E3B90">
            <w:pPr>
              <w:jc w:val="right"/>
              <w:rPr>
                <w:rFonts w:eastAsia="Calibri"/>
                <w:bCs/>
                <w:i/>
                <w:iCs/>
                <w:szCs w:val="22"/>
              </w:rPr>
            </w:pPr>
            <w:r w:rsidRPr="00D30C82">
              <w:rPr>
                <w:rFonts w:eastAsia="Calibri"/>
                <w:bCs/>
                <w:i/>
                <w:iCs/>
                <w:szCs w:val="22"/>
              </w:rPr>
              <w:t>85 158</w:t>
            </w:r>
          </w:p>
        </w:tc>
        <w:tc>
          <w:tcPr>
            <w:tcW w:w="1133" w:type="dxa"/>
            <w:tcBorders>
              <w:top w:val="single" w:sz="4" w:space="0" w:color="auto"/>
              <w:left w:val="single" w:sz="4" w:space="0" w:color="auto"/>
              <w:bottom w:val="single" w:sz="4" w:space="0" w:color="auto"/>
              <w:right w:val="single" w:sz="4" w:space="0" w:color="auto"/>
            </w:tcBorders>
            <w:vAlign w:val="center"/>
          </w:tcPr>
          <w:p w14:paraId="3E67AC5D" w14:textId="3C4A0DCA" w:rsidR="008E3B90" w:rsidRPr="004B1509" w:rsidRDefault="008E3B90" w:rsidP="008E3B90">
            <w:pPr>
              <w:jc w:val="right"/>
              <w:rPr>
                <w:rFonts w:eastAsia="Calibri"/>
                <w:bCs/>
                <w:i/>
                <w:iCs/>
                <w:szCs w:val="22"/>
              </w:rPr>
            </w:pPr>
            <w:r w:rsidRPr="00D30C82">
              <w:rPr>
                <w:rFonts w:eastAsia="Calibri"/>
                <w:bCs/>
                <w:i/>
                <w:iCs/>
                <w:szCs w:val="22"/>
              </w:rPr>
              <w:t>12 402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A4C2EEC" w14:textId="77777777" w:rsidR="008E3B90" w:rsidRPr="004B1509" w:rsidRDefault="008E3B90" w:rsidP="008E3B9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B0E3FC" w14:textId="77777777" w:rsidR="008E3B90" w:rsidRPr="004B1509" w:rsidRDefault="008E3B90" w:rsidP="008E3B90">
            <w:pPr>
              <w:jc w:val="center"/>
              <w:rPr>
                <w:rFonts w:eastAsia="Calibri"/>
                <w:i/>
                <w:iCs/>
                <w:szCs w:val="22"/>
              </w:rPr>
            </w:pPr>
          </w:p>
        </w:tc>
      </w:tr>
      <w:tr w:rsidR="00AD2B5B" w:rsidRPr="004B1509" w14:paraId="42433A1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B9CAA4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D9D85" w14:textId="6E35632D" w:rsidR="00AD2B5B" w:rsidRPr="004B1509" w:rsidRDefault="00AD2B5B" w:rsidP="00AD2B5B">
            <w:pPr>
              <w:rPr>
                <w:rFonts w:eastAsia="Calibri"/>
                <w:szCs w:val="22"/>
              </w:rPr>
            </w:pPr>
            <w:r w:rsidRPr="00D30C82">
              <w:rPr>
                <w:rFonts w:eastAsia="Calibri"/>
                <w:szCs w:val="22"/>
              </w:rPr>
              <w:t>v1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D0B97A" w14:textId="2C394E5A" w:rsidR="00AD2B5B" w:rsidRPr="004B1509" w:rsidRDefault="00AD2B5B" w:rsidP="00AD2B5B">
            <w:pPr>
              <w:rPr>
                <w:rFonts w:eastAsia="Calibri"/>
                <w:szCs w:val="22"/>
              </w:rPr>
            </w:pPr>
            <w:proofErr w:type="spellStart"/>
            <w:r w:rsidRPr="00D30C82">
              <w:rPr>
                <w:rFonts w:eastAsia="Calibri"/>
                <w:szCs w:val="22"/>
              </w:rPr>
              <w:t>Karūniai</w:t>
            </w:r>
            <w:proofErr w:type="spellEnd"/>
            <w:r w:rsidRPr="00D30C82">
              <w:rPr>
                <w:rFonts w:eastAsia="Calibri"/>
                <w:szCs w:val="22"/>
              </w:rPr>
              <w:t>–kelias Nr. v81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686612" w14:textId="16866FE2" w:rsidR="00AD2B5B" w:rsidRPr="004B1509" w:rsidRDefault="00AD2B5B" w:rsidP="00AD2B5B">
            <w:pPr>
              <w:jc w:val="right"/>
              <w:rPr>
                <w:rFonts w:eastAsia="Calibri"/>
                <w:szCs w:val="22"/>
              </w:rPr>
            </w:pPr>
            <w:r w:rsidRPr="00D30C82">
              <w:rPr>
                <w:rFonts w:eastAsia="Calibri"/>
                <w:szCs w:val="22"/>
              </w:rPr>
              <w:t xml:space="preserve"> </w:t>
            </w:r>
            <w:r w:rsidRPr="00D30C82">
              <w:rPr>
                <w:rFonts w:eastAsia="Calibri"/>
                <w:bCs/>
                <w:szCs w:val="22"/>
              </w:rPr>
              <w:t>2386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097D4" w14:textId="27331AFF"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D914F" w14:textId="768E88D0" w:rsidR="00AD2B5B" w:rsidRPr="004B1509" w:rsidRDefault="00AD2B5B" w:rsidP="00AD2B5B">
            <w:pPr>
              <w:jc w:val="right"/>
              <w:rPr>
                <w:rFonts w:eastAsia="Calibri"/>
                <w:szCs w:val="22"/>
              </w:rPr>
            </w:pPr>
            <w:r w:rsidRPr="00D30C82">
              <w:rPr>
                <w:rFonts w:eastAsia="Calibri"/>
                <w:szCs w:val="22"/>
              </w:rPr>
              <w:t xml:space="preserve"> </w:t>
            </w:r>
            <w:r w:rsidRPr="00D30C82">
              <w:rPr>
                <w:rFonts w:eastAsia="Calibri"/>
                <w:bCs/>
                <w:szCs w:val="22"/>
              </w:rPr>
              <w:t>2386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C4FC1" w14:textId="4CCC8748"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C6099" w14:textId="7D07FE1A" w:rsidR="00AD2B5B" w:rsidRPr="004B1509" w:rsidRDefault="00AD2B5B" w:rsidP="00AD2B5B">
            <w:pPr>
              <w:jc w:val="center"/>
              <w:rPr>
                <w:rFonts w:eastAsia="Calibri"/>
                <w:bCs/>
                <w:szCs w:val="22"/>
              </w:rPr>
            </w:pPr>
            <w:r w:rsidRPr="00D30C82">
              <w:rPr>
                <w:rFonts w:eastAsia="Calibri"/>
                <w:bCs/>
                <w:szCs w:val="22"/>
              </w:rPr>
              <w:t xml:space="preserve"> </w:t>
            </w: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52C458" w14:textId="0774E139" w:rsidR="00AD2B5B" w:rsidRPr="004B1509" w:rsidRDefault="00AD2B5B" w:rsidP="00AD2B5B">
            <w:pPr>
              <w:jc w:val="center"/>
              <w:rPr>
                <w:rFonts w:eastAsia="Calibri"/>
                <w:szCs w:val="22"/>
              </w:rPr>
            </w:pPr>
            <w:r w:rsidRPr="00D30C82">
              <w:rPr>
                <w:rFonts w:eastAsia="Calibri"/>
                <w:bCs/>
                <w:szCs w:val="22"/>
              </w:rPr>
              <w:t>4400-6611-8496</w:t>
            </w:r>
          </w:p>
        </w:tc>
      </w:tr>
      <w:tr w:rsidR="00AD2B5B" w:rsidRPr="004B1509" w14:paraId="61C69F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17465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F238DF" w14:textId="1DAD2291" w:rsidR="00AD2B5B" w:rsidRPr="004B1509" w:rsidRDefault="00AD2B5B" w:rsidP="00AD2B5B">
            <w:pPr>
              <w:rPr>
                <w:rFonts w:eastAsia="Calibri"/>
                <w:szCs w:val="22"/>
              </w:rPr>
            </w:pPr>
            <w:r w:rsidRPr="00D30C82">
              <w:rPr>
                <w:rFonts w:eastAsia="Calibri"/>
                <w:szCs w:val="22"/>
              </w:rPr>
              <w:t>v10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7C7E82" w14:textId="120619EB" w:rsidR="00AD2B5B" w:rsidRPr="004B1509" w:rsidRDefault="00AD2B5B" w:rsidP="00AD2B5B">
            <w:pPr>
              <w:rPr>
                <w:rFonts w:eastAsia="Calibri"/>
                <w:szCs w:val="22"/>
              </w:rPr>
            </w:pPr>
            <w:proofErr w:type="spellStart"/>
            <w:r w:rsidRPr="00D30C82">
              <w:rPr>
                <w:rFonts w:eastAsia="Calibri"/>
                <w:bCs/>
                <w:szCs w:val="22"/>
              </w:rPr>
              <w:t>Juozapava</w:t>
            </w:r>
            <w:proofErr w:type="spellEnd"/>
            <w:r w:rsidRPr="00D30C82">
              <w:rPr>
                <w:rFonts w:eastAsia="Calibri"/>
                <w:szCs w:val="22"/>
              </w:rPr>
              <w:t>–kelias Nr. v59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0DFD40" w14:textId="673991DF" w:rsidR="00AD2B5B" w:rsidRPr="004B1509" w:rsidRDefault="00AD2B5B" w:rsidP="00AD2B5B">
            <w:pPr>
              <w:jc w:val="right"/>
              <w:rPr>
                <w:rFonts w:eastAsia="Calibri"/>
                <w:szCs w:val="22"/>
              </w:rPr>
            </w:pPr>
            <w:r w:rsidRPr="00D30C82">
              <w:rPr>
                <w:rFonts w:eastAsia="Calibri"/>
                <w:szCs w:val="22"/>
              </w:rPr>
              <w:t xml:space="preserve"> </w:t>
            </w:r>
            <w:r w:rsidRPr="00D30C82">
              <w:rPr>
                <w:rFonts w:eastAsia="Calibri"/>
                <w:bCs/>
                <w:szCs w:val="22"/>
              </w:rPr>
              <w:t>3714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2053" w14:textId="18113ECE"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9B9BD" w14:textId="55279861" w:rsidR="00AD2B5B" w:rsidRPr="004B1509" w:rsidRDefault="00AD2B5B" w:rsidP="00AD2B5B">
            <w:pPr>
              <w:jc w:val="right"/>
              <w:rPr>
                <w:rFonts w:eastAsia="Calibri"/>
                <w:szCs w:val="22"/>
              </w:rPr>
            </w:pPr>
            <w:r w:rsidRPr="00D30C82">
              <w:rPr>
                <w:rFonts w:eastAsia="Calibri"/>
                <w:bCs/>
                <w:szCs w:val="22"/>
              </w:rPr>
              <w:t>3714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75A3B" w14:textId="0461FBAC" w:rsidR="00AD2B5B" w:rsidRPr="004B1509" w:rsidRDefault="00AD2B5B" w:rsidP="00AD2B5B">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69B8" w14:textId="3CEE198E" w:rsidR="00AD2B5B" w:rsidRPr="004B1509" w:rsidRDefault="00AD2B5B" w:rsidP="00AD2B5B">
            <w:pPr>
              <w:jc w:val="center"/>
              <w:rPr>
                <w:rFonts w:eastAsia="Calibri"/>
                <w:bCs/>
                <w:szCs w:val="22"/>
              </w:rPr>
            </w:pPr>
            <w:r w:rsidRPr="00D30C82">
              <w:rPr>
                <w:rFonts w:eastAsia="Calibri"/>
                <w:bCs/>
                <w:szCs w:val="22"/>
              </w:rPr>
              <w:t xml:space="preserve"> </w:t>
            </w: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DD7B0F" w14:textId="4AEA26A3" w:rsidR="00AD2B5B" w:rsidRPr="004B1509" w:rsidRDefault="00AD2B5B" w:rsidP="00AD2B5B">
            <w:pPr>
              <w:jc w:val="center"/>
              <w:rPr>
                <w:rFonts w:eastAsia="Calibri"/>
                <w:szCs w:val="22"/>
              </w:rPr>
            </w:pPr>
            <w:r w:rsidRPr="00D30C82">
              <w:rPr>
                <w:rFonts w:eastAsia="Calibri"/>
                <w:bCs/>
                <w:szCs w:val="22"/>
              </w:rPr>
              <w:t>4400-6621-5201</w:t>
            </w:r>
          </w:p>
        </w:tc>
      </w:tr>
      <w:tr w:rsidR="00AD2B5B" w:rsidRPr="004B1509" w14:paraId="368280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DA374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882EC9" w14:textId="08549F6B" w:rsidR="00AD2B5B" w:rsidRPr="004B1509" w:rsidRDefault="00AD2B5B" w:rsidP="00AD2B5B">
            <w:pPr>
              <w:rPr>
                <w:rFonts w:eastAsia="Calibri"/>
                <w:szCs w:val="22"/>
              </w:rPr>
            </w:pPr>
            <w:r w:rsidRPr="00D30C82">
              <w:rPr>
                <w:rFonts w:eastAsia="Calibri"/>
                <w:szCs w:val="22"/>
              </w:rPr>
              <w:t>v11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779623" w14:textId="5F17F60D" w:rsidR="00AD2B5B" w:rsidRPr="004B1509" w:rsidRDefault="00AD2B5B" w:rsidP="00AD2B5B">
            <w:pPr>
              <w:rPr>
                <w:rFonts w:eastAsia="Calibri"/>
                <w:szCs w:val="22"/>
              </w:rPr>
            </w:pPr>
            <w:proofErr w:type="spellStart"/>
            <w:r w:rsidRPr="00D30C82">
              <w:rPr>
                <w:rFonts w:eastAsia="Calibri"/>
                <w:szCs w:val="22"/>
              </w:rPr>
              <w:t>Juozapava</w:t>
            </w:r>
            <w:proofErr w:type="spellEnd"/>
            <w:r w:rsidRPr="00D30C82">
              <w:rPr>
                <w:rFonts w:eastAsia="Calibri"/>
                <w:szCs w:val="22"/>
              </w:rPr>
              <w:t>–kelias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C76A45" w14:textId="09970131" w:rsidR="00AD2B5B" w:rsidRPr="004B1509" w:rsidRDefault="00AD2B5B" w:rsidP="00AD2B5B">
            <w:pPr>
              <w:jc w:val="right"/>
              <w:rPr>
                <w:rFonts w:eastAsia="Calibri"/>
                <w:szCs w:val="22"/>
              </w:rPr>
            </w:pPr>
            <w:r w:rsidRPr="00D30C82">
              <w:rPr>
                <w:rFonts w:eastAsia="Calibri"/>
                <w:bCs/>
                <w:szCs w:val="22"/>
              </w:rPr>
              <w:t>2321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4C3B1" w14:textId="2BEF8D3E"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422FC" w14:textId="49368FC0" w:rsidR="00AD2B5B" w:rsidRPr="004B1509" w:rsidRDefault="00AD2B5B" w:rsidP="00AD2B5B">
            <w:pPr>
              <w:jc w:val="right"/>
              <w:rPr>
                <w:rFonts w:eastAsia="Calibri"/>
                <w:szCs w:val="22"/>
              </w:rPr>
            </w:pPr>
            <w:r w:rsidRPr="00D30C82">
              <w:rPr>
                <w:rFonts w:eastAsia="Calibri"/>
                <w:bCs/>
                <w:szCs w:val="22"/>
              </w:rPr>
              <w:t>2321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F48A" w14:textId="1C803E68" w:rsidR="00AD2B5B" w:rsidRPr="004B1509" w:rsidRDefault="00AD2B5B" w:rsidP="00AD2B5B">
            <w:pPr>
              <w:jc w:val="right"/>
              <w:rPr>
                <w:rFonts w:eastAsia="Calibri"/>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278D" w14:textId="797B93B2" w:rsidR="00AD2B5B" w:rsidRPr="004B1509" w:rsidRDefault="00AD2B5B" w:rsidP="00AD2B5B">
            <w:pPr>
              <w:jc w:val="center"/>
              <w:rPr>
                <w:rFonts w:eastAsia="Calibri"/>
                <w:bCs/>
                <w:szCs w:val="22"/>
              </w:rPr>
            </w:pPr>
            <w:proofErr w:type="spellStart"/>
            <w:r w:rsidRPr="00D30C82">
              <w:rPr>
                <w:rFonts w:eastAsia="Calibri"/>
                <w:bCs/>
                <w:szCs w:val="22"/>
              </w:rPr>
              <w:t>IIIv</w:t>
            </w:r>
            <w:proofErr w:type="spellEnd"/>
            <w:r w:rsidRPr="00D30C82">
              <w:rPr>
                <w:rFonts w:eastAsia="Calibri"/>
                <w:bCs/>
                <w:szCs w:val="22"/>
              </w:rPr>
              <w:t xml:space="preserve"> </w:t>
            </w:r>
            <w:proofErr w:type="spellStart"/>
            <w:r w:rsidRPr="00D30C82">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228C3" w14:textId="244B98D0" w:rsidR="00AD2B5B" w:rsidRPr="004B1509" w:rsidRDefault="00AD2B5B" w:rsidP="00AD2B5B">
            <w:pPr>
              <w:jc w:val="center"/>
              <w:rPr>
                <w:rFonts w:eastAsia="Calibri"/>
                <w:szCs w:val="22"/>
              </w:rPr>
            </w:pPr>
            <w:r w:rsidRPr="00D30C82">
              <w:rPr>
                <w:rFonts w:eastAsia="Calibri"/>
                <w:bCs/>
                <w:szCs w:val="22"/>
              </w:rPr>
              <w:t>4400-6630-6496 4400-6630-6585</w:t>
            </w:r>
          </w:p>
        </w:tc>
      </w:tr>
      <w:tr w:rsidR="00AD2B5B" w:rsidRPr="004B1509" w14:paraId="1624F32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7952380"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7FC136" w14:textId="39170DD7" w:rsidR="00AD2B5B" w:rsidRPr="004B1509" w:rsidRDefault="00AD2B5B" w:rsidP="00AD2B5B">
            <w:pPr>
              <w:rPr>
                <w:rFonts w:eastAsia="Calibri"/>
                <w:szCs w:val="22"/>
              </w:rPr>
            </w:pPr>
            <w:r w:rsidRPr="00D30C82">
              <w:rPr>
                <w:rFonts w:eastAsia="Calibri"/>
                <w:szCs w:val="22"/>
              </w:rPr>
              <w:t>v12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241B0C" w14:textId="3660E7BC" w:rsidR="00AD2B5B" w:rsidRPr="004B1509" w:rsidRDefault="00AD2B5B" w:rsidP="00AD2B5B">
            <w:pPr>
              <w:rPr>
                <w:rFonts w:eastAsia="Calibri"/>
                <w:szCs w:val="22"/>
              </w:rPr>
            </w:pPr>
            <w:r w:rsidRPr="00D30C82">
              <w:rPr>
                <w:rFonts w:eastAsia="Calibri"/>
                <w:szCs w:val="22"/>
              </w:rPr>
              <w:t>Kelias Nr. v11– kelias Nr. v10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2E5A73" w14:textId="25D3D982" w:rsidR="00AD2B5B" w:rsidRPr="004B1509" w:rsidRDefault="00AD2B5B" w:rsidP="00AD2B5B">
            <w:pPr>
              <w:jc w:val="right"/>
              <w:rPr>
                <w:rFonts w:eastAsia="Calibri"/>
                <w:szCs w:val="22"/>
              </w:rPr>
            </w:pPr>
            <w:r w:rsidRPr="00D30C82">
              <w:rPr>
                <w:rFonts w:eastAsia="Calibri"/>
                <w:bCs/>
                <w:szCs w:val="22"/>
              </w:rPr>
              <w:t>1589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0C55D" w14:textId="429DAF5E"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8DF3" w14:textId="3BC4BD9A" w:rsidR="00AD2B5B" w:rsidRPr="004B1509" w:rsidRDefault="00AD2B5B" w:rsidP="00AD2B5B">
            <w:pPr>
              <w:jc w:val="right"/>
              <w:rPr>
                <w:rFonts w:eastAsia="Calibri"/>
                <w:szCs w:val="22"/>
              </w:rPr>
            </w:pPr>
            <w:r w:rsidRPr="00D30C82">
              <w:rPr>
                <w:rFonts w:eastAsia="Calibri"/>
                <w:bCs/>
                <w:szCs w:val="22"/>
              </w:rPr>
              <w:t>1589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8536" w14:textId="7A6205F7"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D2B9A" w14:textId="1A51D11B" w:rsidR="00AD2B5B" w:rsidRPr="004B1509" w:rsidRDefault="00AD2B5B" w:rsidP="00AD2B5B">
            <w:pPr>
              <w:jc w:val="center"/>
              <w:rPr>
                <w:rFonts w:eastAsia="Calibri"/>
                <w:bCs/>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7E9B9E" w14:textId="6F0287D1" w:rsidR="00AD2B5B" w:rsidRPr="004B1509" w:rsidRDefault="00AD2B5B" w:rsidP="00AD2B5B">
            <w:pPr>
              <w:jc w:val="center"/>
              <w:rPr>
                <w:rFonts w:eastAsia="Calibri"/>
                <w:szCs w:val="22"/>
              </w:rPr>
            </w:pPr>
            <w:r w:rsidRPr="00D30C82">
              <w:rPr>
                <w:rFonts w:eastAsia="Calibri"/>
                <w:bCs/>
                <w:szCs w:val="22"/>
              </w:rPr>
              <w:t>4400-6622-3790</w:t>
            </w:r>
          </w:p>
        </w:tc>
      </w:tr>
      <w:tr w:rsidR="00AD2B5B" w:rsidRPr="004B1509" w14:paraId="1C25882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9141E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A7591" w14:textId="4A91D441" w:rsidR="00AD2B5B" w:rsidRPr="004B1509" w:rsidRDefault="00AD2B5B" w:rsidP="00AD2B5B">
            <w:pPr>
              <w:rPr>
                <w:rFonts w:eastAsia="Calibri"/>
                <w:szCs w:val="22"/>
              </w:rPr>
            </w:pPr>
            <w:r w:rsidRPr="00D30C82">
              <w:rPr>
                <w:rFonts w:eastAsia="Calibri"/>
                <w:szCs w:val="22"/>
              </w:rPr>
              <w:t>v13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9D010E" w14:textId="2F6A1B2F" w:rsidR="00AD2B5B" w:rsidRPr="004B1509" w:rsidRDefault="00AD2B5B" w:rsidP="00AD2B5B">
            <w:pPr>
              <w:rPr>
                <w:rFonts w:eastAsia="Calibri"/>
                <w:szCs w:val="22"/>
              </w:rPr>
            </w:pPr>
            <w:r w:rsidRPr="00D30C82">
              <w:rPr>
                <w:rFonts w:eastAsia="Calibri"/>
                <w:szCs w:val="22"/>
              </w:rPr>
              <w:t>Privažiuojamasis kelias prie Paežerių k. sentikių kapinių nuo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3E7DEF" w14:textId="187D60D5" w:rsidR="00AD2B5B" w:rsidRPr="004B1509" w:rsidRDefault="00AD2B5B" w:rsidP="00AD2B5B">
            <w:pPr>
              <w:jc w:val="right"/>
              <w:rPr>
                <w:rFonts w:eastAsia="Calibri"/>
                <w:szCs w:val="22"/>
              </w:rPr>
            </w:pPr>
            <w:r w:rsidRPr="00D30C82">
              <w:rPr>
                <w:rFonts w:eastAsia="Calibri"/>
                <w:szCs w:val="22"/>
              </w:rPr>
              <w:t xml:space="preserve"> </w:t>
            </w:r>
            <w:r w:rsidRPr="00D30C82">
              <w:rPr>
                <w:rFonts w:eastAsia="Calibri"/>
                <w:bCs/>
                <w:szCs w:val="22"/>
              </w:rPr>
              <w:t>1344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1F971" w14:textId="05667AE1"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B1FB2" w14:textId="4ABA9462" w:rsidR="00AD2B5B" w:rsidRPr="004B1509" w:rsidRDefault="00AD2B5B" w:rsidP="00AD2B5B">
            <w:pPr>
              <w:jc w:val="right"/>
              <w:rPr>
                <w:rFonts w:eastAsia="Calibri"/>
                <w:szCs w:val="22"/>
              </w:rPr>
            </w:pPr>
            <w:r w:rsidRPr="00D30C82">
              <w:rPr>
                <w:rFonts w:eastAsia="Calibri"/>
                <w:szCs w:val="22"/>
              </w:rPr>
              <w:t xml:space="preserve"> </w:t>
            </w:r>
            <w:r w:rsidRPr="00D30C82">
              <w:rPr>
                <w:rFonts w:eastAsia="Calibri"/>
                <w:bCs/>
                <w:szCs w:val="22"/>
              </w:rPr>
              <w:t>746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BB99F" w14:textId="64C33C5D" w:rsidR="00AD2B5B" w:rsidRPr="004B1509" w:rsidRDefault="00AD2B5B" w:rsidP="00AD2B5B">
            <w:pPr>
              <w:jc w:val="right"/>
              <w:rPr>
                <w:rFonts w:eastAsia="Calibri"/>
                <w:szCs w:val="22"/>
              </w:rPr>
            </w:pPr>
            <w:r w:rsidRPr="00D30C82">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CC6F5" w14:textId="75C704B4" w:rsidR="00AD2B5B" w:rsidRPr="004B1509" w:rsidRDefault="00AD2B5B" w:rsidP="00AD2B5B">
            <w:pPr>
              <w:jc w:val="center"/>
              <w:rPr>
                <w:rFonts w:eastAsia="Calibri"/>
                <w:bCs/>
                <w:szCs w:val="22"/>
              </w:rPr>
            </w:pPr>
            <w:proofErr w:type="spellStart"/>
            <w:r w:rsidRPr="00D30C8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B94F56" w14:textId="490946A8" w:rsidR="00AD2B5B" w:rsidRPr="004B1509" w:rsidRDefault="00AD2B5B" w:rsidP="00AD2B5B">
            <w:pPr>
              <w:jc w:val="center"/>
              <w:rPr>
                <w:rFonts w:eastAsia="Calibri"/>
                <w:szCs w:val="22"/>
              </w:rPr>
            </w:pPr>
            <w:r w:rsidRPr="00D30C82">
              <w:rPr>
                <w:rFonts w:eastAsia="Calibri"/>
                <w:bCs/>
                <w:szCs w:val="22"/>
              </w:rPr>
              <w:t>4400-6611-8509</w:t>
            </w:r>
          </w:p>
        </w:tc>
      </w:tr>
      <w:tr w:rsidR="00AD2B5B" w:rsidRPr="004B1509" w14:paraId="2EDDA4C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E45DC9"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EED543" w14:textId="09E948E4" w:rsidR="00AD2B5B" w:rsidRPr="004B1509" w:rsidRDefault="00AD2B5B" w:rsidP="00AD2B5B">
            <w:pPr>
              <w:rPr>
                <w:rFonts w:eastAsia="Calibri"/>
                <w:szCs w:val="22"/>
              </w:rPr>
            </w:pPr>
            <w:r w:rsidRPr="00D30C82">
              <w:rPr>
                <w:rFonts w:eastAsia="Calibri"/>
                <w:szCs w:val="22"/>
              </w:rPr>
              <w:t>v14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78651A" w14:textId="2BAC6144" w:rsidR="00AD2B5B" w:rsidRPr="004B1509" w:rsidRDefault="00AD2B5B" w:rsidP="00AD2B5B">
            <w:pPr>
              <w:rPr>
                <w:rFonts w:eastAsia="Calibri"/>
                <w:szCs w:val="22"/>
              </w:rPr>
            </w:pPr>
            <w:r w:rsidRPr="00D30C82">
              <w:rPr>
                <w:rFonts w:eastAsia="Calibri"/>
                <w:szCs w:val="22"/>
              </w:rPr>
              <w:t>Pravažiuojamas kelias nuo kelio Papiliai–Viešintos iki kelio Nr. v18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CB5049" w14:textId="4976023D" w:rsidR="00AD2B5B" w:rsidRPr="004B1509" w:rsidRDefault="00AD2B5B" w:rsidP="00AD2B5B">
            <w:pPr>
              <w:jc w:val="right"/>
              <w:rPr>
                <w:rFonts w:eastAsia="Calibri"/>
                <w:szCs w:val="22"/>
              </w:rPr>
            </w:pPr>
            <w:r w:rsidRPr="00D30C82">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4096A" w14:textId="01D6DE8E"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9FBF4" w14:textId="35D3C50B" w:rsidR="00AD2B5B" w:rsidRPr="004B1509" w:rsidRDefault="00AD2B5B" w:rsidP="00AD2B5B">
            <w:pPr>
              <w:jc w:val="right"/>
              <w:rPr>
                <w:rFonts w:eastAsia="Calibri"/>
                <w:szCs w:val="22"/>
              </w:rPr>
            </w:pPr>
            <w:r w:rsidRPr="00D30C82">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38E51" w14:textId="29333F42"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788A0" w14:textId="7ECF8B0A" w:rsidR="00AD2B5B" w:rsidRPr="004B1509" w:rsidRDefault="00AD2B5B" w:rsidP="00AD2B5B">
            <w:pPr>
              <w:jc w:val="center"/>
              <w:rPr>
                <w:rFonts w:eastAsia="Calibri"/>
                <w:bCs/>
                <w:szCs w:val="22"/>
              </w:rPr>
            </w:pPr>
            <w:proofErr w:type="spellStart"/>
            <w:r w:rsidRPr="00D30C82">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813BBE" w14:textId="147119D7" w:rsidR="00AD2B5B" w:rsidRPr="004B1509" w:rsidRDefault="00AD2B5B" w:rsidP="00AD2B5B">
            <w:pPr>
              <w:jc w:val="center"/>
              <w:rPr>
                <w:rFonts w:eastAsia="Calibri"/>
                <w:szCs w:val="22"/>
              </w:rPr>
            </w:pPr>
            <w:r w:rsidRPr="00D30C82">
              <w:rPr>
                <w:rFonts w:eastAsia="Calibri"/>
                <w:szCs w:val="22"/>
              </w:rPr>
              <w:t>4400-5553-5903</w:t>
            </w:r>
          </w:p>
        </w:tc>
      </w:tr>
      <w:tr w:rsidR="00AD2B5B" w:rsidRPr="004B1509" w14:paraId="4E435DD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807BF24"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3C6ED1" w14:textId="5C3B7BE6" w:rsidR="00AD2B5B" w:rsidRPr="004B1509" w:rsidRDefault="00AD2B5B" w:rsidP="00AD2B5B">
            <w:pPr>
              <w:rPr>
                <w:rFonts w:eastAsia="Calibri"/>
                <w:szCs w:val="22"/>
              </w:rPr>
            </w:pPr>
            <w:r w:rsidRPr="00D30C82">
              <w:rPr>
                <w:rFonts w:eastAsia="Calibri"/>
                <w:szCs w:val="22"/>
              </w:rPr>
              <w:t>v15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741E3F" w14:textId="1BE32836" w:rsidR="00AD2B5B" w:rsidRPr="004B1509" w:rsidRDefault="00AD2B5B" w:rsidP="00AD2B5B">
            <w:pPr>
              <w:rPr>
                <w:rFonts w:eastAsia="Calibri"/>
                <w:szCs w:val="22"/>
              </w:rPr>
            </w:pPr>
            <w:proofErr w:type="spellStart"/>
            <w:r w:rsidRPr="00D30C82">
              <w:rPr>
                <w:rFonts w:eastAsia="Calibri"/>
                <w:szCs w:val="22"/>
              </w:rPr>
              <w:t>Skudai</w:t>
            </w:r>
            <w:proofErr w:type="spellEnd"/>
            <w:r w:rsidRPr="00D30C82">
              <w:rPr>
                <w:rFonts w:eastAsia="Calibri"/>
                <w:szCs w:val="22"/>
              </w:rPr>
              <w:t>–</w:t>
            </w:r>
            <w:proofErr w:type="spellStart"/>
            <w:r w:rsidRPr="00D30C82">
              <w:rPr>
                <w:rFonts w:eastAsia="Calibri"/>
                <w:szCs w:val="22"/>
              </w:rPr>
              <w:t>Pūščiai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2B913F3" w14:textId="790198A1" w:rsidR="00AD2B5B" w:rsidRPr="004B1509" w:rsidRDefault="00AD2B5B" w:rsidP="00AD2B5B">
            <w:pPr>
              <w:jc w:val="right"/>
              <w:rPr>
                <w:rFonts w:eastAsia="Calibri"/>
                <w:szCs w:val="22"/>
              </w:rPr>
            </w:pPr>
            <w:r w:rsidRPr="00D30C82">
              <w:rPr>
                <w:rFonts w:eastAsia="Calibri"/>
                <w:bCs/>
                <w:szCs w:val="22"/>
              </w:rPr>
              <w:t>2255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F52E7" w14:textId="11E7CF89"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C4B0D" w14:textId="0740E9C3" w:rsidR="00AD2B5B" w:rsidRPr="004B1509" w:rsidRDefault="00AD2B5B" w:rsidP="00AD2B5B">
            <w:pPr>
              <w:jc w:val="right"/>
              <w:rPr>
                <w:rFonts w:eastAsia="Calibri"/>
                <w:szCs w:val="22"/>
              </w:rPr>
            </w:pPr>
            <w:r w:rsidRPr="00D30C82">
              <w:rPr>
                <w:rFonts w:eastAsia="Calibri"/>
                <w:bCs/>
                <w:szCs w:val="22"/>
              </w:rPr>
              <w:t>2255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7F11D" w14:textId="28ECEFDD"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B2A4" w14:textId="2C2686C6" w:rsidR="00AD2B5B" w:rsidRPr="004B1509" w:rsidRDefault="00AD2B5B" w:rsidP="00AD2B5B">
            <w:pPr>
              <w:jc w:val="center"/>
              <w:rPr>
                <w:rFonts w:eastAsia="Calibri"/>
                <w:bCs/>
                <w:szCs w:val="22"/>
              </w:rPr>
            </w:pPr>
            <w:proofErr w:type="spellStart"/>
            <w:r w:rsidRPr="00D30C8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36ED88" w14:textId="5CBED2CD" w:rsidR="00AD2B5B" w:rsidRPr="004B1509" w:rsidRDefault="00AD2B5B" w:rsidP="00AD2B5B">
            <w:pPr>
              <w:jc w:val="center"/>
              <w:rPr>
                <w:rFonts w:eastAsia="Calibri"/>
                <w:szCs w:val="22"/>
              </w:rPr>
            </w:pPr>
            <w:r w:rsidRPr="00D30C82">
              <w:rPr>
                <w:rFonts w:eastAsia="Calibri"/>
                <w:bCs/>
                <w:szCs w:val="22"/>
              </w:rPr>
              <w:t>4400-6611-8409</w:t>
            </w:r>
          </w:p>
        </w:tc>
      </w:tr>
      <w:tr w:rsidR="00AD2B5B" w:rsidRPr="004B1509" w14:paraId="040EB54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73B602"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A2758" w14:textId="52DA5635" w:rsidR="00AD2B5B" w:rsidRPr="004B1509" w:rsidRDefault="00AD2B5B" w:rsidP="00AD2B5B">
            <w:pPr>
              <w:rPr>
                <w:rFonts w:eastAsia="Calibri"/>
                <w:szCs w:val="22"/>
              </w:rPr>
            </w:pPr>
            <w:r w:rsidRPr="00D30C82">
              <w:rPr>
                <w:rFonts w:eastAsia="Calibri"/>
                <w:szCs w:val="22"/>
              </w:rPr>
              <w:t>v16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6432CA" w14:textId="71FC0042" w:rsidR="00AD2B5B" w:rsidRPr="004B1509" w:rsidRDefault="00AD2B5B" w:rsidP="00AD2B5B">
            <w:pPr>
              <w:rPr>
                <w:rFonts w:eastAsia="Calibri"/>
                <w:szCs w:val="22"/>
              </w:rPr>
            </w:pPr>
            <w:proofErr w:type="spellStart"/>
            <w:r w:rsidRPr="00D30C82">
              <w:rPr>
                <w:rFonts w:eastAsia="Calibri"/>
                <w:szCs w:val="22"/>
              </w:rPr>
              <w:t>Pelyšos</w:t>
            </w:r>
            <w:proofErr w:type="spellEnd"/>
            <w:r w:rsidRPr="00D30C82">
              <w:rPr>
                <w:rFonts w:eastAsia="Calibri"/>
                <w:szCs w:val="22"/>
              </w:rPr>
              <w:t>–</w:t>
            </w:r>
            <w:proofErr w:type="spellStart"/>
            <w:r w:rsidRPr="00D30C82">
              <w:rPr>
                <w:rFonts w:eastAsia="Calibri"/>
                <w:szCs w:val="22"/>
              </w:rPr>
              <w:t>Trakininkai</w:t>
            </w:r>
            <w:proofErr w:type="spellEnd"/>
            <w:r w:rsidRPr="00D30C82">
              <w:rPr>
                <w:rFonts w:eastAsia="Calibri"/>
                <w:szCs w:val="22"/>
              </w:rPr>
              <w:t>–</w:t>
            </w:r>
            <w:proofErr w:type="spellStart"/>
            <w:r w:rsidRPr="00D30C82">
              <w:rPr>
                <w:rFonts w:eastAsia="Calibri"/>
                <w:szCs w:val="22"/>
              </w:rPr>
              <w:t>Balčiūniškis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BFD1E5C" w14:textId="5FC2D0F1" w:rsidR="00AD2B5B" w:rsidRPr="004B1509" w:rsidRDefault="00AD2B5B" w:rsidP="00AD2B5B">
            <w:pPr>
              <w:jc w:val="right"/>
              <w:rPr>
                <w:rFonts w:eastAsia="Calibri"/>
                <w:szCs w:val="22"/>
              </w:rPr>
            </w:pPr>
            <w:r w:rsidRPr="00D30C82">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2AB5B" w14:textId="759047ED"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491B6" w14:textId="79E95B64" w:rsidR="00AD2B5B" w:rsidRPr="004B1509" w:rsidRDefault="00AD2B5B" w:rsidP="00AD2B5B">
            <w:pPr>
              <w:jc w:val="right"/>
              <w:rPr>
                <w:rFonts w:eastAsia="Calibri"/>
                <w:szCs w:val="22"/>
              </w:rPr>
            </w:pPr>
            <w:r w:rsidRPr="00D30C82">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6A9D0" w14:textId="7F5DA61F" w:rsidR="00AD2B5B" w:rsidRPr="004B1509" w:rsidRDefault="00AD2B5B" w:rsidP="00AD2B5B">
            <w:pPr>
              <w:jc w:val="right"/>
              <w:rPr>
                <w:rFonts w:eastAsia="Calibri"/>
                <w:szCs w:val="22"/>
              </w:rPr>
            </w:pPr>
            <w:r w:rsidRPr="00D30C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D8154" w14:textId="0B0725FB" w:rsidR="00AD2B5B" w:rsidRPr="004B1509" w:rsidRDefault="00AD2B5B" w:rsidP="00AD2B5B">
            <w:pPr>
              <w:jc w:val="center"/>
              <w:rPr>
                <w:rFonts w:eastAsia="Calibri"/>
                <w:bCs/>
                <w:szCs w:val="22"/>
              </w:rPr>
            </w:pPr>
            <w:proofErr w:type="spellStart"/>
            <w:r w:rsidRPr="00D30C82">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C75B85" w14:textId="7F84D331" w:rsidR="00AD2B5B" w:rsidRPr="004B1509" w:rsidRDefault="00AD2B5B" w:rsidP="00AD2B5B">
            <w:pPr>
              <w:jc w:val="center"/>
              <w:rPr>
                <w:rFonts w:eastAsia="Calibri"/>
                <w:szCs w:val="22"/>
              </w:rPr>
            </w:pPr>
            <w:r w:rsidRPr="00D30C82">
              <w:rPr>
                <w:rFonts w:eastAsia="Calibri"/>
                <w:szCs w:val="22"/>
              </w:rPr>
              <w:t>4400-5553-5890</w:t>
            </w:r>
          </w:p>
        </w:tc>
      </w:tr>
      <w:tr w:rsidR="00AD2B5B" w:rsidRPr="004B1509" w14:paraId="27D9DE2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4DA5A9"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B4" w14:textId="10781339" w:rsidR="00AD2B5B" w:rsidRPr="004B1509" w:rsidRDefault="00AD2B5B" w:rsidP="00AD2B5B">
            <w:pPr>
              <w:rPr>
                <w:rFonts w:eastAsia="Calibri"/>
                <w:szCs w:val="22"/>
              </w:rPr>
            </w:pPr>
            <w:r w:rsidRPr="00D25803">
              <w:rPr>
                <w:rFonts w:eastAsia="Calibri"/>
                <w:szCs w:val="22"/>
              </w:rPr>
              <w:t>v17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C913BB" w14:textId="5ABD68B3" w:rsidR="00AD2B5B" w:rsidRPr="004B1509" w:rsidRDefault="00AD2B5B" w:rsidP="00AD2B5B">
            <w:pPr>
              <w:rPr>
                <w:rFonts w:eastAsia="Calibri"/>
                <w:szCs w:val="22"/>
              </w:rPr>
            </w:pPr>
            <w:proofErr w:type="spellStart"/>
            <w:r w:rsidRPr="00D25803">
              <w:rPr>
                <w:rFonts w:eastAsia="Calibri"/>
                <w:szCs w:val="22"/>
              </w:rPr>
              <w:t>Pelyšos</w:t>
            </w:r>
            <w:proofErr w:type="spellEnd"/>
            <w:r w:rsidRPr="00D25803">
              <w:rPr>
                <w:rFonts w:eastAsia="Calibri"/>
                <w:szCs w:val="22"/>
              </w:rPr>
              <w:t>–Navikai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06CB91" w14:textId="0D35E56E" w:rsidR="00AD2B5B" w:rsidRPr="004B1509" w:rsidRDefault="00AD2B5B" w:rsidP="00AD2B5B">
            <w:pPr>
              <w:jc w:val="right"/>
              <w:rPr>
                <w:rFonts w:eastAsia="Calibri"/>
                <w:szCs w:val="22"/>
              </w:rPr>
            </w:pPr>
            <w:r w:rsidRPr="00D25803">
              <w:rPr>
                <w:rFonts w:eastAsia="Calibri"/>
                <w:szCs w:val="22"/>
              </w:rPr>
              <w:t xml:space="preserve"> </w:t>
            </w:r>
            <w:r w:rsidRPr="00D25803">
              <w:rPr>
                <w:rFonts w:eastAsia="Calibri"/>
                <w:bCs/>
                <w:szCs w:val="22"/>
              </w:rPr>
              <w:t>2665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6354" w14:textId="4E6116DE" w:rsidR="00AD2B5B" w:rsidRPr="004B1509" w:rsidRDefault="00AD2B5B" w:rsidP="00AD2B5B">
            <w:pPr>
              <w:jc w:val="right"/>
              <w:rPr>
                <w:rFonts w:eastAsia="Calibri"/>
                <w:szCs w:val="22"/>
              </w:rPr>
            </w:pPr>
            <w:r w:rsidRPr="00D25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B457C" w14:textId="754E1342" w:rsidR="00AD2B5B" w:rsidRPr="004B1509" w:rsidRDefault="00AD2B5B" w:rsidP="00AD2B5B">
            <w:pPr>
              <w:jc w:val="right"/>
              <w:rPr>
                <w:rFonts w:eastAsia="Calibri"/>
                <w:szCs w:val="22"/>
              </w:rPr>
            </w:pPr>
            <w:r w:rsidRPr="00D25803">
              <w:rPr>
                <w:rFonts w:eastAsia="Calibri"/>
                <w:szCs w:val="22"/>
              </w:rPr>
              <w:t xml:space="preserve"> </w:t>
            </w:r>
            <w:r w:rsidRPr="00D25803">
              <w:rPr>
                <w:rFonts w:eastAsia="Calibri"/>
                <w:bCs/>
                <w:szCs w:val="22"/>
              </w:rPr>
              <w:t>2127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59A30" w14:textId="44766B1D" w:rsidR="00AD2B5B" w:rsidRPr="004B1509" w:rsidRDefault="00AD2B5B" w:rsidP="00AD2B5B">
            <w:pPr>
              <w:jc w:val="right"/>
              <w:rPr>
                <w:rFonts w:eastAsia="Calibri"/>
                <w:szCs w:val="22"/>
              </w:rPr>
            </w:pPr>
            <w:r w:rsidRPr="00D25803">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EBE4" w14:textId="7E4F9D9B" w:rsidR="00AD2B5B" w:rsidRPr="004B1509" w:rsidRDefault="00AD2B5B" w:rsidP="00AD2B5B">
            <w:pPr>
              <w:jc w:val="center"/>
              <w:rPr>
                <w:rFonts w:eastAsia="Calibri"/>
                <w:bCs/>
                <w:szCs w:val="22"/>
              </w:rPr>
            </w:pPr>
            <w:proofErr w:type="spellStart"/>
            <w:r w:rsidRPr="00D2580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5E7C78" w14:textId="70089679" w:rsidR="00AD2B5B" w:rsidRPr="004B1509" w:rsidRDefault="00AD2B5B" w:rsidP="00AD2B5B">
            <w:pPr>
              <w:jc w:val="center"/>
              <w:rPr>
                <w:rFonts w:eastAsia="Calibri"/>
                <w:szCs w:val="22"/>
              </w:rPr>
            </w:pPr>
            <w:r w:rsidRPr="00D25803">
              <w:rPr>
                <w:rFonts w:eastAsia="Calibri"/>
                <w:bCs/>
                <w:szCs w:val="22"/>
              </w:rPr>
              <w:t>4400-6611-8463</w:t>
            </w:r>
          </w:p>
        </w:tc>
      </w:tr>
      <w:tr w:rsidR="00AD2B5B" w:rsidRPr="004B1509" w14:paraId="4DC536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C2BB6A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0C4CD6" w14:textId="4957D455" w:rsidR="00AD2B5B" w:rsidRPr="004B1509" w:rsidRDefault="00AD2B5B" w:rsidP="00AD2B5B">
            <w:pPr>
              <w:rPr>
                <w:rFonts w:eastAsia="Calibri"/>
                <w:szCs w:val="22"/>
              </w:rPr>
            </w:pPr>
            <w:r w:rsidRPr="00BF2995">
              <w:rPr>
                <w:rFonts w:eastAsia="Calibri"/>
                <w:szCs w:val="22"/>
              </w:rPr>
              <w:t>v17-1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EC91EC" w14:textId="58E979BF" w:rsidR="00AD2B5B" w:rsidRPr="004B1509" w:rsidRDefault="00AD2B5B" w:rsidP="00AD2B5B">
            <w:pPr>
              <w:rPr>
                <w:rFonts w:eastAsia="Calibri"/>
                <w:szCs w:val="22"/>
              </w:rPr>
            </w:pPr>
            <w:r w:rsidRPr="00BF2995">
              <w:rPr>
                <w:rFonts w:eastAsia="Calibri"/>
                <w:szCs w:val="22"/>
              </w:rPr>
              <w:t xml:space="preserve">Privažiuojamasis kelias prie dirbtuvių </w:t>
            </w:r>
            <w:proofErr w:type="spellStart"/>
            <w:r w:rsidRPr="00BF2995">
              <w:rPr>
                <w:rFonts w:eastAsia="Calibri"/>
                <w:szCs w:val="22"/>
              </w:rPr>
              <w:t>Pelyšų</w:t>
            </w:r>
            <w:proofErr w:type="spellEnd"/>
            <w:r w:rsidRPr="00BF2995">
              <w:rPr>
                <w:rFonts w:eastAsia="Calibri"/>
                <w:szCs w:val="22"/>
              </w:rPr>
              <w:t xml:space="preserve"> I k. nuo kelio Nr. v17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A6DEF3" w14:textId="19A12C21" w:rsidR="00AD2B5B" w:rsidRPr="004B1509" w:rsidRDefault="00AD2B5B" w:rsidP="00AD2B5B">
            <w:pPr>
              <w:jc w:val="right"/>
              <w:rPr>
                <w:rFonts w:eastAsia="Calibri"/>
                <w:szCs w:val="22"/>
              </w:rPr>
            </w:pPr>
            <w:r w:rsidRPr="00BF2995">
              <w:rPr>
                <w:rFonts w:eastAsia="Calibri"/>
                <w:bCs/>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416C6" w14:textId="7FA2C8AF"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A8592" w14:textId="6720C36C" w:rsidR="00AD2B5B" w:rsidRPr="004B1509" w:rsidRDefault="00AD2B5B" w:rsidP="00AD2B5B">
            <w:pPr>
              <w:jc w:val="right"/>
              <w:rPr>
                <w:rFonts w:eastAsia="Calibri"/>
                <w:szCs w:val="22"/>
              </w:rPr>
            </w:pPr>
            <w:r w:rsidRPr="00BF2995">
              <w:rPr>
                <w:rFonts w:eastAsia="Calibri"/>
                <w:bCs/>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2EB22" w14:textId="69CD28A2"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0ED" w14:textId="5D2E06E2" w:rsidR="00AD2B5B" w:rsidRPr="004B1509" w:rsidRDefault="00AD2B5B" w:rsidP="00AD2B5B">
            <w:pPr>
              <w:jc w:val="center"/>
              <w:rPr>
                <w:rFonts w:eastAsia="Calibri"/>
                <w:bCs/>
                <w:szCs w:val="22"/>
              </w:rPr>
            </w:pP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FA3B63" w14:textId="08BE9666" w:rsidR="00AD2B5B" w:rsidRPr="004B1509" w:rsidRDefault="00AD2B5B" w:rsidP="00AD2B5B">
            <w:pPr>
              <w:jc w:val="center"/>
              <w:rPr>
                <w:rFonts w:eastAsia="Calibri"/>
                <w:szCs w:val="22"/>
              </w:rPr>
            </w:pPr>
            <w:r w:rsidRPr="00BF2995">
              <w:rPr>
                <w:rFonts w:eastAsia="Calibri"/>
                <w:bCs/>
                <w:szCs w:val="22"/>
              </w:rPr>
              <w:t>4400-6611-8396</w:t>
            </w:r>
          </w:p>
        </w:tc>
      </w:tr>
      <w:tr w:rsidR="00AD2B5B" w:rsidRPr="004B1509" w14:paraId="58D24A4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1BF4E08"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14A65" w14:textId="1712D0B8" w:rsidR="00AD2B5B" w:rsidRPr="004B1509" w:rsidRDefault="00AD2B5B" w:rsidP="00AD2B5B">
            <w:pPr>
              <w:rPr>
                <w:rFonts w:eastAsia="Calibri"/>
                <w:szCs w:val="22"/>
              </w:rPr>
            </w:pPr>
            <w:r w:rsidRPr="00BF2995">
              <w:rPr>
                <w:rFonts w:eastAsia="Calibri"/>
                <w:szCs w:val="22"/>
              </w:rPr>
              <w:t>v18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2FD516" w14:textId="2839AE02" w:rsidR="00AD2B5B" w:rsidRPr="004B1509" w:rsidRDefault="00AD2B5B" w:rsidP="00AD2B5B">
            <w:pPr>
              <w:rPr>
                <w:rFonts w:eastAsia="Calibri"/>
                <w:szCs w:val="22"/>
              </w:rPr>
            </w:pPr>
            <w:r w:rsidRPr="00BF2995">
              <w:rPr>
                <w:rFonts w:eastAsia="Calibri"/>
                <w:szCs w:val="22"/>
              </w:rPr>
              <w:t>Papiliai–</w:t>
            </w:r>
            <w:proofErr w:type="spellStart"/>
            <w:r w:rsidRPr="00BF2995">
              <w:rPr>
                <w:rFonts w:eastAsia="Calibri"/>
                <w:szCs w:val="22"/>
              </w:rPr>
              <w:t>Vašuokėnai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90EA960" w14:textId="5EB1BF54" w:rsidR="00AD2B5B" w:rsidRPr="004B1509" w:rsidRDefault="00AD2B5B" w:rsidP="00AD2B5B">
            <w:pPr>
              <w:jc w:val="right"/>
              <w:rPr>
                <w:rFonts w:eastAsia="Calibri"/>
                <w:szCs w:val="22"/>
              </w:rPr>
            </w:pPr>
            <w:r w:rsidRPr="00BF2995">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48F6E" w14:textId="5313677B"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5AB6" w14:textId="03D9064D" w:rsidR="00AD2B5B" w:rsidRPr="004B1509" w:rsidRDefault="00AD2B5B" w:rsidP="00AD2B5B">
            <w:pPr>
              <w:jc w:val="right"/>
              <w:rPr>
                <w:rFonts w:eastAsia="Calibri"/>
                <w:szCs w:val="22"/>
              </w:rPr>
            </w:pPr>
            <w:r w:rsidRPr="00BF2995">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7B33C" w14:textId="42330A74"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3EAB4" w14:textId="0FE07DCF" w:rsidR="00AD2B5B" w:rsidRPr="004B1509" w:rsidRDefault="00AD2B5B" w:rsidP="00AD2B5B">
            <w:pPr>
              <w:jc w:val="center"/>
              <w:rPr>
                <w:rFonts w:eastAsia="Calibri"/>
                <w:bCs/>
                <w:szCs w:val="22"/>
              </w:rPr>
            </w:pPr>
            <w:proofErr w:type="spellStart"/>
            <w:r w:rsidRPr="00BF299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BFB010" w14:textId="6D7C402C" w:rsidR="00AD2B5B" w:rsidRPr="004B1509" w:rsidRDefault="00AD2B5B" w:rsidP="00AD2B5B">
            <w:pPr>
              <w:jc w:val="center"/>
              <w:rPr>
                <w:rFonts w:eastAsia="Calibri"/>
                <w:szCs w:val="22"/>
              </w:rPr>
            </w:pPr>
            <w:r w:rsidRPr="00BF2995">
              <w:rPr>
                <w:rFonts w:eastAsia="Calibri"/>
                <w:szCs w:val="22"/>
              </w:rPr>
              <w:t>4400-5413-8924</w:t>
            </w:r>
          </w:p>
        </w:tc>
      </w:tr>
      <w:tr w:rsidR="00AD2B5B" w:rsidRPr="004B1509" w14:paraId="19EBCB9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775D6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8192D" w14:textId="4ABBC4C1" w:rsidR="00AD2B5B" w:rsidRPr="004B1509" w:rsidRDefault="00AD2B5B" w:rsidP="00AD2B5B">
            <w:pPr>
              <w:rPr>
                <w:rFonts w:eastAsia="Calibri"/>
                <w:szCs w:val="22"/>
              </w:rPr>
            </w:pPr>
            <w:r w:rsidRPr="00BF2995">
              <w:rPr>
                <w:rFonts w:eastAsia="Calibri"/>
                <w:szCs w:val="22"/>
              </w:rPr>
              <w:t>v19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FAD9D7" w14:textId="366C2F6D" w:rsidR="00AD2B5B" w:rsidRPr="004B1509" w:rsidRDefault="00AD2B5B" w:rsidP="00AD2B5B">
            <w:pPr>
              <w:rPr>
                <w:rFonts w:eastAsia="Calibri"/>
                <w:szCs w:val="22"/>
              </w:rPr>
            </w:pPr>
            <w:r w:rsidRPr="00BF2995">
              <w:rPr>
                <w:rFonts w:eastAsia="Calibri"/>
                <w:szCs w:val="22"/>
              </w:rPr>
              <w:t>Papiliai–Putinai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840F1B" w14:textId="7116D9BB" w:rsidR="00AD2B5B" w:rsidRPr="004B1509" w:rsidRDefault="00AD2B5B" w:rsidP="00AD2B5B">
            <w:pPr>
              <w:jc w:val="right"/>
              <w:rPr>
                <w:rFonts w:eastAsia="Calibri"/>
                <w:szCs w:val="22"/>
              </w:rPr>
            </w:pPr>
            <w:r w:rsidRPr="00BF2995">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45E58" w14:textId="20365D23"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2027" w14:textId="6C38E8D2" w:rsidR="00AD2B5B" w:rsidRPr="004B1509" w:rsidRDefault="00AD2B5B" w:rsidP="00AD2B5B">
            <w:pPr>
              <w:jc w:val="right"/>
              <w:rPr>
                <w:rFonts w:eastAsia="Calibri"/>
                <w:szCs w:val="22"/>
              </w:rPr>
            </w:pPr>
            <w:r w:rsidRPr="00BF2995">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224E7" w14:textId="27FF143E"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E7641" w14:textId="5FE4B0D4" w:rsidR="00AD2B5B" w:rsidRPr="004B1509" w:rsidRDefault="00AD2B5B" w:rsidP="00AD2B5B">
            <w:pPr>
              <w:jc w:val="center"/>
              <w:rPr>
                <w:rFonts w:eastAsia="Calibri"/>
                <w:bCs/>
                <w:szCs w:val="22"/>
              </w:rPr>
            </w:pPr>
            <w:proofErr w:type="spellStart"/>
            <w:r w:rsidRPr="00BF299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4B6843" w14:textId="0AFBF1BC" w:rsidR="00AD2B5B" w:rsidRPr="004B1509" w:rsidRDefault="00AD2B5B" w:rsidP="00AD2B5B">
            <w:pPr>
              <w:jc w:val="center"/>
              <w:rPr>
                <w:rFonts w:eastAsia="Calibri"/>
                <w:bCs/>
                <w:szCs w:val="22"/>
              </w:rPr>
            </w:pPr>
            <w:r w:rsidRPr="00BF2995">
              <w:rPr>
                <w:rFonts w:eastAsia="Calibri"/>
                <w:bCs/>
                <w:szCs w:val="22"/>
              </w:rPr>
              <w:t>4400-5413-9016</w:t>
            </w:r>
          </w:p>
        </w:tc>
      </w:tr>
      <w:tr w:rsidR="00AD2B5B" w:rsidRPr="004B1509" w14:paraId="09E3C71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ED9C3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E032F" w14:textId="787649A3" w:rsidR="00AD2B5B" w:rsidRPr="004B1509" w:rsidRDefault="00AD2B5B" w:rsidP="00AD2B5B">
            <w:pPr>
              <w:rPr>
                <w:rFonts w:eastAsia="Calibri"/>
                <w:szCs w:val="22"/>
              </w:rPr>
            </w:pPr>
            <w:r w:rsidRPr="00BF2995">
              <w:rPr>
                <w:rFonts w:eastAsia="Calibri"/>
                <w:szCs w:val="22"/>
              </w:rPr>
              <w:t>v2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1CCD75" w14:textId="61B3F224" w:rsidR="00AD2B5B" w:rsidRPr="004B1509" w:rsidRDefault="00AD2B5B" w:rsidP="00AD2B5B">
            <w:pPr>
              <w:rPr>
                <w:rFonts w:eastAsia="Calibri"/>
                <w:szCs w:val="22"/>
              </w:rPr>
            </w:pPr>
            <w:r w:rsidRPr="00BF2995">
              <w:rPr>
                <w:rFonts w:eastAsia="Calibri"/>
                <w:szCs w:val="22"/>
              </w:rPr>
              <w:t xml:space="preserve">Privažiuojamasis kelias prie </w:t>
            </w:r>
            <w:proofErr w:type="spellStart"/>
            <w:r w:rsidRPr="00BF2995">
              <w:rPr>
                <w:rFonts w:eastAsia="Calibri"/>
                <w:szCs w:val="22"/>
              </w:rPr>
              <w:t>Pelyšų</w:t>
            </w:r>
            <w:proofErr w:type="spellEnd"/>
            <w:r w:rsidRPr="00BF2995">
              <w:rPr>
                <w:rFonts w:eastAsia="Calibri"/>
                <w:szCs w:val="22"/>
              </w:rPr>
              <w:t xml:space="preserve"> I k. senkapių nuo </w:t>
            </w:r>
            <w:proofErr w:type="spellStart"/>
            <w:r w:rsidRPr="00BF2995">
              <w:rPr>
                <w:rFonts w:eastAsia="Calibri"/>
                <w:szCs w:val="22"/>
              </w:rPr>
              <w:t>Erškėtynės</w:t>
            </w:r>
            <w:proofErr w:type="spellEnd"/>
            <w:r w:rsidRPr="00BF2995">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02E1DC" w14:textId="43E09214" w:rsidR="00AD2B5B" w:rsidRPr="004B1509" w:rsidRDefault="00AD2B5B" w:rsidP="00AD2B5B">
            <w:pPr>
              <w:jc w:val="right"/>
              <w:rPr>
                <w:rFonts w:eastAsia="Calibri"/>
                <w:szCs w:val="22"/>
              </w:rPr>
            </w:pPr>
            <w:r w:rsidRPr="00BF2995">
              <w:rPr>
                <w:rFonts w:eastAsia="Calibri"/>
                <w:bCs/>
                <w:szCs w:val="22"/>
              </w:rPr>
              <w:t>792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A58B" w14:textId="4E451E91"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E7932" w14:textId="782F534F" w:rsidR="00AD2B5B" w:rsidRPr="004B1509" w:rsidRDefault="00AD2B5B" w:rsidP="00AD2B5B">
            <w:pPr>
              <w:jc w:val="right"/>
              <w:rPr>
                <w:rFonts w:eastAsia="Calibri"/>
                <w:szCs w:val="22"/>
              </w:rPr>
            </w:pPr>
            <w:r w:rsidRPr="00BF2995">
              <w:rPr>
                <w:rFonts w:eastAsia="Calibri"/>
                <w:bCs/>
                <w:szCs w:val="22"/>
              </w:rPr>
              <w:t>792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C59BD" w14:textId="5C37A65F" w:rsidR="00AD2B5B" w:rsidRPr="004B1509" w:rsidRDefault="00AD2B5B" w:rsidP="00AD2B5B">
            <w:pPr>
              <w:jc w:val="right"/>
              <w:rPr>
                <w:rFonts w:eastAsia="Calibri"/>
                <w:szCs w:val="22"/>
              </w:rPr>
            </w:pPr>
            <w:r w:rsidRPr="00BF299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B9B0C" w14:textId="53A7DD82" w:rsidR="00AD2B5B" w:rsidRPr="004B1509" w:rsidRDefault="00AD2B5B" w:rsidP="00AD2B5B">
            <w:pPr>
              <w:jc w:val="center"/>
              <w:rPr>
                <w:rFonts w:eastAsia="Calibri"/>
                <w:bCs/>
                <w:szCs w:val="22"/>
              </w:rPr>
            </w:pPr>
            <w:proofErr w:type="spellStart"/>
            <w:r w:rsidRPr="00BF299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E81112" w14:textId="4486CB25" w:rsidR="00AD2B5B" w:rsidRPr="004B1509" w:rsidRDefault="00AD2B5B" w:rsidP="00AD2B5B">
            <w:pPr>
              <w:jc w:val="center"/>
              <w:rPr>
                <w:rFonts w:eastAsia="Calibri"/>
                <w:szCs w:val="22"/>
              </w:rPr>
            </w:pPr>
            <w:r w:rsidRPr="00BF2995">
              <w:rPr>
                <w:rFonts w:eastAsia="Calibri"/>
                <w:bCs/>
                <w:szCs w:val="22"/>
              </w:rPr>
              <w:t>4400-6611-8441</w:t>
            </w:r>
          </w:p>
        </w:tc>
      </w:tr>
      <w:tr w:rsidR="00AD2B5B" w:rsidRPr="004B1509" w14:paraId="78BD49F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59983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26907" w14:textId="752D70A8" w:rsidR="00AD2B5B" w:rsidRPr="004B1509" w:rsidRDefault="00AD2B5B" w:rsidP="00AD2B5B">
            <w:pPr>
              <w:rPr>
                <w:rFonts w:eastAsia="Calibri"/>
                <w:szCs w:val="22"/>
              </w:rPr>
            </w:pPr>
            <w:r w:rsidRPr="00BF2995">
              <w:rPr>
                <w:rFonts w:eastAsia="Calibri"/>
                <w:szCs w:val="22"/>
              </w:rPr>
              <w:t>v20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F3F79B" w14:textId="3F91C8F4" w:rsidR="00AD2B5B" w:rsidRPr="004B1509" w:rsidRDefault="00AD2B5B" w:rsidP="00AD2B5B">
            <w:pPr>
              <w:rPr>
                <w:rFonts w:eastAsia="Calibri"/>
                <w:szCs w:val="22"/>
              </w:rPr>
            </w:pPr>
            <w:proofErr w:type="spellStart"/>
            <w:r w:rsidRPr="00BF2995">
              <w:rPr>
                <w:rFonts w:eastAsia="Calibri"/>
                <w:szCs w:val="22"/>
              </w:rPr>
              <w:t>Juodžgalys</w:t>
            </w:r>
            <w:proofErr w:type="spellEnd"/>
            <w:r w:rsidRPr="00BF2995">
              <w:rPr>
                <w:rFonts w:eastAsia="Calibri"/>
                <w:szCs w:val="22"/>
              </w:rPr>
              <w:t>–</w:t>
            </w:r>
            <w:proofErr w:type="spellStart"/>
            <w:r w:rsidRPr="00BF2995">
              <w:rPr>
                <w:rFonts w:eastAsia="Calibri"/>
                <w:szCs w:val="22"/>
              </w:rPr>
              <w:t>Čiunkiai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46EB96C" w14:textId="10CDAE50" w:rsidR="00AD2B5B" w:rsidRPr="004B1509" w:rsidRDefault="00AD2B5B" w:rsidP="00AD2B5B">
            <w:pPr>
              <w:jc w:val="right"/>
              <w:rPr>
                <w:rFonts w:eastAsia="Calibri"/>
                <w:szCs w:val="22"/>
              </w:rPr>
            </w:pPr>
            <w:r w:rsidRPr="00BF2995">
              <w:rPr>
                <w:rFonts w:eastAsia="Calibri"/>
                <w:szCs w:val="22"/>
              </w:rPr>
              <w:t xml:space="preserve"> </w:t>
            </w:r>
            <w:r w:rsidRPr="00BF2995">
              <w:rPr>
                <w:rFonts w:eastAsia="Calibri"/>
                <w:bCs/>
                <w:szCs w:val="22"/>
              </w:rPr>
              <w:t>3104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1BFC" w14:textId="795297A1"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A4B6A" w14:textId="5F97BCF5" w:rsidR="00AD2B5B" w:rsidRPr="004B1509" w:rsidRDefault="00AD2B5B" w:rsidP="00AD2B5B">
            <w:pPr>
              <w:jc w:val="right"/>
              <w:rPr>
                <w:rFonts w:eastAsia="Calibri"/>
                <w:szCs w:val="22"/>
              </w:rPr>
            </w:pPr>
            <w:r w:rsidRPr="00BF2995">
              <w:rPr>
                <w:rFonts w:eastAsia="Calibri"/>
                <w:szCs w:val="22"/>
              </w:rPr>
              <w:t xml:space="preserve"> </w:t>
            </w:r>
            <w:r w:rsidRPr="00BF2995">
              <w:rPr>
                <w:rFonts w:eastAsia="Calibri"/>
                <w:bCs/>
                <w:szCs w:val="22"/>
              </w:rPr>
              <w:t>3104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C1C8A" w14:textId="340C27A3"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BDDC" w14:textId="6BE17E24" w:rsidR="00AD2B5B" w:rsidRPr="004B1509" w:rsidRDefault="00AD2B5B" w:rsidP="00AD2B5B">
            <w:pPr>
              <w:jc w:val="center"/>
              <w:rPr>
                <w:rFonts w:eastAsia="Calibri"/>
                <w:bCs/>
                <w:szCs w:val="22"/>
              </w:rPr>
            </w:pPr>
            <w:r w:rsidRPr="00BF2995">
              <w:rPr>
                <w:rFonts w:eastAsia="Calibri"/>
                <w:bCs/>
                <w:szCs w:val="22"/>
              </w:rPr>
              <w:t xml:space="preserve"> </w:t>
            </w: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13980F" w14:textId="582D2510" w:rsidR="00AD2B5B" w:rsidRPr="004B1509" w:rsidRDefault="00AD2B5B" w:rsidP="00AD2B5B">
            <w:pPr>
              <w:jc w:val="center"/>
              <w:rPr>
                <w:rFonts w:eastAsia="Calibri"/>
                <w:szCs w:val="22"/>
              </w:rPr>
            </w:pPr>
            <w:r w:rsidRPr="00BF2995">
              <w:rPr>
                <w:rFonts w:eastAsia="Calibri"/>
                <w:bCs/>
                <w:szCs w:val="22"/>
              </w:rPr>
              <w:t>4400-6621-5192</w:t>
            </w:r>
          </w:p>
        </w:tc>
      </w:tr>
      <w:tr w:rsidR="00AD2B5B" w:rsidRPr="004B1509" w14:paraId="420CDD9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CAA23B"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E78B1" w14:textId="5EE39BCB" w:rsidR="00AD2B5B" w:rsidRPr="004B1509" w:rsidRDefault="00AD2B5B" w:rsidP="00AD2B5B">
            <w:pPr>
              <w:rPr>
                <w:rFonts w:eastAsia="Calibri"/>
                <w:szCs w:val="22"/>
              </w:rPr>
            </w:pPr>
            <w:r w:rsidRPr="00BF2995">
              <w:rPr>
                <w:rFonts w:eastAsia="Calibri"/>
                <w:szCs w:val="22"/>
              </w:rPr>
              <w:t>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28EE2C" w14:textId="18818A88" w:rsidR="00AD2B5B" w:rsidRPr="004B1509" w:rsidRDefault="00AD2B5B" w:rsidP="00AD2B5B">
            <w:pPr>
              <w:rPr>
                <w:rFonts w:eastAsia="Calibri"/>
                <w:szCs w:val="22"/>
              </w:rPr>
            </w:pPr>
            <w:r w:rsidRPr="00BF2995">
              <w:rPr>
                <w:rFonts w:eastAsia="Calibri"/>
                <w:szCs w:val="22"/>
              </w:rPr>
              <w:t xml:space="preserve">Privažiuojamasis kelias prie </w:t>
            </w:r>
            <w:proofErr w:type="spellStart"/>
            <w:r w:rsidRPr="00BF2995">
              <w:rPr>
                <w:rFonts w:eastAsia="Calibri"/>
                <w:szCs w:val="22"/>
              </w:rPr>
              <w:t>Varneliškių</w:t>
            </w:r>
            <w:proofErr w:type="spellEnd"/>
            <w:r w:rsidRPr="00BF2995">
              <w:rPr>
                <w:rFonts w:eastAsia="Calibri"/>
                <w:szCs w:val="22"/>
              </w:rPr>
              <w:t xml:space="preserve"> k. nuo Ežero g., </w:t>
            </w:r>
            <w:proofErr w:type="spellStart"/>
            <w:r w:rsidRPr="00BF2995">
              <w:rPr>
                <w:rFonts w:eastAsia="Calibri"/>
                <w:szCs w:val="22"/>
              </w:rPr>
              <w:t>Jurgiškio</w:t>
            </w:r>
            <w:proofErr w:type="spellEnd"/>
            <w:r w:rsidRPr="00BF299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5FFF4" w14:textId="39F27D89" w:rsidR="00AD2B5B" w:rsidRPr="004B1509" w:rsidRDefault="00AD2B5B" w:rsidP="00AD2B5B">
            <w:pPr>
              <w:jc w:val="right"/>
              <w:rPr>
                <w:rFonts w:eastAsia="Calibri"/>
                <w:szCs w:val="22"/>
              </w:rPr>
            </w:pPr>
            <w:r w:rsidRPr="00BF2995">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8F1AD" w14:textId="32E1B9A6"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955" w14:textId="2DB43856" w:rsidR="00AD2B5B" w:rsidRPr="004B1509" w:rsidRDefault="00AD2B5B" w:rsidP="00AD2B5B">
            <w:pPr>
              <w:jc w:val="right"/>
              <w:rPr>
                <w:rFonts w:eastAsia="Calibri"/>
                <w:szCs w:val="22"/>
              </w:rPr>
            </w:pPr>
            <w:r w:rsidRPr="00BF2995">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7C16" w14:textId="79D76042" w:rsidR="00AD2B5B" w:rsidRPr="004B1509" w:rsidRDefault="00AD2B5B" w:rsidP="00AD2B5B">
            <w:pPr>
              <w:jc w:val="right"/>
              <w:rPr>
                <w:rFonts w:eastAsia="Calibri"/>
                <w:szCs w:val="22"/>
              </w:rPr>
            </w:pPr>
            <w:r w:rsidRPr="00BF299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3BA5" w14:textId="25451E4E" w:rsidR="00AD2B5B" w:rsidRPr="004B1509" w:rsidRDefault="00AD2B5B" w:rsidP="00AD2B5B">
            <w:pPr>
              <w:jc w:val="center"/>
              <w:rPr>
                <w:rFonts w:eastAsia="Calibri"/>
                <w:bCs/>
                <w:szCs w:val="22"/>
              </w:rPr>
            </w:pPr>
            <w:proofErr w:type="spellStart"/>
            <w:r w:rsidRPr="00BF299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A31943" w14:textId="3E8EDD73" w:rsidR="00AD2B5B" w:rsidRPr="004B1509" w:rsidRDefault="00AD2B5B" w:rsidP="00AD2B5B">
            <w:pPr>
              <w:jc w:val="center"/>
              <w:rPr>
                <w:rFonts w:eastAsia="Calibri"/>
                <w:szCs w:val="22"/>
              </w:rPr>
            </w:pPr>
            <w:r w:rsidRPr="00BF2995">
              <w:rPr>
                <w:rFonts w:eastAsia="Calibri"/>
                <w:bCs/>
                <w:szCs w:val="22"/>
              </w:rPr>
              <w:t>4400-6646-8542</w:t>
            </w:r>
          </w:p>
        </w:tc>
      </w:tr>
      <w:tr w:rsidR="00AD2B5B" w:rsidRPr="004B1509" w14:paraId="59DEA5D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9E5AFB"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4F03B" w14:textId="6698C42A" w:rsidR="00AD2B5B" w:rsidRPr="004B1509" w:rsidRDefault="00AD2B5B" w:rsidP="00AD2B5B">
            <w:pPr>
              <w:rPr>
                <w:rFonts w:eastAsia="Calibri"/>
                <w:szCs w:val="22"/>
              </w:rPr>
            </w:pPr>
            <w:r w:rsidRPr="00BF2995">
              <w:rPr>
                <w:rFonts w:eastAsia="Calibri"/>
                <w:szCs w:val="22"/>
              </w:rPr>
              <w:t>v22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50BEE3" w14:textId="5C84B61B" w:rsidR="00AD2B5B" w:rsidRPr="004B1509" w:rsidRDefault="00AD2B5B" w:rsidP="00AD2B5B">
            <w:pPr>
              <w:rPr>
                <w:rFonts w:eastAsia="Calibri"/>
                <w:szCs w:val="22"/>
              </w:rPr>
            </w:pPr>
            <w:proofErr w:type="spellStart"/>
            <w:r w:rsidRPr="00BF2995">
              <w:rPr>
                <w:rFonts w:eastAsia="Calibri"/>
                <w:szCs w:val="22"/>
              </w:rPr>
              <w:t>Jurgiškis</w:t>
            </w:r>
            <w:proofErr w:type="spellEnd"/>
            <w:r w:rsidRPr="00BF2995">
              <w:rPr>
                <w:rFonts w:eastAsia="Calibri"/>
                <w:szCs w:val="22"/>
              </w:rPr>
              <w:t>–</w:t>
            </w:r>
            <w:proofErr w:type="spellStart"/>
            <w:r w:rsidRPr="00BF2995">
              <w:rPr>
                <w:rFonts w:eastAsia="Calibri"/>
                <w:szCs w:val="22"/>
              </w:rPr>
              <w:t>Bilėnai</w:t>
            </w:r>
            <w:proofErr w:type="spellEnd"/>
            <w:r w:rsidRPr="00BF2995">
              <w:rPr>
                <w:rFonts w:eastAsia="Calibri"/>
                <w:szCs w:val="22"/>
              </w:rPr>
              <w:t>–</w:t>
            </w:r>
            <w:proofErr w:type="spellStart"/>
            <w:r w:rsidRPr="00BF2995">
              <w:rPr>
                <w:rFonts w:eastAsia="Calibri"/>
                <w:szCs w:val="22"/>
              </w:rPr>
              <w:t>Žliobiškis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AB7BE77" w14:textId="4AE08624" w:rsidR="00AD2B5B" w:rsidRPr="004B1509" w:rsidRDefault="00AD2B5B" w:rsidP="00AD2B5B">
            <w:pPr>
              <w:jc w:val="right"/>
              <w:rPr>
                <w:rFonts w:eastAsia="Calibri"/>
                <w:szCs w:val="22"/>
              </w:rPr>
            </w:pPr>
            <w:r w:rsidRPr="00BF2995">
              <w:rPr>
                <w:rFonts w:eastAsia="Calibri"/>
                <w:bCs/>
                <w:szCs w:val="22"/>
              </w:rPr>
              <w:t>5</w:t>
            </w:r>
            <w:r w:rsidR="00BB2AFB">
              <w:rPr>
                <w:rFonts w:eastAsia="Calibri"/>
                <w:bCs/>
                <w:szCs w:val="22"/>
              </w:rPr>
              <w:t>619</w:t>
            </w:r>
            <w:r w:rsidRPr="00BF2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2B752" w14:textId="3DD26CD4"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8155" w14:textId="175D444F" w:rsidR="00AD2B5B" w:rsidRPr="004B1509" w:rsidRDefault="00BB2AFB" w:rsidP="00AD2B5B">
            <w:pPr>
              <w:jc w:val="right"/>
              <w:rPr>
                <w:rFonts w:eastAsia="Calibri"/>
                <w:szCs w:val="22"/>
              </w:rPr>
            </w:pPr>
            <w:r>
              <w:rPr>
                <w:rFonts w:eastAsia="Calibri"/>
                <w:bCs/>
                <w:szCs w:val="22"/>
              </w:rPr>
              <w:t>5691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16ABA" w14:textId="2D35A39D"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F143" w14:textId="77777777" w:rsidR="00AD2B5B" w:rsidRDefault="00AD2B5B" w:rsidP="00AD2B5B">
            <w:pPr>
              <w:jc w:val="center"/>
              <w:rPr>
                <w:rFonts w:eastAsia="Calibri"/>
                <w:bCs/>
                <w:szCs w:val="22"/>
              </w:rPr>
            </w:pPr>
            <w:proofErr w:type="spellStart"/>
            <w:r w:rsidRPr="00BF2995">
              <w:rPr>
                <w:rFonts w:eastAsia="Calibri"/>
                <w:bCs/>
                <w:szCs w:val="22"/>
              </w:rPr>
              <w:t>IIIv</w:t>
            </w:r>
            <w:proofErr w:type="spellEnd"/>
          </w:p>
          <w:p w14:paraId="2D1B9BFC" w14:textId="5208B5B8" w:rsidR="00611462" w:rsidRPr="00BF2995" w:rsidRDefault="00611462" w:rsidP="00AD2B5B">
            <w:pPr>
              <w:jc w:val="center"/>
              <w:rPr>
                <w:rFonts w:eastAsia="Calibri"/>
                <w:bCs/>
                <w:szCs w:val="22"/>
              </w:rPr>
            </w:pPr>
            <w:proofErr w:type="spellStart"/>
            <w:r>
              <w:rPr>
                <w:rFonts w:eastAsia="Calibri"/>
                <w:bCs/>
                <w:szCs w:val="22"/>
              </w:rPr>
              <w:t>IIIv</w:t>
            </w:r>
            <w:proofErr w:type="spellEnd"/>
          </w:p>
          <w:p w14:paraId="0AC83B0A" w14:textId="35825F32" w:rsidR="00AD2B5B" w:rsidRPr="004B1509" w:rsidRDefault="00AD2B5B" w:rsidP="00AD2B5B">
            <w:pPr>
              <w:jc w:val="center"/>
              <w:rPr>
                <w:rFonts w:eastAsia="Calibri"/>
                <w:bCs/>
                <w:szCs w:val="22"/>
              </w:rPr>
            </w:pPr>
            <w:proofErr w:type="spellStart"/>
            <w:r w:rsidRPr="00BF299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8D9D77" w14:textId="1C1D1A3C" w:rsidR="00AD2B5B" w:rsidRPr="004B1509" w:rsidRDefault="00AD2B5B" w:rsidP="00AD2B5B">
            <w:pPr>
              <w:jc w:val="center"/>
              <w:rPr>
                <w:rFonts w:eastAsia="Calibri"/>
                <w:szCs w:val="22"/>
              </w:rPr>
            </w:pPr>
            <w:r w:rsidRPr="00BF2995">
              <w:rPr>
                <w:rFonts w:eastAsia="Calibri"/>
                <w:bCs/>
                <w:szCs w:val="22"/>
              </w:rPr>
              <w:t>4400-6646-8431 4400-6646-8497 4400-6646-8504</w:t>
            </w:r>
          </w:p>
        </w:tc>
      </w:tr>
      <w:tr w:rsidR="00AD2B5B" w:rsidRPr="004B1509" w14:paraId="14A863B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D8DDBA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FD993" w14:textId="21524EB2" w:rsidR="00AD2B5B" w:rsidRPr="004B1509" w:rsidRDefault="00AD2B5B" w:rsidP="00AD2B5B">
            <w:pPr>
              <w:rPr>
                <w:rFonts w:eastAsia="Calibri"/>
                <w:szCs w:val="22"/>
              </w:rPr>
            </w:pPr>
            <w:r w:rsidRPr="00BF2995">
              <w:rPr>
                <w:rFonts w:eastAsia="Calibri"/>
                <w:szCs w:val="22"/>
              </w:rPr>
              <w:t>v24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AC2AF" w14:textId="72F750AA" w:rsidR="00AD2B5B" w:rsidRPr="004B1509" w:rsidRDefault="00AD2B5B" w:rsidP="00AD2B5B">
            <w:pPr>
              <w:rPr>
                <w:rFonts w:eastAsia="Calibri"/>
                <w:szCs w:val="22"/>
              </w:rPr>
            </w:pPr>
            <w:r w:rsidRPr="00BF2995">
              <w:rPr>
                <w:rFonts w:eastAsia="Calibri"/>
                <w:szCs w:val="22"/>
              </w:rPr>
              <w:t xml:space="preserve">Privažiuojamasis kelias prie Karjero g., </w:t>
            </w:r>
            <w:proofErr w:type="spellStart"/>
            <w:r w:rsidRPr="00BF2995">
              <w:rPr>
                <w:rFonts w:eastAsia="Calibri"/>
                <w:szCs w:val="22"/>
              </w:rPr>
              <w:t>Jurgiškio</w:t>
            </w:r>
            <w:proofErr w:type="spellEnd"/>
            <w:r w:rsidRPr="00BF2995">
              <w:rPr>
                <w:rFonts w:eastAsia="Calibri"/>
                <w:szCs w:val="22"/>
              </w:rPr>
              <w:t xml:space="preserve"> k. nuo  </w:t>
            </w:r>
            <w:proofErr w:type="spellStart"/>
            <w:r w:rsidRPr="00BF2995">
              <w:rPr>
                <w:rFonts w:eastAsia="Calibri"/>
                <w:szCs w:val="22"/>
              </w:rPr>
              <w:t>Sviesteliškių</w:t>
            </w:r>
            <w:proofErr w:type="spellEnd"/>
            <w:r w:rsidRPr="00BF299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CB64BB" w14:textId="387C32D2" w:rsidR="00AD2B5B" w:rsidRPr="004B1509" w:rsidRDefault="00AD2B5B" w:rsidP="00AD2B5B">
            <w:pPr>
              <w:jc w:val="right"/>
              <w:rPr>
                <w:rFonts w:eastAsia="Calibri"/>
                <w:szCs w:val="22"/>
              </w:rPr>
            </w:pPr>
            <w:r w:rsidRPr="00BF2995">
              <w:rPr>
                <w:rFonts w:eastAsia="Calibri"/>
                <w:bCs/>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41368" w14:textId="6751A952"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93C79" w14:textId="3285CA2E" w:rsidR="00AD2B5B" w:rsidRPr="004B1509" w:rsidRDefault="00AD2B5B" w:rsidP="00AD2B5B">
            <w:pPr>
              <w:jc w:val="right"/>
              <w:rPr>
                <w:rFonts w:eastAsia="Calibri"/>
                <w:szCs w:val="22"/>
              </w:rPr>
            </w:pPr>
            <w:r w:rsidRPr="00BF2995">
              <w:rPr>
                <w:rFonts w:eastAsia="Calibri"/>
                <w:bCs/>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1B092" w14:textId="0775E9FA"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F96DF" w14:textId="2BB6A459" w:rsidR="00AD2B5B" w:rsidRPr="004B1509" w:rsidRDefault="00AD2B5B" w:rsidP="00AD2B5B">
            <w:pPr>
              <w:jc w:val="center"/>
              <w:rPr>
                <w:rFonts w:eastAsia="Calibri"/>
                <w:bCs/>
                <w:szCs w:val="22"/>
              </w:rPr>
            </w:pPr>
            <w:proofErr w:type="spellStart"/>
            <w:r w:rsidRPr="00BF299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CBCDF1" w14:textId="5829AC15" w:rsidR="00AD2B5B" w:rsidRPr="004B1509" w:rsidRDefault="00AD2B5B" w:rsidP="00AD2B5B">
            <w:pPr>
              <w:jc w:val="center"/>
              <w:rPr>
                <w:rFonts w:eastAsia="Calibri"/>
                <w:szCs w:val="22"/>
              </w:rPr>
            </w:pPr>
            <w:r w:rsidRPr="00BF2995">
              <w:rPr>
                <w:rFonts w:eastAsia="Calibri"/>
                <w:bCs/>
                <w:szCs w:val="22"/>
              </w:rPr>
              <w:t>4400-6646-8553</w:t>
            </w:r>
          </w:p>
        </w:tc>
      </w:tr>
      <w:tr w:rsidR="00AD2B5B" w:rsidRPr="004B1509" w14:paraId="43C2DC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B06B3D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EB7DD" w14:textId="23A9F7AB" w:rsidR="00AD2B5B" w:rsidRPr="004B1509" w:rsidRDefault="00AD2B5B" w:rsidP="00AD2B5B">
            <w:pPr>
              <w:rPr>
                <w:rFonts w:eastAsia="Calibri"/>
                <w:szCs w:val="22"/>
              </w:rPr>
            </w:pPr>
            <w:r w:rsidRPr="00BF2995">
              <w:rPr>
                <w:rFonts w:eastAsia="Calibri"/>
                <w:szCs w:val="22"/>
              </w:rPr>
              <w:t>v25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509B48" w14:textId="70910E53" w:rsidR="00AD2B5B" w:rsidRPr="004B1509" w:rsidRDefault="00AD2B5B" w:rsidP="00AD2B5B">
            <w:pPr>
              <w:rPr>
                <w:rFonts w:eastAsia="Calibri"/>
                <w:szCs w:val="22"/>
              </w:rPr>
            </w:pPr>
            <w:proofErr w:type="spellStart"/>
            <w:r w:rsidRPr="00BF2995">
              <w:rPr>
                <w:rFonts w:eastAsia="Calibri"/>
                <w:szCs w:val="22"/>
              </w:rPr>
              <w:t>Gilvydžiai</w:t>
            </w:r>
            <w:proofErr w:type="spellEnd"/>
            <w:r w:rsidRPr="00BF2995">
              <w:rPr>
                <w:rFonts w:eastAsia="Calibri"/>
                <w:szCs w:val="22"/>
              </w:rPr>
              <w:t>–</w:t>
            </w:r>
            <w:proofErr w:type="spellStart"/>
            <w:r w:rsidRPr="00BF2995">
              <w:rPr>
                <w:rFonts w:eastAsia="Calibri"/>
                <w:szCs w:val="22"/>
              </w:rPr>
              <w:t>Sedeikiai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1621F0F" w14:textId="233559C6" w:rsidR="00AD2B5B" w:rsidRPr="004B1509" w:rsidRDefault="00AD2B5B" w:rsidP="00AD2B5B">
            <w:pPr>
              <w:jc w:val="right"/>
              <w:rPr>
                <w:rFonts w:eastAsia="Calibri"/>
                <w:szCs w:val="22"/>
              </w:rPr>
            </w:pPr>
            <w:r w:rsidRPr="00BF2995">
              <w:rPr>
                <w:rFonts w:eastAsia="Calibri"/>
                <w:bCs/>
                <w:szCs w:val="22"/>
              </w:rPr>
              <w:t>4391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E2657" w14:textId="344C5345" w:rsidR="00AD2B5B" w:rsidRPr="004B1509" w:rsidRDefault="00AD2B5B" w:rsidP="00AD2B5B">
            <w:pPr>
              <w:jc w:val="right"/>
              <w:rPr>
                <w:rFonts w:eastAsia="Calibri"/>
                <w:szCs w:val="22"/>
              </w:rPr>
            </w:pPr>
            <w:r w:rsidRPr="00BF2995">
              <w:rPr>
                <w:rFonts w:eastAsia="Calibri"/>
                <w:bCs/>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B1AC" w14:textId="395D978D" w:rsidR="00AD2B5B" w:rsidRPr="004B1509" w:rsidRDefault="00AD2B5B" w:rsidP="00AD2B5B">
            <w:pPr>
              <w:jc w:val="right"/>
              <w:rPr>
                <w:rFonts w:eastAsia="Calibri"/>
                <w:szCs w:val="22"/>
              </w:rPr>
            </w:pPr>
            <w:r w:rsidRPr="00BF2995">
              <w:rPr>
                <w:rFonts w:eastAsia="Calibri"/>
                <w:bCs/>
                <w:szCs w:val="22"/>
              </w:rPr>
              <w:t>4375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DF34" w14:textId="4A9218A9"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833E" w14:textId="743FB2C2" w:rsidR="00AD2B5B" w:rsidRPr="004B1509" w:rsidRDefault="00AD2B5B" w:rsidP="00AD2B5B">
            <w:pPr>
              <w:jc w:val="center"/>
              <w:rPr>
                <w:rFonts w:eastAsia="Calibri"/>
                <w:bCs/>
                <w:szCs w:val="22"/>
              </w:rPr>
            </w:pP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BA196" w14:textId="503DCB57" w:rsidR="00AD2B5B" w:rsidRPr="004B1509" w:rsidRDefault="00AD2B5B" w:rsidP="00AD2B5B">
            <w:pPr>
              <w:jc w:val="center"/>
              <w:rPr>
                <w:rFonts w:eastAsia="Calibri"/>
                <w:szCs w:val="22"/>
              </w:rPr>
            </w:pPr>
            <w:r w:rsidRPr="00BF2995">
              <w:rPr>
                <w:rFonts w:eastAsia="Calibri"/>
                <w:bCs/>
                <w:szCs w:val="22"/>
              </w:rPr>
              <w:t>4400-6630-6574</w:t>
            </w:r>
          </w:p>
        </w:tc>
      </w:tr>
      <w:tr w:rsidR="00AD2B5B" w:rsidRPr="004B1509" w14:paraId="209A12C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A307A8"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98667" w14:textId="60165B86" w:rsidR="00AD2B5B" w:rsidRPr="004B1509" w:rsidRDefault="00AD2B5B" w:rsidP="00AD2B5B">
            <w:pPr>
              <w:rPr>
                <w:rFonts w:eastAsia="Calibri"/>
                <w:szCs w:val="22"/>
              </w:rPr>
            </w:pPr>
            <w:r w:rsidRPr="00BF2995">
              <w:rPr>
                <w:rFonts w:eastAsia="Calibri"/>
                <w:szCs w:val="22"/>
              </w:rPr>
              <w:t>v26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561D79" w14:textId="3349D06B" w:rsidR="00AD2B5B" w:rsidRPr="004B1509" w:rsidRDefault="00AD2B5B" w:rsidP="00AD2B5B">
            <w:pPr>
              <w:rPr>
                <w:rFonts w:eastAsia="Calibri"/>
                <w:szCs w:val="22"/>
              </w:rPr>
            </w:pPr>
            <w:r w:rsidRPr="00BF2995">
              <w:rPr>
                <w:rFonts w:eastAsia="Calibri"/>
                <w:szCs w:val="22"/>
              </w:rPr>
              <w:t>Privažiuojamasis kelias prie seniūnijos administracinio pastato nuo Panevėžio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B56EC5" w14:textId="2F499DBA" w:rsidR="00AD2B5B" w:rsidRPr="004B1509" w:rsidRDefault="00AD2B5B" w:rsidP="00AD2B5B">
            <w:pPr>
              <w:jc w:val="right"/>
              <w:rPr>
                <w:rFonts w:eastAsia="Calibri"/>
                <w:szCs w:val="22"/>
              </w:rPr>
            </w:pPr>
            <w:r w:rsidRPr="00BF299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73DCD" w14:textId="1C6CFD5C"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AD132" w14:textId="70385BB4" w:rsidR="00AD2B5B" w:rsidRPr="004B1509" w:rsidRDefault="00AD2B5B" w:rsidP="00AD2B5B">
            <w:pPr>
              <w:jc w:val="right"/>
              <w:rPr>
                <w:rFonts w:eastAsia="Calibri"/>
                <w:szCs w:val="22"/>
              </w:rPr>
            </w:pPr>
            <w:r w:rsidRPr="00BF299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817F9" w14:textId="01F6D906"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C76C2" w14:textId="24AF4AC0" w:rsidR="00AD2B5B" w:rsidRPr="004B1509" w:rsidRDefault="00AD2B5B" w:rsidP="00AD2B5B">
            <w:pPr>
              <w:jc w:val="center"/>
              <w:rPr>
                <w:rFonts w:eastAsia="Calibri"/>
                <w:bCs/>
                <w:szCs w:val="22"/>
              </w:rPr>
            </w:pP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24DF60" w14:textId="10313CCB" w:rsidR="00AD2B5B" w:rsidRPr="004B1509" w:rsidRDefault="00AD2B5B" w:rsidP="00AD2B5B">
            <w:pPr>
              <w:jc w:val="center"/>
              <w:rPr>
                <w:rFonts w:eastAsia="Calibri"/>
                <w:szCs w:val="22"/>
              </w:rPr>
            </w:pPr>
            <w:r w:rsidRPr="00BF2995">
              <w:rPr>
                <w:rFonts w:eastAsia="Calibri"/>
                <w:szCs w:val="22"/>
              </w:rPr>
              <w:t>4400-5413-8751</w:t>
            </w:r>
          </w:p>
        </w:tc>
      </w:tr>
      <w:tr w:rsidR="00AD2B5B" w:rsidRPr="004B1509" w14:paraId="6BB1863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CE6EB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8028" w14:textId="37AC1495" w:rsidR="00AD2B5B" w:rsidRPr="004B1509" w:rsidRDefault="00AD2B5B" w:rsidP="00AD2B5B">
            <w:pPr>
              <w:rPr>
                <w:rFonts w:eastAsia="Calibri"/>
                <w:szCs w:val="22"/>
              </w:rPr>
            </w:pPr>
            <w:r w:rsidRPr="00BF2995">
              <w:rPr>
                <w:rFonts w:eastAsia="Calibri"/>
                <w:szCs w:val="22"/>
              </w:rPr>
              <w:t>v27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F07883" w14:textId="5B28588B" w:rsidR="00AD2B5B" w:rsidRPr="004B1509" w:rsidRDefault="00AD2B5B" w:rsidP="00AD2B5B">
            <w:pPr>
              <w:rPr>
                <w:rFonts w:eastAsia="Calibri"/>
                <w:szCs w:val="22"/>
              </w:rPr>
            </w:pPr>
            <w:proofErr w:type="spellStart"/>
            <w:r w:rsidRPr="00BF2995">
              <w:rPr>
                <w:rFonts w:eastAsia="Calibri"/>
                <w:szCs w:val="22"/>
              </w:rPr>
              <w:t>Žliobiškis</w:t>
            </w:r>
            <w:proofErr w:type="spellEnd"/>
            <w:r w:rsidRPr="00BF2995">
              <w:rPr>
                <w:rFonts w:eastAsia="Calibri"/>
                <w:szCs w:val="22"/>
              </w:rPr>
              <w:t>–</w:t>
            </w:r>
            <w:proofErr w:type="spellStart"/>
            <w:r w:rsidRPr="00BF2995">
              <w:rPr>
                <w:rFonts w:eastAsia="Calibri"/>
                <w:szCs w:val="22"/>
              </w:rPr>
              <w:t>Virsnys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3F4C2EB4" w14:textId="7A58FCB4" w:rsidR="00AD2B5B" w:rsidRPr="004B1509" w:rsidRDefault="00AD2B5B" w:rsidP="00AD2B5B">
            <w:pPr>
              <w:jc w:val="right"/>
              <w:rPr>
                <w:rFonts w:eastAsia="Calibri"/>
                <w:szCs w:val="22"/>
              </w:rPr>
            </w:pPr>
            <w:r w:rsidRPr="00BF2995">
              <w:rPr>
                <w:rFonts w:eastAsia="Calibri"/>
                <w:szCs w:val="22"/>
              </w:rPr>
              <w:t xml:space="preserve"> </w:t>
            </w:r>
            <w:r w:rsidRPr="00BF2995">
              <w:rPr>
                <w:rFonts w:eastAsia="Calibri"/>
                <w:bCs/>
                <w:szCs w:val="22"/>
              </w:rPr>
              <w:t>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8858E" w14:textId="2C91B517"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9472" w14:textId="73E91005" w:rsidR="00AD2B5B" w:rsidRPr="004B1509" w:rsidRDefault="00AD2B5B" w:rsidP="00AD2B5B">
            <w:pPr>
              <w:jc w:val="right"/>
              <w:rPr>
                <w:rFonts w:eastAsia="Calibri"/>
                <w:szCs w:val="22"/>
              </w:rPr>
            </w:pPr>
            <w:r w:rsidRPr="00BF2995">
              <w:rPr>
                <w:rFonts w:eastAsia="Calibri"/>
                <w:bCs/>
                <w:szCs w:val="22"/>
              </w:rPr>
              <w:t>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3968E" w14:textId="79B38015" w:rsidR="00AD2B5B" w:rsidRPr="004B1509" w:rsidRDefault="00AD2B5B" w:rsidP="00AD2B5B">
            <w:pPr>
              <w:jc w:val="right"/>
              <w:rPr>
                <w:rFonts w:eastAsia="Calibri"/>
                <w:szCs w:val="22"/>
              </w:rPr>
            </w:pPr>
            <w:r w:rsidRPr="00BF299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3A7D1" w14:textId="66376DE2" w:rsidR="00AD2B5B" w:rsidRPr="004B1509" w:rsidRDefault="00AD2B5B" w:rsidP="00AD2B5B">
            <w:pPr>
              <w:jc w:val="center"/>
              <w:rPr>
                <w:rFonts w:eastAsia="Calibri"/>
                <w:bCs/>
                <w:szCs w:val="22"/>
              </w:rPr>
            </w:pP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39DBC8" w14:textId="6E2DD2BB" w:rsidR="00AD2B5B" w:rsidRPr="004B1509" w:rsidRDefault="00AD2B5B" w:rsidP="00AD2B5B">
            <w:pPr>
              <w:jc w:val="center"/>
              <w:rPr>
                <w:rFonts w:eastAsia="Calibri"/>
                <w:szCs w:val="22"/>
              </w:rPr>
            </w:pPr>
            <w:r w:rsidRPr="00BF2995">
              <w:rPr>
                <w:rFonts w:eastAsia="Calibri"/>
                <w:bCs/>
                <w:szCs w:val="22"/>
              </w:rPr>
              <w:t>4400-6630-6674</w:t>
            </w:r>
          </w:p>
        </w:tc>
      </w:tr>
      <w:tr w:rsidR="00AD2B5B" w:rsidRPr="004B1509" w14:paraId="1FEC822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769771"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C8B04" w14:textId="141A9DE1" w:rsidR="00AD2B5B" w:rsidRPr="004B1509" w:rsidRDefault="00AD2B5B" w:rsidP="00AD2B5B">
            <w:pPr>
              <w:rPr>
                <w:rFonts w:eastAsia="Calibri"/>
                <w:szCs w:val="22"/>
              </w:rPr>
            </w:pPr>
            <w:r w:rsidRPr="00BF2995">
              <w:rPr>
                <w:rFonts w:eastAsia="Calibri"/>
                <w:szCs w:val="22"/>
              </w:rPr>
              <w:t>v28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8DDE70" w14:textId="70C4B219" w:rsidR="00AD2B5B" w:rsidRPr="004B1509" w:rsidRDefault="00AD2B5B" w:rsidP="00AD2B5B">
            <w:pPr>
              <w:rPr>
                <w:rFonts w:eastAsia="Calibri"/>
                <w:szCs w:val="22"/>
              </w:rPr>
            </w:pPr>
            <w:r w:rsidRPr="00BF2995">
              <w:rPr>
                <w:rFonts w:eastAsia="Calibri"/>
                <w:szCs w:val="22"/>
              </w:rPr>
              <w:t>Šilai–</w:t>
            </w:r>
            <w:proofErr w:type="spellStart"/>
            <w:r w:rsidRPr="00BF2995">
              <w:rPr>
                <w:rFonts w:eastAsia="Calibri"/>
                <w:szCs w:val="22"/>
              </w:rPr>
              <w:t>Juodviliškis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19B3B30" w14:textId="7AA63B2E" w:rsidR="00AD2B5B" w:rsidRPr="004B1509" w:rsidRDefault="00AD2B5B" w:rsidP="00AD2B5B">
            <w:pPr>
              <w:jc w:val="right"/>
              <w:rPr>
                <w:rFonts w:eastAsia="Calibri"/>
                <w:szCs w:val="22"/>
              </w:rPr>
            </w:pPr>
            <w:r w:rsidRPr="00BF2995">
              <w:rPr>
                <w:rFonts w:eastAsia="Calibri"/>
                <w:szCs w:val="22"/>
              </w:rPr>
              <w:t xml:space="preserve"> </w:t>
            </w:r>
            <w:r w:rsidRPr="00BF2995">
              <w:rPr>
                <w:rFonts w:eastAsia="Calibri"/>
                <w:bCs/>
                <w:szCs w:val="22"/>
              </w:rPr>
              <w:t>1589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8BBC" w14:textId="6EAE7CB0"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F8955" w14:textId="0BE6A184" w:rsidR="00AD2B5B" w:rsidRPr="004B1509" w:rsidRDefault="00AD2B5B" w:rsidP="00AD2B5B">
            <w:pPr>
              <w:jc w:val="right"/>
              <w:rPr>
                <w:rFonts w:eastAsia="Calibri"/>
                <w:szCs w:val="22"/>
              </w:rPr>
            </w:pPr>
            <w:r w:rsidRPr="00BF2995">
              <w:rPr>
                <w:rFonts w:eastAsia="Calibri"/>
                <w:bCs/>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45A39" w14:textId="06EEE52D" w:rsidR="00AD2B5B" w:rsidRPr="004B1509" w:rsidRDefault="00AD2B5B" w:rsidP="00AD2B5B">
            <w:pPr>
              <w:jc w:val="right"/>
              <w:rPr>
                <w:rFonts w:eastAsia="Calibri"/>
                <w:szCs w:val="22"/>
              </w:rPr>
            </w:pPr>
            <w:r w:rsidRPr="00BF2995">
              <w:rPr>
                <w:rFonts w:eastAsia="Calibri"/>
                <w:bCs/>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AA8A4" w14:textId="77777777" w:rsidR="00AD2B5B" w:rsidRPr="00BF2995" w:rsidRDefault="00AD2B5B" w:rsidP="00AD2B5B">
            <w:pPr>
              <w:jc w:val="center"/>
              <w:rPr>
                <w:rFonts w:eastAsia="Calibri"/>
                <w:bCs/>
                <w:szCs w:val="22"/>
              </w:rPr>
            </w:pPr>
            <w:proofErr w:type="spellStart"/>
            <w:r w:rsidRPr="00BF2995">
              <w:rPr>
                <w:rFonts w:eastAsia="Calibri"/>
                <w:bCs/>
                <w:szCs w:val="22"/>
              </w:rPr>
              <w:t>IVv</w:t>
            </w:r>
            <w:proofErr w:type="spellEnd"/>
          </w:p>
          <w:p w14:paraId="3AD5F61A" w14:textId="1CB48C1F" w:rsidR="00AD2B5B" w:rsidRPr="004B1509" w:rsidRDefault="00AD2B5B" w:rsidP="00AD2B5B">
            <w:pPr>
              <w:jc w:val="center"/>
              <w:rPr>
                <w:rFonts w:eastAsia="Calibri"/>
                <w:bCs/>
                <w:szCs w:val="22"/>
              </w:rPr>
            </w:pPr>
            <w:proofErr w:type="spellStart"/>
            <w:r w:rsidRPr="00BF299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4F2288" w14:textId="5166D17F" w:rsidR="00AD2B5B" w:rsidRPr="004B1509" w:rsidRDefault="00AD2B5B" w:rsidP="00AD2B5B">
            <w:pPr>
              <w:jc w:val="center"/>
              <w:rPr>
                <w:rFonts w:eastAsia="Calibri"/>
                <w:szCs w:val="22"/>
              </w:rPr>
            </w:pPr>
            <w:r w:rsidRPr="00BF2995">
              <w:rPr>
                <w:rFonts w:eastAsia="Calibri"/>
                <w:bCs/>
                <w:szCs w:val="22"/>
              </w:rPr>
              <w:t>4400-6646-8800 4400-6695-5920</w:t>
            </w:r>
          </w:p>
        </w:tc>
      </w:tr>
      <w:tr w:rsidR="00AD2B5B" w:rsidRPr="004B1509" w14:paraId="2A8C8D6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F496489"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C438" w14:textId="74BDC143" w:rsidR="00AD2B5B" w:rsidRPr="004B1509" w:rsidRDefault="00AD2B5B" w:rsidP="00AD2B5B">
            <w:pPr>
              <w:rPr>
                <w:rFonts w:eastAsia="Calibri"/>
                <w:szCs w:val="22"/>
              </w:rPr>
            </w:pPr>
            <w:r w:rsidRPr="00BF2995">
              <w:rPr>
                <w:rFonts w:eastAsia="Calibri"/>
                <w:szCs w:val="22"/>
              </w:rPr>
              <w:t>v29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4E7A1F" w14:textId="1BCC6463" w:rsidR="00AD2B5B" w:rsidRPr="004B1509" w:rsidRDefault="00AD2B5B" w:rsidP="00AD2B5B">
            <w:pPr>
              <w:rPr>
                <w:rFonts w:eastAsia="Calibri"/>
                <w:szCs w:val="22"/>
              </w:rPr>
            </w:pPr>
            <w:r w:rsidRPr="00BF2995">
              <w:rPr>
                <w:rFonts w:eastAsia="Calibri"/>
                <w:szCs w:val="22"/>
              </w:rPr>
              <w:t xml:space="preserve">Privažiuojamasis kelias prie gyvenamųjų namų nuo </w:t>
            </w:r>
            <w:proofErr w:type="spellStart"/>
            <w:r w:rsidRPr="00BF2995">
              <w:rPr>
                <w:rFonts w:eastAsia="Calibri"/>
                <w:szCs w:val="22"/>
              </w:rPr>
              <w:t>Laičių</w:t>
            </w:r>
            <w:proofErr w:type="spellEnd"/>
            <w:r w:rsidRPr="00BF2995">
              <w:rPr>
                <w:rFonts w:eastAsia="Calibri"/>
                <w:szCs w:val="22"/>
              </w:rPr>
              <w:t xml:space="preserve"> g., </w:t>
            </w:r>
            <w:proofErr w:type="spellStart"/>
            <w:r w:rsidRPr="00BF2995">
              <w:rPr>
                <w:rFonts w:eastAsia="Calibri"/>
                <w:szCs w:val="22"/>
              </w:rPr>
              <w:t>Viešintėlių</w:t>
            </w:r>
            <w:proofErr w:type="spellEnd"/>
            <w:r w:rsidRPr="00BF299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AFF909" w14:textId="6027A532" w:rsidR="00AD2B5B" w:rsidRPr="004B1509" w:rsidRDefault="00AD2B5B" w:rsidP="00AD2B5B">
            <w:pPr>
              <w:jc w:val="right"/>
              <w:rPr>
                <w:rFonts w:eastAsia="Calibri"/>
                <w:szCs w:val="22"/>
              </w:rPr>
            </w:pPr>
            <w:r w:rsidRPr="00BF2995">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1BF2F" w14:textId="56C2CDE7"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6417" w14:textId="6CCAF836" w:rsidR="00AD2B5B" w:rsidRPr="004B1509" w:rsidRDefault="00AD2B5B" w:rsidP="00AD2B5B">
            <w:pPr>
              <w:jc w:val="right"/>
              <w:rPr>
                <w:rFonts w:eastAsia="Calibri"/>
                <w:szCs w:val="22"/>
              </w:rPr>
            </w:pPr>
            <w:r w:rsidRPr="00BF2995">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C7D20" w14:textId="5E782B43" w:rsidR="00AD2B5B" w:rsidRPr="004B1509" w:rsidRDefault="00AD2B5B" w:rsidP="00AD2B5B">
            <w:pPr>
              <w:jc w:val="right"/>
              <w:rPr>
                <w:rFonts w:eastAsia="Calibri"/>
                <w:szCs w:val="22"/>
              </w:rPr>
            </w:pPr>
            <w:r w:rsidRPr="00BF299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92C5C" w14:textId="51412E4A" w:rsidR="00AD2B5B" w:rsidRPr="004B1509" w:rsidRDefault="00AD2B5B" w:rsidP="00AD2B5B">
            <w:pPr>
              <w:jc w:val="center"/>
              <w:rPr>
                <w:rFonts w:eastAsia="Calibri"/>
                <w:bCs/>
                <w:szCs w:val="22"/>
              </w:rPr>
            </w:pPr>
            <w:proofErr w:type="spellStart"/>
            <w:r w:rsidRPr="00BF299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D7A973" w14:textId="3C1F8A14" w:rsidR="00AD2B5B" w:rsidRPr="004B1509" w:rsidRDefault="00AD2B5B" w:rsidP="00AD2B5B">
            <w:pPr>
              <w:jc w:val="center"/>
              <w:rPr>
                <w:rFonts w:eastAsia="Calibri"/>
                <w:szCs w:val="22"/>
              </w:rPr>
            </w:pPr>
            <w:r w:rsidRPr="00BF2995">
              <w:rPr>
                <w:rFonts w:eastAsia="Calibri"/>
                <w:bCs/>
                <w:szCs w:val="22"/>
              </w:rPr>
              <w:t>4400-6622-3878</w:t>
            </w:r>
          </w:p>
        </w:tc>
      </w:tr>
      <w:tr w:rsidR="00AD2B5B" w:rsidRPr="004B1509" w14:paraId="57CDD4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D1A509B"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34B7D" w14:textId="3F435A3F" w:rsidR="00AD2B5B" w:rsidRPr="004B1509" w:rsidRDefault="00AD2B5B" w:rsidP="00AD2B5B">
            <w:pPr>
              <w:rPr>
                <w:rFonts w:eastAsia="Calibri"/>
                <w:szCs w:val="22"/>
              </w:rPr>
            </w:pPr>
            <w:r w:rsidRPr="00BF2995">
              <w:rPr>
                <w:rFonts w:eastAsia="Calibri"/>
                <w:szCs w:val="22"/>
              </w:rPr>
              <w:t>v3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C3B395" w14:textId="4BA867B8" w:rsidR="00AD2B5B" w:rsidRPr="004B1509" w:rsidRDefault="00AD2B5B" w:rsidP="00AD2B5B">
            <w:pPr>
              <w:rPr>
                <w:rFonts w:eastAsia="Calibri"/>
                <w:szCs w:val="22"/>
              </w:rPr>
            </w:pPr>
            <w:r w:rsidRPr="00BF2995">
              <w:rPr>
                <w:rFonts w:eastAsia="Calibri"/>
                <w:szCs w:val="22"/>
              </w:rPr>
              <w:t>Privažiuojamasis kelias prie Viešinto ežero nuo kelio Nr. 124 (</w:t>
            </w:r>
            <w:proofErr w:type="spellStart"/>
            <w:r w:rsidRPr="00BF2995">
              <w:rPr>
                <w:rFonts w:eastAsia="Calibri"/>
                <w:szCs w:val="22"/>
              </w:rPr>
              <w:t>Laičių</w:t>
            </w:r>
            <w:proofErr w:type="spellEnd"/>
            <w:r w:rsidRPr="00BF2995">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CD254F" w14:textId="0B591AD0" w:rsidR="00AD2B5B" w:rsidRPr="004B1509" w:rsidRDefault="00AD2B5B" w:rsidP="00AD2B5B">
            <w:pPr>
              <w:jc w:val="right"/>
              <w:rPr>
                <w:rFonts w:eastAsia="Calibri"/>
                <w:szCs w:val="22"/>
              </w:rPr>
            </w:pPr>
            <w:r w:rsidRPr="00BF2995">
              <w:rPr>
                <w:rFonts w:eastAsia="Calibri"/>
                <w:bCs/>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D1ACB" w14:textId="14A459C8"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9C872" w14:textId="0EFC0250" w:rsidR="00AD2B5B" w:rsidRPr="004B1509" w:rsidRDefault="00AD2B5B" w:rsidP="00AD2B5B">
            <w:pPr>
              <w:jc w:val="right"/>
              <w:rPr>
                <w:rFonts w:eastAsia="Calibri"/>
                <w:szCs w:val="22"/>
              </w:rPr>
            </w:pPr>
            <w:r w:rsidRPr="00BF2995">
              <w:rPr>
                <w:rFonts w:eastAsia="Calibri"/>
                <w:bCs/>
                <w:szCs w:val="22"/>
              </w:rPr>
              <w:t>188</w:t>
            </w:r>
            <w:r w:rsidRPr="00BF2995">
              <w:rPr>
                <w:rStyle w:val="Puslapioinaosnuoroda"/>
                <w:rFonts w:eastAsia="Calibri"/>
                <w:bCs/>
                <w:szCs w:val="22"/>
              </w:rPr>
              <w:footnoteReference w:id="24"/>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B8A10" w14:textId="34D6AFFC" w:rsidR="00AD2B5B" w:rsidRPr="004B1509" w:rsidRDefault="00AD2B5B" w:rsidP="00AD2B5B">
            <w:pPr>
              <w:jc w:val="right"/>
              <w:rPr>
                <w:rFonts w:eastAsia="Calibri"/>
                <w:szCs w:val="22"/>
              </w:rPr>
            </w:pPr>
            <w:r w:rsidRPr="00BF299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10C" w14:textId="0CC2D550" w:rsidR="00AD2B5B" w:rsidRPr="004B1509" w:rsidRDefault="00AD2B5B" w:rsidP="00AD2B5B">
            <w:pPr>
              <w:jc w:val="center"/>
              <w:rPr>
                <w:rFonts w:eastAsia="Calibri"/>
                <w:bCs/>
                <w:szCs w:val="22"/>
              </w:rPr>
            </w:pP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4F7F26" w14:textId="64C4292E" w:rsidR="00AD2B5B" w:rsidRPr="004B1509" w:rsidRDefault="00AD2B5B" w:rsidP="00AD2B5B">
            <w:pPr>
              <w:jc w:val="center"/>
              <w:rPr>
                <w:rFonts w:eastAsia="Calibri"/>
                <w:szCs w:val="22"/>
              </w:rPr>
            </w:pPr>
            <w:r w:rsidRPr="00BF2995">
              <w:rPr>
                <w:rFonts w:eastAsia="Calibri"/>
                <w:bCs/>
                <w:szCs w:val="22"/>
              </w:rPr>
              <w:t>4400-6635-6701</w:t>
            </w:r>
          </w:p>
        </w:tc>
      </w:tr>
      <w:tr w:rsidR="00AD2B5B" w:rsidRPr="004B1509" w14:paraId="779CCBF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51E0D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2AB8A5" w14:textId="6C6E28F8" w:rsidR="00AD2B5B" w:rsidRPr="004B1509" w:rsidRDefault="00AD2B5B" w:rsidP="00AD2B5B">
            <w:pPr>
              <w:rPr>
                <w:rFonts w:eastAsia="Calibri"/>
                <w:szCs w:val="22"/>
              </w:rPr>
            </w:pPr>
            <w:r w:rsidRPr="00BF2995">
              <w:rPr>
                <w:rFonts w:eastAsia="Calibri"/>
                <w:szCs w:val="22"/>
              </w:rPr>
              <w:t>v30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FA8268" w14:textId="3CEEDB38" w:rsidR="00AD2B5B" w:rsidRPr="004B1509" w:rsidRDefault="00AD2B5B" w:rsidP="00AD2B5B">
            <w:pPr>
              <w:rPr>
                <w:rFonts w:eastAsia="Calibri"/>
                <w:szCs w:val="22"/>
              </w:rPr>
            </w:pPr>
            <w:r w:rsidRPr="00BF2995">
              <w:rPr>
                <w:rFonts w:eastAsia="Calibri"/>
                <w:szCs w:val="22"/>
              </w:rPr>
              <w:t>Privažiuojamasis kelias prie Vytauto g., Viešintų mstl. nuo kelio Viešintos–Papiliai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69C259" w14:textId="2BAE8777" w:rsidR="00AD2B5B" w:rsidRPr="004B1509" w:rsidRDefault="00AD2B5B" w:rsidP="00AD2B5B">
            <w:pPr>
              <w:jc w:val="right"/>
              <w:rPr>
                <w:rFonts w:eastAsia="Calibri"/>
                <w:szCs w:val="22"/>
              </w:rPr>
            </w:pPr>
            <w:r w:rsidRPr="00BF2995">
              <w:rPr>
                <w:rFonts w:eastAsia="Calibri"/>
                <w:szCs w:val="22"/>
              </w:rPr>
              <w:t xml:space="preserve"> </w:t>
            </w:r>
            <w:r w:rsidRPr="00BF2995">
              <w:rPr>
                <w:rFonts w:eastAsia="Calibri"/>
                <w:bCs/>
                <w:szCs w:val="22"/>
              </w:rPr>
              <w:t>1290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19FC1" w14:textId="603009BD"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A9DA1" w14:textId="4A2C9F55" w:rsidR="00AD2B5B" w:rsidRPr="004B1509" w:rsidRDefault="00AD2B5B" w:rsidP="00AD2B5B">
            <w:pPr>
              <w:jc w:val="right"/>
              <w:rPr>
                <w:rFonts w:eastAsia="Calibri"/>
                <w:szCs w:val="22"/>
              </w:rPr>
            </w:pPr>
            <w:r w:rsidRPr="00BF2995">
              <w:rPr>
                <w:rFonts w:eastAsia="Calibri"/>
                <w:szCs w:val="22"/>
              </w:rPr>
              <w:t xml:space="preserve"> </w:t>
            </w:r>
            <w:r w:rsidRPr="00BF2995">
              <w:rPr>
                <w:rFonts w:eastAsia="Calibri"/>
                <w:bCs/>
                <w:szCs w:val="22"/>
              </w:rPr>
              <w:t>1290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E26B2" w14:textId="11FAF8CD"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226" w14:textId="59E6FF7E" w:rsidR="00AD2B5B" w:rsidRPr="004B1509" w:rsidRDefault="00AD2B5B" w:rsidP="00AD2B5B">
            <w:pPr>
              <w:jc w:val="center"/>
              <w:rPr>
                <w:rFonts w:eastAsia="Calibri"/>
                <w:bCs/>
                <w:szCs w:val="22"/>
              </w:rPr>
            </w:pPr>
            <w:proofErr w:type="spellStart"/>
            <w:r w:rsidRPr="00BF299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E96A38" w14:textId="0F6743AE" w:rsidR="00AD2B5B" w:rsidRPr="004B1509" w:rsidRDefault="00AD2B5B" w:rsidP="00AD2B5B">
            <w:pPr>
              <w:jc w:val="center"/>
              <w:rPr>
                <w:rFonts w:eastAsia="Calibri"/>
                <w:szCs w:val="22"/>
              </w:rPr>
            </w:pPr>
            <w:r w:rsidRPr="00BF2995">
              <w:rPr>
                <w:rFonts w:eastAsia="Calibri"/>
                <w:bCs/>
                <w:szCs w:val="22"/>
              </w:rPr>
              <w:t>4400-6630-6509</w:t>
            </w:r>
          </w:p>
        </w:tc>
      </w:tr>
      <w:tr w:rsidR="00AD2B5B" w:rsidRPr="004B1509" w14:paraId="0E2016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48E871"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A15AF" w14:textId="0E42370C" w:rsidR="00AD2B5B" w:rsidRPr="004B1509" w:rsidRDefault="00AD2B5B" w:rsidP="00AD2B5B">
            <w:pPr>
              <w:rPr>
                <w:rFonts w:eastAsia="Calibri"/>
                <w:szCs w:val="22"/>
              </w:rPr>
            </w:pPr>
            <w:r w:rsidRPr="00BF2995">
              <w:rPr>
                <w:rFonts w:eastAsia="Calibri"/>
                <w:szCs w:val="22"/>
              </w:rPr>
              <w:t>v31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EEC439" w14:textId="367577CD" w:rsidR="00AD2B5B" w:rsidRPr="004B1509" w:rsidRDefault="00AD2B5B" w:rsidP="00AD2B5B">
            <w:pPr>
              <w:rPr>
                <w:rFonts w:eastAsia="Calibri"/>
                <w:szCs w:val="22"/>
              </w:rPr>
            </w:pPr>
            <w:r w:rsidRPr="00BF2995">
              <w:rPr>
                <w:rFonts w:eastAsia="Calibri"/>
                <w:szCs w:val="22"/>
              </w:rPr>
              <w:t>Pravažiuojamasis kelias nuo Vytauto g. iki Pušyno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EA9CE4" w14:textId="322A9037" w:rsidR="00AD2B5B" w:rsidRPr="004B1509" w:rsidRDefault="00AD2B5B" w:rsidP="00AD2B5B">
            <w:pPr>
              <w:jc w:val="right"/>
              <w:rPr>
                <w:rFonts w:eastAsia="Calibri"/>
                <w:szCs w:val="22"/>
              </w:rPr>
            </w:pPr>
            <w:r w:rsidRPr="00BF2995">
              <w:rPr>
                <w:rFonts w:eastAsia="Calibri"/>
                <w:bCs/>
                <w:szCs w:val="22"/>
              </w:rPr>
              <w:t>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1BD08" w14:textId="50BEAEB2" w:rsidR="00AD2B5B" w:rsidRPr="004B1509" w:rsidRDefault="00AD2B5B" w:rsidP="00AD2B5B">
            <w:pPr>
              <w:jc w:val="right"/>
              <w:rPr>
                <w:rFonts w:eastAsia="Calibri"/>
                <w:szCs w:val="22"/>
              </w:rPr>
            </w:pPr>
            <w:r w:rsidRPr="00BF2995">
              <w:rPr>
                <w:rFonts w:eastAsia="Calibri"/>
                <w:bCs/>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AC75" w14:textId="56A5FA5A" w:rsidR="00AD2B5B" w:rsidRPr="004B1509" w:rsidRDefault="00AD2B5B" w:rsidP="00AD2B5B">
            <w:pPr>
              <w:jc w:val="right"/>
              <w:rPr>
                <w:rFonts w:eastAsia="Calibri"/>
                <w:szCs w:val="22"/>
              </w:rPr>
            </w:pPr>
            <w:r w:rsidRPr="00BF2995">
              <w:rPr>
                <w:rFonts w:eastAsia="Calibri"/>
                <w:bCs/>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DC218" w14:textId="73C74809" w:rsidR="00AD2B5B" w:rsidRPr="004B1509" w:rsidRDefault="00AD2B5B" w:rsidP="00AD2B5B">
            <w:pPr>
              <w:jc w:val="right"/>
              <w:rPr>
                <w:rFonts w:eastAsia="Calibri"/>
                <w:szCs w:val="22"/>
              </w:rPr>
            </w:pPr>
            <w:r w:rsidRPr="00BF2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BF865" w14:textId="4D1A1416" w:rsidR="00AD2B5B" w:rsidRPr="004B1509" w:rsidRDefault="00AD2B5B" w:rsidP="00AD2B5B">
            <w:pPr>
              <w:jc w:val="center"/>
              <w:rPr>
                <w:rFonts w:eastAsia="Calibri"/>
                <w:bCs/>
                <w:szCs w:val="22"/>
              </w:rPr>
            </w:pPr>
            <w:r w:rsidRPr="00BF2995">
              <w:rPr>
                <w:rFonts w:eastAsia="Calibri"/>
                <w:bCs/>
                <w:szCs w:val="22"/>
              </w:rPr>
              <w:t xml:space="preserve"> </w:t>
            </w:r>
            <w:proofErr w:type="spellStart"/>
            <w:r w:rsidRPr="00BF299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E52743" w14:textId="09EB9765" w:rsidR="00AD2B5B" w:rsidRPr="004B1509" w:rsidRDefault="00AD2B5B" w:rsidP="00AD2B5B">
            <w:pPr>
              <w:jc w:val="center"/>
              <w:rPr>
                <w:rFonts w:eastAsia="Calibri"/>
                <w:szCs w:val="22"/>
              </w:rPr>
            </w:pPr>
            <w:r w:rsidRPr="00BF2995">
              <w:rPr>
                <w:rFonts w:eastAsia="Calibri"/>
                <w:bCs/>
                <w:szCs w:val="22"/>
              </w:rPr>
              <w:t>4400-6630-6685</w:t>
            </w:r>
          </w:p>
        </w:tc>
      </w:tr>
      <w:tr w:rsidR="00AD2B5B" w:rsidRPr="004B1509" w14:paraId="7A25BFF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0157C5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F34F2" w14:textId="75C4E32C" w:rsidR="00AD2B5B" w:rsidRPr="004B1509" w:rsidRDefault="00AD2B5B" w:rsidP="00AD2B5B">
            <w:pPr>
              <w:rPr>
                <w:rFonts w:eastAsia="Calibri"/>
                <w:szCs w:val="22"/>
              </w:rPr>
            </w:pPr>
            <w:r w:rsidRPr="00587D5D">
              <w:rPr>
                <w:rFonts w:eastAsia="Calibri"/>
                <w:szCs w:val="22"/>
              </w:rPr>
              <w:t>v32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AF1BFB" w14:textId="080C8BEA" w:rsidR="00AD2B5B" w:rsidRPr="004B1509" w:rsidRDefault="00AD2B5B" w:rsidP="00AD2B5B">
            <w:pPr>
              <w:rPr>
                <w:rFonts w:eastAsia="Calibri"/>
                <w:szCs w:val="22"/>
              </w:rPr>
            </w:pPr>
            <w:r w:rsidRPr="00587D5D">
              <w:rPr>
                <w:rFonts w:eastAsia="Calibri"/>
                <w:szCs w:val="22"/>
              </w:rPr>
              <w:t xml:space="preserve">Privažiuojamasis kelias prie Eglynės g., </w:t>
            </w:r>
            <w:proofErr w:type="spellStart"/>
            <w:r w:rsidRPr="00587D5D">
              <w:rPr>
                <w:rFonts w:eastAsia="Calibri"/>
                <w:szCs w:val="22"/>
              </w:rPr>
              <w:t>Viešintėlių</w:t>
            </w:r>
            <w:proofErr w:type="spellEnd"/>
            <w:r w:rsidRPr="00587D5D">
              <w:rPr>
                <w:rFonts w:eastAsia="Calibri"/>
                <w:szCs w:val="22"/>
              </w:rPr>
              <w:t xml:space="preserve"> k. nuo kelio Nr. 124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D13B28" w14:textId="5D48CF5D" w:rsidR="00AD2B5B" w:rsidRPr="004B1509" w:rsidRDefault="00AD2B5B" w:rsidP="00AD2B5B">
            <w:pPr>
              <w:jc w:val="right"/>
              <w:rPr>
                <w:rFonts w:eastAsia="Calibri"/>
                <w:szCs w:val="22"/>
              </w:rPr>
            </w:pPr>
            <w:r w:rsidRPr="00587D5D">
              <w:rPr>
                <w:rFonts w:eastAsia="Calibri"/>
                <w:bCs/>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7589B" w14:textId="5E123387"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FB84" w14:textId="3AA8816B" w:rsidR="00AD2B5B" w:rsidRPr="004B1509" w:rsidRDefault="00AD2B5B" w:rsidP="00AD2B5B">
            <w:pPr>
              <w:jc w:val="right"/>
              <w:rPr>
                <w:rFonts w:eastAsia="Calibri"/>
                <w:szCs w:val="22"/>
              </w:rPr>
            </w:pPr>
            <w:r w:rsidRPr="00587D5D">
              <w:rPr>
                <w:rFonts w:eastAsia="Calibri"/>
                <w:bCs/>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3BC30" w14:textId="7077D4E9"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750FB" w14:textId="081EE146" w:rsidR="00AD2B5B" w:rsidRPr="004B1509" w:rsidRDefault="00AD2B5B" w:rsidP="00AD2B5B">
            <w:pPr>
              <w:jc w:val="center"/>
              <w:rPr>
                <w:rFonts w:eastAsia="Calibri"/>
                <w:bCs/>
                <w:szCs w:val="22"/>
              </w:rPr>
            </w:pPr>
            <w:r w:rsidRPr="00587D5D">
              <w:rPr>
                <w:rFonts w:eastAsia="Calibri"/>
                <w:bCs/>
                <w:szCs w:val="22"/>
              </w:rPr>
              <w:t xml:space="preserve"> </w:t>
            </w:r>
            <w:proofErr w:type="spellStart"/>
            <w:r w:rsidRPr="00587D5D">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FA9B55" w14:textId="7125B749" w:rsidR="00AD2B5B" w:rsidRPr="004B1509" w:rsidRDefault="00AD2B5B" w:rsidP="00AD2B5B">
            <w:pPr>
              <w:jc w:val="center"/>
              <w:rPr>
                <w:rFonts w:eastAsia="Calibri"/>
                <w:szCs w:val="22"/>
              </w:rPr>
            </w:pPr>
            <w:r w:rsidRPr="00587D5D">
              <w:rPr>
                <w:rFonts w:eastAsia="Calibri"/>
                <w:bCs/>
                <w:szCs w:val="22"/>
              </w:rPr>
              <w:t>4400-6621-5178</w:t>
            </w:r>
          </w:p>
        </w:tc>
      </w:tr>
      <w:tr w:rsidR="00AD2B5B" w:rsidRPr="004B1509" w14:paraId="601EBBC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41D6B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6499A" w14:textId="3458763D" w:rsidR="00AD2B5B" w:rsidRPr="004B1509" w:rsidRDefault="00AD2B5B" w:rsidP="00AD2B5B">
            <w:pPr>
              <w:rPr>
                <w:rFonts w:eastAsia="Calibri"/>
                <w:szCs w:val="22"/>
              </w:rPr>
            </w:pPr>
            <w:r w:rsidRPr="00587D5D">
              <w:rPr>
                <w:rFonts w:eastAsia="Calibri"/>
                <w:szCs w:val="22"/>
              </w:rPr>
              <w:t>v33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D251BE" w14:textId="275C68AB" w:rsidR="00AD2B5B" w:rsidRPr="004B1509" w:rsidRDefault="00AD2B5B" w:rsidP="00AD2B5B">
            <w:pPr>
              <w:rPr>
                <w:rFonts w:eastAsia="Calibri"/>
                <w:szCs w:val="22"/>
              </w:rPr>
            </w:pPr>
            <w:r w:rsidRPr="00587D5D">
              <w:rPr>
                <w:rFonts w:eastAsia="Calibri"/>
                <w:szCs w:val="22"/>
              </w:rPr>
              <w:t xml:space="preserve">Privažiuojamasis kelias prie Viešintų mstl. katilinės nuo </w:t>
            </w:r>
            <w:proofErr w:type="spellStart"/>
            <w:r w:rsidRPr="00587D5D">
              <w:rPr>
                <w:rFonts w:eastAsia="Calibri"/>
                <w:szCs w:val="22"/>
              </w:rPr>
              <w:t>Bilėnų</w:t>
            </w:r>
            <w:proofErr w:type="spellEnd"/>
            <w:r w:rsidRPr="00587D5D">
              <w:rPr>
                <w:rFonts w:eastAsia="Calibri"/>
                <w:szCs w:val="22"/>
              </w:rPr>
              <w:t xml:space="preserve">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96B3BA" w14:textId="6166E65D" w:rsidR="00AD2B5B" w:rsidRPr="004B1509" w:rsidRDefault="00AD2B5B" w:rsidP="00AD2B5B">
            <w:pPr>
              <w:jc w:val="right"/>
              <w:rPr>
                <w:rFonts w:eastAsia="Calibri"/>
                <w:szCs w:val="22"/>
              </w:rPr>
            </w:pPr>
            <w:r w:rsidRPr="00587D5D">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9A7E9" w14:textId="7BCF69F4" w:rsidR="00AD2B5B" w:rsidRPr="004B1509" w:rsidRDefault="00AD2B5B" w:rsidP="00AD2B5B">
            <w:pPr>
              <w:jc w:val="right"/>
              <w:rPr>
                <w:rFonts w:eastAsia="Calibri"/>
                <w:szCs w:val="22"/>
              </w:rPr>
            </w:pPr>
            <w:r w:rsidRPr="00587D5D">
              <w:rPr>
                <w:rFonts w:eastAsia="Calibri"/>
                <w:bCs/>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B581C" w14:textId="051DCEF2" w:rsidR="00AD2B5B" w:rsidRPr="004B1509" w:rsidRDefault="00AD2B5B" w:rsidP="00AD2B5B">
            <w:pPr>
              <w:jc w:val="right"/>
              <w:rPr>
                <w:rFonts w:eastAsia="Calibri"/>
                <w:szCs w:val="22"/>
              </w:rPr>
            </w:pPr>
            <w:r w:rsidRPr="00587D5D">
              <w:rPr>
                <w:rFonts w:eastAsia="Calibri"/>
                <w:bCs/>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E212" w14:textId="78FADC43"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09358" w14:textId="33C95F62" w:rsidR="00AD2B5B" w:rsidRPr="004B1509" w:rsidRDefault="00AD2B5B" w:rsidP="00AD2B5B">
            <w:pPr>
              <w:jc w:val="center"/>
              <w:rPr>
                <w:rFonts w:eastAsia="Calibri"/>
                <w:bCs/>
                <w:szCs w:val="22"/>
              </w:rPr>
            </w:pP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5189C2" w14:textId="3FC73BD1" w:rsidR="00AD2B5B" w:rsidRPr="004B1509" w:rsidRDefault="00AD2B5B" w:rsidP="00AD2B5B">
            <w:pPr>
              <w:jc w:val="center"/>
              <w:rPr>
                <w:rFonts w:eastAsia="Calibri"/>
                <w:szCs w:val="22"/>
              </w:rPr>
            </w:pPr>
            <w:r w:rsidRPr="00587D5D">
              <w:rPr>
                <w:rFonts w:eastAsia="Calibri"/>
                <w:bCs/>
                <w:szCs w:val="22"/>
              </w:rPr>
              <w:t>4400-6630-6563</w:t>
            </w:r>
          </w:p>
        </w:tc>
      </w:tr>
      <w:tr w:rsidR="00AD2B5B" w:rsidRPr="004B1509" w14:paraId="1FF7AD7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17B012"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A5B09" w14:textId="38EFF33A" w:rsidR="00AD2B5B" w:rsidRPr="004B1509" w:rsidRDefault="00AD2B5B" w:rsidP="00AD2B5B">
            <w:pPr>
              <w:rPr>
                <w:rFonts w:eastAsia="Calibri"/>
                <w:szCs w:val="22"/>
              </w:rPr>
            </w:pPr>
            <w:r w:rsidRPr="00587D5D">
              <w:rPr>
                <w:rFonts w:eastAsia="Calibri"/>
                <w:szCs w:val="22"/>
              </w:rPr>
              <w:t>v34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134075" w14:textId="4C3D49F6" w:rsidR="00AD2B5B" w:rsidRPr="004B1509" w:rsidRDefault="00AD2B5B" w:rsidP="00AD2B5B">
            <w:pPr>
              <w:rPr>
                <w:rFonts w:eastAsia="Calibri"/>
                <w:szCs w:val="22"/>
              </w:rPr>
            </w:pPr>
            <w:r w:rsidRPr="00587D5D">
              <w:rPr>
                <w:rFonts w:eastAsia="Calibri"/>
                <w:szCs w:val="22"/>
              </w:rPr>
              <w:t xml:space="preserve">Privažiuojamasis kelias prie gyvenamųjų namų </w:t>
            </w:r>
            <w:proofErr w:type="spellStart"/>
            <w:r w:rsidRPr="00587D5D">
              <w:rPr>
                <w:rFonts w:eastAsia="Calibri"/>
                <w:szCs w:val="22"/>
              </w:rPr>
              <w:t>Laičių</w:t>
            </w:r>
            <w:proofErr w:type="spellEnd"/>
            <w:r w:rsidRPr="00587D5D">
              <w:rPr>
                <w:rFonts w:eastAsia="Calibri"/>
                <w:szCs w:val="22"/>
              </w:rPr>
              <w:t xml:space="preserve"> k. nuo kelio Nr. v59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9CC0B1" w14:textId="7256CC22" w:rsidR="00AD2B5B" w:rsidRPr="004B1509" w:rsidRDefault="00AD2B5B" w:rsidP="00AD2B5B">
            <w:pPr>
              <w:jc w:val="right"/>
              <w:rPr>
                <w:rFonts w:eastAsia="Calibri"/>
                <w:szCs w:val="22"/>
              </w:rPr>
            </w:pPr>
            <w:r w:rsidRPr="00587D5D">
              <w:rPr>
                <w:rFonts w:eastAsia="Calibri"/>
                <w:bCs/>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90744" w14:textId="2F8E1755"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881B0" w14:textId="2240BFB0" w:rsidR="00AD2B5B" w:rsidRPr="004B1509" w:rsidRDefault="00AD2B5B" w:rsidP="00AD2B5B">
            <w:pPr>
              <w:jc w:val="right"/>
              <w:rPr>
                <w:rFonts w:eastAsia="Calibri"/>
                <w:szCs w:val="22"/>
              </w:rPr>
            </w:pPr>
            <w:r w:rsidRPr="00587D5D">
              <w:rPr>
                <w:rFonts w:eastAsia="Calibri"/>
                <w:bCs/>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414F0" w14:textId="79EDBBAC"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4352B" w14:textId="7F0CDF06" w:rsidR="00AD2B5B" w:rsidRPr="004B1509" w:rsidRDefault="00AD2B5B" w:rsidP="00AD2B5B">
            <w:pPr>
              <w:jc w:val="center"/>
              <w:rPr>
                <w:rFonts w:eastAsia="Calibri"/>
                <w:bCs/>
                <w:szCs w:val="22"/>
              </w:rPr>
            </w:pP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68A7BC" w14:textId="212150E7" w:rsidR="00AD2B5B" w:rsidRPr="004B1509" w:rsidRDefault="00AD2B5B" w:rsidP="00AD2B5B">
            <w:pPr>
              <w:jc w:val="center"/>
              <w:rPr>
                <w:rFonts w:eastAsia="Calibri"/>
                <w:szCs w:val="22"/>
              </w:rPr>
            </w:pPr>
            <w:r w:rsidRPr="00587D5D">
              <w:rPr>
                <w:rFonts w:eastAsia="Calibri"/>
                <w:bCs/>
                <w:szCs w:val="22"/>
              </w:rPr>
              <w:t>4400-6622-3814</w:t>
            </w:r>
          </w:p>
        </w:tc>
      </w:tr>
      <w:tr w:rsidR="00AD2B5B" w:rsidRPr="004B1509" w14:paraId="581FA7B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C683B8"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B833B7" w14:textId="4CD7CDDF" w:rsidR="00AD2B5B" w:rsidRPr="004B1509" w:rsidRDefault="00AD2B5B" w:rsidP="00AD2B5B">
            <w:pPr>
              <w:rPr>
                <w:rFonts w:eastAsia="Calibri"/>
                <w:szCs w:val="22"/>
              </w:rPr>
            </w:pPr>
            <w:r w:rsidRPr="00587D5D">
              <w:rPr>
                <w:rFonts w:eastAsia="Calibri"/>
                <w:szCs w:val="22"/>
              </w:rPr>
              <w:t>v35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A4AF58" w14:textId="745E800B" w:rsidR="00AD2B5B" w:rsidRPr="004B1509" w:rsidRDefault="00AD2B5B" w:rsidP="00AD2B5B">
            <w:pPr>
              <w:rPr>
                <w:rFonts w:eastAsia="Calibri"/>
                <w:szCs w:val="22"/>
              </w:rPr>
            </w:pPr>
            <w:r w:rsidRPr="00587D5D">
              <w:rPr>
                <w:rFonts w:eastAsia="Calibri"/>
                <w:szCs w:val="22"/>
              </w:rPr>
              <w:t xml:space="preserve">Pravažiuojamasis kelias nuo </w:t>
            </w:r>
            <w:proofErr w:type="spellStart"/>
            <w:r w:rsidRPr="00587D5D">
              <w:rPr>
                <w:rFonts w:eastAsia="Calibri"/>
                <w:szCs w:val="22"/>
              </w:rPr>
              <w:t>Karūnių</w:t>
            </w:r>
            <w:proofErr w:type="spellEnd"/>
            <w:r w:rsidRPr="00587D5D">
              <w:rPr>
                <w:rFonts w:eastAsia="Calibri"/>
                <w:szCs w:val="22"/>
              </w:rPr>
              <w:t xml:space="preserve"> k. iki </w:t>
            </w:r>
            <w:proofErr w:type="spellStart"/>
            <w:r w:rsidRPr="00587D5D">
              <w:rPr>
                <w:rFonts w:eastAsia="Calibri"/>
                <w:szCs w:val="22"/>
              </w:rPr>
              <w:t>Starkonių</w:t>
            </w:r>
            <w:proofErr w:type="spellEnd"/>
            <w:r w:rsidRPr="00587D5D">
              <w:rPr>
                <w:rFonts w:eastAsia="Calibri"/>
                <w:szCs w:val="22"/>
              </w:rPr>
              <w:t xml:space="preserve"> k.,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E7C832" w14:textId="3FA05A22" w:rsidR="00AD2B5B" w:rsidRPr="004B1509" w:rsidRDefault="00AD2B5B" w:rsidP="00AD2B5B">
            <w:pPr>
              <w:jc w:val="right"/>
              <w:rPr>
                <w:rFonts w:eastAsia="Calibri"/>
                <w:szCs w:val="22"/>
              </w:rPr>
            </w:pPr>
            <w:r w:rsidRPr="00587D5D">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D824" w14:textId="17176666"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BBCD6" w14:textId="1FAE1A92"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83CD4" w14:textId="675EC9B1" w:rsidR="00AD2B5B" w:rsidRPr="004B1509" w:rsidRDefault="00AD2B5B" w:rsidP="00AD2B5B">
            <w:pPr>
              <w:jc w:val="right"/>
              <w:rPr>
                <w:rFonts w:eastAsia="Calibri"/>
                <w:szCs w:val="22"/>
              </w:rPr>
            </w:pPr>
            <w:r w:rsidRPr="00587D5D">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257C0" w14:textId="6F8738AC" w:rsidR="00AD2B5B" w:rsidRPr="004B1509" w:rsidRDefault="00AD2B5B" w:rsidP="00AD2B5B">
            <w:pPr>
              <w:jc w:val="center"/>
              <w:rPr>
                <w:rFonts w:eastAsia="Calibri"/>
                <w:bCs/>
                <w:szCs w:val="22"/>
              </w:rPr>
            </w:pPr>
            <w:proofErr w:type="spellStart"/>
            <w:r w:rsidRPr="00587D5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2D2635" w14:textId="667D5F2F" w:rsidR="00AD2B5B" w:rsidRPr="004B1509" w:rsidRDefault="00AD2B5B" w:rsidP="00AD2B5B">
            <w:pPr>
              <w:jc w:val="center"/>
              <w:rPr>
                <w:rFonts w:eastAsia="Calibri"/>
                <w:szCs w:val="22"/>
              </w:rPr>
            </w:pPr>
            <w:r w:rsidRPr="00587D5D">
              <w:rPr>
                <w:rFonts w:eastAsia="Calibri"/>
                <w:szCs w:val="22"/>
              </w:rPr>
              <w:t>-</w:t>
            </w:r>
          </w:p>
        </w:tc>
      </w:tr>
      <w:tr w:rsidR="00AD2B5B" w:rsidRPr="004B1509" w14:paraId="6A47A9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71862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52167" w14:textId="5021932B" w:rsidR="00AD2B5B" w:rsidRPr="004B1509" w:rsidRDefault="00AD2B5B" w:rsidP="00AD2B5B">
            <w:pPr>
              <w:rPr>
                <w:rFonts w:eastAsia="Calibri"/>
                <w:szCs w:val="22"/>
              </w:rPr>
            </w:pPr>
            <w:r w:rsidRPr="00587D5D">
              <w:rPr>
                <w:rFonts w:eastAsia="Calibri"/>
                <w:szCs w:val="22"/>
              </w:rPr>
              <w:t>v36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4F109D" w14:textId="2EF82C9C" w:rsidR="00AD2B5B" w:rsidRPr="004B1509" w:rsidRDefault="00AD2B5B" w:rsidP="00AD2B5B">
            <w:pPr>
              <w:rPr>
                <w:rFonts w:eastAsia="Calibri"/>
                <w:szCs w:val="22"/>
              </w:rPr>
            </w:pPr>
            <w:r w:rsidRPr="00587D5D">
              <w:rPr>
                <w:rFonts w:eastAsia="Calibri"/>
                <w:szCs w:val="22"/>
              </w:rPr>
              <w:t>Privažiuojamasis kelias prie gyvenamųjų namų Gilvydžių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3D003F" w14:textId="438CE4A9" w:rsidR="00AD2B5B" w:rsidRPr="004B1509" w:rsidRDefault="00AD2B5B" w:rsidP="00AD2B5B">
            <w:pPr>
              <w:jc w:val="right"/>
              <w:rPr>
                <w:rFonts w:eastAsia="Calibri"/>
                <w:szCs w:val="22"/>
              </w:rPr>
            </w:pPr>
            <w:r w:rsidRPr="00587D5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F46FA" w14:textId="4D2ABCBF"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2D9B5" w14:textId="096A68C1"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DC61" w14:textId="3160E6D7" w:rsidR="00AD2B5B" w:rsidRPr="004B1509" w:rsidRDefault="00AD2B5B" w:rsidP="00AD2B5B">
            <w:pPr>
              <w:jc w:val="right"/>
              <w:rPr>
                <w:rFonts w:eastAsia="Calibri"/>
                <w:szCs w:val="22"/>
              </w:rPr>
            </w:pPr>
            <w:r w:rsidRPr="00587D5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15719" w14:textId="1260AAF4" w:rsidR="00AD2B5B" w:rsidRPr="004B1509" w:rsidRDefault="00AD2B5B" w:rsidP="00AD2B5B">
            <w:pPr>
              <w:jc w:val="center"/>
              <w:rPr>
                <w:rFonts w:eastAsia="Calibri"/>
                <w:bCs/>
                <w:szCs w:val="22"/>
              </w:rPr>
            </w:pPr>
            <w:proofErr w:type="spellStart"/>
            <w:r w:rsidRPr="00587D5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E7161A" w14:textId="6EDAEE88" w:rsidR="00AD2B5B" w:rsidRPr="004B1509" w:rsidRDefault="00AD2B5B" w:rsidP="00AD2B5B">
            <w:pPr>
              <w:jc w:val="center"/>
              <w:rPr>
                <w:rFonts w:eastAsia="Calibri"/>
                <w:szCs w:val="22"/>
              </w:rPr>
            </w:pPr>
            <w:r w:rsidRPr="00587D5D">
              <w:rPr>
                <w:rFonts w:eastAsia="Calibri"/>
                <w:szCs w:val="22"/>
              </w:rPr>
              <w:t>-</w:t>
            </w:r>
          </w:p>
        </w:tc>
      </w:tr>
      <w:tr w:rsidR="00AD2B5B" w:rsidRPr="004B1509" w14:paraId="76212C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A4CECA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0EE82" w14:textId="265CA368" w:rsidR="00AD2B5B" w:rsidRPr="004B1509" w:rsidRDefault="00AD2B5B" w:rsidP="00AD2B5B">
            <w:pPr>
              <w:rPr>
                <w:rFonts w:eastAsia="Calibri"/>
                <w:szCs w:val="22"/>
              </w:rPr>
            </w:pPr>
            <w:r w:rsidRPr="00587D5D">
              <w:rPr>
                <w:rFonts w:eastAsia="Calibri"/>
                <w:szCs w:val="22"/>
              </w:rPr>
              <w:t>v36-1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6AD183" w14:textId="49C17911" w:rsidR="00AD2B5B" w:rsidRPr="004B1509" w:rsidRDefault="00AD2B5B" w:rsidP="00AD2B5B">
            <w:pPr>
              <w:rPr>
                <w:rFonts w:eastAsia="Calibri"/>
                <w:szCs w:val="22"/>
              </w:rPr>
            </w:pPr>
            <w:proofErr w:type="spellStart"/>
            <w:r w:rsidRPr="00587D5D">
              <w:rPr>
                <w:rFonts w:eastAsia="Calibri"/>
                <w:szCs w:val="22"/>
              </w:rPr>
              <w:t>Gilvydžiai</w:t>
            </w:r>
            <w:proofErr w:type="spellEnd"/>
            <w:r w:rsidRPr="00587D5D">
              <w:rPr>
                <w:rFonts w:eastAsia="Calibri"/>
                <w:szCs w:val="22"/>
              </w:rPr>
              <w:t>–kelias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F451BA" w14:textId="407389B3" w:rsidR="00AD2B5B" w:rsidRPr="004B1509" w:rsidRDefault="00AD2B5B" w:rsidP="00AD2B5B">
            <w:pPr>
              <w:jc w:val="right"/>
              <w:rPr>
                <w:rFonts w:eastAsia="Calibri"/>
                <w:szCs w:val="22"/>
              </w:rPr>
            </w:pPr>
            <w:r w:rsidRPr="00587D5D">
              <w:rPr>
                <w:rFonts w:eastAsia="Calibri"/>
                <w:szCs w:val="22"/>
              </w:rPr>
              <w:t xml:space="preserve"> </w:t>
            </w:r>
            <w:r w:rsidRPr="00587D5D">
              <w:rPr>
                <w:rFonts w:eastAsia="Calibri"/>
                <w:bCs/>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1CD1" w14:textId="7BF7EC6D"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6C5F" w14:textId="423058FA"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04850" w14:textId="43CA5D9F" w:rsidR="00AD2B5B" w:rsidRPr="004B1509" w:rsidRDefault="00AD2B5B" w:rsidP="00AD2B5B">
            <w:pPr>
              <w:jc w:val="right"/>
              <w:rPr>
                <w:rFonts w:eastAsia="Calibri"/>
                <w:szCs w:val="22"/>
              </w:rPr>
            </w:pPr>
            <w:r w:rsidRPr="00587D5D">
              <w:rPr>
                <w:rFonts w:eastAsia="Calibri"/>
                <w:bCs/>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2E9B2" w14:textId="6B2F94F2" w:rsidR="00AD2B5B" w:rsidRPr="004B1509" w:rsidRDefault="00AD2B5B" w:rsidP="00AD2B5B">
            <w:pPr>
              <w:jc w:val="center"/>
              <w:rPr>
                <w:rFonts w:eastAsia="Calibri"/>
                <w:bCs/>
                <w:szCs w:val="22"/>
              </w:rPr>
            </w:pP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0C3A31" w14:textId="7D21E182" w:rsidR="00AD2B5B" w:rsidRPr="004B1509" w:rsidRDefault="00AD2B5B" w:rsidP="00AD2B5B">
            <w:pPr>
              <w:jc w:val="center"/>
              <w:rPr>
                <w:rFonts w:eastAsia="Calibri"/>
                <w:szCs w:val="22"/>
              </w:rPr>
            </w:pPr>
            <w:r w:rsidRPr="00587D5D">
              <w:rPr>
                <w:rFonts w:eastAsia="Calibri"/>
                <w:bCs/>
                <w:szCs w:val="22"/>
              </w:rPr>
              <w:t>4400-6630-6609</w:t>
            </w:r>
          </w:p>
        </w:tc>
      </w:tr>
      <w:tr w:rsidR="00AD2B5B" w:rsidRPr="004B1509" w14:paraId="399914E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1A904B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744EF" w14:textId="6A8C3E26" w:rsidR="00AD2B5B" w:rsidRPr="004B1509" w:rsidRDefault="00AD2B5B" w:rsidP="00AD2B5B">
            <w:pPr>
              <w:rPr>
                <w:rFonts w:eastAsia="Calibri"/>
                <w:szCs w:val="22"/>
              </w:rPr>
            </w:pPr>
            <w:r w:rsidRPr="00587D5D">
              <w:rPr>
                <w:rFonts w:eastAsia="Calibri"/>
                <w:szCs w:val="22"/>
              </w:rPr>
              <w:t>v37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8C7E49" w14:textId="2B3A957F" w:rsidR="00AD2B5B" w:rsidRPr="004B1509" w:rsidRDefault="00AD2B5B" w:rsidP="00AD2B5B">
            <w:pPr>
              <w:rPr>
                <w:rFonts w:eastAsia="Calibri"/>
                <w:szCs w:val="22"/>
              </w:rPr>
            </w:pPr>
            <w:r w:rsidRPr="00587D5D">
              <w:rPr>
                <w:rFonts w:eastAsia="Calibri"/>
                <w:szCs w:val="22"/>
              </w:rPr>
              <w:t>Privažiuojamasis kelias prie Klevų g., Viešintų mstl.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D57AED" w14:textId="08C91510" w:rsidR="00AD2B5B" w:rsidRPr="004B1509" w:rsidRDefault="00AD2B5B" w:rsidP="00AD2B5B">
            <w:pPr>
              <w:jc w:val="right"/>
              <w:rPr>
                <w:rFonts w:eastAsia="Calibri"/>
                <w:szCs w:val="22"/>
              </w:rPr>
            </w:pPr>
            <w:r w:rsidRPr="00587D5D">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9D015" w14:textId="329E26B4"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08462" w14:textId="3B909C40" w:rsidR="00AD2B5B" w:rsidRPr="004B1509" w:rsidRDefault="00AD2B5B" w:rsidP="00AD2B5B">
            <w:pPr>
              <w:jc w:val="right"/>
              <w:rPr>
                <w:rFonts w:eastAsia="Calibri"/>
                <w:szCs w:val="22"/>
              </w:rPr>
            </w:pPr>
            <w:r w:rsidRPr="00587D5D">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35367" w14:textId="305DE7EE"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39247" w14:textId="51BE9AE0" w:rsidR="00AD2B5B" w:rsidRPr="004B1509" w:rsidRDefault="00AD2B5B" w:rsidP="00AD2B5B">
            <w:pPr>
              <w:jc w:val="center"/>
              <w:rPr>
                <w:rFonts w:eastAsia="Calibri"/>
                <w:bCs/>
                <w:szCs w:val="22"/>
              </w:rPr>
            </w:pPr>
            <w:proofErr w:type="spellStart"/>
            <w:r w:rsidRPr="00587D5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5F6B02" w14:textId="299A6AC2" w:rsidR="00AD2B5B" w:rsidRPr="004B1509" w:rsidRDefault="00AD2B5B" w:rsidP="00AD2B5B">
            <w:pPr>
              <w:jc w:val="center"/>
              <w:rPr>
                <w:rFonts w:eastAsia="Calibri"/>
                <w:szCs w:val="22"/>
              </w:rPr>
            </w:pPr>
            <w:r w:rsidRPr="00587D5D">
              <w:rPr>
                <w:rFonts w:eastAsia="Calibri"/>
                <w:szCs w:val="22"/>
              </w:rPr>
              <w:t>4400-5413-7421</w:t>
            </w:r>
          </w:p>
        </w:tc>
      </w:tr>
      <w:tr w:rsidR="00AD2B5B" w:rsidRPr="004B1509" w14:paraId="15E57C9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0C4A2D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7C44E" w14:textId="73032949" w:rsidR="00AD2B5B" w:rsidRPr="004B1509" w:rsidRDefault="00AD2B5B" w:rsidP="00AD2B5B">
            <w:pPr>
              <w:rPr>
                <w:rFonts w:eastAsia="Calibri"/>
                <w:szCs w:val="22"/>
              </w:rPr>
            </w:pPr>
            <w:r w:rsidRPr="00587D5D">
              <w:rPr>
                <w:rFonts w:eastAsia="Calibri"/>
                <w:szCs w:val="22"/>
              </w:rPr>
              <w:t>v38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22D901" w14:textId="37440E19" w:rsidR="00AD2B5B" w:rsidRPr="004B1509" w:rsidRDefault="00AD2B5B" w:rsidP="00AD2B5B">
            <w:pPr>
              <w:rPr>
                <w:rFonts w:eastAsia="Calibri"/>
                <w:szCs w:val="22"/>
              </w:rPr>
            </w:pPr>
            <w:r w:rsidRPr="00587D5D">
              <w:rPr>
                <w:rFonts w:eastAsia="Calibri"/>
                <w:szCs w:val="22"/>
              </w:rPr>
              <w:t>Privažiuojamasis kelias prie dirbamų laukų Viešintų k. nuo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EBA7B9" w14:textId="78D7A492" w:rsidR="00AD2B5B" w:rsidRPr="004B1509" w:rsidRDefault="00AD2B5B" w:rsidP="00AD2B5B">
            <w:pPr>
              <w:jc w:val="right"/>
              <w:rPr>
                <w:rFonts w:eastAsia="Calibri"/>
                <w:szCs w:val="22"/>
              </w:rPr>
            </w:pPr>
            <w:r w:rsidRPr="00587D5D">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E2C11" w14:textId="14D68559"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D4312" w14:textId="472F3909" w:rsidR="00AD2B5B" w:rsidRPr="004B1509" w:rsidRDefault="00AD2B5B" w:rsidP="00AD2B5B">
            <w:pPr>
              <w:jc w:val="right"/>
              <w:rPr>
                <w:rFonts w:eastAsia="Calibri"/>
                <w:szCs w:val="22"/>
              </w:rPr>
            </w:pPr>
            <w:r w:rsidRPr="00587D5D">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DA89" w14:textId="5558904C"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6A12C" w14:textId="61743F35" w:rsidR="00AD2B5B" w:rsidRPr="004B1509" w:rsidRDefault="00AD2B5B" w:rsidP="00AD2B5B">
            <w:pPr>
              <w:jc w:val="center"/>
              <w:rPr>
                <w:rFonts w:eastAsia="Calibri"/>
                <w:bCs/>
                <w:szCs w:val="22"/>
              </w:rPr>
            </w:pPr>
            <w:r w:rsidRPr="00587D5D">
              <w:rPr>
                <w:rFonts w:eastAsia="Calibri"/>
                <w:bCs/>
                <w:szCs w:val="22"/>
              </w:rPr>
              <w:t xml:space="preserve"> </w:t>
            </w: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21E1F0" w14:textId="5F606233" w:rsidR="00AD2B5B" w:rsidRPr="004B1509" w:rsidRDefault="00AD2B5B" w:rsidP="00AD2B5B">
            <w:pPr>
              <w:jc w:val="center"/>
              <w:rPr>
                <w:rFonts w:eastAsia="Calibri"/>
                <w:szCs w:val="22"/>
              </w:rPr>
            </w:pPr>
            <w:r w:rsidRPr="00587D5D">
              <w:rPr>
                <w:rFonts w:eastAsia="Calibri"/>
                <w:bCs/>
                <w:szCs w:val="22"/>
              </w:rPr>
              <w:t>4400-6630-6552</w:t>
            </w:r>
          </w:p>
        </w:tc>
      </w:tr>
      <w:tr w:rsidR="00AD2B5B" w:rsidRPr="004B1509" w14:paraId="75D3B42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FE8B25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0EDAD9" w14:textId="281BFF3B" w:rsidR="00AD2B5B" w:rsidRPr="004B1509" w:rsidRDefault="00AD2B5B" w:rsidP="00AD2B5B">
            <w:pPr>
              <w:rPr>
                <w:rFonts w:eastAsia="Calibri"/>
                <w:szCs w:val="22"/>
              </w:rPr>
            </w:pPr>
            <w:r w:rsidRPr="00587D5D">
              <w:rPr>
                <w:rFonts w:eastAsia="Calibri"/>
                <w:szCs w:val="22"/>
              </w:rPr>
              <w:t>v39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E7A7D" w14:textId="14041889" w:rsidR="00AD2B5B" w:rsidRPr="004B1509" w:rsidRDefault="00AD2B5B" w:rsidP="00AD2B5B">
            <w:pPr>
              <w:rPr>
                <w:rFonts w:eastAsia="Calibri"/>
                <w:szCs w:val="22"/>
              </w:rPr>
            </w:pPr>
            <w:r w:rsidRPr="00587D5D">
              <w:rPr>
                <w:rFonts w:eastAsia="Calibri"/>
                <w:szCs w:val="22"/>
              </w:rPr>
              <w:t>Privažiuojamasis kelias prie miško Gilvydžių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DE0E70" w14:textId="0CB96874" w:rsidR="00AD2B5B" w:rsidRPr="004B1509" w:rsidRDefault="00AD2B5B" w:rsidP="00AD2B5B">
            <w:pPr>
              <w:jc w:val="right"/>
              <w:rPr>
                <w:rFonts w:eastAsia="Calibri"/>
                <w:szCs w:val="22"/>
              </w:rPr>
            </w:pPr>
            <w:r w:rsidRPr="00587D5D">
              <w:rPr>
                <w:rFonts w:eastAsia="Calibri"/>
                <w:bCs/>
                <w:szCs w:val="22"/>
              </w:rPr>
              <w:t>867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CB070" w14:textId="665F277A"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972AF" w14:textId="5335F2C8" w:rsidR="00AD2B5B" w:rsidRPr="004B1509" w:rsidRDefault="00AD2B5B" w:rsidP="00AD2B5B">
            <w:pPr>
              <w:jc w:val="right"/>
              <w:rPr>
                <w:rFonts w:eastAsia="Calibri"/>
                <w:szCs w:val="22"/>
              </w:rPr>
            </w:pPr>
            <w:r w:rsidRPr="00587D5D">
              <w:rPr>
                <w:rFonts w:eastAsia="Calibri"/>
                <w:bCs/>
                <w:szCs w:val="22"/>
              </w:rPr>
              <w:t>867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16DAE" w14:textId="0EBF04B4"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97856" w14:textId="74DC55FC" w:rsidR="00AD2B5B" w:rsidRPr="004B1509" w:rsidRDefault="00AD2B5B" w:rsidP="00AD2B5B">
            <w:pPr>
              <w:jc w:val="center"/>
              <w:rPr>
                <w:rFonts w:eastAsia="Calibri"/>
                <w:bCs/>
                <w:szCs w:val="22"/>
              </w:rPr>
            </w:pPr>
            <w:r w:rsidRPr="00587D5D">
              <w:rPr>
                <w:rFonts w:eastAsia="Calibri"/>
                <w:bCs/>
                <w:szCs w:val="22"/>
              </w:rPr>
              <w:t xml:space="preserve"> </w:t>
            </w: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4A6A10" w14:textId="5D0FA2B3" w:rsidR="00AD2B5B" w:rsidRPr="004B1509" w:rsidRDefault="00AD2B5B" w:rsidP="00AD2B5B">
            <w:pPr>
              <w:jc w:val="center"/>
              <w:rPr>
                <w:rFonts w:eastAsia="Calibri"/>
                <w:szCs w:val="22"/>
              </w:rPr>
            </w:pPr>
            <w:r w:rsidRPr="00587D5D">
              <w:rPr>
                <w:rFonts w:eastAsia="Calibri"/>
                <w:bCs/>
                <w:szCs w:val="22"/>
              </w:rPr>
              <w:t>4400-6630-6596</w:t>
            </w:r>
          </w:p>
        </w:tc>
      </w:tr>
      <w:tr w:rsidR="00AD2B5B" w:rsidRPr="004B1509" w14:paraId="0AA347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B38C9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266FD3" w14:textId="5AF92B07" w:rsidR="00AD2B5B" w:rsidRPr="004B1509" w:rsidRDefault="00AD2B5B" w:rsidP="00AD2B5B">
            <w:pPr>
              <w:rPr>
                <w:rFonts w:eastAsia="Calibri"/>
                <w:szCs w:val="22"/>
              </w:rPr>
            </w:pPr>
            <w:r w:rsidRPr="00587D5D">
              <w:rPr>
                <w:rFonts w:eastAsia="Calibri"/>
                <w:szCs w:val="22"/>
              </w:rPr>
              <w:t>v4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CD71B" w14:textId="78FB17C2" w:rsidR="00AD2B5B" w:rsidRPr="004B1509" w:rsidRDefault="00AD2B5B" w:rsidP="00AD2B5B">
            <w:pPr>
              <w:rPr>
                <w:rFonts w:eastAsia="Calibri"/>
                <w:szCs w:val="22"/>
              </w:rPr>
            </w:pPr>
            <w:proofErr w:type="spellStart"/>
            <w:r w:rsidRPr="00587D5D">
              <w:rPr>
                <w:rFonts w:eastAsia="Calibri"/>
                <w:szCs w:val="22"/>
              </w:rPr>
              <w:t>Sviesteliškiai</w:t>
            </w:r>
            <w:proofErr w:type="spellEnd"/>
            <w:r w:rsidRPr="00587D5D">
              <w:rPr>
                <w:rFonts w:eastAsia="Calibri"/>
                <w:szCs w:val="22"/>
              </w:rPr>
              <w:t>–kelias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F4FE66" w14:textId="3E0AA03B" w:rsidR="00AD2B5B" w:rsidRPr="004B1509" w:rsidRDefault="00AD2B5B" w:rsidP="00AD2B5B">
            <w:pPr>
              <w:jc w:val="right"/>
              <w:rPr>
                <w:rFonts w:eastAsia="Calibri"/>
                <w:szCs w:val="22"/>
              </w:rPr>
            </w:pPr>
            <w:r w:rsidRPr="00587D5D">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075DC" w14:textId="19BBD056"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6347D" w14:textId="4DF7846B" w:rsidR="00AD2B5B" w:rsidRPr="004B1509" w:rsidRDefault="00AD2B5B" w:rsidP="00AD2B5B">
            <w:pPr>
              <w:jc w:val="right"/>
              <w:rPr>
                <w:rFonts w:eastAsia="Calibri"/>
                <w:szCs w:val="22"/>
              </w:rPr>
            </w:pPr>
            <w:r w:rsidRPr="00587D5D">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888C3" w14:textId="2F97E34C"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3634E" w14:textId="67AD6A26" w:rsidR="00AD2B5B" w:rsidRPr="004B1509" w:rsidRDefault="00AD2B5B" w:rsidP="00AD2B5B">
            <w:pPr>
              <w:jc w:val="center"/>
              <w:rPr>
                <w:rFonts w:eastAsia="Calibri"/>
                <w:bCs/>
                <w:szCs w:val="22"/>
              </w:rPr>
            </w:pP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855F3C" w14:textId="38D9A2FD" w:rsidR="00AD2B5B" w:rsidRPr="004B1509" w:rsidRDefault="00AD2B5B" w:rsidP="00AD2B5B">
            <w:pPr>
              <w:jc w:val="center"/>
              <w:rPr>
                <w:rFonts w:eastAsia="Calibri"/>
                <w:szCs w:val="22"/>
              </w:rPr>
            </w:pPr>
            <w:r w:rsidRPr="00587D5D">
              <w:rPr>
                <w:rFonts w:eastAsia="Calibri"/>
                <w:bCs/>
                <w:szCs w:val="22"/>
              </w:rPr>
              <w:t>4400-6646-8520</w:t>
            </w:r>
          </w:p>
        </w:tc>
      </w:tr>
      <w:tr w:rsidR="00AD2B5B" w:rsidRPr="004B1509" w14:paraId="3981E12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FED1BD"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C0FDA1" w14:textId="335CF38C" w:rsidR="00AD2B5B" w:rsidRPr="004B1509" w:rsidRDefault="00AD2B5B" w:rsidP="00AD2B5B">
            <w:pPr>
              <w:rPr>
                <w:rFonts w:eastAsia="Calibri"/>
                <w:szCs w:val="22"/>
              </w:rPr>
            </w:pPr>
            <w:r w:rsidRPr="00587D5D">
              <w:rPr>
                <w:rFonts w:eastAsia="Calibri"/>
                <w:szCs w:val="22"/>
              </w:rPr>
              <w:t>v40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CEC548" w14:textId="3996B2DE" w:rsidR="00AD2B5B" w:rsidRPr="004B1509" w:rsidRDefault="00AD2B5B" w:rsidP="00AD2B5B">
            <w:pPr>
              <w:rPr>
                <w:rFonts w:eastAsia="Calibri"/>
                <w:szCs w:val="22"/>
              </w:rPr>
            </w:pPr>
            <w:proofErr w:type="spellStart"/>
            <w:r w:rsidRPr="00587D5D">
              <w:rPr>
                <w:rFonts w:eastAsia="Calibri"/>
                <w:szCs w:val="22"/>
              </w:rPr>
              <w:t>Jurgiškis</w:t>
            </w:r>
            <w:proofErr w:type="spellEnd"/>
            <w:r w:rsidRPr="00587D5D">
              <w:rPr>
                <w:rFonts w:eastAsia="Calibri"/>
                <w:szCs w:val="22"/>
              </w:rPr>
              <w:t>–</w:t>
            </w:r>
            <w:proofErr w:type="spellStart"/>
            <w:r w:rsidRPr="00587D5D">
              <w:rPr>
                <w:rFonts w:eastAsia="Calibri"/>
                <w:szCs w:val="22"/>
              </w:rPr>
              <w:t>Varneliškės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373330C" w14:textId="195B1D3B" w:rsidR="00AD2B5B" w:rsidRPr="004B1509" w:rsidRDefault="00AD2B5B" w:rsidP="00AD2B5B">
            <w:pPr>
              <w:jc w:val="right"/>
              <w:rPr>
                <w:rFonts w:eastAsia="Calibri"/>
                <w:szCs w:val="22"/>
              </w:rPr>
            </w:pPr>
            <w:r w:rsidRPr="00587D5D">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A2FAC" w14:textId="78CA1144"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3AAEE" w14:textId="1494E5A0" w:rsidR="00AD2B5B" w:rsidRPr="004B1509" w:rsidRDefault="00AD2B5B" w:rsidP="00AD2B5B">
            <w:pPr>
              <w:jc w:val="right"/>
              <w:rPr>
                <w:rFonts w:eastAsia="Calibri"/>
                <w:szCs w:val="22"/>
              </w:rPr>
            </w:pPr>
            <w:r w:rsidRPr="00587D5D">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15750" w14:textId="5ABE8460"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4C4B" w14:textId="61D66FF6" w:rsidR="00AD2B5B" w:rsidRPr="004B1509" w:rsidRDefault="00AD2B5B" w:rsidP="00AD2B5B">
            <w:pPr>
              <w:jc w:val="center"/>
              <w:rPr>
                <w:rFonts w:eastAsia="Calibri"/>
                <w:bCs/>
                <w:szCs w:val="22"/>
              </w:rPr>
            </w:pP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DE7D82" w14:textId="5272C456" w:rsidR="00AD2B5B" w:rsidRPr="004B1509" w:rsidRDefault="00AD2B5B" w:rsidP="00AD2B5B">
            <w:pPr>
              <w:jc w:val="center"/>
              <w:rPr>
                <w:rFonts w:eastAsia="Calibri"/>
                <w:szCs w:val="22"/>
              </w:rPr>
            </w:pPr>
            <w:r w:rsidRPr="00587D5D">
              <w:rPr>
                <w:rFonts w:eastAsia="Calibri"/>
                <w:bCs/>
                <w:szCs w:val="22"/>
              </w:rPr>
              <w:t>4400-6646-8564</w:t>
            </w:r>
          </w:p>
        </w:tc>
      </w:tr>
      <w:tr w:rsidR="00AD2B5B" w:rsidRPr="004B1509" w14:paraId="3BB9229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A6A76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0C9ED" w14:textId="77D48978" w:rsidR="00AD2B5B" w:rsidRPr="004B1509" w:rsidRDefault="00AD2B5B" w:rsidP="00AD2B5B">
            <w:pPr>
              <w:rPr>
                <w:rFonts w:eastAsia="Calibri"/>
                <w:szCs w:val="22"/>
              </w:rPr>
            </w:pPr>
            <w:r w:rsidRPr="00587D5D">
              <w:rPr>
                <w:rFonts w:eastAsia="Calibri"/>
                <w:szCs w:val="22"/>
              </w:rPr>
              <w:t>v41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FF42B8" w14:textId="4656D0F9" w:rsidR="00AD2B5B" w:rsidRPr="004B1509" w:rsidRDefault="00AD2B5B" w:rsidP="00AD2B5B">
            <w:pPr>
              <w:rPr>
                <w:rFonts w:eastAsia="Calibri"/>
                <w:szCs w:val="22"/>
              </w:rPr>
            </w:pPr>
            <w:r w:rsidRPr="00587D5D">
              <w:rPr>
                <w:rFonts w:eastAsia="Calibri"/>
                <w:szCs w:val="22"/>
              </w:rPr>
              <w:t xml:space="preserve">Privažiuojamasis kelias prie Akmenos malūno nuo </w:t>
            </w:r>
            <w:proofErr w:type="spellStart"/>
            <w:r w:rsidRPr="00587D5D">
              <w:rPr>
                <w:rFonts w:eastAsia="Calibri"/>
                <w:szCs w:val="22"/>
              </w:rPr>
              <w:t>Didžiuliškių</w:t>
            </w:r>
            <w:proofErr w:type="spellEnd"/>
            <w:r w:rsidRPr="00587D5D">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AF5A79" w14:textId="73128714" w:rsidR="00AD2B5B" w:rsidRPr="004B1509" w:rsidRDefault="00AD2B5B" w:rsidP="00AD2B5B">
            <w:pPr>
              <w:jc w:val="right"/>
              <w:rPr>
                <w:rFonts w:eastAsia="Calibri"/>
                <w:szCs w:val="22"/>
              </w:rPr>
            </w:pPr>
            <w:r w:rsidRPr="00587D5D">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EA554" w14:textId="0BA141BA"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96B65" w14:textId="2D0324DA" w:rsidR="00AD2B5B" w:rsidRPr="004B1509" w:rsidRDefault="00AD2B5B" w:rsidP="00AD2B5B">
            <w:pPr>
              <w:jc w:val="right"/>
              <w:rPr>
                <w:rFonts w:eastAsia="Calibri"/>
                <w:szCs w:val="22"/>
              </w:rPr>
            </w:pPr>
            <w:r w:rsidRPr="00587D5D">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9E066" w14:textId="3DB4CA3B"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299AB" w14:textId="4CFFAE57" w:rsidR="00AD2B5B" w:rsidRPr="004B1509" w:rsidRDefault="00AD2B5B" w:rsidP="00AD2B5B">
            <w:pPr>
              <w:jc w:val="center"/>
              <w:rPr>
                <w:rFonts w:eastAsia="Calibri"/>
                <w:bCs/>
                <w:szCs w:val="22"/>
              </w:rPr>
            </w:pPr>
            <w:r w:rsidRPr="00587D5D">
              <w:rPr>
                <w:rFonts w:eastAsia="Calibri"/>
                <w:bCs/>
                <w:szCs w:val="22"/>
              </w:rPr>
              <w:t xml:space="preserve"> </w:t>
            </w:r>
            <w:proofErr w:type="spellStart"/>
            <w:r w:rsidRPr="00587D5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DE358C" w14:textId="588C1822" w:rsidR="00AD2B5B" w:rsidRPr="004B1509" w:rsidRDefault="00AD2B5B" w:rsidP="00AD2B5B">
            <w:pPr>
              <w:jc w:val="center"/>
              <w:rPr>
                <w:rFonts w:eastAsia="Calibri"/>
                <w:szCs w:val="22"/>
              </w:rPr>
            </w:pPr>
            <w:r w:rsidRPr="00587D5D">
              <w:rPr>
                <w:rFonts w:eastAsia="Calibri"/>
                <w:bCs/>
                <w:szCs w:val="22"/>
              </w:rPr>
              <w:t>4400-6621-5112</w:t>
            </w:r>
          </w:p>
        </w:tc>
      </w:tr>
      <w:tr w:rsidR="00AD2B5B" w:rsidRPr="004B1509" w14:paraId="2A80A1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70AF74"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7E29D" w14:textId="76F3E331" w:rsidR="00AD2B5B" w:rsidRPr="004B1509" w:rsidRDefault="00AD2B5B" w:rsidP="00AD2B5B">
            <w:pPr>
              <w:rPr>
                <w:rFonts w:eastAsia="Calibri"/>
                <w:bCs/>
                <w:szCs w:val="22"/>
              </w:rPr>
            </w:pPr>
            <w:r w:rsidRPr="00587D5D">
              <w:rPr>
                <w:rFonts w:eastAsia="Calibri"/>
                <w:bCs/>
                <w:szCs w:val="22"/>
              </w:rPr>
              <w:t>v41-1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8D62FA" w14:textId="483BE39C" w:rsidR="00AD2B5B" w:rsidRPr="004B1509" w:rsidRDefault="00AD2B5B" w:rsidP="00AD2B5B">
            <w:pPr>
              <w:rPr>
                <w:rFonts w:eastAsia="Calibri"/>
                <w:bCs/>
                <w:szCs w:val="22"/>
              </w:rPr>
            </w:pPr>
            <w:r w:rsidRPr="00587D5D">
              <w:rPr>
                <w:rFonts w:eastAsia="Calibri"/>
                <w:bCs/>
                <w:szCs w:val="22"/>
              </w:rPr>
              <w:t>Privažiuojamasis kelias prie Akmenos dvaro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1ABE4E" w14:textId="2228A446" w:rsidR="00AD2B5B" w:rsidRPr="004B1509" w:rsidRDefault="00AD2B5B" w:rsidP="00AD2B5B">
            <w:pPr>
              <w:jc w:val="right"/>
              <w:rPr>
                <w:rFonts w:eastAsia="Calibri"/>
                <w:bCs/>
                <w:szCs w:val="22"/>
              </w:rPr>
            </w:pPr>
            <w:r w:rsidRPr="00587D5D">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373A0" w14:textId="148D54E0" w:rsidR="00AD2B5B" w:rsidRPr="004B1509" w:rsidRDefault="00AD2B5B" w:rsidP="00AD2B5B">
            <w:pPr>
              <w:jc w:val="right"/>
              <w:rPr>
                <w:rFonts w:eastAsia="Calibri"/>
                <w:bCs/>
                <w:szCs w:val="22"/>
              </w:rPr>
            </w:pPr>
            <w:r w:rsidRPr="00587D5D">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7B14A" w14:textId="01CF6530" w:rsidR="00AD2B5B" w:rsidRPr="004B1509" w:rsidRDefault="00AD2B5B" w:rsidP="00AD2B5B">
            <w:pPr>
              <w:jc w:val="right"/>
              <w:rPr>
                <w:rFonts w:eastAsia="Calibri"/>
                <w:bCs/>
                <w:szCs w:val="22"/>
              </w:rPr>
            </w:pPr>
            <w:r w:rsidRPr="00587D5D">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960F0" w14:textId="47C3398A" w:rsidR="00AD2B5B" w:rsidRPr="004B1509" w:rsidRDefault="00AD2B5B" w:rsidP="00AD2B5B">
            <w:pPr>
              <w:jc w:val="right"/>
              <w:rPr>
                <w:rFonts w:eastAsia="Calibri"/>
                <w:bCs/>
                <w:szCs w:val="22"/>
              </w:rPr>
            </w:pPr>
            <w:r w:rsidRPr="00587D5D">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8B72C" w14:textId="6F4B232F" w:rsidR="00AD2B5B" w:rsidRPr="004B1509" w:rsidRDefault="00AD2B5B" w:rsidP="00AD2B5B">
            <w:pPr>
              <w:jc w:val="center"/>
              <w:rPr>
                <w:rFonts w:eastAsia="Calibri"/>
                <w:bCs/>
                <w:szCs w:val="22"/>
              </w:rPr>
            </w:pPr>
            <w:r w:rsidRPr="00587D5D">
              <w:rPr>
                <w:rFonts w:eastAsia="Calibri"/>
                <w:bCs/>
                <w:szCs w:val="22"/>
              </w:rPr>
              <w:t xml:space="preserve"> </w:t>
            </w:r>
            <w:proofErr w:type="spellStart"/>
            <w:r w:rsidRPr="00587D5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47E09C" w14:textId="637DA809" w:rsidR="00AD2B5B" w:rsidRPr="004B1509" w:rsidRDefault="00AD2B5B" w:rsidP="00AD2B5B">
            <w:pPr>
              <w:jc w:val="center"/>
              <w:rPr>
                <w:rFonts w:eastAsia="Calibri"/>
                <w:bCs/>
                <w:szCs w:val="22"/>
              </w:rPr>
            </w:pPr>
            <w:r w:rsidRPr="00587D5D">
              <w:rPr>
                <w:rFonts w:eastAsia="Calibri"/>
                <w:szCs w:val="22"/>
              </w:rPr>
              <w:t>4400-6611-8324</w:t>
            </w:r>
          </w:p>
        </w:tc>
      </w:tr>
      <w:tr w:rsidR="00AD2B5B" w:rsidRPr="004B1509" w14:paraId="5A95505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BCD95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BA2AC" w14:textId="4AE314A3" w:rsidR="00AD2B5B" w:rsidRPr="004B1509" w:rsidRDefault="00AD2B5B" w:rsidP="00AD2B5B">
            <w:pPr>
              <w:rPr>
                <w:rFonts w:eastAsia="Calibri"/>
                <w:szCs w:val="22"/>
              </w:rPr>
            </w:pPr>
            <w:r w:rsidRPr="00587D5D">
              <w:rPr>
                <w:rFonts w:eastAsia="Calibri"/>
                <w:szCs w:val="22"/>
              </w:rPr>
              <w:t>v42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CC6AD0" w14:textId="6006F4AD" w:rsidR="00AD2B5B" w:rsidRPr="004B1509" w:rsidRDefault="00AD2B5B" w:rsidP="00AD2B5B">
            <w:pPr>
              <w:rPr>
                <w:rFonts w:eastAsia="Calibri"/>
                <w:szCs w:val="22"/>
              </w:rPr>
            </w:pPr>
            <w:r w:rsidRPr="00587D5D">
              <w:rPr>
                <w:rFonts w:eastAsia="Calibri"/>
                <w:szCs w:val="22"/>
              </w:rPr>
              <w:t>Pravažiuojamasis kelias nuo kelio Nr. v25 iki Šimonių girios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2A8E98" w14:textId="4FFAF3ED" w:rsidR="00AD2B5B" w:rsidRPr="004B1509" w:rsidRDefault="00AD2B5B" w:rsidP="00AD2B5B">
            <w:pPr>
              <w:jc w:val="right"/>
              <w:rPr>
                <w:rFonts w:eastAsia="Calibri"/>
                <w:szCs w:val="22"/>
              </w:rPr>
            </w:pPr>
            <w:r w:rsidRPr="00587D5D">
              <w:rPr>
                <w:rFonts w:eastAsia="Calibri"/>
                <w:strike/>
                <w:szCs w:val="22"/>
              </w:rPr>
              <w:t xml:space="preserve"> </w:t>
            </w:r>
            <w:r w:rsidRPr="00587D5D">
              <w:rPr>
                <w:rFonts w:eastAsia="Calibri"/>
                <w:bCs/>
                <w:szCs w:val="22"/>
              </w:rPr>
              <w:t>1437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3FAC" w14:textId="061A92B8"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09D40" w14:textId="4A970205" w:rsidR="00AD2B5B" w:rsidRPr="004B1509" w:rsidRDefault="00AD2B5B" w:rsidP="00AD2B5B">
            <w:pPr>
              <w:jc w:val="right"/>
              <w:rPr>
                <w:rFonts w:eastAsia="Calibri"/>
                <w:szCs w:val="22"/>
              </w:rPr>
            </w:pPr>
            <w:r w:rsidRPr="00587D5D">
              <w:rPr>
                <w:rFonts w:eastAsia="Calibri"/>
                <w:bCs/>
                <w:szCs w:val="22"/>
              </w:rPr>
              <w:t>1437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6C27" w14:textId="7FAEBC00"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EE16" w14:textId="61669D16" w:rsidR="00AD2B5B" w:rsidRPr="004B1509" w:rsidRDefault="00AD2B5B" w:rsidP="00AD2B5B">
            <w:pPr>
              <w:jc w:val="center"/>
              <w:rPr>
                <w:rFonts w:eastAsia="Calibri"/>
                <w:bCs/>
                <w:szCs w:val="22"/>
              </w:rPr>
            </w:pPr>
            <w:proofErr w:type="spellStart"/>
            <w:r w:rsidRPr="00587D5D">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CC7445" w14:textId="38524164" w:rsidR="00AD2B5B" w:rsidRPr="004B1509" w:rsidRDefault="00AD2B5B" w:rsidP="00AD2B5B">
            <w:pPr>
              <w:jc w:val="center"/>
              <w:rPr>
                <w:rFonts w:eastAsia="Calibri"/>
                <w:szCs w:val="22"/>
              </w:rPr>
            </w:pPr>
            <w:r w:rsidRPr="00587D5D">
              <w:rPr>
                <w:rFonts w:eastAsia="Calibri"/>
                <w:bCs/>
                <w:szCs w:val="22"/>
              </w:rPr>
              <w:t>4400-6630-6663</w:t>
            </w:r>
          </w:p>
        </w:tc>
      </w:tr>
      <w:tr w:rsidR="00AD2B5B" w:rsidRPr="004B1509" w14:paraId="1C5C555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37CD4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C0FE9" w14:textId="0604DBA0" w:rsidR="00AD2B5B" w:rsidRPr="004B1509" w:rsidRDefault="00AD2B5B" w:rsidP="00AD2B5B">
            <w:pPr>
              <w:rPr>
                <w:rFonts w:eastAsia="Calibri"/>
                <w:szCs w:val="22"/>
              </w:rPr>
            </w:pPr>
            <w:r w:rsidRPr="00587D5D">
              <w:rPr>
                <w:rFonts w:eastAsia="Calibri"/>
                <w:szCs w:val="22"/>
              </w:rPr>
              <w:t>v43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8B5109" w14:textId="1FD71846" w:rsidR="00AD2B5B" w:rsidRPr="004B1509" w:rsidRDefault="00AD2B5B" w:rsidP="00AD2B5B">
            <w:pPr>
              <w:rPr>
                <w:rFonts w:eastAsia="Calibri"/>
                <w:szCs w:val="22"/>
              </w:rPr>
            </w:pPr>
            <w:r w:rsidRPr="00587D5D">
              <w:rPr>
                <w:rFonts w:eastAsia="Calibri"/>
                <w:szCs w:val="22"/>
              </w:rPr>
              <w:t xml:space="preserve">Privažiuojamasis kelias prie gyvenamųjų namų </w:t>
            </w:r>
            <w:proofErr w:type="spellStart"/>
            <w:r w:rsidRPr="00587D5D">
              <w:rPr>
                <w:rFonts w:eastAsia="Calibri"/>
                <w:szCs w:val="22"/>
              </w:rPr>
              <w:t>Žliobiškio</w:t>
            </w:r>
            <w:proofErr w:type="spellEnd"/>
            <w:r w:rsidRPr="00587D5D">
              <w:rPr>
                <w:rFonts w:eastAsia="Calibri"/>
                <w:szCs w:val="22"/>
              </w:rPr>
              <w:t xml:space="preserve"> k. nuo kelio Nr. v25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B0959E" w14:textId="17F4225A" w:rsidR="00AD2B5B" w:rsidRPr="004B1509" w:rsidRDefault="00AD2B5B" w:rsidP="00AD2B5B">
            <w:pPr>
              <w:jc w:val="right"/>
              <w:rPr>
                <w:rFonts w:eastAsia="Calibri"/>
                <w:szCs w:val="22"/>
              </w:rPr>
            </w:pPr>
            <w:r w:rsidRPr="00587D5D">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8B5F3" w14:textId="442E613D"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9062A" w14:textId="595B10F7" w:rsidR="00AD2B5B" w:rsidRPr="004B1509" w:rsidRDefault="00AD2B5B" w:rsidP="00AD2B5B">
            <w:pPr>
              <w:jc w:val="right"/>
              <w:rPr>
                <w:rFonts w:eastAsia="Calibri"/>
                <w:szCs w:val="22"/>
              </w:rPr>
            </w:pPr>
            <w:r w:rsidRPr="00587D5D">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E5FC3" w14:textId="395FE90D"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C81E7" w14:textId="5542A5CB" w:rsidR="00AD2B5B" w:rsidRPr="004B1509" w:rsidRDefault="00AD2B5B" w:rsidP="00AD2B5B">
            <w:pPr>
              <w:jc w:val="center"/>
              <w:rPr>
                <w:rFonts w:eastAsia="Calibri"/>
                <w:bCs/>
                <w:szCs w:val="22"/>
              </w:rPr>
            </w:pPr>
            <w:proofErr w:type="spellStart"/>
            <w:r w:rsidRPr="00587D5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902807" w14:textId="266BE819" w:rsidR="00AD2B5B" w:rsidRPr="004B1509" w:rsidRDefault="00AD2B5B" w:rsidP="00AD2B5B">
            <w:pPr>
              <w:jc w:val="center"/>
              <w:rPr>
                <w:rFonts w:eastAsia="Calibri"/>
                <w:szCs w:val="22"/>
              </w:rPr>
            </w:pPr>
            <w:r w:rsidRPr="00587D5D">
              <w:rPr>
                <w:rFonts w:eastAsia="Calibri"/>
                <w:bCs/>
                <w:szCs w:val="22"/>
              </w:rPr>
              <w:t>4400-6630-6652</w:t>
            </w:r>
          </w:p>
        </w:tc>
      </w:tr>
      <w:tr w:rsidR="00AD2B5B" w:rsidRPr="004B1509" w14:paraId="31D1C7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D436278"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256A57" w14:textId="4F9B3F84" w:rsidR="00AD2B5B" w:rsidRPr="004B1509" w:rsidRDefault="00AD2B5B" w:rsidP="00AD2B5B">
            <w:pPr>
              <w:rPr>
                <w:rFonts w:eastAsia="Calibri"/>
                <w:szCs w:val="22"/>
              </w:rPr>
            </w:pPr>
            <w:r w:rsidRPr="00587D5D">
              <w:rPr>
                <w:rFonts w:eastAsia="Calibri"/>
                <w:szCs w:val="22"/>
              </w:rPr>
              <w:t>v44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6D4FCA" w14:textId="6D0874C7" w:rsidR="00AD2B5B" w:rsidRPr="004B1509" w:rsidRDefault="00AD2B5B" w:rsidP="00AD2B5B">
            <w:pPr>
              <w:rPr>
                <w:rFonts w:eastAsia="Calibri"/>
                <w:szCs w:val="22"/>
              </w:rPr>
            </w:pPr>
            <w:r w:rsidRPr="00587D5D">
              <w:rPr>
                <w:rFonts w:eastAsia="Calibri"/>
                <w:szCs w:val="22"/>
              </w:rPr>
              <w:t>Privažiuojamasis kelias prie gyvenamųjų namų Papilių k. nuo kelio Nr. v18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9ADD75" w14:textId="38DF465E" w:rsidR="00AD2B5B" w:rsidRPr="004B1509" w:rsidRDefault="00AD2B5B" w:rsidP="00AD2B5B">
            <w:pPr>
              <w:jc w:val="right"/>
              <w:rPr>
                <w:rFonts w:eastAsia="Calibri"/>
                <w:szCs w:val="22"/>
              </w:rPr>
            </w:pPr>
            <w:r w:rsidRPr="00587D5D">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ED2FA" w14:textId="2C9C7722" w:rsidR="00AD2B5B" w:rsidRPr="004B1509" w:rsidRDefault="00AD2B5B" w:rsidP="00AD2B5B">
            <w:pPr>
              <w:jc w:val="right"/>
              <w:rPr>
                <w:rFonts w:eastAsia="Calibri"/>
                <w:szCs w:val="22"/>
              </w:rPr>
            </w:pPr>
            <w:r w:rsidRPr="00587D5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0BC3A" w14:textId="6D2B4EA0" w:rsidR="00AD2B5B" w:rsidRPr="004B1509" w:rsidRDefault="00AD2B5B" w:rsidP="00AD2B5B">
            <w:pPr>
              <w:jc w:val="right"/>
              <w:rPr>
                <w:rFonts w:eastAsia="Calibri"/>
                <w:szCs w:val="22"/>
              </w:rPr>
            </w:pPr>
            <w:r w:rsidRPr="00587D5D">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DD35" w14:textId="56B8F292" w:rsidR="00AD2B5B" w:rsidRPr="004B1509" w:rsidRDefault="00AD2B5B" w:rsidP="00AD2B5B">
            <w:pPr>
              <w:jc w:val="right"/>
              <w:rPr>
                <w:rFonts w:eastAsia="Calibri"/>
                <w:szCs w:val="22"/>
              </w:rPr>
            </w:pPr>
            <w:r w:rsidRPr="00587D5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FEF74" w14:textId="50D4A00D" w:rsidR="00AD2B5B" w:rsidRPr="004B1509" w:rsidRDefault="00AD2B5B" w:rsidP="00AD2B5B">
            <w:pPr>
              <w:jc w:val="center"/>
              <w:rPr>
                <w:rFonts w:eastAsia="Calibri"/>
                <w:bCs/>
                <w:szCs w:val="22"/>
              </w:rPr>
            </w:pPr>
            <w:proofErr w:type="spellStart"/>
            <w:r w:rsidRPr="00587D5D">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020DA1" w14:textId="76545A05" w:rsidR="00AD2B5B" w:rsidRPr="004B1509" w:rsidRDefault="00AD2B5B" w:rsidP="00AD2B5B">
            <w:pPr>
              <w:jc w:val="center"/>
              <w:rPr>
                <w:rFonts w:eastAsia="Calibri"/>
                <w:szCs w:val="22"/>
              </w:rPr>
            </w:pPr>
            <w:r w:rsidRPr="00587D5D">
              <w:rPr>
                <w:rFonts w:eastAsia="Calibri"/>
                <w:bCs/>
                <w:szCs w:val="22"/>
              </w:rPr>
              <w:t>4400-6630-6485</w:t>
            </w:r>
          </w:p>
        </w:tc>
      </w:tr>
      <w:tr w:rsidR="00AD2B5B" w:rsidRPr="004B1509" w14:paraId="561641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7D32CE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EFADA" w14:textId="4D0B2938" w:rsidR="00AD2B5B" w:rsidRPr="004B1509" w:rsidRDefault="00AD2B5B" w:rsidP="00AD2B5B">
            <w:pPr>
              <w:rPr>
                <w:rFonts w:eastAsia="Calibri"/>
                <w:szCs w:val="22"/>
              </w:rPr>
            </w:pPr>
            <w:r w:rsidRPr="00782C99">
              <w:rPr>
                <w:rFonts w:eastAsia="Calibri"/>
                <w:szCs w:val="22"/>
              </w:rPr>
              <w:t>v45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9A61F9" w14:textId="68E84C30" w:rsidR="00AD2B5B" w:rsidRPr="004B1509" w:rsidRDefault="00AD2B5B" w:rsidP="00AD2B5B">
            <w:pPr>
              <w:rPr>
                <w:rFonts w:eastAsia="Calibri"/>
                <w:szCs w:val="22"/>
              </w:rPr>
            </w:pPr>
            <w:r w:rsidRPr="00782C99">
              <w:rPr>
                <w:rFonts w:eastAsia="Calibri"/>
                <w:szCs w:val="22"/>
              </w:rPr>
              <w:t>Privažiuojamasis kelias prie gyvenamųjų namų Viešintų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AD730E" w14:textId="7F2D6D31" w:rsidR="00AD2B5B" w:rsidRPr="004B1509" w:rsidRDefault="00AD2B5B" w:rsidP="00AD2B5B">
            <w:pPr>
              <w:jc w:val="right"/>
              <w:rPr>
                <w:rFonts w:eastAsia="Calibri"/>
                <w:szCs w:val="22"/>
              </w:rPr>
            </w:pPr>
            <w:r w:rsidRPr="00782C9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BFB" w14:textId="2D8AA65A"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0B474" w14:textId="50F5BA93" w:rsidR="00AD2B5B" w:rsidRPr="004B1509" w:rsidRDefault="00AD2B5B" w:rsidP="00AD2B5B">
            <w:pPr>
              <w:jc w:val="right"/>
              <w:rPr>
                <w:rFonts w:eastAsia="Calibri"/>
                <w:szCs w:val="22"/>
              </w:rPr>
            </w:pPr>
            <w:r w:rsidRPr="00782C9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7AFC9" w14:textId="68292382"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FB6B7" w14:textId="0A6C8D5D"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717EB3" w14:textId="6E7D85AE" w:rsidR="00AD2B5B" w:rsidRPr="004B1509" w:rsidRDefault="00AD2B5B" w:rsidP="00AD2B5B">
            <w:pPr>
              <w:jc w:val="center"/>
              <w:rPr>
                <w:rFonts w:eastAsia="Calibri"/>
                <w:szCs w:val="22"/>
              </w:rPr>
            </w:pPr>
            <w:r w:rsidRPr="00782C99">
              <w:rPr>
                <w:rFonts w:eastAsia="Calibri"/>
                <w:bCs/>
                <w:szCs w:val="22"/>
              </w:rPr>
              <w:t>4400-6611-8552</w:t>
            </w:r>
          </w:p>
        </w:tc>
      </w:tr>
      <w:tr w:rsidR="00AD2B5B" w:rsidRPr="004B1509" w14:paraId="50FD82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EC74C5"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488893" w14:textId="6C2F902C" w:rsidR="00AD2B5B" w:rsidRPr="004B1509" w:rsidRDefault="00AD2B5B" w:rsidP="00AD2B5B">
            <w:pPr>
              <w:rPr>
                <w:rFonts w:eastAsia="Calibri"/>
                <w:szCs w:val="22"/>
              </w:rPr>
            </w:pPr>
            <w:r w:rsidRPr="00782C99">
              <w:rPr>
                <w:rFonts w:eastAsia="Calibri"/>
                <w:szCs w:val="22"/>
              </w:rPr>
              <w:t>v46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AC5588" w14:textId="5370E466" w:rsidR="00AD2B5B" w:rsidRPr="004B1509" w:rsidRDefault="00AD2B5B" w:rsidP="00AD2B5B">
            <w:pPr>
              <w:rPr>
                <w:rFonts w:eastAsia="Calibri"/>
                <w:szCs w:val="22"/>
              </w:rPr>
            </w:pPr>
            <w:proofErr w:type="spellStart"/>
            <w:r w:rsidRPr="00782C99">
              <w:rPr>
                <w:rFonts w:eastAsia="Calibri"/>
                <w:szCs w:val="22"/>
              </w:rPr>
              <w:t>Karūniai</w:t>
            </w:r>
            <w:proofErr w:type="spellEnd"/>
            <w:r w:rsidRPr="00782C99">
              <w:rPr>
                <w:rFonts w:eastAsia="Calibri"/>
                <w:szCs w:val="22"/>
              </w:rPr>
              <w:t>–kelias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5A0BFD" w14:textId="1CBD5A96" w:rsidR="00AD2B5B" w:rsidRPr="004B1509" w:rsidRDefault="00AD2B5B" w:rsidP="00AD2B5B">
            <w:pPr>
              <w:jc w:val="right"/>
              <w:rPr>
                <w:rFonts w:eastAsia="Calibri"/>
                <w:szCs w:val="22"/>
              </w:rPr>
            </w:pPr>
            <w:r w:rsidRPr="00782C99">
              <w:rPr>
                <w:rFonts w:eastAsia="Calibri"/>
                <w:bCs/>
                <w:szCs w:val="22"/>
              </w:rPr>
              <w:t>797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AAA9F" w14:textId="32DEB218"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07B10" w14:textId="06320F52"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04D4" w14:textId="2A030A6E" w:rsidR="00AD2B5B" w:rsidRPr="004B1509" w:rsidRDefault="00AD2B5B" w:rsidP="00AD2B5B">
            <w:pPr>
              <w:jc w:val="right"/>
              <w:rPr>
                <w:rFonts w:eastAsia="Calibri"/>
                <w:szCs w:val="22"/>
              </w:rPr>
            </w:pPr>
            <w:r w:rsidRPr="00782C99">
              <w:rPr>
                <w:rFonts w:eastAsia="Calibri"/>
                <w:bCs/>
                <w:szCs w:val="22"/>
              </w:rPr>
              <w:t>797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84738" w14:textId="77777777" w:rsidR="00AD2B5B" w:rsidRPr="00782C9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IVv</w:t>
            </w:r>
            <w:proofErr w:type="spellEnd"/>
          </w:p>
          <w:p w14:paraId="58A0D794" w14:textId="77777777" w:rsidR="00AD2B5B" w:rsidRPr="00782C99" w:rsidRDefault="00AD2B5B" w:rsidP="00AD2B5B">
            <w:pPr>
              <w:jc w:val="center"/>
              <w:rPr>
                <w:rFonts w:eastAsia="Calibri"/>
                <w:bCs/>
                <w:szCs w:val="22"/>
              </w:rPr>
            </w:pPr>
            <w:proofErr w:type="spellStart"/>
            <w:r w:rsidRPr="00782C99">
              <w:rPr>
                <w:rFonts w:eastAsia="Calibri"/>
                <w:bCs/>
                <w:szCs w:val="22"/>
              </w:rPr>
              <w:t>IVv</w:t>
            </w:r>
            <w:proofErr w:type="spellEnd"/>
          </w:p>
          <w:p w14:paraId="2F4C2823" w14:textId="2D7B375D" w:rsidR="00AD2B5B" w:rsidRPr="004B1509" w:rsidRDefault="00AD2B5B" w:rsidP="00AD2B5B">
            <w:pPr>
              <w:jc w:val="center"/>
              <w:rPr>
                <w:rFonts w:eastAsia="Calibri"/>
                <w:bCs/>
                <w:szCs w:val="22"/>
              </w:rPr>
            </w:pP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EFE3C0" w14:textId="77777777" w:rsidR="00AD2B5B" w:rsidRPr="00782C99" w:rsidRDefault="00AD2B5B" w:rsidP="00AD2B5B">
            <w:pPr>
              <w:jc w:val="center"/>
              <w:rPr>
                <w:rFonts w:eastAsia="Calibri"/>
                <w:bCs/>
                <w:szCs w:val="22"/>
              </w:rPr>
            </w:pPr>
            <w:r w:rsidRPr="00782C99">
              <w:rPr>
                <w:rFonts w:eastAsia="Calibri"/>
                <w:bCs/>
                <w:szCs w:val="22"/>
              </w:rPr>
              <w:t>4400-6646-8575 4400-6646-8475</w:t>
            </w:r>
          </w:p>
          <w:p w14:paraId="17AC8881" w14:textId="2E0110E5" w:rsidR="00AD2B5B" w:rsidRPr="004B1509" w:rsidRDefault="00AD2B5B" w:rsidP="00AD2B5B">
            <w:pPr>
              <w:jc w:val="center"/>
              <w:rPr>
                <w:rFonts w:eastAsia="Calibri"/>
                <w:szCs w:val="22"/>
              </w:rPr>
            </w:pPr>
            <w:r w:rsidRPr="00782C99">
              <w:rPr>
                <w:rFonts w:eastAsia="Calibri"/>
                <w:bCs/>
                <w:szCs w:val="22"/>
              </w:rPr>
              <w:t>4400-6653-7973</w:t>
            </w:r>
          </w:p>
        </w:tc>
      </w:tr>
      <w:tr w:rsidR="00AD2B5B" w:rsidRPr="004B1509" w14:paraId="27CE14F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8EAB7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4BD4A" w14:textId="531E54BE" w:rsidR="00AD2B5B" w:rsidRPr="004B1509" w:rsidRDefault="00AD2B5B" w:rsidP="00AD2B5B">
            <w:pPr>
              <w:rPr>
                <w:rFonts w:eastAsia="Calibri"/>
                <w:szCs w:val="22"/>
              </w:rPr>
            </w:pPr>
            <w:r w:rsidRPr="00782C99">
              <w:rPr>
                <w:rFonts w:eastAsia="Calibri"/>
                <w:szCs w:val="22"/>
              </w:rPr>
              <w:t>v47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EE772E" w14:textId="6DF170CD" w:rsidR="00AD2B5B" w:rsidRPr="004B1509" w:rsidRDefault="00AD2B5B" w:rsidP="00AD2B5B">
            <w:pPr>
              <w:rPr>
                <w:rFonts w:eastAsia="Calibri"/>
                <w:szCs w:val="22"/>
              </w:rPr>
            </w:pPr>
            <w:proofErr w:type="spellStart"/>
            <w:r w:rsidRPr="00782C99">
              <w:rPr>
                <w:rFonts w:eastAsia="Calibri"/>
                <w:szCs w:val="22"/>
              </w:rPr>
              <w:t>Didžiuliškiai</w:t>
            </w:r>
            <w:proofErr w:type="spellEnd"/>
            <w:r w:rsidRPr="00782C99">
              <w:rPr>
                <w:rFonts w:eastAsia="Calibri"/>
                <w:szCs w:val="22"/>
              </w:rPr>
              <w:t>–</w:t>
            </w:r>
            <w:proofErr w:type="spellStart"/>
            <w:r w:rsidRPr="00782C99">
              <w:rPr>
                <w:rFonts w:eastAsia="Calibri"/>
                <w:szCs w:val="22"/>
              </w:rPr>
              <w:t>Valečkai</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45EFB7F" w14:textId="15DF3189"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1770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32487" w14:textId="6660D58D"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56BC" w14:textId="4CA0FB98" w:rsidR="00AD2B5B" w:rsidRPr="004B1509" w:rsidRDefault="00AD2B5B" w:rsidP="00AD2B5B">
            <w:pPr>
              <w:jc w:val="right"/>
              <w:rPr>
                <w:rFonts w:eastAsia="Calibri"/>
                <w:szCs w:val="22"/>
              </w:rPr>
            </w:pPr>
            <w:r w:rsidRPr="00782C99">
              <w:rPr>
                <w:rFonts w:eastAsia="Calibri"/>
                <w:bCs/>
                <w:szCs w:val="22"/>
              </w:rPr>
              <w:t>1770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568B3" w14:textId="0C1BA449"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3E11C" w14:textId="77777777" w:rsidR="00AD2B5B" w:rsidRPr="00782C9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IVv</w:t>
            </w:r>
            <w:proofErr w:type="spellEnd"/>
          </w:p>
          <w:p w14:paraId="34BE855A" w14:textId="390FCF3B" w:rsidR="00AD2B5B" w:rsidRPr="004B1509" w:rsidRDefault="00AD2B5B" w:rsidP="00AD2B5B">
            <w:pPr>
              <w:jc w:val="center"/>
              <w:rPr>
                <w:rFonts w:eastAsia="Calibri"/>
                <w:bCs/>
                <w:szCs w:val="22"/>
              </w:rPr>
            </w:pP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0E9DF2" w14:textId="13B1EC28" w:rsidR="00AD2B5B" w:rsidRPr="004B1509" w:rsidRDefault="00AD2B5B" w:rsidP="00AD2B5B">
            <w:pPr>
              <w:jc w:val="center"/>
              <w:rPr>
                <w:rFonts w:eastAsia="Calibri"/>
                <w:szCs w:val="22"/>
              </w:rPr>
            </w:pPr>
            <w:r w:rsidRPr="00782C99">
              <w:rPr>
                <w:rFonts w:eastAsia="Calibri"/>
                <w:bCs/>
                <w:szCs w:val="22"/>
              </w:rPr>
              <w:t>4400-6621-5156 4400-6622-3836</w:t>
            </w:r>
          </w:p>
        </w:tc>
      </w:tr>
      <w:tr w:rsidR="00AD2B5B" w:rsidRPr="004B1509" w14:paraId="0E08FC8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8084A70"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C6F52" w14:textId="201D72C7" w:rsidR="00AD2B5B" w:rsidRPr="004B1509" w:rsidRDefault="00AD2B5B" w:rsidP="00AD2B5B">
            <w:pPr>
              <w:rPr>
                <w:rFonts w:eastAsia="Calibri"/>
                <w:szCs w:val="22"/>
              </w:rPr>
            </w:pPr>
            <w:r w:rsidRPr="00782C99">
              <w:rPr>
                <w:rFonts w:eastAsia="Calibri"/>
                <w:szCs w:val="22"/>
              </w:rPr>
              <w:t>v48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78551" w14:textId="4BF9665C" w:rsidR="00AD2B5B" w:rsidRPr="004B1509" w:rsidRDefault="00AD2B5B" w:rsidP="00AD2B5B">
            <w:pPr>
              <w:rPr>
                <w:rFonts w:eastAsia="Calibri"/>
                <w:szCs w:val="22"/>
              </w:rPr>
            </w:pPr>
            <w:r w:rsidRPr="00782C99">
              <w:rPr>
                <w:rFonts w:eastAsia="Calibri"/>
                <w:szCs w:val="22"/>
              </w:rPr>
              <w:t xml:space="preserve">Pravažiuojamasis kelias nuo </w:t>
            </w:r>
            <w:proofErr w:type="spellStart"/>
            <w:r w:rsidRPr="00782C99">
              <w:rPr>
                <w:rFonts w:eastAsia="Calibri"/>
                <w:szCs w:val="22"/>
              </w:rPr>
              <w:t>Antalinos</w:t>
            </w:r>
            <w:proofErr w:type="spellEnd"/>
            <w:r w:rsidRPr="00782C99">
              <w:rPr>
                <w:rFonts w:eastAsia="Calibri"/>
                <w:szCs w:val="22"/>
              </w:rPr>
              <w:t xml:space="preserve"> k. dvaro iki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F236D0" w14:textId="47BC3888" w:rsidR="00AD2B5B" w:rsidRPr="004B1509" w:rsidRDefault="00AD2B5B" w:rsidP="00AD2B5B">
            <w:pPr>
              <w:jc w:val="right"/>
              <w:rPr>
                <w:rFonts w:eastAsia="Calibri"/>
                <w:szCs w:val="22"/>
              </w:rPr>
            </w:pPr>
            <w:r w:rsidRPr="00782C9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DA0DA" w14:textId="74587193"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0BC7E" w14:textId="1BBFE756" w:rsidR="00AD2B5B" w:rsidRPr="004B1509" w:rsidRDefault="00AD2B5B" w:rsidP="00AD2B5B">
            <w:pPr>
              <w:jc w:val="right"/>
              <w:rPr>
                <w:rFonts w:eastAsia="Calibri"/>
                <w:szCs w:val="22"/>
              </w:rPr>
            </w:pPr>
            <w:r w:rsidRPr="00782C9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BD377" w14:textId="12D7CDA9"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C3DB8" w14:textId="2EF5F0D0" w:rsidR="00AD2B5B" w:rsidRPr="004B1509" w:rsidRDefault="00AD2B5B" w:rsidP="00AD2B5B">
            <w:pPr>
              <w:jc w:val="center"/>
              <w:rPr>
                <w:rFonts w:eastAsia="Calibri"/>
                <w:bCs/>
                <w:szCs w:val="22"/>
              </w:rPr>
            </w:pPr>
            <w:proofErr w:type="spellStart"/>
            <w:r w:rsidRPr="00782C9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588C3F" w14:textId="020ADA26" w:rsidR="00AD2B5B" w:rsidRPr="004B1509" w:rsidRDefault="00AD2B5B" w:rsidP="00AD2B5B">
            <w:pPr>
              <w:jc w:val="center"/>
              <w:rPr>
                <w:rFonts w:eastAsia="Calibri"/>
                <w:szCs w:val="22"/>
              </w:rPr>
            </w:pPr>
            <w:r w:rsidRPr="00782C99">
              <w:rPr>
                <w:rFonts w:eastAsia="Calibri"/>
                <w:szCs w:val="22"/>
              </w:rPr>
              <w:t>4400-5413-9081</w:t>
            </w:r>
          </w:p>
        </w:tc>
      </w:tr>
      <w:tr w:rsidR="00AD2B5B" w:rsidRPr="004B1509" w14:paraId="0CA9FCA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9CD280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66679" w14:textId="6F0D78E6" w:rsidR="00AD2B5B" w:rsidRPr="004B1509" w:rsidRDefault="00AD2B5B" w:rsidP="00AD2B5B">
            <w:pPr>
              <w:rPr>
                <w:rFonts w:eastAsia="Calibri"/>
                <w:szCs w:val="22"/>
              </w:rPr>
            </w:pPr>
            <w:r w:rsidRPr="00782C99">
              <w:rPr>
                <w:rFonts w:eastAsia="Calibri"/>
                <w:szCs w:val="22"/>
              </w:rPr>
              <w:t>v49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15EB14" w14:textId="2E43C502" w:rsidR="00AD2B5B" w:rsidRPr="004B1509" w:rsidRDefault="00AD2B5B" w:rsidP="00AD2B5B">
            <w:pPr>
              <w:rPr>
                <w:rFonts w:eastAsia="Calibri"/>
                <w:szCs w:val="22"/>
              </w:rPr>
            </w:pPr>
            <w:r w:rsidRPr="00782C99">
              <w:rPr>
                <w:rFonts w:eastAsia="Calibri"/>
                <w:szCs w:val="22"/>
              </w:rPr>
              <w:t xml:space="preserve">Privažiuojamasis kelias prie gyvenamųjų namų nuo Karjero g., </w:t>
            </w:r>
            <w:proofErr w:type="spellStart"/>
            <w:r w:rsidRPr="00782C99">
              <w:rPr>
                <w:rFonts w:eastAsia="Calibri"/>
                <w:szCs w:val="22"/>
              </w:rPr>
              <w:t>Jurgiškio</w:t>
            </w:r>
            <w:proofErr w:type="spellEnd"/>
            <w:r w:rsidRPr="00782C9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E81DCE" w14:textId="34997C5F" w:rsidR="00AD2B5B" w:rsidRPr="004B1509" w:rsidRDefault="00AD2B5B" w:rsidP="00AD2B5B">
            <w:pPr>
              <w:jc w:val="right"/>
              <w:rPr>
                <w:rFonts w:eastAsia="Calibri"/>
                <w:szCs w:val="22"/>
              </w:rPr>
            </w:pPr>
            <w:r w:rsidRPr="00782C9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C42DF" w14:textId="1A71A64D" w:rsidR="00AD2B5B" w:rsidRPr="004B1509" w:rsidRDefault="00AD2B5B" w:rsidP="00AD2B5B">
            <w:pPr>
              <w:jc w:val="right"/>
              <w:rPr>
                <w:rFonts w:eastAsia="Calibri"/>
                <w:szCs w:val="22"/>
              </w:rPr>
            </w:pPr>
            <w:r w:rsidRPr="00782C9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5974" w14:textId="1255FA59" w:rsidR="00AD2B5B" w:rsidRPr="004B1509" w:rsidRDefault="00AD2B5B" w:rsidP="00AD2B5B">
            <w:pPr>
              <w:jc w:val="right"/>
              <w:rPr>
                <w:rFonts w:eastAsia="Calibri"/>
                <w:szCs w:val="22"/>
              </w:rPr>
            </w:pPr>
            <w:r w:rsidRPr="00782C9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A74F4" w14:textId="35BFA93C"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5AF39" w14:textId="78FD195E"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AFFDD7" w14:textId="7A7FAC25" w:rsidR="00AD2B5B" w:rsidRPr="004B1509" w:rsidRDefault="00AD2B5B" w:rsidP="00AD2B5B">
            <w:pPr>
              <w:jc w:val="center"/>
              <w:rPr>
                <w:rFonts w:eastAsia="Calibri"/>
                <w:szCs w:val="22"/>
              </w:rPr>
            </w:pPr>
            <w:r w:rsidRPr="00782C99">
              <w:rPr>
                <w:rFonts w:eastAsia="Calibri"/>
                <w:bCs/>
                <w:szCs w:val="22"/>
              </w:rPr>
              <w:t>4400-6646-8586</w:t>
            </w:r>
          </w:p>
        </w:tc>
      </w:tr>
      <w:tr w:rsidR="00AD2B5B" w:rsidRPr="004B1509" w14:paraId="74C914E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4F049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70C25E" w14:textId="764AF046" w:rsidR="00AD2B5B" w:rsidRPr="004B1509" w:rsidRDefault="00AD2B5B" w:rsidP="00AD2B5B">
            <w:pPr>
              <w:rPr>
                <w:rFonts w:eastAsia="Calibri"/>
                <w:szCs w:val="22"/>
              </w:rPr>
            </w:pPr>
            <w:r w:rsidRPr="00782C99">
              <w:rPr>
                <w:rFonts w:eastAsia="Calibri"/>
                <w:szCs w:val="22"/>
              </w:rPr>
              <w:t>v5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D66FD" w14:textId="31ACA3E9" w:rsidR="00AD2B5B" w:rsidRPr="004B1509" w:rsidRDefault="00AD2B5B" w:rsidP="00AD2B5B">
            <w:pPr>
              <w:rPr>
                <w:rFonts w:eastAsia="Calibri"/>
                <w:szCs w:val="22"/>
              </w:rPr>
            </w:pPr>
            <w:r w:rsidRPr="00782C99">
              <w:rPr>
                <w:rFonts w:eastAsia="Calibri"/>
                <w:szCs w:val="22"/>
              </w:rPr>
              <w:t xml:space="preserve">Privažiuojamasis kelias prie </w:t>
            </w:r>
            <w:proofErr w:type="spellStart"/>
            <w:r w:rsidRPr="00782C99">
              <w:rPr>
                <w:rFonts w:eastAsia="Calibri"/>
                <w:szCs w:val="22"/>
              </w:rPr>
              <w:t>Bilėnų</w:t>
            </w:r>
            <w:proofErr w:type="spellEnd"/>
            <w:r w:rsidRPr="00782C99">
              <w:rPr>
                <w:rFonts w:eastAsia="Calibri"/>
                <w:szCs w:val="22"/>
              </w:rPr>
              <w:t xml:space="preserve"> g., Viešintų mstl. nuo </w:t>
            </w:r>
            <w:proofErr w:type="spellStart"/>
            <w:r w:rsidRPr="00782C99">
              <w:rPr>
                <w:rFonts w:eastAsia="Calibri"/>
                <w:szCs w:val="22"/>
              </w:rPr>
              <w:t>Nemeirių</w:t>
            </w:r>
            <w:proofErr w:type="spellEnd"/>
            <w:r w:rsidRPr="00782C9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4E5C0" w14:textId="2191D6F5" w:rsidR="00AD2B5B" w:rsidRPr="004B1509" w:rsidRDefault="00AD2B5B" w:rsidP="00AD2B5B">
            <w:pPr>
              <w:jc w:val="right"/>
              <w:rPr>
                <w:rFonts w:eastAsia="Calibri"/>
                <w:szCs w:val="22"/>
              </w:rPr>
            </w:pPr>
            <w:r w:rsidRPr="00782C99">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F01E4" w14:textId="05BA80EA" w:rsidR="00AD2B5B" w:rsidRPr="004B1509" w:rsidRDefault="00AD2B5B" w:rsidP="00AD2B5B">
            <w:pPr>
              <w:jc w:val="right"/>
              <w:rPr>
                <w:rFonts w:eastAsia="Calibri"/>
                <w:szCs w:val="22"/>
              </w:rPr>
            </w:pPr>
            <w:r w:rsidRPr="00782C9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86D81" w14:textId="43CD8BB8" w:rsidR="00AD2B5B" w:rsidRPr="004B1509" w:rsidRDefault="00AD2B5B" w:rsidP="00AD2B5B">
            <w:pPr>
              <w:jc w:val="right"/>
              <w:rPr>
                <w:rFonts w:eastAsia="Calibri"/>
                <w:szCs w:val="22"/>
              </w:rPr>
            </w:pPr>
            <w:r w:rsidRPr="00782C99">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DDA6F" w14:textId="2727C98B"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1B5BA" w14:textId="0AB4BCF4" w:rsidR="00AD2B5B" w:rsidRPr="004B1509" w:rsidRDefault="00AD2B5B" w:rsidP="00AD2B5B">
            <w:pPr>
              <w:jc w:val="center"/>
              <w:rPr>
                <w:rFonts w:eastAsia="Calibri"/>
                <w:bCs/>
                <w:szCs w:val="22"/>
              </w:rPr>
            </w:pPr>
            <w:proofErr w:type="spellStart"/>
            <w:r w:rsidRPr="00782C9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55A5DE" w14:textId="65E26AA8" w:rsidR="00AD2B5B" w:rsidRPr="004B1509" w:rsidRDefault="00AD2B5B" w:rsidP="00AD2B5B">
            <w:pPr>
              <w:jc w:val="center"/>
              <w:rPr>
                <w:rFonts w:eastAsia="Calibri"/>
                <w:szCs w:val="22"/>
              </w:rPr>
            </w:pPr>
            <w:r w:rsidRPr="00782C99">
              <w:rPr>
                <w:rFonts w:eastAsia="Calibri"/>
                <w:szCs w:val="22"/>
              </w:rPr>
              <w:t>4400-5553-5914</w:t>
            </w:r>
          </w:p>
        </w:tc>
      </w:tr>
      <w:tr w:rsidR="00AD2B5B" w:rsidRPr="004B1509" w14:paraId="649F2F0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132F6C5"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31C74B" w14:textId="5C060C5E" w:rsidR="00AD2B5B" w:rsidRPr="004B1509" w:rsidRDefault="00AD2B5B" w:rsidP="00AD2B5B">
            <w:pPr>
              <w:rPr>
                <w:rFonts w:eastAsia="Calibri"/>
                <w:szCs w:val="22"/>
              </w:rPr>
            </w:pPr>
            <w:r w:rsidRPr="00782C99">
              <w:rPr>
                <w:rFonts w:eastAsia="Calibri"/>
                <w:szCs w:val="22"/>
              </w:rPr>
              <w:t>v50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B77F62" w14:textId="23A00614" w:rsidR="00AD2B5B" w:rsidRPr="004B1509" w:rsidRDefault="00AD2B5B" w:rsidP="00AD2B5B">
            <w:pPr>
              <w:rPr>
                <w:rFonts w:eastAsia="Calibri"/>
                <w:szCs w:val="22"/>
              </w:rPr>
            </w:pPr>
            <w:r w:rsidRPr="00782C99">
              <w:rPr>
                <w:rFonts w:eastAsia="Calibri"/>
                <w:szCs w:val="22"/>
              </w:rPr>
              <w:t xml:space="preserve">Privažiuojamasis kelias prie dirbamų laukų </w:t>
            </w:r>
            <w:proofErr w:type="spellStart"/>
            <w:r w:rsidRPr="00782C99">
              <w:rPr>
                <w:rFonts w:eastAsia="Calibri"/>
                <w:szCs w:val="22"/>
              </w:rPr>
              <w:t>Jurgiškio</w:t>
            </w:r>
            <w:proofErr w:type="spellEnd"/>
            <w:r w:rsidRPr="00782C99">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9EA53E" w14:textId="5D8391DD" w:rsidR="00AD2B5B" w:rsidRPr="004B1509" w:rsidRDefault="00AD2B5B" w:rsidP="00AD2B5B">
            <w:pPr>
              <w:jc w:val="right"/>
              <w:rPr>
                <w:rFonts w:eastAsia="Calibri"/>
                <w:szCs w:val="22"/>
              </w:rPr>
            </w:pPr>
            <w:r w:rsidRPr="00782C99">
              <w:rPr>
                <w:rFonts w:eastAsia="Calibri"/>
                <w:bCs/>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4923" w14:textId="0D05363F"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0A93F" w14:textId="177EBAF1"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98E15" w14:textId="05D7F03B" w:rsidR="00AD2B5B" w:rsidRPr="004B1509" w:rsidRDefault="00AD2B5B" w:rsidP="00AD2B5B">
            <w:pPr>
              <w:jc w:val="right"/>
              <w:rPr>
                <w:rFonts w:eastAsia="Calibri"/>
                <w:szCs w:val="22"/>
              </w:rPr>
            </w:pPr>
            <w:r w:rsidRPr="00782C99">
              <w:rPr>
                <w:rFonts w:eastAsia="Calibri"/>
                <w:bCs/>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C9E4F" w14:textId="38C13CBB" w:rsidR="00AD2B5B" w:rsidRPr="004B1509" w:rsidRDefault="00AD2B5B" w:rsidP="00AD2B5B">
            <w:pPr>
              <w:jc w:val="center"/>
              <w:rPr>
                <w:rFonts w:eastAsia="Calibri"/>
                <w:bCs/>
                <w:szCs w:val="22"/>
              </w:rPr>
            </w:pP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F21F14" w14:textId="038F85BB" w:rsidR="00AD2B5B" w:rsidRPr="004B1509" w:rsidRDefault="00AD2B5B" w:rsidP="00AD2B5B">
            <w:pPr>
              <w:jc w:val="center"/>
              <w:rPr>
                <w:rFonts w:eastAsia="Calibri"/>
                <w:szCs w:val="22"/>
              </w:rPr>
            </w:pPr>
            <w:r w:rsidRPr="00782C99">
              <w:rPr>
                <w:rFonts w:eastAsia="Calibri"/>
                <w:bCs/>
                <w:szCs w:val="22"/>
              </w:rPr>
              <w:t>4400-6646-8610</w:t>
            </w:r>
          </w:p>
        </w:tc>
      </w:tr>
      <w:tr w:rsidR="00AD2B5B" w:rsidRPr="004B1509" w14:paraId="6AFB40D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DD48C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3D3369" w14:textId="0118A5FE" w:rsidR="00AD2B5B" w:rsidRPr="004B1509" w:rsidRDefault="00AD2B5B" w:rsidP="00AD2B5B">
            <w:pPr>
              <w:rPr>
                <w:rFonts w:eastAsia="Calibri"/>
                <w:szCs w:val="22"/>
              </w:rPr>
            </w:pPr>
            <w:r w:rsidRPr="00782C99">
              <w:rPr>
                <w:rFonts w:eastAsia="Calibri"/>
                <w:szCs w:val="22"/>
              </w:rPr>
              <w:t>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EA236D" w14:textId="2DB44710" w:rsidR="00AD2B5B" w:rsidRPr="004B1509" w:rsidRDefault="00AD2B5B" w:rsidP="00AD2B5B">
            <w:pPr>
              <w:rPr>
                <w:rFonts w:eastAsia="Calibri"/>
                <w:szCs w:val="22"/>
              </w:rPr>
            </w:pPr>
            <w:r w:rsidRPr="00782C99">
              <w:rPr>
                <w:rFonts w:eastAsia="Calibri"/>
                <w:szCs w:val="22"/>
              </w:rPr>
              <w:t xml:space="preserve">Pravažiuojamasis kelias nuo Mechanizatorių g. iki </w:t>
            </w:r>
            <w:proofErr w:type="spellStart"/>
            <w:r w:rsidRPr="00782C99">
              <w:rPr>
                <w:rFonts w:eastAsia="Calibri"/>
                <w:szCs w:val="22"/>
              </w:rPr>
              <w:t>Bilėnų</w:t>
            </w:r>
            <w:proofErr w:type="spellEnd"/>
            <w:r w:rsidRPr="00782C99">
              <w:rPr>
                <w:rFonts w:eastAsia="Calibri"/>
                <w:szCs w:val="22"/>
              </w:rPr>
              <w:t xml:space="preserve">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5DF618" w14:textId="26BFCD40" w:rsidR="00AD2B5B" w:rsidRPr="004B1509" w:rsidRDefault="00AD2B5B" w:rsidP="00AD2B5B">
            <w:pPr>
              <w:jc w:val="right"/>
              <w:rPr>
                <w:rFonts w:eastAsia="Calibri"/>
                <w:szCs w:val="22"/>
              </w:rPr>
            </w:pPr>
            <w:r w:rsidRPr="00782C9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6ED54" w14:textId="40644C3C"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B9E0A" w14:textId="7FAEBC50" w:rsidR="00AD2B5B" w:rsidRPr="004B1509" w:rsidRDefault="00AD2B5B" w:rsidP="00AD2B5B">
            <w:pPr>
              <w:jc w:val="right"/>
              <w:rPr>
                <w:rFonts w:eastAsia="Calibri"/>
                <w:szCs w:val="22"/>
              </w:rPr>
            </w:pPr>
            <w:r w:rsidRPr="00782C9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A9609" w14:textId="2DF004DD"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ABE26" w14:textId="0E1E57C0"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6D7A58" w14:textId="0474DA67" w:rsidR="00AD2B5B" w:rsidRPr="004B1509" w:rsidRDefault="00AD2B5B" w:rsidP="00AD2B5B">
            <w:pPr>
              <w:jc w:val="center"/>
              <w:rPr>
                <w:rFonts w:eastAsia="Calibri"/>
                <w:szCs w:val="22"/>
              </w:rPr>
            </w:pPr>
            <w:r w:rsidRPr="00782C99">
              <w:rPr>
                <w:rFonts w:eastAsia="Calibri"/>
                <w:szCs w:val="22"/>
              </w:rPr>
              <w:t>4400-5413-8632</w:t>
            </w:r>
          </w:p>
        </w:tc>
      </w:tr>
      <w:tr w:rsidR="00AD2B5B" w:rsidRPr="004B1509" w14:paraId="56B7943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3F32B6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5A91F" w14:textId="0DF651EA" w:rsidR="00AD2B5B" w:rsidRPr="004B1509" w:rsidRDefault="00AD2B5B" w:rsidP="00AD2B5B">
            <w:pPr>
              <w:rPr>
                <w:rFonts w:eastAsia="Calibri"/>
                <w:szCs w:val="22"/>
              </w:rPr>
            </w:pPr>
            <w:r w:rsidRPr="00782C99">
              <w:rPr>
                <w:rFonts w:eastAsia="Calibri"/>
                <w:szCs w:val="22"/>
              </w:rPr>
              <w:t>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C5F0C4" w14:textId="55228CEC" w:rsidR="00AD2B5B" w:rsidRPr="004B1509" w:rsidRDefault="00AD2B5B" w:rsidP="00AD2B5B">
            <w:pPr>
              <w:rPr>
                <w:rFonts w:eastAsia="Calibri"/>
                <w:szCs w:val="22"/>
              </w:rPr>
            </w:pPr>
            <w:r w:rsidRPr="00782C99">
              <w:rPr>
                <w:rFonts w:eastAsia="Calibri"/>
                <w:szCs w:val="22"/>
              </w:rPr>
              <w:t xml:space="preserve">Privažiuojamasis kelias prie dirbamų laukų nuo </w:t>
            </w:r>
            <w:proofErr w:type="spellStart"/>
            <w:r w:rsidRPr="00782C99">
              <w:rPr>
                <w:rFonts w:eastAsia="Calibri"/>
                <w:szCs w:val="22"/>
              </w:rPr>
              <w:t>Čiunkių</w:t>
            </w:r>
            <w:proofErr w:type="spellEnd"/>
            <w:r w:rsidRPr="00782C9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B25542" w14:textId="6FEE0FD9" w:rsidR="00AD2B5B" w:rsidRPr="004B1509" w:rsidRDefault="00AD2B5B" w:rsidP="00AD2B5B">
            <w:pPr>
              <w:jc w:val="right"/>
              <w:rPr>
                <w:rFonts w:eastAsia="Calibri"/>
                <w:szCs w:val="22"/>
              </w:rPr>
            </w:pPr>
            <w:r w:rsidRPr="00782C99">
              <w:rPr>
                <w:rFonts w:eastAsia="Calibri"/>
                <w:bCs/>
                <w:szCs w:val="22"/>
              </w:rPr>
              <w:t>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DBECF" w14:textId="10DC3CD0"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DF286" w14:textId="16638F67" w:rsidR="00AD2B5B" w:rsidRPr="004B1509" w:rsidRDefault="00AD2B5B" w:rsidP="00AD2B5B">
            <w:pPr>
              <w:jc w:val="right"/>
              <w:rPr>
                <w:rFonts w:eastAsia="Calibri"/>
                <w:szCs w:val="22"/>
              </w:rPr>
            </w:pPr>
            <w:r w:rsidRPr="00782C99">
              <w:rPr>
                <w:rFonts w:eastAsia="Calibri"/>
                <w:bCs/>
                <w:szCs w:val="22"/>
              </w:rPr>
              <w:t>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EB07" w14:textId="68907415"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E3831" w14:textId="1FEAC9D0" w:rsidR="00AD2B5B" w:rsidRPr="004B1509" w:rsidRDefault="00AD2B5B" w:rsidP="00AD2B5B">
            <w:pPr>
              <w:jc w:val="center"/>
              <w:rPr>
                <w:rFonts w:eastAsia="Calibri"/>
                <w:bCs/>
                <w:szCs w:val="22"/>
              </w:rPr>
            </w:pP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4EA90A" w14:textId="5C534898" w:rsidR="00AD2B5B" w:rsidRPr="004B1509" w:rsidRDefault="00AD2B5B" w:rsidP="00AD2B5B">
            <w:pPr>
              <w:jc w:val="center"/>
              <w:rPr>
                <w:rFonts w:eastAsia="Calibri"/>
                <w:szCs w:val="22"/>
              </w:rPr>
            </w:pPr>
            <w:r w:rsidRPr="00782C99">
              <w:rPr>
                <w:rFonts w:eastAsia="Calibri"/>
                <w:bCs/>
                <w:szCs w:val="22"/>
              </w:rPr>
              <w:t>4400-6622-3858</w:t>
            </w:r>
          </w:p>
        </w:tc>
      </w:tr>
      <w:tr w:rsidR="00AD2B5B" w:rsidRPr="004B1509" w14:paraId="59EB70E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BBDC291"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E248C" w14:textId="73410CCF" w:rsidR="00AD2B5B" w:rsidRPr="004B1509" w:rsidRDefault="00AD2B5B" w:rsidP="00AD2B5B">
            <w:pPr>
              <w:rPr>
                <w:rFonts w:eastAsia="Calibri"/>
                <w:szCs w:val="22"/>
              </w:rPr>
            </w:pPr>
            <w:r w:rsidRPr="00782C99">
              <w:rPr>
                <w:rFonts w:eastAsia="Calibri"/>
                <w:szCs w:val="22"/>
              </w:rPr>
              <w:t>v53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2CC99A" w14:textId="767C867E" w:rsidR="00AD2B5B" w:rsidRPr="004B1509" w:rsidRDefault="00AD2B5B" w:rsidP="00AD2B5B">
            <w:pPr>
              <w:rPr>
                <w:rFonts w:eastAsia="Calibri"/>
                <w:szCs w:val="22"/>
              </w:rPr>
            </w:pPr>
            <w:r w:rsidRPr="00782C99">
              <w:rPr>
                <w:rFonts w:eastAsia="Calibri"/>
                <w:szCs w:val="22"/>
              </w:rPr>
              <w:t xml:space="preserve">Privažiuojamasis kelias prie </w:t>
            </w:r>
            <w:proofErr w:type="spellStart"/>
            <w:r w:rsidRPr="00782C99">
              <w:rPr>
                <w:rFonts w:eastAsia="Calibri"/>
                <w:szCs w:val="22"/>
              </w:rPr>
              <w:t>Jurgiškio</w:t>
            </w:r>
            <w:proofErr w:type="spellEnd"/>
            <w:r w:rsidRPr="00782C99">
              <w:rPr>
                <w:rFonts w:eastAsia="Calibri"/>
                <w:szCs w:val="22"/>
              </w:rPr>
              <w:t xml:space="preserve"> ežero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3F025F" w14:textId="20A6E9BE" w:rsidR="00AD2B5B" w:rsidRPr="004B1509" w:rsidRDefault="00AD2B5B" w:rsidP="00AD2B5B">
            <w:pPr>
              <w:jc w:val="right"/>
              <w:rPr>
                <w:rFonts w:eastAsia="Calibri"/>
                <w:szCs w:val="22"/>
              </w:rPr>
            </w:pPr>
            <w:r w:rsidRPr="00782C9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ABFDE" w14:textId="4A08092A"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F7AD2" w14:textId="0C800964"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79597" w14:textId="1D27029B" w:rsidR="00AD2B5B" w:rsidRPr="004B1509" w:rsidRDefault="00AD2B5B" w:rsidP="00AD2B5B">
            <w:pPr>
              <w:jc w:val="right"/>
              <w:rPr>
                <w:rFonts w:eastAsia="Calibri"/>
                <w:szCs w:val="22"/>
              </w:rPr>
            </w:pPr>
            <w:r w:rsidRPr="00782C9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2B0C0" w14:textId="7E82CD85"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4388FF" w14:textId="306642DC" w:rsidR="00AD2B5B" w:rsidRPr="004B1509" w:rsidRDefault="00AD2B5B" w:rsidP="00AD2B5B">
            <w:pPr>
              <w:jc w:val="center"/>
              <w:rPr>
                <w:rFonts w:eastAsia="Calibri"/>
                <w:szCs w:val="22"/>
              </w:rPr>
            </w:pPr>
            <w:r w:rsidRPr="00782C99">
              <w:rPr>
                <w:rFonts w:eastAsia="Calibri"/>
                <w:szCs w:val="22"/>
              </w:rPr>
              <w:t>-</w:t>
            </w:r>
          </w:p>
        </w:tc>
      </w:tr>
      <w:tr w:rsidR="00AD2B5B" w:rsidRPr="004B1509" w14:paraId="08C1654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575F0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E66FB6" w14:textId="047CCDA7" w:rsidR="00AD2B5B" w:rsidRPr="004B1509" w:rsidRDefault="00AD2B5B" w:rsidP="00AD2B5B">
            <w:pPr>
              <w:rPr>
                <w:rFonts w:eastAsia="Calibri"/>
                <w:szCs w:val="22"/>
              </w:rPr>
            </w:pPr>
            <w:r w:rsidRPr="00782C99">
              <w:rPr>
                <w:rFonts w:eastAsia="Calibri"/>
                <w:szCs w:val="22"/>
              </w:rPr>
              <w:t>v54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584181" w14:textId="302B87EC" w:rsidR="00AD2B5B" w:rsidRPr="004B1509" w:rsidRDefault="00AD2B5B" w:rsidP="00AD2B5B">
            <w:pPr>
              <w:rPr>
                <w:rFonts w:eastAsia="Calibri"/>
                <w:szCs w:val="22"/>
              </w:rPr>
            </w:pPr>
            <w:r w:rsidRPr="00782C99">
              <w:rPr>
                <w:rFonts w:eastAsia="Calibri"/>
                <w:szCs w:val="22"/>
              </w:rPr>
              <w:t xml:space="preserve">Privažiuojamasis kelias prie gyvenamųjų namų </w:t>
            </w:r>
            <w:proofErr w:type="spellStart"/>
            <w:r w:rsidRPr="00782C99">
              <w:rPr>
                <w:rFonts w:eastAsia="Calibri"/>
                <w:szCs w:val="22"/>
              </w:rPr>
              <w:t>Jurgiškio</w:t>
            </w:r>
            <w:proofErr w:type="spellEnd"/>
            <w:r w:rsidRPr="00782C99">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5C807" w14:textId="4F306F86" w:rsidR="00AD2B5B" w:rsidRPr="004B1509" w:rsidRDefault="00AD2B5B" w:rsidP="00AD2B5B">
            <w:pPr>
              <w:jc w:val="right"/>
              <w:rPr>
                <w:rFonts w:eastAsia="Calibri"/>
                <w:szCs w:val="22"/>
              </w:rPr>
            </w:pPr>
            <w:r w:rsidRPr="00782C9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7B066" w14:textId="1CF773DD"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71C90" w14:textId="07C80BAE"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F7C2F" w14:textId="3D5A6562" w:rsidR="00AD2B5B" w:rsidRPr="004B1509" w:rsidRDefault="00AD2B5B" w:rsidP="00AD2B5B">
            <w:pPr>
              <w:jc w:val="right"/>
              <w:rPr>
                <w:rFonts w:eastAsia="Calibri"/>
                <w:szCs w:val="22"/>
              </w:rPr>
            </w:pPr>
            <w:r w:rsidRPr="00782C9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CF92" w14:textId="4C5565DD"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A6EC3A" w14:textId="228B49CD" w:rsidR="00AD2B5B" w:rsidRPr="004B1509" w:rsidRDefault="00AD2B5B" w:rsidP="00AD2B5B">
            <w:pPr>
              <w:jc w:val="center"/>
              <w:rPr>
                <w:rFonts w:eastAsia="Calibri"/>
                <w:szCs w:val="22"/>
              </w:rPr>
            </w:pPr>
            <w:r w:rsidRPr="00782C99">
              <w:rPr>
                <w:rFonts w:eastAsia="Calibri"/>
                <w:szCs w:val="22"/>
              </w:rPr>
              <w:t>-</w:t>
            </w:r>
          </w:p>
        </w:tc>
      </w:tr>
      <w:tr w:rsidR="00AD2B5B" w:rsidRPr="004B1509" w14:paraId="2DEBB4D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E5655F0"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2BC488" w14:textId="585C7477" w:rsidR="00AD2B5B" w:rsidRPr="004B1509" w:rsidRDefault="00AD2B5B" w:rsidP="00AD2B5B">
            <w:pPr>
              <w:rPr>
                <w:rFonts w:eastAsia="Calibri"/>
                <w:szCs w:val="22"/>
              </w:rPr>
            </w:pPr>
            <w:r w:rsidRPr="00782C99">
              <w:rPr>
                <w:rFonts w:eastAsia="Calibri"/>
                <w:szCs w:val="22"/>
              </w:rPr>
              <w:t>v55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1F886D" w14:textId="358EDB7E" w:rsidR="00AD2B5B" w:rsidRPr="004B1509" w:rsidRDefault="00AD2B5B" w:rsidP="00AD2B5B">
            <w:pPr>
              <w:rPr>
                <w:rFonts w:eastAsia="Calibri"/>
                <w:szCs w:val="22"/>
              </w:rPr>
            </w:pPr>
            <w:r w:rsidRPr="00782C99">
              <w:rPr>
                <w:rFonts w:eastAsia="Calibri"/>
                <w:szCs w:val="22"/>
              </w:rPr>
              <w:t>Privažiuojamasis kelias prie malūno nuo Vytauto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C16A1B" w14:textId="118BE5A5" w:rsidR="00AD2B5B" w:rsidRPr="004B1509" w:rsidRDefault="00AD2B5B" w:rsidP="00AD2B5B">
            <w:pPr>
              <w:jc w:val="right"/>
              <w:rPr>
                <w:rFonts w:eastAsia="Calibri"/>
                <w:szCs w:val="22"/>
              </w:rPr>
            </w:pPr>
            <w:r w:rsidRPr="00782C9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0639A" w14:textId="738B5558"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9E3F6" w14:textId="587E8F7D" w:rsidR="00AD2B5B" w:rsidRPr="004B1509" w:rsidRDefault="00AD2B5B" w:rsidP="00AD2B5B">
            <w:pPr>
              <w:jc w:val="right"/>
              <w:rPr>
                <w:rFonts w:eastAsia="Calibri"/>
                <w:szCs w:val="22"/>
              </w:rPr>
            </w:pPr>
            <w:r w:rsidRPr="00782C9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B261D" w14:textId="4281E6B5"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206E4" w14:textId="1D8DA4DF"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3F494D" w14:textId="77CEBDDC" w:rsidR="00AD2B5B" w:rsidRPr="004B1509" w:rsidRDefault="00AD2B5B" w:rsidP="00AD2B5B">
            <w:pPr>
              <w:jc w:val="center"/>
              <w:rPr>
                <w:rFonts w:eastAsia="Calibri"/>
                <w:szCs w:val="22"/>
              </w:rPr>
            </w:pPr>
            <w:r w:rsidRPr="00782C99">
              <w:rPr>
                <w:rFonts w:eastAsia="Calibri"/>
                <w:bCs/>
                <w:szCs w:val="22"/>
              </w:rPr>
              <w:t>4400-6630-6541</w:t>
            </w:r>
          </w:p>
        </w:tc>
      </w:tr>
      <w:tr w:rsidR="00AD2B5B" w:rsidRPr="004B1509" w14:paraId="7E1781D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6845EFD"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CEF11" w14:textId="03AC7796" w:rsidR="00AD2B5B" w:rsidRPr="004B1509" w:rsidRDefault="00AD2B5B" w:rsidP="00AD2B5B">
            <w:pPr>
              <w:rPr>
                <w:rFonts w:eastAsia="Calibri"/>
                <w:szCs w:val="22"/>
              </w:rPr>
            </w:pPr>
            <w:r w:rsidRPr="00782C99">
              <w:rPr>
                <w:rFonts w:eastAsia="Calibri"/>
                <w:szCs w:val="22"/>
              </w:rPr>
              <w:t>v56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AC533D" w14:textId="2D61F57C" w:rsidR="00AD2B5B" w:rsidRPr="004B1509" w:rsidRDefault="00AD2B5B" w:rsidP="00AD2B5B">
            <w:pPr>
              <w:rPr>
                <w:rFonts w:eastAsia="Calibri"/>
                <w:szCs w:val="22"/>
              </w:rPr>
            </w:pPr>
            <w:r w:rsidRPr="00782C99">
              <w:rPr>
                <w:rFonts w:eastAsia="Calibri"/>
                <w:szCs w:val="22"/>
              </w:rPr>
              <w:t xml:space="preserve">Privažiuojamasis kelias prie dirbamų laukų </w:t>
            </w:r>
            <w:proofErr w:type="spellStart"/>
            <w:r w:rsidRPr="00782C99">
              <w:rPr>
                <w:rFonts w:eastAsia="Calibri"/>
                <w:szCs w:val="22"/>
              </w:rPr>
              <w:t>Laitelių</w:t>
            </w:r>
            <w:proofErr w:type="spellEnd"/>
            <w:r w:rsidRPr="00782C99">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0232DC" w14:textId="5D061CAA" w:rsidR="00AD2B5B" w:rsidRPr="004B1509" w:rsidRDefault="00AD2B5B" w:rsidP="00AD2B5B">
            <w:pPr>
              <w:jc w:val="right"/>
              <w:rPr>
                <w:rFonts w:eastAsia="Calibri"/>
                <w:szCs w:val="22"/>
              </w:rPr>
            </w:pPr>
            <w:r w:rsidRPr="00782C9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0ABF" w14:textId="1A0D746B"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1FA5" w14:textId="2A7DC749"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5EA1C" w14:textId="2B5068A4" w:rsidR="00AD2B5B" w:rsidRPr="004B1509" w:rsidRDefault="00AD2B5B" w:rsidP="00AD2B5B">
            <w:pPr>
              <w:jc w:val="right"/>
              <w:rPr>
                <w:rFonts w:eastAsia="Calibri"/>
                <w:szCs w:val="22"/>
              </w:rPr>
            </w:pPr>
            <w:r w:rsidRPr="00782C9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326F7" w14:textId="796622BA"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6A8FB2" w14:textId="1DBEF167" w:rsidR="00AD2B5B" w:rsidRPr="004B1509" w:rsidRDefault="00AD2B5B" w:rsidP="00AD2B5B">
            <w:pPr>
              <w:jc w:val="center"/>
              <w:rPr>
                <w:rFonts w:eastAsia="Calibri"/>
                <w:szCs w:val="22"/>
              </w:rPr>
            </w:pPr>
            <w:r w:rsidRPr="00782C99">
              <w:rPr>
                <w:rFonts w:eastAsia="Calibri"/>
                <w:szCs w:val="22"/>
              </w:rPr>
              <w:t>-</w:t>
            </w:r>
          </w:p>
        </w:tc>
      </w:tr>
      <w:tr w:rsidR="00AD2B5B" w:rsidRPr="004B1509" w14:paraId="4FD2116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6DC2D2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E1A19" w14:textId="47F4A031" w:rsidR="00AD2B5B" w:rsidRPr="004B1509" w:rsidRDefault="00AD2B5B" w:rsidP="00AD2B5B">
            <w:pPr>
              <w:rPr>
                <w:rFonts w:eastAsia="Calibri"/>
                <w:szCs w:val="22"/>
              </w:rPr>
            </w:pPr>
            <w:r w:rsidRPr="00782C99">
              <w:rPr>
                <w:rFonts w:eastAsia="Calibri"/>
                <w:szCs w:val="22"/>
              </w:rPr>
              <w:t>v57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FC097F" w14:textId="6C4B9738" w:rsidR="00AD2B5B" w:rsidRPr="004B1509" w:rsidRDefault="00AD2B5B" w:rsidP="00AD2B5B">
            <w:pPr>
              <w:rPr>
                <w:rFonts w:eastAsia="Calibri"/>
                <w:szCs w:val="22"/>
              </w:rPr>
            </w:pPr>
            <w:r w:rsidRPr="00782C99">
              <w:rPr>
                <w:rFonts w:eastAsia="Calibri"/>
                <w:szCs w:val="22"/>
              </w:rPr>
              <w:t>Navikai–</w:t>
            </w:r>
            <w:proofErr w:type="spellStart"/>
            <w:r w:rsidRPr="00782C99">
              <w:rPr>
                <w:rFonts w:eastAsia="Calibri"/>
                <w:szCs w:val="22"/>
              </w:rPr>
              <w:t>Skaistakalnis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A0533DD" w14:textId="1AEA6E55" w:rsidR="00AD2B5B" w:rsidRPr="004B1509" w:rsidRDefault="00AD2B5B" w:rsidP="00AD2B5B">
            <w:pPr>
              <w:jc w:val="right"/>
              <w:rPr>
                <w:rFonts w:eastAsia="Calibri"/>
                <w:szCs w:val="22"/>
              </w:rPr>
            </w:pPr>
            <w:r w:rsidRPr="00782C99">
              <w:rPr>
                <w:rFonts w:eastAsia="Calibri"/>
                <w:szCs w:val="22"/>
              </w:rPr>
              <w:t> 904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38040" w14:textId="05E76D10"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BDE5B" w14:textId="00D05788" w:rsidR="00AD2B5B" w:rsidRPr="004B1509" w:rsidRDefault="00AD2B5B" w:rsidP="00AD2B5B">
            <w:pPr>
              <w:jc w:val="right"/>
              <w:rPr>
                <w:rFonts w:eastAsia="Calibri"/>
                <w:szCs w:val="22"/>
              </w:rPr>
            </w:pPr>
            <w:r w:rsidRPr="00782C99">
              <w:rPr>
                <w:rFonts w:eastAsia="Calibri"/>
                <w:szCs w:val="22"/>
              </w:rPr>
              <w:t> 904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E315C" w14:textId="3951016D"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86A44" w14:textId="5592C72C"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61965C" w14:textId="59E6BF6D" w:rsidR="00AD2B5B" w:rsidRPr="004B1509" w:rsidRDefault="00AD2B5B" w:rsidP="00AD2B5B">
            <w:pPr>
              <w:jc w:val="center"/>
              <w:rPr>
                <w:rFonts w:eastAsia="Calibri"/>
                <w:szCs w:val="22"/>
              </w:rPr>
            </w:pPr>
            <w:r w:rsidRPr="00782C99">
              <w:rPr>
                <w:rFonts w:eastAsia="Calibri"/>
                <w:szCs w:val="22"/>
              </w:rPr>
              <w:t>4400-6611-8385</w:t>
            </w:r>
          </w:p>
        </w:tc>
      </w:tr>
      <w:tr w:rsidR="00AD2B5B" w:rsidRPr="004B1509" w14:paraId="2779356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F1746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0C70A8" w14:textId="3F27FE99" w:rsidR="00AD2B5B" w:rsidRPr="004B1509" w:rsidRDefault="00AD2B5B" w:rsidP="00AD2B5B">
            <w:pPr>
              <w:rPr>
                <w:rFonts w:eastAsia="Calibri"/>
                <w:szCs w:val="22"/>
              </w:rPr>
            </w:pPr>
            <w:r w:rsidRPr="004B1509">
              <w:rPr>
                <w:rFonts w:eastAsia="Calibri"/>
                <w:szCs w:val="22"/>
              </w:rPr>
              <w:t>v58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4ACEEC" w14:textId="636512FE" w:rsidR="00AD2B5B" w:rsidRPr="004B1509" w:rsidRDefault="00AD2B5B" w:rsidP="00AD2B5B">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Bylėnų</w:t>
            </w:r>
            <w:proofErr w:type="spellEnd"/>
            <w:r w:rsidRPr="004B1509">
              <w:rPr>
                <w:rFonts w:eastAsia="Calibri"/>
                <w:szCs w:val="22"/>
              </w:rPr>
              <w:t xml:space="preserve"> k. nuo kelio Nr. v69-2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F1112B" w14:textId="26B41760" w:rsidR="00AD2B5B" w:rsidRPr="004B1509" w:rsidRDefault="00AD2B5B" w:rsidP="00AD2B5B">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C8BDE" w14:textId="7D1FFE23" w:rsidR="00AD2B5B" w:rsidRPr="004B1509" w:rsidRDefault="00AD2B5B" w:rsidP="00AD2B5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E9731" w14:textId="02FF9043" w:rsidR="00AD2B5B" w:rsidRPr="004B1509" w:rsidRDefault="00AD2B5B" w:rsidP="00AD2B5B">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B20F1" w14:textId="4AD97813" w:rsidR="00AD2B5B" w:rsidRPr="004B1509" w:rsidRDefault="00AD2B5B" w:rsidP="00AD2B5B">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BE5A" w14:textId="1DA33814" w:rsidR="00AD2B5B" w:rsidRPr="004B1509" w:rsidRDefault="00AD2B5B" w:rsidP="00AD2B5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3265D4" w14:textId="54518F77" w:rsidR="00AD2B5B" w:rsidRPr="004B1509" w:rsidRDefault="00AD2B5B" w:rsidP="00AD2B5B">
            <w:pPr>
              <w:jc w:val="center"/>
              <w:rPr>
                <w:rFonts w:eastAsia="Calibri"/>
                <w:szCs w:val="22"/>
              </w:rPr>
            </w:pPr>
            <w:r w:rsidRPr="004B1509">
              <w:rPr>
                <w:rFonts w:eastAsia="Calibri"/>
                <w:szCs w:val="22"/>
              </w:rPr>
              <w:t>-</w:t>
            </w:r>
          </w:p>
        </w:tc>
      </w:tr>
      <w:tr w:rsidR="00AD2B5B" w:rsidRPr="004B1509" w14:paraId="34D98EA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02A3E1"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55EB6C" w14:textId="22E1AF23" w:rsidR="00AD2B5B" w:rsidRPr="004B1509" w:rsidRDefault="00AD2B5B" w:rsidP="00AD2B5B">
            <w:pPr>
              <w:rPr>
                <w:rFonts w:eastAsia="Calibri"/>
                <w:szCs w:val="22"/>
              </w:rPr>
            </w:pPr>
            <w:r w:rsidRPr="00782C99">
              <w:rPr>
                <w:rFonts w:eastAsia="Calibri"/>
                <w:szCs w:val="22"/>
              </w:rPr>
              <w:t>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354B4C" w14:textId="32037FC3" w:rsidR="00AD2B5B" w:rsidRPr="004B1509" w:rsidRDefault="00AD2B5B" w:rsidP="00AD2B5B">
            <w:pPr>
              <w:rPr>
                <w:rFonts w:eastAsia="Calibri"/>
                <w:szCs w:val="22"/>
              </w:rPr>
            </w:pPr>
            <w:proofErr w:type="spellStart"/>
            <w:r w:rsidRPr="00782C99">
              <w:rPr>
                <w:rFonts w:eastAsia="Calibri"/>
                <w:szCs w:val="22"/>
              </w:rPr>
              <w:t>Laičiai</w:t>
            </w:r>
            <w:proofErr w:type="spellEnd"/>
            <w:r w:rsidRPr="00782C99">
              <w:rPr>
                <w:rFonts w:eastAsia="Calibri"/>
                <w:szCs w:val="22"/>
              </w:rPr>
              <w:t>–Vidugiriai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96A43B" w14:textId="4E1F599D" w:rsidR="00AD2B5B" w:rsidRPr="004B1509" w:rsidRDefault="00AD2B5B" w:rsidP="00AD2B5B">
            <w:pPr>
              <w:jc w:val="right"/>
              <w:rPr>
                <w:rFonts w:eastAsia="Calibri"/>
                <w:szCs w:val="22"/>
              </w:rPr>
            </w:pPr>
            <w:r w:rsidRPr="00782C99">
              <w:rPr>
                <w:rFonts w:eastAsia="Calibri"/>
                <w:bCs/>
                <w:szCs w:val="22"/>
              </w:rPr>
              <w:t>3575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774EE" w14:textId="3FB7E6E4"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8DEC" w14:textId="5E09E483"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3575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A912A" w14:textId="0B041571"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FF0D1" w14:textId="30475C79" w:rsidR="00AD2B5B" w:rsidRPr="004B1509" w:rsidRDefault="00AD2B5B" w:rsidP="00AD2B5B">
            <w:pPr>
              <w:jc w:val="center"/>
              <w:rPr>
                <w:rFonts w:eastAsia="Calibri"/>
                <w:bCs/>
                <w:szCs w:val="22"/>
              </w:rPr>
            </w:pPr>
            <w:proofErr w:type="spellStart"/>
            <w:r w:rsidRPr="00782C9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E665BB" w14:textId="49799097" w:rsidR="00AD2B5B" w:rsidRPr="004B1509" w:rsidRDefault="00AD2B5B" w:rsidP="00AD2B5B">
            <w:pPr>
              <w:jc w:val="center"/>
              <w:rPr>
                <w:rFonts w:eastAsia="Calibri"/>
                <w:szCs w:val="22"/>
              </w:rPr>
            </w:pPr>
            <w:r w:rsidRPr="00782C99">
              <w:rPr>
                <w:rFonts w:eastAsia="Calibri"/>
                <w:bCs/>
                <w:szCs w:val="22"/>
              </w:rPr>
              <w:t>4400-6621-5189</w:t>
            </w:r>
          </w:p>
        </w:tc>
      </w:tr>
      <w:tr w:rsidR="00AD2B5B" w:rsidRPr="004B1509" w14:paraId="443DE1E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943513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8FD165" w14:textId="1DBD3FC0" w:rsidR="00AD2B5B" w:rsidRPr="004B1509" w:rsidRDefault="00AD2B5B" w:rsidP="00AD2B5B">
            <w:pPr>
              <w:rPr>
                <w:rFonts w:eastAsia="Calibri"/>
                <w:szCs w:val="22"/>
              </w:rPr>
            </w:pPr>
            <w:r w:rsidRPr="00782C99">
              <w:rPr>
                <w:rFonts w:eastAsia="Calibri"/>
                <w:szCs w:val="22"/>
              </w:rPr>
              <w:t>v6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60F9CB" w14:textId="32BD342D" w:rsidR="00AD2B5B" w:rsidRPr="004B1509" w:rsidRDefault="00AD2B5B" w:rsidP="00AD2B5B">
            <w:pPr>
              <w:rPr>
                <w:rFonts w:eastAsia="Calibri"/>
                <w:szCs w:val="22"/>
              </w:rPr>
            </w:pPr>
            <w:proofErr w:type="spellStart"/>
            <w:r w:rsidRPr="00782C99">
              <w:rPr>
                <w:rFonts w:eastAsia="Calibri"/>
                <w:szCs w:val="22"/>
              </w:rPr>
              <w:t>Karūniai</w:t>
            </w:r>
            <w:proofErr w:type="spellEnd"/>
            <w:r w:rsidRPr="00782C99">
              <w:rPr>
                <w:rFonts w:eastAsia="Calibri"/>
                <w:szCs w:val="22"/>
              </w:rPr>
              <w:t>–kelias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5B9C04" w14:textId="28D43E9B"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2407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D12EE" w14:textId="50E75FA3"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C0742" w14:textId="37FBCC3E" w:rsidR="00AD2B5B" w:rsidRPr="004B1509" w:rsidRDefault="00AD2B5B" w:rsidP="00AD2B5B">
            <w:pPr>
              <w:jc w:val="right"/>
              <w:rPr>
                <w:rFonts w:eastAsia="Calibri"/>
                <w:szCs w:val="22"/>
              </w:rPr>
            </w:pPr>
            <w:r w:rsidRPr="00782C99">
              <w:rPr>
                <w:rFonts w:eastAsia="Calibri"/>
                <w:bCs/>
                <w:szCs w:val="22"/>
              </w:rPr>
              <w:t>2407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3DCD" w14:textId="47435EAF"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6790E" w14:textId="77777777" w:rsidR="00AD2B5B" w:rsidRDefault="00AD2B5B" w:rsidP="00AD2B5B">
            <w:pPr>
              <w:jc w:val="center"/>
              <w:rPr>
                <w:rFonts w:eastAsia="Calibri"/>
                <w:bCs/>
                <w:szCs w:val="22"/>
              </w:rPr>
            </w:pPr>
            <w:proofErr w:type="spellStart"/>
            <w:r w:rsidRPr="00782C99">
              <w:rPr>
                <w:rFonts w:eastAsia="Calibri"/>
                <w:bCs/>
                <w:szCs w:val="22"/>
              </w:rPr>
              <w:t>Iv</w:t>
            </w:r>
            <w:proofErr w:type="spellEnd"/>
          </w:p>
          <w:p w14:paraId="61B2BE9B" w14:textId="4B7407B4" w:rsidR="00841645" w:rsidRPr="004B1509" w:rsidRDefault="00841645" w:rsidP="00AD2B5B">
            <w:pPr>
              <w:jc w:val="center"/>
              <w:rPr>
                <w:rFonts w:eastAsia="Calibri"/>
                <w:bCs/>
                <w:szCs w:val="22"/>
              </w:rPr>
            </w:pPr>
            <w:proofErr w:type="spellStart"/>
            <w:r>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7380C" w14:textId="26DB85FD" w:rsidR="00AD2B5B" w:rsidRPr="004B1509" w:rsidRDefault="00AD2B5B" w:rsidP="00AD2B5B">
            <w:pPr>
              <w:jc w:val="center"/>
              <w:rPr>
                <w:rFonts w:eastAsia="Calibri"/>
                <w:szCs w:val="22"/>
              </w:rPr>
            </w:pPr>
            <w:r w:rsidRPr="00782C99">
              <w:rPr>
                <w:rFonts w:eastAsia="Calibri"/>
                <w:bCs/>
                <w:szCs w:val="22"/>
              </w:rPr>
              <w:t>4400-6611-8528 4400-6611-8541</w:t>
            </w:r>
          </w:p>
        </w:tc>
      </w:tr>
      <w:tr w:rsidR="00AD2B5B" w:rsidRPr="004B1509" w14:paraId="0673C6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50F2D1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16F40" w14:textId="53B71FD1" w:rsidR="00AD2B5B" w:rsidRPr="004B1509" w:rsidRDefault="00AD2B5B" w:rsidP="00AD2B5B">
            <w:pPr>
              <w:rPr>
                <w:rFonts w:eastAsia="Calibri"/>
                <w:szCs w:val="22"/>
              </w:rPr>
            </w:pPr>
            <w:r w:rsidRPr="00782C99">
              <w:rPr>
                <w:rFonts w:eastAsia="Calibri"/>
                <w:szCs w:val="22"/>
              </w:rPr>
              <w:t>v60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559DF4" w14:textId="19F0FC75" w:rsidR="00AD2B5B" w:rsidRPr="004B1509" w:rsidRDefault="00AD2B5B" w:rsidP="00AD2B5B">
            <w:pPr>
              <w:rPr>
                <w:rFonts w:eastAsia="Calibri"/>
                <w:szCs w:val="22"/>
              </w:rPr>
            </w:pPr>
            <w:r w:rsidRPr="00782C99">
              <w:rPr>
                <w:rFonts w:eastAsia="Calibri"/>
                <w:szCs w:val="22"/>
              </w:rPr>
              <w:t>Privažiuojamasis kelias iki Ažubalių g., Viešintų mstl.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9959DC" w14:textId="428747F0" w:rsidR="00AD2B5B" w:rsidRPr="004B1509" w:rsidRDefault="00AD2B5B" w:rsidP="00AD2B5B">
            <w:pPr>
              <w:jc w:val="right"/>
              <w:rPr>
                <w:rFonts w:eastAsia="Calibri"/>
                <w:bCs/>
                <w:szCs w:val="22"/>
              </w:rPr>
            </w:pPr>
            <w:r w:rsidRPr="00782C9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0A96" w14:textId="4CB429C5"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80924" w14:textId="17794E44" w:rsidR="00AD2B5B" w:rsidRPr="004B1509" w:rsidRDefault="00AD2B5B" w:rsidP="00AD2B5B">
            <w:pPr>
              <w:jc w:val="right"/>
              <w:rPr>
                <w:rFonts w:eastAsia="Calibri"/>
                <w:bCs/>
                <w:szCs w:val="22"/>
              </w:rPr>
            </w:pPr>
            <w:r w:rsidRPr="00782C9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36C17" w14:textId="073EC651"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6892B" w14:textId="66FD51BE" w:rsidR="00AD2B5B" w:rsidRPr="004B1509" w:rsidRDefault="00AD2B5B" w:rsidP="00AD2B5B">
            <w:pPr>
              <w:jc w:val="center"/>
              <w:rPr>
                <w:rFonts w:eastAsia="Calibri"/>
                <w:bCs/>
                <w:szCs w:val="22"/>
              </w:rPr>
            </w:pPr>
            <w:proofErr w:type="spellStart"/>
            <w:r w:rsidRPr="00782C9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91628" w14:textId="6CFFC817" w:rsidR="00AD2B5B" w:rsidRPr="004B1509" w:rsidRDefault="00AD2B5B" w:rsidP="00AD2B5B">
            <w:pPr>
              <w:jc w:val="center"/>
              <w:rPr>
                <w:rFonts w:eastAsia="Calibri"/>
                <w:szCs w:val="22"/>
              </w:rPr>
            </w:pPr>
            <w:r w:rsidRPr="00782C99">
              <w:rPr>
                <w:rFonts w:eastAsia="Calibri"/>
                <w:szCs w:val="22"/>
              </w:rPr>
              <w:t>4400-5413-7410</w:t>
            </w:r>
          </w:p>
        </w:tc>
      </w:tr>
      <w:tr w:rsidR="00AD2B5B" w:rsidRPr="004B1509" w14:paraId="31320A2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29B073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708D51" w14:textId="044FF407" w:rsidR="00AD2B5B" w:rsidRPr="004B1509" w:rsidRDefault="00AD2B5B" w:rsidP="00AD2B5B">
            <w:pPr>
              <w:rPr>
                <w:rFonts w:eastAsia="Calibri"/>
                <w:szCs w:val="22"/>
              </w:rPr>
            </w:pPr>
            <w:r w:rsidRPr="00782C99">
              <w:rPr>
                <w:rFonts w:eastAsia="Calibri"/>
                <w:szCs w:val="22"/>
              </w:rPr>
              <w:t>v62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EA2913" w14:textId="700F3EA2" w:rsidR="00AD2B5B" w:rsidRPr="004B1509" w:rsidRDefault="00AD2B5B" w:rsidP="00AD2B5B">
            <w:pPr>
              <w:rPr>
                <w:rFonts w:eastAsia="Calibri"/>
                <w:szCs w:val="22"/>
              </w:rPr>
            </w:pPr>
            <w:r w:rsidRPr="00782C99">
              <w:rPr>
                <w:rFonts w:eastAsia="Calibri"/>
                <w:szCs w:val="22"/>
              </w:rPr>
              <w:t xml:space="preserve">Privažiuojamasis kelias prie gyvenamųjų namų </w:t>
            </w:r>
            <w:proofErr w:type="spellStart"/>
            <w:r w:rsidRPr="00782C99">
              <w:rPr>
                <w:rFonts w:eastAsia="Calibri"/>
                <w:szCs w:val="22"/>
              </w:rPr>
              <w:t>Valečkų</w:t>
            </w:r>
            <w:proofErr w:type="spellEnd"/>
            <w:r w:rsidRPr="00782C99">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36B722" w14:textId="7AD3B297" w:rsidR="00AD2B5B" w:rsidRPr="004B1509" w:rsidRDefault="00AD2B5B" w:rsidP="00AD2B5B">
            <w:pPr>
              <w:jc w:val="right"/>
              <w:rPr>
                <w:rFonts w:eastAsia="Calibri"/>
                <w:szCs w:val="22"/>
              </w:rPr>
            </w:pPr>
            <w:r w:rsidRPr="00782C9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C8F83" w14:textId="4A47E79B"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A4752" w14:textId="14083C43"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C724" w14:textId="6822A75C" w:rsidR="00AD2B5B" w:rsidRPr="004B1509" w:rsidRDefault="00AD2B5B" w:rsidP="00AD2B5B">
            <w:pPr>
              <w:jc w:val="right"/>
              <w:rPr>
                <w:rFonts w:eastAsia="Calibri"/>
                <w:szCs w:val="22"/>
              </w:rPr>
            </w:pPr>
            <w:r w:rsidRPr="00782C9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A8C51" w14:textId="5BA6B8CB"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25E0E7" w14:textId="3A143273" w:rsidR="00AD2B5B" w:rsidRPr="004B1509" w:rsidRDefault="00AD2B5B" w:rsidP="00AD2B5B">
            <w:pPr>
              <w:jc w:val="center"/>
              <w:rPr>
                <w:rFonts w:eastAsia="Calibri"/>
                <w:szCs w:val="22"/>
              </w:rPr>
            </w:pPr>
            <w:r w:rsidRPr="00782C99">
              <w:rPr>
                <w:rFonts w:eastAsia="Calibri"/>
                <w:szCs w:val="22"/>
              </w:rPr>
              <w:t>-</w:t>
            </w:r>
          </w:p>
        </w:tc>
      </w:tr>
      <w:tr w:rsidR="00AD2B5B" w:rsidRPr="004B1509" w14:paraId="2C23ACB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BD881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1B8E9C" w14:textId="3B6B93CA" w:rsidR="00AD2B5B" w:rsidRPr="004B1509" w:rsidRDefault="00AD2B5B" w:rsidP="00AD2B5B">
            <w:pPr>
              <w:rPr>
                <w:rFonts w:eastAsia="Calibri"/>
                <w:szCs w:val="22"/>
              </w:rPr>
            </w:pPr>
            <w:r w:rsidRPr="00782C99">
              <w:rPr>
                <w:rFonts w:eastAsia="Calibri"/>
                <w:szCs w:val="22"/>
              </w:rPr>
              <w:t>v63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3ADADA" w14:textId="1EA4FDE9" w:rsidR="00AD2B5B" w:rsidRPr="004B1509" w:rsidRDefault="00AD2B5B" w:rsidP="00AD2B5B">
            <w:pPr>
              <w:rPr>
                <w:rFonts w:eastAsia="Calibri"/>
                <w:szCs w:val="22"/>
              </w:rPr>
            </w:pPr>
            <w:r w:rsidRPr="00782C99">
              <w:rPr>
                <w:rFonts w:eastAsia="Calibri"/>
                <w:szCs w:val="22"/>
              </w:rPr>
              <w:t>Privažiuojamasis kelias prie Paežerių poilsiavietės nuo kelio Papiliai–Viešintos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AB17D" w14:textId="2F591419"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7EF83" w14:textId="40939CE7" w:rsidR="00AD2B5B" w:rsidRPr="004B1509" w:rsidRDefault="00AD2B5B" w:rsidP="00AD2B5B">
            <w:pPr>
              <w:jc w:val="right"/>
              <w:rPr>
                <w:rFonts w:eastAsia="Calibri"/>
                <w:szCs w:val="22"/>
              </w:rPr>
            </w:pPr>
            <w:r w:rsidRPr="00782C99">
              <w:rPr>
                <w:rFonts w:eastAsia="Calibri"/>
                <w:bCs/>
                <w:szCs w:val="22"/>
              </w:rPr>
              <w:t>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C4C08" w14:textId="180CC7B2" w:rsidR="00AD2B5B" w:rsidRPr="004B1509" w:rsidRDefault="00AD2B5B" w:rsidP="00AD2B5B">
            <w:pPr>
              <w:jc w:val="right"/>
              <w:rPr>
                <w:rFonts w:eastAsia="Calibri"/>
                <w:szCs w:val="22"/>
              </w:rPr>
            </w:pPr>
            <w:r w:rsidRPr="00782C9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DA7C6" w14:textId="1CEEFA98"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1ABC" w14:textId="69D37DE2"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A0AD43" w14:textId="69B4B7AF" w:rsidR="00AD2B5B" w:rsidRPr="004B1509" w:rsidRDefault="00AD2B5B" w:rsidP="00AD2B5B">
            <w:pPr>
              <w:jc w:val="center"/>
              <w:rPr>
                <w:rFonts w:eastAsia="Calibri"/>
                <w:szCs w:val="22"/>
              </w:rPr>
            </w:pPr>
            <w:r w:rsidRPr="00782C99">
              <w:rPr>
                <w:rFonts w:eastAsia="Calibri"/>
                <w:bCs/>
                <w:szCs w:val="22"/>
              </w:rPr>
              <w:t>4400-6611-8485</w:t>
            </w:r>
          </w:p>
        </w:tc>
      </w:tr>
      <w:tr w:rsidR="00AD2B5B" w:rsidRPr="004B1509" w14:paraId="3ABC1C6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A4FBD5"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E0C0C" w14:textId="3AA32D36" w:rsidR="00AD2B5B" w:rsidRPr="004B1509" w:rsidRDefault="00AD2B5B" w:rsidP="00AD2B5B">
            <w:pPr>
              <w:rPr>
                <w:rFonts w:eastAsia="Calibri"/>
                <w:szCs w:val="22"/>
              </w:rPr>
            </w:pPr>
            <w:r w:rsidRPr="00782C99">
              <w:rPr>
                <w:rFonts w:eastAsia="Calibri"/>
                <w:szCs w:val="22"/>
              </w:rPr>
              <w:t>v64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00F0F7" w14:textId="226A0118" w:rsidR="00AD2B5B" w:rsidRPr="004B1509" w:rsidRDefault="00AD2B5B" w:rsidP="00AD2B5B">
            <w:pPr>
              <w:rPr>
                <w:rFonts w:eastAsia="Calibri"/>
                <w:szCs w:val="22"/>
              </w:rPr>
            </w:pPr>
            <w:r w:rsidRPr="00782C99">
              <w:rPr>
                <w:rFonts w:eastAsia="Calibri"/>
                <w:szCs w:val="22"/>
              </w:rPr>
              <w:t xml:space="preserve">Privažiuojamasis kelias prie </w:t>
            </w:r>
            <w:proofErr w:type="spellStart"/>
            <w:r w:rsidRPr="00782C99">
              <w:rPr>
                <w:rFonts w:eastAsia="Calibri"/>
                <w:szCs w:val="22"/>
              </w:rPr>
              <w:t>Juozapavos</w:t>
            </w:r>
            <w:proofErr w:type="spellEnd"/>
            <w:r w:rsidRPr="00782C99">
              <w:rPr>
                <w:rFonts w:eastAsia="Calibri"/>
                <w:szCs w:val="22"/>
              </w:rPr>
              <w:t xml:space="preserve"> poilsiavietės nuo kelio Nr. v11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290DF1" w14:textId="62A7302E"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8CB10" w14:textId="13E8E0E1"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30FF6" w14:textId="0FEEB8EE" w:rsidR="00AD2B5B" w:rsidRPr="004B1509" w:rsidRDefault="00AD2B5B" w:rsidP="00AD2B5B">
            <w:pPr>
              <w:jc w:val="right"/>
              <w:rPr>
                <w:rFonts w:eastAsia="Calibri"/>
                <w:szCs w:val="22"/>
              </w:rPr>
            </w:pPr>
            <w:r w:rsidRPr="00782C99">
              <w:rPr>
                <w:rFonts w:eastAsia="Calibri"/>
                <w:bCs/>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8209D" w14:textId="3180CDBE"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157C" w14:textId="7F4D6333"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1CDFA2" w14:textId="77134D12" w:rsidR="00AD2B5B" w:rsidRPr="004B1509" w:rsidRDefault="00AD2B5B" w:rsidP="00AD2B5B">
            <w:pPr>
              <w:jc w:val="center"/>
              <w:rPr>
                <w:rFonts w:eastAsia="Calibri"/>
                <w:szCs w:val="22"/>
              </w:rPr>
            </w:pPr>
            <w:r w:rsidRPr="00782C99">
              <w:rPr>
                <w:rFonts w:eastAsia="Calibri"/>
                <w:bCs/>
                <w:szCs w:val="22"/>
              </w:rPr>
              <w:t>4400-6621-5167</w:t>
            </w:r>
          </w:p>
        </w:tc>
      </w:tr>
      <w:tr w:rsidR="00AD2B5B" w:rsidRPr="004B1509" w14:paraId="781EBDA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D9B3B84"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72074" w14:textId="74B6D04A" w:rsidR="00AD2B5B" w:rsidRPr="004B1509" w:rsidRDefault="00AD2B5B" w:rsidP="00AD2B5B">
            <w:pPr>
              <w:rPr>
                <w:rFonts w:eastAsia="Calibri"/>
                <w:szCs w:val="22"/>
              </w:rPr>
            </w:pPr>
            <w:r w:rsidRPr="00782C99">
              <w:rPr>
                <w:rFonts w:eastAsia="Calibri"/>
                <w:szCs w:val="22"/>
              </w:rPr>
              <w:t>v66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B4D263" w14:textId="4E430C1F" w:rsidR="00AD2B5B" w:rsidRPr="004B1509" w:rsidRDefault="00AD2B5B" w:rsidP="00AD2B5B">
            <w:pPr>
              <w:rPr>
                <w:rFonts w:eastAsia="Calibri"/>
                <w:szCs w:val="22"/>
              </w:rPr>
            </w:pPr>
            <w:r w:rsidRPr="00782C99">
              <w:rPr>
                <w:rFonts w:eastAsia="Calibri"/>
                <w:szCs w:val="22"/>
              </w:rPr>
              <w:t xml:space="preserve">Privažiuojamasis kelias prie miško Pagrandų k. nuo </w:t>
            </w:r>
            <w:proofErr w:type="spellStart"/>
            <w:r w:rsidRPr="00782C99">
              <w:rPr>
                <w:rFonts w:eastAsia="Calibri"/>
                <w:szCs w:val="22"/>
              </w:rPr>
              <w:t>Trakininkų</w:t>
            </w:r>
            <w:proofErr w:type="spellEnd"/>
            <w:r w:rsidRPr="00782C99">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F80E69" w14:textId="6DEBFB74"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1053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DA218" w14:textId="41A30199"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0454A" w14:textId="65877E9B"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1053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082A" w14:textId="13CFD281" w:rsidR="00AD2B5B" w:rsidRPr="004B1509" w:rsidRDefault="00AD2B5B" w:rsidP="00AD2B5B">
            <w:pPr>
              <w:jc w:val="right"/>
              <w:rPr>
                <w:rFonts w:eastAsia="Calibri"/>
                <w:szCs w:val="22"/>
              </w:rPr>
            </w:pPr>
            <w:r w:rsidRPr="00782C99">
              <w:rPr>
                <w:rFonts w:eastAsia="Calibri"/>
                <w:bCs/>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91CC2" w14:textId="641C6301"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810EBA" w14:textId="4C2DD508" w:rsidR="00AD2B5B" w:rsidRPr="004B1509" w:rsidRDefault="00AD2B5B" w:rsidP="00AD2B5B">
            <w:pPr>
              <w:jc w:val="center"/>
              <w:rPr>
                <w:rFonts w:eastAsia="Calibri"/>
                <w:szCs w:val="22"/>
              </w:rPr>
            </w:pPr>
            <w:r w:rsidRPr="00782C99">
              <w:rPr>
                <w:rFonts w:eastAsia="Calibri"/>
                <w:bCs/>
                <w:szCs w:val="22"/>
              </w:rPr>
              <w:t>4400-6611-8426</w:t>
            </w:r>
          </w:p>
        </w:tc>
      </w:tr>
      <w:tr w:rsidR="00AD2B5B" w:rsidRPr="004B1509" w14:paraId="6352873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E5E7F7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4CE34E" w14:textId="180C55C2" w:rsidR="00AD2B5B" w:rsidRPr="004B1509" w:rsidRDefault="00AD2B5B" w:rsidP="00AD2B5B">
            <w:pPr>
              <w:rPr>
                <w:rFonts w:eastAsia="Calibri"/>
                <w:szCs w:val="22"/>
              </w:rPr>
            </w:pPr>
            <w:r w:rsidRPr="00782C99">
              <w:rPr>
                <w:rFonts w:eastAsia="Calibri"/>
                <w:szCs w:val="22"/>
              </w:rPr>
              <w:t>v67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B8F078" w14:textId="14C0C82B" w:rsidR="00AD2B5B" w:rsidRPr="004B1509" w:rsidRDefault="00AD2B5B" w:rsidP="00AD2B5B">
            <w:pPr>
              <w:rPr>
                <w:rFonts w:eastAsia="Calibri"/>
                <w:szCs w:val="22"/>
              </w:rPr>
            </w:pPr>
            <w:proofErr w:type="spellStart"/>
            <w:r w:rsidRPr="00782C99">
              <w:rPr>
                <w:rFonts w:eastAsia="Calibri"/>
                <w:szCs w:val="22"/>
              </w:rPr>
              <w:t>Meldiškiai</w:t>
            </w:r>
            <w:proofErr w:type="spellEnd"/>
            <w:r w:rsidRPr="00782C99">
              <w:rPr>
                <w:rFonts w:eastAsia="Calibri"/>
                <w:szCs w:val="22"/>
              </w:rPr>
              <w:t>–</w:t>
            </w:r>
            <w:proofErr w:type="spellStart"/>
            <w:r w:rsidRPr="00782C99">
              <w:rPr>
                <w:rFonts w:eastAsia="Calibri"/>
                <w:szCs w:val="22"/>
              </w:rPr>
              <w:t>Marinava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BEDE9DC" w14:textId="20CCDB24" w:rsidR="00AD2B5B" w:rsidRPr="004B1509" w:rsidRDefault="00AD2B5B" w:rsidP="00AD2B5B">
            <w:pPr>
              <w:jc w:val="right"/>
              <w:rPr>
                <w:rFonts w:eastAsia="Calibri"/>
                <w:szCs w:val="22"/>
              </w:rPr>
            </w:pPr>
            <w:r w:rsidRPr="00782C99">
              <w:rPr>
                <w:rFonts w:eastAsia="Calibri"/>
                <w:bCs/>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17496" w14:textId="08AE2C01"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28C42" w14:textId="13CB9973" w:rsidR="00AD2B5B" w:rsidRPr="004B1509" w:rsidRDefault="00AD2B5B" w:rsidP="00AD2B5B">
            <w:pPr>
              <w:jc w:val="right"/>
              <w:rPr>
                <w:rFonts w:eastAsia="Calibri"/>
                <w:szCs w:val="22"/>
              </w:rPr>
            </w:pPr>
            <w:r w:rsidRPr="00782C99">
              <w:rPr>
                <w:rFonts w:eastAsia="Calibri"/>
                <w:bCs/>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C427" w14:textId="6BAA5BF8"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0CF88" w14:textId="1DA6D697"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265333" w14:textId="52DC0A21" w:rsidR="00AD2B5B" w:rsidRPr="004B1509" w:rsidRDefault="00AD2B5B" w:rsidP="00AD2B5B">
            <w:pPr>
              <w:jc w:val="center"/>
              <w:rPr>
                <w:rFonts w:eastAsia="Calibri"/>
                <w:szCs w:val="22"/>
              </w:rPr>
            </w:pPr>
            <w:r w:rsidRPr="00782C99">
              <w:rPr>
                <w:rFonts w:eastAsia="Calibri"/>
                <w:bCs/>
                <w:szCs w:val="22"/>
              </w:rPr>
              <w:t>4400-6611-8430</w:t>
            </w:r>
          </w:p>
        </w:tc>
      </w:tr>
      <w:tr w:rsidR="00AD2B5B" w:rsidRPr="004B1509" w14:paraId="2ABF40D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01B4CCF"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E81A1" w14:textId="0F53C3EA" w:rsidR="00AD2B5B" w:rsidRPr="004B1509" w:rsidRDefault="00AD2B5B" w:rsidP="00AD2B5B">
            <w:pPr>
              <w:rPr>
                <w:rFonts w:eastAsia="Calibri"/>
                <w:szCs w:val="22"/>
              </w:rPr>
            </w:pPr>
            <w:r w:rsidRPr="00782C99">
              <w:rPr>
                <w:rFonts w:eastAsia="Calibri"/>
                <w:szCs w:val="22"/>
              </w:rPr>
              <w:t>v68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9FF4FF" w14:textId="6E77FF49" w:rsidR="00AD2B5B" w:rsidRPr="004B1509" w:rsidRDefault="00AD2B5B" w:rsidP="00AD2B5B">
            <w:pPr>
              <w:rPr>
                <w:rFonts w:eastAsia="Calibri"/>
                <w:szCs w:val="22"/>
              </w:rPr>
            </w:pPr>
            <w:r w:rsidRPr="00782C99">
              <w:rPr>
                <w:rFonts w:eastAsia="Calibri"/>
                <w:szCs w:val="22"/>
              </w:rPr>
              <w:t xml:space="preserve">Privažiuojamasis kelias prie Sodo g., </w:t>
            </w:r>
            <w:proofErr w:type="spellStart"/>
            <w:r w:rsidRPr="00782C99">
              <w:rPr>
                <w:rFonts w:eastAsia="Calibri"/>
                <w:szCs w:val="22"/>
              </w:rPr>
              <w:t>Viešintėlių</w:t>
            </w:r>
            <w:proofErr w:type="spellEnd"/>
            <w:r w:rsidRPr="00782C99">
              <w:rPr>
                <w:rFonts w:eastAsia="Calibri"/>
                <w:szCs w:val="22"/>
              </w:rPr>
              <w:t xml:space="preserve"> k. nuo kelio Nr. v32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86CFFA" w14:textId="1498F618" w:rsidR="00AD2B5B" w:rsidRPr="004B1509" w:rsidRDefault="00AD2B5B" w:rsidP="00AD2B5B">
            <w:pPr>
              <w:jc w:val="right"/>
              <w:rPr>
                <w:rFonts w:eastAsia="Calibri"/>
                <w:szCs w:val="22"/>
              </w:rPr>
            </w:pPr>
            <w:r w:rsidRPr="00782C99">
              <w:rPr>
                <w:rFonts w:eastAsia="Calibri"/>
                <w:bCs/>
                <w:szCs w:val="22"/>
              </w:rPr>
              <w:t>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56E89" w14:textId="027D099F"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E208A" w14:textId="5BCC0DA3" w:rsidR="00AD2B5B" w:rsidRPr="004B1509" w:rsidRDefault="00AD2B5B" w:rsidP="00AD2B5B">
            <w:pPr>
              <w:jc w:val="right"/>
              <w:rPr>
                <w:rFonts w:eastAsia="Calibri"/>
                <w:szCs w:val="22"/>
              </w:rPr>
            </w:pPr>
            <w:r w:rsidRPr="00782C99">
              <w:rPr>
                <w:rFonts w:eastAsia="Calibri"/>
                <w:bCs/>
                <w:szCs w:val="22"/>
              </w:rPr>
              <w:t>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30C65" w14:textId="6FE0FD7E"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7CBA" w14:textId="631BD2EA"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208C9C" w14:textId="25242D1D" w:rsidR="00AD2B5B" w:rsidRPr="004B1509" w:rsidRDefault="00AD2B5B" w:rsidP="00AD2B5B">
            <w:pPr>
              <w:jc w:val="center"/>
              <w:rPr>
                <w:rFonts w:eastAsia="Calibri"/>
                <w:szCs w:val="22"/>
              </w:rPr>
            </w:pPr>
            <w:r w:rsidRPr="00782C99">
              <w:rPr>
                <w:rFonts w:eastAsia="Calibri"/>
                <w:bCs/>
                <w:szCs w:val="22"/>
              </w:rPr>
              <w:t>4400-6622-3936</w:t>
            </w:r>
          </w:p>
        </w:tc>
      </w:tr>
      <w:tr w:rsidR="00AD2B5B" w:rsidRPr="004B1509" w14:paraId="4E7D500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6278832"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A0A4F4" w14:textId="6B47C302" w:rsidR="00AD2B5B" w:rsidRPr="004B1509" w:rsidRDefault="00AD2B5B" w:rsidP="00AD2B5B">
            <w:pPr>
              <w:rPr>
                <w:rFonts w:eastAsia="Calibri"/>
                <w:szCs w:val="22"/>
              </w:rPr>
            </w:pPr>
            <w:r w:rsidRPr="00782C99">
              <w:rPr>
                <w:rFonts w:eastAsia="Calibri"/>
                <w:szCs w:val="22"/>
              </w:rPr>
              <w:t>v69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E506B8" w14:textId="183DDA02" w:rsidR="00AD2B5B" w:rsidRPr="004B1509" w:rsidRDefault="00AD2B5B" w:rsidP="00AD2B5B">
            <w:pPr>
              <w:rPr>
                <w:rFonts w:eastAsia="Calibri"/>
                <w:szCs w:val="22"/>
              </w:rPr>
            </w:pPr>
            <w:r w:rsidRPr="00782C99">
              <w:rPr>
                <w:rFonts w:eastAsia="Calibri"/>
                <w:szCs w:val="22"/>
              </w:rPr>
              <w:t xml:space="preserve">Privažiuojamasis kelias prie gyvenamųjų namų nuo </w:t>
            </w:r>
            <w:proofErr w:type="spellStart"/>
            <w:r w:rsidRPr="00782C99">
              <w:rPr>
                <w:rFonts w:eastAsia="Calibri"/>
                <w:szCs w:val="22"/>
              </w:rPr>
              <w:t>Laičių</w:t>
            </w:r>
            <w:proofErr w:type="spellEnd"/>
            <w:r w:rsidRPr="00782C99">
              <w:rPr>
                <w:rFonts w:eastAsia="Calibri"/>
                <w:szCs w:val="22"/>
              </w:rPr>
              <w:t xml:space="preserve"> g., </w:t>
            </w:r>
            <w:proofErr w:type="spellStart"/>
            <w:r w:rsidRPr="00782C99">
              <w:rPr>
                <w:rFonts w:eastAsia="Calibri"/>
                <w:szCs w:val="22"/>
              </w:rPr>
              <w:t>Viešintėlių</w:t>
            </w:r>
            <w:proofErr w:type="spellEnd"/>
            <w:r w:rsidRPr="00782C99">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3FB821" w14:textId="37974C4F" w:rsidR="00AD2B5B" w:rsidRPr="004B1509" w:rsidRDefault="00AD2B5B" w:rsidP="00AD2B5B">
            <w:pPr>
              <w:jc w:val="right"/>
              <w:rPr>
                <w:rFonts w:eastAsia="Calibri"/>
                <w:szCs w:val="22"/>
              </w:rPr>
            </w:pPr>
            <w:r w:rsidRPr="00782C99">
              <w:rPr>
                <w:rFonts w:eastAsia="Calibri"/>
                <w:bCs/>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AA6C" w14:textId="2B2B6FC7"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1C24E" w14:textId="1624AD28" w:rsidR="00AD2B5B" w:rsidRPr="004B1509" w:rsidRDefault="00AD2B5B" w:rsidP="00AD2B5B">
            <w:pPr>
              <w:jc w:val="right"/>
              <w:rPr>
                <w:rFonts w:eastAsia="Calibri"/>
                <w:szCs w:val="22"/>
              </w:rPr>
            </w:pPr>
            <w:r w:rsidRPr="00782C99">
              <w:rPr>
                <w:rFonts w:eastAsia="Calibri"/>
                <w:bCs/>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818B5" w14:textId="41557710"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8A097" w14:textId="5F69DC93"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C56340" w14:textId="5A77EC45" w:rsidR="00AD2B5B" w:rsidRPr="004B1509" w:rsidRDefault="00AD2B5B" w:rsidP="00AD2B5B">
            <w:pPr>
              <w:jc w:val="center"/>
              <w:rPr>
                <w:rFonts w:eastAsia="Calibri"/>
                <w:szCs w:val="22"/>
              </w:rPr>
            </w:pPr>
            <w:r w:rsidRPr="00782C99">
              <w:rPr>
                <w:rFonts w:eastAsia="Calibri"/>
                <w:bCs/>
                <w:szCs w:val="22"/>
              </w:rPr>
              <w:t>4400-6622-3903</w:t>
            </w:r>
          </w:p>
        </w:tc>
      </w:tr>
      <w:tr w:rsidR="00AD2B5B" w:rsidRPr="004B1509" w14:paraId="7023F26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874610B"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BB737" w14:textId="0C732BAD" w:rsidR="00AD2B5B" w:rsidRPr="004B1509" w:rsidRDefault="00AD2B5B" w:rsidP="00AD2B5B">
            <w:pPr>
              <w:rPr>
                <w:rFonts w:eastAsia="Calibri"/>
                <w:szCs w:val="22"/>
              </w:rPr>
            </w:pPr>
            <w:r w:rsidRPr="00782C99">
              <w:rPr>
                <w:rFonts w:eastAsia="Calibri"/>
                <w:szCs w:val="22"/>
              </w:rPr>
              <w:t>v69-1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70991D" w14:textId="1726D827" w:rsidR="00AD2B5B" w:rsidRPr="004B1509" w:rsidRDefault="00AD2B5B" w:rsidP="00AD2B5B">
            <w:pPr>
              <w:rPr>
                <w:rFonts w:eastAsia="Calibri"/>
                <w:szCs w:val="22"/>
              </w:rPr>
            </w:pPr>
            <w:r w:rsidRPr="00782C99">
              <w:rPr>
                <w:rFonts w:eastAsia="Calibri"/>
                <w:szCs w:val="22"/>
              </w:rPr>
              <w:t xml:space="preserve">Pravažiuojamasis kelias nuo </w:t>
            </w:r>
            <w:proofErr w:type="spellStart"/>
            <w:r w:rsidRPr="00782C99">
              <w:rPr>
                <w:rFonts w:eastAsia="Calibri"/>
                <w:szCs w:val="22"/>
              </w:rPr>
              <w:t>Bilėnų</w:t>
            </w:r>
            <w:proofErr w:type="spellEnd"/>
            <w:r w:rsidRPr="00782C99">
              <w:rPr>
                <w:rFonts w:eastAsia="Calibri"/>
                <w:szCs w:val="22"/>
              </w:rPr>
              <w:t xml:space="preserve"> g., Viešintų k. iki Šimonių girios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AEC91A" w14:textId="37220418" w:rsidR="00AD2B5B" w:rsidRPr="004B1509" w:rsidRDefault="00AD2B5B" w:rsidP="00AD2B5B">
            <w:pPr>
              <w:jc w:val="right"/>
              <w:rPr>
                <w:rFonts w:eastAsia="Calibri"/>
                <w:szCs w:val="22"/>
              </w:rPr>
            </w:pPr>
            <w:r w:rsidRPr="00782C99">
              <w:rPr>
                <w:rFonts w:eastAsia="Calibri"/>
                <w:bCs/>
                <w:szCs w:val="22"/>
              </w:rPr>
              <w:t>3790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59C93" w14:textId="419A25AD"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47ABD" w14:textId="23CB2EAE"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3790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56C25" w14:textId="2B2ECECC"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49471" w14:textId="77777777" w:rsidR="00AD2B5B" w:rsidRPr="00782C99" w:rsidRDefault="00AD2B5B" w:rsidP="00AD2B5B">
            <w:pPr>
              <w:jc w:val="center"/>
              <w:rPr>
                <w:rFonts w:eastAsia="Calibri"/>
                <w:bCs/>
                <w:szCs w:val="22"/>
              </w:rPr>
            </w:pPr>
            <w:proofErr w:type="spellStart"/>
            <w:r w:rsidRPr="00782C99">
              <w:rPr>
                <w:rFonts w:eastAsia="Calibri"/>
                <w:bCs/>
                <w:szCs w:val="22"/>
              </w:rPr>
              <w:t>IIIv</w:t>
            </w:r>
            <w:proofErr w:type="spellEnd"/>
          </w:p>
          <w:p w14:paraId="0A2285DC" w14:textId="0F3F75F7" w:rsidR="00AD2B5B" w:rsidRPr="004B1509" w:rsidRDefault="00AD2B5B" w:rsidP="00AD2B5B">
            <w:pPr>
              <w:jc w:val="center"/>
              <w:rPr>
                <w:rFonts w:eastAsia="Calibri"/>
                <w:bCs/>
                <w:szCs w:val="22"/>
              </w:rPr>
            </w:pP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760829" w14:textId="7BAFED58" w:rsidR="00AD2B5B" w:rsidRPr="004B1509" w:rsidRDefault="00AD2B5B" w:rsidP="00AD2B5B">
            <w:pPr>
              <w:jc w:val="center"/>
              <w:rPr>
                <w:rFonts w:eastAsia="Calibri"/>
                <w:szCs w:val="22"/>
              </w:rPr>
            </w:pPr>
            <w:r w:rsidRPr="00782C99">
              <w:rPr>
                <w:rFonts w:eastAsia="Calibri"/>
                <w:bCs/>
                <w:szCs w:val="22"/>
              </w:rPr>
              <w:t>4400-6630-6630 4400-6630-8230</w:t>
            </w:r>
          </w:p>
        </w:tc>
      </w:tr>
      <w:tr w:rsidR="00AD2B5B" w:rsidRPr="004B1509" w14:paraId="67056A7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17F7CC"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A0993" w14:textId="2724A214" w:rsidR="00AD2B5B" w:rsidRPr="004B1509" w:rsidRDefault="00AD2B5B" w:rsidP="00AD2B5B">
            <w:pPr>
              <w:rPr>
                <w:rFonts w:eastAsia="Calibri"/>
                <w:szCs w:val="22"/>
              </w:rPr>
            </w:pPr>
            <w:r w:rsidRPr="00782C99">
              <w:rPr>
                <w:rFonts w:eastAsia="Calibri"/>
                <w:szCs w:val="22"/>
              </w:rPr>
              <w:t>v69-2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9E3CA6" w14:textId="6BB42F07" w:rsidR="00AD2B5B" w:rsidRPr="004B1509" w:rsidRDefault="00AD2B5B" w:rsidP="00AD2B5B">
            <w:pPr>
              <w:rPr>
                <w:rFonts w:eastAsia="Calibri"/>
                <w:szCs w:val="22"/>
              </w:rPr>
            </w:pPr>
            <w:r w:rsidRPr="00782C99">
              <w:rPr>
                <w:rFonts w:eastAsia="Calibri"/>
                <w:szCs w:val="22"/>
              </w:rPr>
              <w:t xml:space="preserve">Pravažiuojamasis kelias nuo kelio Nr. v69-1 iki </w:t>
            </w:r>
            <w:proofErr w:type="spellStart"/>
            <w:r w:rsidRPr="00782C99">
              <w:rPr>
                <w:rFonts w:eastAsia="Calibri"/>
                <w:bCs/>
                <w:szCs w:val="22"/>
              </w:rPr>
              <w:t>Žemaitėlių</w:t>
            </w:r>
            <w:proofErr w:type="spellEnd"/>
            <w:r w:rsidRPr="00782C99">
              <w:rPr>
                <w:rFonts w:eastAsia="Calibri"/>
                <w:bCs/>
                <w:szCs w:val="22"/>
              </w:rPr>
              <w:t xml:space="preserve"> </w:t>
            </w:r>
            <w:r w:rsidRPr="00782C99">
              <w:rPr>
                <w:rFonts w:eastAsia="Calibri"/>
                <w:szCs w:val="22"/>
              </w:rPr>
              <w:t xml:space="preserve">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896387" w14:textId="295DC06B" w:rsidR="00AD2B5B" w:rsidRPr="004B1509" w:rsidRDefault="00AD2B5B" w:rsidP="00AD2B5B">
            <w:pPr>
              <w:jc w:val="right"/>
              <w:rPr>
                <w:rFonts w:eastAsia="Calibri"/>
                <w:szCs w:val="22"/>
              </w:rPr>
            </w:pPr>
            <w:r w:rsidRPr="00782C99">
              <w:rPr>
                <w:rFonts w:eastAsia="Calibri"/>
                <w:bCs/>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C06DD" w14:textId="2E9C7CA7"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1771" w14:textId="3B9D481F" w:rsidR="00AD2B5B" w:rsidRPr="004B1509" w:rsidRDefault="00AD2B5B" w:rsidP="00AD2B5B">
            <w:pPr>
              <w:jc w:val="right"/>
              <w:rPr>
                <w:rFonts w:eastAsia="Calibri"/>
                <w:szCs w:val="22"/>
              </w:rPr>
            </w:pPr>
            <w:r w:rsidRPr="00782C99">
              <w:rPr>
                <w:rFonts w:eastAsia="Calibri"/>
                <w:bCs/>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004A4" w14:textId="2FE54B5B"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F096F" w14:textId="3B15F2CC" w:rsidR="00AD2B5B" w:rsidRPr="004B1509" w:rsidRDefault="00AD2B5B" w:rsidP="00AD2B5B">
            <w:pPr>
              <w:jc w:val="center"/>
              <w:rPr>
                <w:rFonts w:eastAsia="Calibri"/>
                <w:bCs/>
                <w:szCs w:val="22"/>
              </w:rPr>
            </w:pPr>
            <w:proofErr w:type="spellStart"/>
            <w:r w:rsidRPr="00782C9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C9927D" w14:textId="0EBBBF9D" w:rsidR="00AD2B5B" w:rsidRPr="004B1509" w:rsidRDefault="00AD2B5B" w:rsidP="00AD2B5B">
            <w:pPr>
              <w:jc w:val="center"/>
              <w:rPr>
                <w:rFonts w:eastAsia="Calibri"/>
                <w:szCs w:val="22"/>
              </w:rPr>
            </w:pPr>
            <w:r w:rsidRPr="00782C99">
              <w:rPr>
                <w:rFonts w:eastAsia="Calibri"/>
                <w:bCs/>
                <w:szCs w:val="22"/>
              </w:rPr>
              <w:t>4400-6630-6641</w:t>
            </w:r>
          </w:p>
        </w:tc>
      </w:tr>
      <w:tr w:rsidR="00AD2B5B" w:rsidRPr="004B1509" w14:paraId="3D4CDAA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D386F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EDA319" w14:textId="0509CB02" w:rsidR="00AD2B5B" w:rsidRPr="004B1509" w:rsidRDefault="00AD2B5B" w:rsidP="00AD2B5B">
            <w:pPr>
              <w:rPr>
                <w:rFonts w:eastAsia="Calibri"/>
                <w:szCs w:val="22"/>
              </w:rPr>
            </w:pPr>
            <w:r w:rsidRPr="00782C99">
              <w:rPr>
                <w:rFonts w:eastAsia="Calibri"/>
                <w:szCs w:val="22"/>
              </w:rPr>
              <w:t>v7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96C91A" w14:textId="02B5F00C" w:rsidR="00AD2B5B" w:rsidRPr="004B1509" w:rsidRDefault="00AD2B5B" w:rsidP="00AD2B5B">
            <w:pPr>
              <w:rPr>
                <w:rFonts w:eastAsia="Calibri"/>
                <w:szCs w:val="22"/>
              </w:rPr>
            </w:pPr>
            <w:r w:rsidRPr="00782C99">
              <w:rPr>
                <w:rFonts w:eastAsia="Calibri"/>
                <w:szCs w:val="22"/>
              </w:rPr>
              <w:t>Pravažiuojamasis kelias nuo kelio Nr. v72 iki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ADCE2D" w14:textId="19E42FF4"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B6532" w14:textId="2929FD38" w:rsidR="00AD2B5B" w:rsidRPr="004B1509" w:rsidRDefault="00AD2B5B" w:rsidP="00AD2B5B">
            <w:pPr>
              <w:jc w:val="right"/>
              <w:rPr>
                <w:rFonts w:eastAsia="Calibri"/>
                <w:szCs w:val="22"/>
              </w:rPr>
            </w:pPr>
            <w:r w:rsidRPr="00782C99">
              <w:rPr>
                <w:rFonts w:eastAsia="Calibri"/>
                <w:bCs/>
                <w:szCs w:val="22"/>
              </w:rPr>
              <w:t>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08A2" w14:textId="285F25B2"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1435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5DDAE" w14:textId="5F31A664" w:rsidR="00AD2B5B" w:rsidRPr="004B1509" w:rsidRDefault="00AD2B5B" w:rsidP="00AD2B5B">
            <w:pPr>
              <w:jc w:val="right"/>
              <w:rPr>
                <w:rFonts w:eastAsia="Calibri"/>
                <w:szCs w:val="22"/>
              </w:rPr>
            </w:pPr>
            <w:r w:rsidRPr="00782C9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64A35" w14:textId="58F58F54" w:rsidR="00AD2B5B" w:rsidRPr="004B1509" w:rsidRDefault="00AD2B5B" w:rsidP="00AD2B5B">
            <w:pPr>
              <w:jc w:val="center"/>
              <w:rPr>
                <w:rFonts w:eastAsia="Calibri"/>
                <w:bCs/>
                <w:szCs w:val="22"/>
              </w:rPr>
            </w:pPr>
            <w:r w:rsidRPr="00782C99">
              <w:rPr>
                <w:rFonts w:eastAsia="Calibri"/>
                <w:bCs/>
                <w:szCs w:val="22"/>
              </w:rPr>
              <w:t xml:space="preserve"> </w:t>
            </w: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599F9B" w14:textId="12EA5719" w:rsidR="00AD2B5B" w:rsidRPr="004B1509" w:rsidRDefault="00AD2B5B" w:rsidP="00AD2B5B">
            <w:pPr>
              <w:jc w:val="center"/>
              <w:rPr>
                <w:rFonts w:eastAsia="Calibri"/>
                <w:szCs w:val="22"/>
              </w:rPr>
            </w:pPr>
            <w:r w:rsidRPr="00782C99">
              <w:rPr>
                <w:rFonts w:eastAsia="Calibri"/>
                <w:bCs/>
                <w:szCs w:val="22"/>
              </w:rPr>
              <w:t>4400-6630-6622</w:t>
            </w:r>
          </w:p>
        </w:tc>
      </w:tr>
      <w:tr w:rsidR="00AD2B5B" w:rsidRPr="004B1509" w14:paraId="0C5DF2B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6DB86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7F892" w14:textId="27CAC6E8" w:rsidR="00AD2B5B" w:rsidRPr="004B1509" w:rsidRDefault="00AD2B5B" w:rsidP="00AD2B5B">
            <w:pPr>
              <w:rPr>
                <w:rFonts w:eastAsia="Calibri"/>
                <w:szCs w:val="22"/>
              </w:rPr>
            </w:pPr>
            <w:r w:rsidRPr="00782C99">
              <w:rPr>
                <w:rFonts w:eastAsia="Calibri"/>
                <w:szCs w:val="22"/>
              </w:rPr>
              <w:t>v70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17D8DF" w14:textId="3505232C" w:rsidR="00AD2B5B" w:rsidRPr="004B1509" w:rsidRDefault="00AD2B5B" w:rsidP="00AD2B5B">
            <w:pPr>
              <w:rPr>
                <w:rFonts w:eastAsia="Calibri"/>
                <w:szCs w:val="22"/>
              </w:rPr>
            </w:pPr>
            <w:r w:rsidRPr="00782C99">
              <w:rPr>
                <w:rFonts w:eastAsia="Calibri"/>
                <w:szCs w:val="22"/>
              </w:rPr>
              <w:t xml:space="preserve">Pravažiuojamasis kelias nuo </w:t>
            </w:r>
            <w:proofErr w:type="spellStart"/>
            <w:r w:rsidRPr="00782C99">
              <w:rPr>
                <w:rFonts w:eastAsia="Calibri"/>
                <w:szCs w:val="22"/>
              </w:rPr>
              <w:t>Bylėnų</w:t>
            </w:r>
            <w:proofErr w:type="spellEnd"/>
            <w:r w:rsidRPr="00782C99">
              <w:rPr>
                <w:rFonts w:eastAsia="Calibri"/>
                <w:szCs w:val="22"/>
              </w:rPr>
              <w:t xml:space="preserve"> k. iki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E7C910" w14:textId="5D355493" w:rsidR="00AD2B5B" w:rsidRPr="004B1509" w:rsidRDefault="00AD2B5B" w:rsidP="00AD2B5B">
            <w:pPr>
              <w:jc w:val="right"/>
              <w:rPr>
                <w:rFonts w:eastAsia="Calibri"/>
                <w:szCs w:val="22"/>
              </w:rPr>
            </w:pPr>
            <w:r w:rsidRPr="00782C99">
              <w:rPr>
                <w:rFonts w:eastAsia="Calibri"/>
                <w:szCs w:val="22"/>
              </w:rPr>
              <w:t xml:space="preserve"> </w:t>
            </w:r>
            <w:r w:rsidRPr="00782C99">
              <w:rPr>
                <w:rFonts w:eastAsia="Calibri"/>
                <w:bCs/>
                <w:szCs w:val="22"/>
              </w:rPr>
              <w:t>1381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53CA" w14:textId="5D4FF59A" w:rsidR="00AD2B5B" w:rsidRPr="004B1509" w:rsidRDefault="00AD2B5B" w:rsidP="00AD2B5B">
            <w:pPr>
              <w:jc w:val="right"/>
              <w:rPr>
                <w:rFonts w:eastAsia="Calibri"/>
                <w:szCs w:val="22"/>
              </w:rPr>
            </w:pPr>
            <w:r w:rsidRPr="00782C99">
              <w:rPr>
                <w:rFonts w:eastAsia="Calibri"/>
                <w:bCs/>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B03237" w14:textId="62E348A1" w:rsidR="00AD2B5B" w:rsidRPr="004B1509" w:rsidRDefault="00AD2B5B" w:rsidP="00AD2B5B">
            <w:pPr>
              <w:jc w:val="right"/>
              <w:rPr>
                <w:rFonts w:eastAsia="Calibri"/>
                <w:szCs w:val="22"/>
              </w:rPr>
            </w:pPr>
            <w:r w:rsidRPr="00782C99">
              <w:rPr>
                <w:rFonts w:eastAsia="Calibri"/>
                <w:bCs/>
                <w:szCs w:val="22"/>
              </w:rPr>
              <w:t>1387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34CEA" w14:textId="20B23A7D" w:rsidR="00AD2B5B" w:rsidRPr="004B1509" w:rsidRDefault="00AD2B5B" w:rsidP="00AD2B5B">
            <w:pPr>
              <w:jc w:val="right"/>
              <w:rPr>
                <w:rFonts w:eastAsia="Calibri"/>
                <w:szCs w:val="22"/>
              </w:rPr>
            </w:pPr>
            <w:r w:rsidRPr="00782C9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DB57E" w14:textId="77777777" w:rsidR="00AD2B5B" w:rsidRPr="00782C99" w:rsidRDefault="00AD2B5B" w:rsidP="00AD2B5B">
            <w:pPr>
              <w:jc w:val="center"/>
              <w:rPr>
                <w:rFonts w:eastAsia="Calibri"/>
                <w:bCs/>
                <w:szCs w:val="22"/>
              </w:rPr>
            </w:pPr>
            <w:proofErr w:type="spellStart"/>
            <w:r w:rsidRPr="00782C99">
              <w:rPr>
                <w:rFonts w:eastAsia="Calibri"/>
                <w:bCs/>
                <w:szCs w:val="22"/>
              </w:rPr>
              <w:t>IIIv</w:t>
            </w:r>
            <w:proofErr w:type="spellEnd"/>
          </w:p>
          <w:p w14:paraId="56E867A2" w14:textId="77777777" w:rsidR="00AD2B5B" w:rsidRPr="00782C99" w:rsidRDefault="00AD2B5B" w:rsidP="00AD2B5B">
            <w:pPr>
              <w:jc w:val="center"/>
              <w:rPr>
                <w:rFonts w:eastAsia="Calibri"/>
                <w:bCs/>
                <w:szCs w:val="22"/>
              </w:rPr>
            </w:pPr>
            <w:proofErr w:type="spellStart"/>
            <w:r w:rsidRPr="00782C99">
              <w:rPr>
                <w:rFonts w:eastAsia="Calibri"/>
                <w:bCs/>
                <w:szCs w:val="22"/>
              </w:rPr>
              <w:t>IVv</w:t>
            </w:r>
            <w:proofErr w:type="spellEnd"/>
          </w:p>
          <w:p w14:paraId="302A53D2" w14:textId="2CDC88EB" w:rsidR="00AD2B5B" w:rsidRPr="004B1509" w:rsidRDefault="00AD2B5B" w:rsidP="00AD2B5B">
            <w:pPr>
              <w:jc w:val="center"/>
              <w:rPr>
                <w:rFonts w:eastAsia="Calibri"/>
                <w:bCs/>
                <w:szCs w:val="22"/>
              </w:rPr>
            </w:pPr>
            <w:proofErr w:type="spellStart"/>
            <w:r w:rsidRPr="00782C9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DE7C93" w14:textId="200199E5" w:rsidR="00AD2B5B" w:rsidRPr="004B1509" w:rsidRDefault="00AD2B5B" w:rsidP="00AD2B5B">
            <w:pPr>
              <w:jc w:val="center"/>
              <w:rPr>
                <w:rFonts w:eastAsia="Calibri"/>
                <w:szCs w:val="22"/>
              </w:rPr>
            </w:pPr>
            <w:r w:rsidRPr="00782C99">
              <w:rPr>
                <w:rFonts w:eastAsia="Calibri"/>
                <w:bCs/>
                <w:szCs w:val="22"/>
              </w:rPr>
              <w:t>4400-6646-8742 4400-6646-8442 4400-6646-8797</w:t>
            </w:r>
          </w:p>
        </w:tc>
      </w:tr>
      <w:tr w:rsidR="00AD2B5B" w:rsidRPr="004B1509" w14:paraId="6C0366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350BC2"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10CA93" w14:textId="6DF7708C" w:rsidR="00AD2B5B" w:rsidRPr="004B1509" w:rsidRDefault="00AD2B5B" w:rsidP="00AD2B5B">
            <w:pPr>
              <w:rPr>
                <w:rFonts w:eastAsia="Calibri"/>
                <w:szCs w:val="22"/>
              </w:rPr>
            </w:pPr>
            <w:r w:rsidRPr="00202D63">
              <w:rPr>
                <w:rFonts w:eastAsia="Calibri"/>
                <w:szCs w:val="22"/>
              </w:rPr>
              <w:t>v71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382C9D" w14:textId="13D776A3" w:rsidR="00AD2B5B" w:rsidRPr="004B1509" w:rsidRDefault="00AD2B5B" w:rsidP="00AD2B5B">
            <w:pPr>
              <w:rPr>
                <w:rFonts w:eastAsia="Calibri"/>
                <w:szCs w:val="22"/>
              </w:rPr>
            </w:pPr>
            <w:r w:rsidRPr="00202D63">
              <w:rPr>
                <w:rFonts w:eastAsia="Calibri"/>
                <w:szCs w:val="22"/>
              </w:rPr>
              <w:t xml:space="preserve">Pravažiuojamasis kelias nuo kelio Kupiškis–Anykščiai iki </w:t>
            </w:r>
            <w:proofErr w:type="spellStart"/>
            <w:r w:rsidRPr="00202D63">
              <w:rPr>
                <w:rFonts w:eastAsia="Calibri"/>
                <w:szCs w:val="22"/>
              </w:rPr>
              <w:t>Laitelių</w:t>
            </w:r>
            <w:proofErr w:type="spellEnd"/>
            <w:r w:rsidRPr="00202D63">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145A40" w14:textId="2996CA85" w:rsidR="00AD2B5B" w:rsidRPr="004B1509" w:rsidRDefault="00AD2B5B" w:rsidP="00AD2B5B">
            <w:pPr>
              <w:jc w:val="right"/>
              <w:rPr>
                <w:rFonts w:eastAsia="Calibri"/>
                <w:szCs w:val="22"/>
              </w:rPr>
            </w:pPr>
            <w:r w:rsidRPr="00202D63">
              <w:rPr>
                <w:rFonts w:eastAsia="Calibri"/>
                <w:bCs/>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73392" w14:textId="00CB1965"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25EA6" w14:textId="4B3660F2" w:rsidR="00AD2B5B" w:rsidRPr="004B1509" w:rsidRDefault="00AD2B5B" w:rsidP="00AD2B5B">
            <w:pPr>
              <w:jc w:val="right"/>
              <w:rPr>
                <w:rFonts w:eastAsia="Calibri"/>
                <w:szCs w:val="22"/>
              </w:rPr>
            </w:pPr>
            <w:r w:rsidRPr="00202D63">
              <w:rPr>
                <w:rFonts w:eastAsia="Calibri"/>
                <w:bCs/>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5F4D3" w14:textId="176C6780"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E197E" w14:textId="753B3F88" w:rsidR="00AD2B5B" w:rsidRPr="004B1509" w:rsidRDefault="00AD2B5B" w:rsidP="00AD2B5B">
            <w:pPr>
              <w:jc w:val="center"/>
              <w:rPr>
                <w:rFonts w:eastAsia="Calibri"/>
                <w:bCs/>
                <w:szCs w:val="22"/>
              </w:rPr>
            </w:pPr>
            <w:proofErr w:type="spellStart"/>
            <w:r w:rsidRPr="00202D6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44E49F" w14:textId="325EE11E" w:rsidR="00AD2B5B" w:rsidRPr="004B1509" w:rsidRDefault="00AD2B5B" w:rsidP="00AD2B5B">
            <w:pPr>
              <w:jc w:val="center"/>
              <w:rPr>
                <w:rFonts w:eastAsia="Calibri"/>
                <w:szCs w:val="22"/>
              </w:rPr>
            </w:pPr>
            <w:r w:rsidRPr="00202D63">
              <w:rPr>
                <w:rFonts w:eastAsia="Calibri"/>
                <w:bCs/>
                <w:szCs w:val="22"/>
              </w:rPr>
              <w:t>4400-6611-8330</w:t>
            </w:r>
          </w:p>
        </w:tc>
      </w:tr>
      <w:tr w:rsidR="00AD2B5B" w:rsidRPr="004B1509" w14:paraId="6F01A71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973B1F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E9CCE" w14:textId="76AF788B" w:rsidR="00AD2B5B" w:rsidRPr="004B1509" w:rsidRDefault="00AD2B5B" w:rsidP="00AD2B5B">
            <w:pPr>
              <w:rPr>
                <w:rFonts w:eastAsia="Calibri"/>
                <w:szCs w:val="22"/>
              </w:rPr>
            </w:pPr>
            <w:r w:rsidRPr="00202D63">
              <w:rPr>
                <w:rFonts w:eastAsia="Calibri"/>
                <w:szCs w:val="22"/>
              </w:rPr>
              <w:t>v72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526966" w14:textId="3C94FFD0" w:rsidR="00AD2B5B" w:rsidRPr="004B1509" w:rsidRDefault="00AD2B5B" w:rsidP="00AD2B5B">
            <w:pPr>
              <w:rPr>
                <w:rFonts w:eastAsia="Calibri"/>
                <w:szCs w:val="22"/>
              </w:rPr>
            </w:pPr>
            <w:r w:rsidRPr="00202D63">
              <w:rPr>
                <w:rFonts w:eastAsia="Calibri"/>
                <w:szCs w:val="22"/>
              </w:rPr>
              <w:t xml:space="preserve">Pravažiuojamasis kelias nuo </w:t>
            </w:r>
            <w:proofErr w:type="spellStart"/>
            <w:r w:rsidRPr="00202D63">
              <w:rPr>
                <w:rFonts w:eastAsia="Calibri"/>
                <w:szCs w:val="22"/>
              </w:rPr>
              <w:t>Žliobiškio</w:t>
            </w:r>
            <w:proofErr w:type="spellEnd"/>
            <w:r w:rsidRPr="00202D63">
              <w:rPr>
                <w:rFonts w:eastAsia="Calibri"/>
                <w:szCs w:val="22"/>
              </w:rPr>
              <w:t xml:space="preserve"> g., </w:t>
            </w:r>
            <w:proofErr w:type="spellStart"/>
            <w:r w:rsidRPr="00202D63">
              <w:rPr>
                <w:rFonts w:eastAsia="Calibri"/>
                <w:szCs w:val="22"/>
              </w:rPr>
              <w:t>Viešintėlių</w:t>
            </w:r>
            <w:proofErr w:type="spellEnd"/>
            <w:r w:rsidRPr="00202D63">
              <w:rPr>
                <w:rFonts w:eastAsia="Calibri"/>
                <w:szCs w:val="22"/>
              </w:rPr>
              <w:t xml:space="preserve"> k. iki kelio Nr. v7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A22A60" w14:textId="54CF6C52" w:rsidR="00AD2B5B" w:rsidRPr="004B1509" w:rsidRDefault="00AD2B5B" w:rsidP="00AD2B5B">
            <w:pPr>
              <w:jc w:val="right"/>
              <w:rPr>
                <w:rFonts w:eastAsia="Calibri"/>
                <w:szCs w:val="22"/>
              </w:rPr>
            </w:pPr>
            <w:r w:rsidRPr="00202D63">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060D3" w14:textId="7FF0288A"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2EC2" w14:textId="0ED6F7DA" w:rsidR="00AD2B5B" w:rsidRPr="004B1509" w:rsidRDefault="00AD2B5B" w:rsidP="00AD2B5B">
            <w:pPr>
              <w:jc w:val="right"/>
              <w:rPr>
                <w:rFonts w:eastAsia="Calibri"/>
                <w:szCs w:val="22"/>
              </w:rPr>
            </w:pPr>
            <w:r w:rsidRPr="00202D63">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1937A" w14:textId="5C98B78F"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3A8B4" w14:textId="09736DD3" w:rsidR="00AD2B5B" w:rsidRPr="004B1509" w:rsidRDefault="00AD2B5B" w:rsidP="00AD2B5B">
            <w:pPr>
              <w:jc w:val="center"/>
              <w:rPr>
                <w:rFonts w:eastAsia="Calibri"/>
                <w:bCs/>
                <w:szCs w:val="22"/>
              </w:rPr>
            </w:pPr>
            <w:proofErr w:type="spellStart"/>
            <w:r w:rsidRPr="00202D6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2BE51F" w14:textId="062EAE9E" w:rsidR="00AD2B5B" w:rsidRPr="004B1509" w:rsidRDefault="00AD2B5B" w:rsidP="00AD2B5B">
            <w:pPr>
              <w:jc w:val="center"/>
              <w:rPr>
                <w:rFonts w:eastAsia="Calibri"/>
                <w:szCs w:val="22"/>
              </w:rPr>
            </w:pPr>
            <w:r w:rsidRPr="00202D63">
              <w:rPr>
                <w:rFonts w:eastAsia="Calibri"/>
                <w:bCs/>
                <w:szCs w:val="22"/>
              </w:rPr>
              <w:t>4400-6621-5145</w:t>
            </w:r>
          </w:p>
        </w:tc>
      </w:tr>
      <w:tr w:rsidR="00AD2B5B" w:rsidRPr="004B1509" w14:paraId="6ABEC6A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D74B6A3"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F608E" w14:textId="02B32AAD" w:rsidR="00AD2B5B" w:rsidRPr="004B1509" w:rsidRDefault="00AD2B5B" w:rsidP="00AD2B5B">
            <w:pPr>
              <w:rPr>
                <w:rFonts w:eastAsia="Calibri"/>
                <w:szCs w:val="22"/>
              </w:rPr>
            </w:pPr>
            <w:r w:rsidRPr="00202D63">
              <w:rPr>
                <w:rFonts w:eastAsia="Calibri"/>
                <w:szCs w:val="22"/>
              </w:rPr>
              <w:t>v72-2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782385" w14:textId="70E2610E" w:rsidR="00AD2B5B" w:rsidRPr="004B1509" w:rsidRDefault="00AD2B5B" w:rsidP="00AD2B5B">
            <w:pPr>
              <w:rPr>
                <w:rFonts w:eastAsia="Calibri"/>
                <w:szCs w:val="22"/>
              </w:rPr>
            </w:pPr>
            <w:r w:rsidRPr="00202D63">
              <w:rPr>
                <w:rFonts w:eastAsia="Calibri"/>
                <w:szCs w:val="22"/>
              </w:rPr>
              <w:t xml:space="preserve">Pravažiuojamasis kelias nuo </w:t>
            </w:r>
            <w:proofErr w:type="spellStart"/>
            <w:r w:rsidRPr="00202D63">
              <w:rPr>
                <w:rFonts w:eastAsia="Calibri"/>
                <w:szCs w:val="22"/>
              </w:rPr>
              <w:t>Žliobiškio</w:t>
            </w:r>
            <w:proofErr w:type="spellEnd"/>
            <w:r w:rsidRPr="00202D63">
              <w:rPr>
                <w:rFonts w:eastAsia="Calibri"/>
                <w:szCs w:val="22"/>
              </w:rPr>
              <w:t xml:space="preserve"> g., </w:t>
            </w:r>
            <w:proofErr w:type="spellStart"/>
            <w:r w:rsidRPr="00202D63">
              <w:rPr>
                <w:rFonts w:eastAsia="Calibri"/>
                <w:szCs w:val="22"/>
              </w:rPr>
              <w:t>Viešintėlių</w:t>
            </w:r>
            <w:proofErr w:type="spellEnd"/>
            <w:r w:rsidRPr="00202D63">
              <w:rPr>
                <w:rFonts w:eastAsia="Calibri"/>
                <w:szCs w:val="22"/>
              </w:rPr>
              <w:t xml:space="preserve"> k. iki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F76994" w14:textId="4BEAD191" w:rsidR="00AD2B5B" w:rsidRPr="004B1509" w:rsidRDefault="00AD2B5B" w:rsidP="00AD2B5B">
            <w:pPr>
              <w:jc w:val="right"/>
              <w:rPr>
                <w:rFonts w:eastAsia="Calibri"/>
                <w:szCs w:val="22"/>
              </w:rPr>
            </w:pPr>
            <w:r w:rsidRPr="00202D63">
              <w:rPr>
                <w:rFonts w:eastAsia="Calibri"/>
                <w:bCs/>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A1873" w14:textId="7E5F219D"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8CAC5" w14:textId="772241F1"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7BCFD" w14:textId="15F29550" w:rsidR="00AD2B5B" w:rsidRPr="004B1509" w:rsidRDefault="00AD2B5B" w:rsidP="00AD2B5B">
            <w:pPr>
              <w:jc w:val="right"/>
              <w:rPr>
                <w:rFonts w:eastAsia="Calibri"/>
                <w:szCs w:val="22"/>
              </w:rPr>
            </w:pPr>
            <w:r w:rsidRPr="00202D63">
              <w:rPr>
                <w:rFonts w:eastAsia="Calibri"/>
                <w:bCs/>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9EC16" w14:textId="1DFBD26D" w:rsidR="00AD2B5B" w:rsidRPr="004B1509" w:rsidRDefault="00AD2B5B" w:rsidP="00AD2B5B">
            <w:pPr>
              <w:jc w:val="center"/>
              <w:rPr>
                <w:rFonts w:eastAsia="Calibri"/>
                <w:bCs/>
                <w:szCs w:val="22"/>
              </w:rPr>
            </w:pPr>
            <w:r w:rsidRPr="00202D63">
              <w:rPr>
                <w:rFonts w:eastAsia="Calibri"/>
                <w:bCs/>
                <w:szCs w:val="22"/>
              </w:rPr>
              <w:t xml:space="preserve"> </w:t>
            </w: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02C7FC" w14:textId="67210CA8" w:rsidR="00AD2B5B" w:rsidRPr="004B1509" w:rsidRDefault="00AD2B5B" w:rsidP="00AD2B5B">
            <w:pPr>
              <w:jc w:val="center"/>
              <w:rPr>
                <w:rFonts w:eastAsia="Calibri"/>
                <w:szCs w:val="22"/>
              </w:rPr>
            </w:pPr>
            <w:r w:rsidRPr="00202D63">
              <w:rPr>
                <w:rFonts w:eastAsia="Calibri"/>
                <w:bCs/>
                <w:szCs w:val="22"/>
              </w:rPr>
              <w:t>4400-6623-4273</w:t>
            </w:r>
          </w:p>
        </w:tc>
      </w:tr>
      <w:tr w:rsidR="00AD2B5B" w:rsidRPr="004B1509" w14:paraId="021339F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D869D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F6CF" w14:textId="74E69AAC" w:rsidR="00AD2B5B" w:rsidRPr="004B1509" w:rsidRDefault="00AD2B5B" w:rsidP="00AD2B5B">
            <w:pPr>
              <w:rPr>
                <w:rFonts w:eastAsia="Calibri"/>
                <w:szCs w:val="22"/>
              </w:rPr>
            </w:pPr>
            <w:r w:rsidRPr="00202D63">
              <w:rPr>
                <w:rFonts w:eastAsia="Calibri"/>
                <w:szCs w:val="22"/>
              </w:rPr>
              <w:t>v72-3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E92249" w14:textId="293C7FDB" w:rsidR="00AD2B5B" w:rsidRPr="004B1509" w:rsidRDefault="00AD2B5B" w:rsidP="00AD2B5B">
            <w:pPr>
              <w:rPr>
                <w:rFonts w:eastAsia="Calibri"/>
                <w:szCs w:val="22"/>
              </w:rPr>
            </w:pPr>
            <w:r w:rsidRPr="00202D63">
              <w:rPr>
                <w:rFonts w:eastAsia="Calibri"/>
                <w:szCs w:val="22"/>
              </w:rPr>
              <w:t xml:space="preserve">Pravažiuojamasis kelias nuo Eglynės g., </w:t>
            </w:r>
            <w:proofErr w:type="spellStart"/>
            <w:r w:rsidRPr="00202D63">
              <w:rPr>
                <w:rFonts w:eastAsia="Calibri"/>
                <w:szCs w:val="22"/>
              </w:rPr>
              <w:t>Viešintėlių</w:t>
            </w:r>
            <w:proofErr w:type="spellEnd"/>
            <w:r w:rsidRPr="00202D63">
              <w:rPr>
                <w:rFonts w:eastAsia="Calibri"/>
                <w:szCs w:val="22"/>
              </w:rPr>
              <w:t xml:space="preserve"> k. iki kelio Nr. v72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D54879" w14:textId="0D609058" w:rsidR="00AD2B5B" w:rsidRPr="004B1509" w:rsidRDefault="00AD2B5B" w:rsidP="00AD2B5B">
            <w:pPr>
              <w:jc w:val="right"/>
              <w:rPr>
                <w:rFonts w:eastAsia="Calibri"/>
                <w:szCs w:val="22"/>
              </w:rPr>
            </w:pPr>
            <w:r w:rsidRPr="00202D63">
              <w:rPr>
                <w:rFonts w:eastAsia="Calibri"/>
                <w:bCs/>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30D6" w14:textId="046CE434"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0445A" w14:textId="7821BA27" w:rsidR="00AD2B5B" w:rsidRPr="004B1509" w:rsidRDefault="00AD2B5B" w:rsidP="00AD2B5B">
            <w:pPr>
              <w:jc w:val="right"/>
              <w:rPr>
                <w:rFonts w:eastAsia="Calibri"/>
                <w:szCs w:val="22"/>
              </w:rPr>
            </w:pPr>
            <w:r w:rsidRPr="00202D63">
              <w:rPr>
                <w:rFonts w:eastAsia="Calibri"/>
                <w:bCs/>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1CE5" w14:textId="37F69C8B"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03BC3" w14:textId="5B0211E8" w:rsidR="00AD2B5B" w:rsidRPr="004B1509" w:rsidRDefault="00AD2B5B" w:rsidP="00AD2B5B">
            <w:pPr>
              <w:jc w:val="center"/>
              <w:rPr>
                <w:rFonts w:eastAsia="Calibri"/>
                <w:bCs/>
                <w:szCs w:val="22"/>
              </w:rPr>
            </w:pPr>
            <w:proofErr w:type="spellStart"/>
            <w:r w:rsidRPr="00202D6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14EA6" w14:textId="37AD8E0C" w:rsidR="00AD2B5B" w:rsidRPr="004B1509" w:rsidRDefault="00AD2B5B" w:rsidP="00AD2B5B">
            <w:pPr>
              <w:jc w:val="center"/>
              <w:rPr>
                <w:rFonts w:eastAsia="Calibri"/>
                <w:szCs w:val="22"/>
              </w:rPr>
            </w:pPr>
            <w:r w:rsidRPr="00202D63">
              <w:rPr>
                <w:rFonts w:eastAsia="Calibri"/>
                <w:bCs/>
                <w:szCs w:val="22"/>
              </w:rPr>
              <w:t>4400-6621-5123</w:t>
            </w:r>
          </w:p>
        </w:tc>
      </w:tr>
      <w:tr w:rsidR="00AD2B5B" w:rsidRPr="004B1509" w14:paraId="39BA793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A3250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D039CA" w14:textId="63E96771" w:rsidR="00AD2B5B" w:rsidRPr="004B1509" w:rsidRDefault="00AD2B5B" w:rsidP="00AD2B5B">
            <w:pPr>
              <w:rPr>
                <w:rFonts w:eastAsia="Calibri"/>
                <w:szCs w:val="22"/>
              </w:rPr>
            </w:pPr>
            <w:r w:rsidRPr="00202D63">
              <w:rPr>
                <w:rFonts w:eastAsia="Calibri"/>
                <w:szCs w:val="22"/>
              </w:rPr>
              <w:t>v73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45C65C" w14:textId="02500634" w:rsidR="00AD2B5B" w:rsidRPr="004B1509" w:rsidRDefault="00AD2B5B" w:rsidP="00AD2B5B">
            <w:pPr>
              <w:rPr>
                <w:rFonts w:eastAsia="Calibri"/>
                <w:szCs w:val="22"/>
              </w:rPr>
            </w:pPr>
            <w:r w:rsidRPr="00202D63">
              <w:rPr>
                <w:rFonts w:eastAsia="Calibri"/>
                <w:szCs w:val="22"/>
              </w:rPr>
              <w:t xml:space="preserve">Privažiuojamasis kelias prie dirbamų laukų </w:t>
            </w:r>
            <w:proofErr w:type="spellStart"/>
            <w:r w:rsidRPr="00202D63">
              <w:rPr>
                <w:rFonts w:eastAsia="Calibri"/>
                <w:szCs w:val="22"/>
              </w:rPr>
              <w:t>Grežionių</w:t>
            </w:r>
            <w:proofErr w:type="spellEnd"/>
            <w:r w:rsidRPr="00202D63">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D7984F" w14:textId="5BEADF2A" w:rsidR="00AD2B5B" w:rsidRPr="004B1509" w:rsidRDefault="00AD2B5B" w:rsidP="00AD2B5B">
            <w:pPr>
              <w:jc w:val="right"/>
              <w:rPr>
                <w:rFonts w:eastAsia="Calibri"/>
                <w:szCs w:val="22"/>
              </w:rPr>
            </w:pPr>
            <w:r w:rsidRPr="00202D63">
              <w:rPr>
                <w:rFonts w:eastAsia="Calibri"/>
                <w:bCs/>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ABCEE" w14:textId="3FB3C908"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ED313" w14:textId="3D9C26E9"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446DC" w14:textId="12DAC080" w:rsidR="00AD2B5B" w:rsidRPr="004B1509" w:rsidRDefault="00AD2B5B" w:rsidP="00AD2B5B">
            <w:pPr>
              <w:jc w:val="right"/>
              <w:rPr>
                <w:rFonts w:eastAsia="Calibri"/>
                <w:szCs w:val="22"/>
              </w:rPr>
            </w:pPr>
            <w:r w:rsidRPr="00202D63">
              <w:rPr>
                <w:rFonts w:eastAsia="Calibri"/>
                <w:bCs/>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404A" w14:textId="3F37BF49"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520C9B" w14:textId="45917EF5" w:rsidR="00AD2B5B" w:rsidRPr="004B1509" w:rsidRDefault="00AD2B5B" w:rsidP="00AD2B5B">
            <w:pPr>
              <w:jc w:val="center"/>
              <w:rPr>
                <w:rFonts w:eastAsia="Calibri"/>
                <w:szCs w:val="22"/>
              </w:rPr>
            </w:pPr>
            <w:r w:rsidRPr="00202D63">
              <w:rPr>
                <w:rFonts w:eastAsia="Calibri"/>
                <w:bCs/>
                <w:szCs w:val="22"/>
              </w:rPr>
              <w:t>4400-6622-3914</w:t>
            </w:r>
          </w:p>
        </w:tc>
      </w:tr>
      <w:tr w:rsidR="00AD2B5B" w:rsidRPr="004B1509" w14:paraId="4DD6E6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1C903D4"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4B57B" w14:textId="62E1AD5D" w:rsidR="00AD2B5B" w:rsidRPr="004B1509" w:rsidRDefault="00AD2B5B" w:rsidP="00AD2B5B">
            <w:pPr>
              <w:rPr>
                <w:rFonts w:eastAsia="Calibri"/>
                <w:szCs w:val="22"/>
              </w:rPr>
            </w:pPr>
            <w:r w:rsidRPr="00202D63">
              <w:rPr>
                <w:rFonts w:eastAsia="Calibri"/>
                <w:szCs w:val="22"/>
              </w:rPr>
              <w:t>v74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D304E0" w14:textId="42998F09" w:rsidR="00AD2B5B" w:rsidRPr="004B1509" w:rsidRDefault="00AD2B5B" w:rsidP="00AD2B5B">
            <w:pPr>
              <w:rPr>
                <w:rFonts w:eastAsia="Calibri"/>
                <w:szCs w:val="22"/>
              </w:rPr>
            </w:pPr>
            <w:r w:rsidRPr="00202D63">
              <w:rPr>
                <w:rFonts w:eastAsia="Calibri"/>
                <w:szCs w:val="22"/>
              </w:rPr>
              <w:t>Pravažiuojamasis kelias nuo Ažubalių k. iki kelio Kupiškis– 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6EF360" w14:textId="65688C69" w:rsidR="00AD2B5B" w:rsidRPr="004B1509" w:rsidRDefault="00AD2B5B" w:rsidP="00AD2B5B">
            <w:pPr>
              <w:jc w:val="right"/>
              <w:rPr>
                <w:rFonts w:eastAsia="Calibri"/>
                <w:szCs w:val="22"/>
              </w:rPr>
            </w:pPr>
            <w:r w:rsidRPr="00202D63">
              <w:rPr>
                <w:rFonts w:eastAsia="Calibri"/>
                <w:bCs/>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B4FDD" w14:textId="77E202A9"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3AEA6" w14:textId="210D86D1"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FD638" w14:textId="6D8C5AC4" w:rsidR="00AD2B5B" w:rsidRPr="004B1509" w:rsidRDefault="00AD2B5B" w:rsidP="00AD2B5B">
            <w:pPr>
              <w:jc w:val="right"/>
              <w:rPr>
                <w:rFonts w:eastAsia="Calibri"/>
                <w:szCs w:val="22"/>
              </w:rPr>
            </w:pPr>
            <w:r w:rsidRPr="00202D63">
              <w:rPr>
                <w:rFonts w:eastAsia="Calibri"/>
                <w:bCs/>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F9DD" w14:textId="0ACF7980"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C363C2" w14:textId="226D9ABA" w:rsidR="00AD2B5B" w:rsidRPr="004B1509" w:rsidRDefault="00AD2B5B" w:rsidP="00AD2B5B">
            <w:pPr>
              <w:jc w:val="center"/>
              <w:rPr>
                <w:rFonts w:eastAsia="Calibri"/>
                <w:szCs w:val="22"/>
              </w:rPr>
            </w:pPr>
            <w:r w:rsidRPr="00202D63">
              <w:rPr>
                <w:rFonts w:eastAsia="Calibri"/>
                <w:bCs/>
                <w:szCs w:val="22"/>
              </w:rPr>
              <w:t>4400-6646-8453</w:t>
            </w:r>
          </w:p>
        </w:tc>
      </w:tr>
      <w:tr w:rsidR="00AD2B5B" w:rsidRPr="004B1509" w14:paraId="597D06F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85426AA"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5C33E1" w14:textId="589740EF" w:rsidR="00AD2B5B" w:rsidRPr="004B1509" w:rsidRDefault="00AD2B5B" w:rsidP="00AD2B5B">
            <w:pPr>
              <w:rPr>
                <w:rFonts w:eastAsia="Calibri"/>
                <w:szCs w:val="22"/>
              </w:rPr>
            </w:pPr>
            <w:r w:rsidRPr="00202D63">
              <w:rPr>
                <w:rFonts w:eastAsia="Calibri"/>
                <w:szCs w:val="22"/>
              </w:rPr>
              <w:t>v75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3F1CB2" w14:textId="2FAC5AF0" w:rsidR="00AD2B5B" w:rsidRPr="004B1509" w:rsidRDefault="00AD2B5B" w:rsidP="00AD2B5B">
            <w:pPr>
              <w:rPr>
                <w:rFonts w:eastAsia="Calibri"/>
                <w:szCs w:val="22"/>
              </w:rPr>
            </w:pPr>
            <w:r w:rsidRPr="00202D63">
              <w:rPr>
                <w:rFonts w:eastAsia="Calibri"/>
                <w:szCs w:val="22"/>
              </w:rPr>
              <w:t xml:space="preserve">Privažiuojamasis kelias prie gyvenamųjų namų </w:t>
            </w:r>
            <w:proofErr w:type="spellStart"/>
            <w:r w:rsidRPr="00202D63">
              <w:rPr>
                <w:rFonts w:eastAsia="Calibri"/>
                <w:szCs w:val="22"/>
              </w:rPr>
              <w:t>Nemeirių</w:t>
            </w:r>
            <w:proofErr w:type="spellEnd"/>
            <w:r w:rsidRPr="00202D63">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3CD053" w14:textId="0B6F6DEB" w:rsidR="00AD2B5B" w:rsidRPr="004B1509" w:rsidRDefault="00AD2B5B" w:rsidP="00AD2B5B">
            <w:pPr>
              <w:jc w:val="right"/>
              <w:rPr>
                <w:rFonts w:eastAsia="Calibri"/>
                <w:szCs w:val="22"/>
              </w:rPr>
            </w:pPr>
            <w:r w:rsidRPr="00202D63">
              <w:rPr>
                <w:rFonts w:eastAsia="Calibri"/>
                <w:bCs/>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DD24" w14:textId="2C2F8301"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007184" w14:textId="5C209699" w:rsidR="00AD2B5B" w:rsidRPr="004B1509" w:rsidRDefault="00AD2B5B" w:rsidP="00AD2B5B">
            <w:pPr>
              <w:jc w:val="right"/>
              <w:rPr>
                <w:rFonts w:eastAsia="Calibri"/>
                <w:szCs w:val="22"/>
              </w:rPr>
            </w:pPr>
            <w:r w:rsidRPr="00202D63">
              <w:rPr>
                <w:rFonts w:eastAsia="Calibri"/>
                <w:bCs/>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F9AB5" w14:textId="19669EF4" w:rsidR="00AD2B5B" w:rsidRPr="004B1509" w:rsidRDefault="00AD2B5B" w:rsidP="00AD2B5B">
            <w:pPr>
              <w:jc w:val="right"/>
              <w:rPr>
                <w:rFonts w:eastAsia="Calibri"/>
                <w:szCs w:val="22"/>
              </w:rPr>
            </w:pPr>
            <w:r w:rsidRPr="00202D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F1615" w14:textId="66186699"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EECEB6" w14:textId="0FC88321" w:rsidR="00AD2B5B" w:rsidRPr="004B1509" w:rsidRDefault="00AD2B5B" w:rsidP="00AD2B5B">
            <w:pPr>
              <w:jc w:val="center"/>
              <w:rPr>
                <w:rFonts w:eastAsia="Calibri"/>
                <w:szCs w:val="22"/>
              </w:rPr>
            </w:pPr>
            <w:r w:rsidRPr="00202D63">
              <w:rPr>
                <w:rFonts w:eastAsia="Calibri"/>
                <w:bCs/>
                <w:szCs w:val="22"/>
              </w:rPr>
              <w:t>4400-6611-8341</w:t>
            </w:r>
          </w:p>
        </w:tc>
      </w:tr>
      <w:tr w:rsidR="00AD2B5B" w:rsidRPr="004B1509" w14:paraId="60280C5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C810C78"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83028" w14:textId="3B9856F8" w:rsidR="00AD2B5B" w:rsidRPr="004B1509" w:rsidRDefault="00AD2B5B" w:rsidP="00AD2B5B">
            <w:pPr>
              <w:rPr>
                <w:rFonts w:eastAsia="Calibri"/>
                <w:szCs w:val="22"/>
              </w:rPr>
            </w:pPr>
            <w:r w:rsidRPr="00202D63">
              <w:rPr>
                <w:rFonts w:eastAsia="Calibri"/>
                <w:szCs w:val="22"/>
              </w:rPr>
              <w:t>v76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EC6332" w14:textId="53AB0DB9" w:rsidR="00AD2B5B" w:rsidRPr="004B1509" w:rsidRDefault="00AD2B5B" w:rsidP="00AD2B5B">
            <w:pPr>
              <w:rPr>
                <w:rFonts w:eastAsia="Calibri"/>
                <w:szCs w:val="22"/>
              </w:rPr>
            </w:pPr>
            <w:r w:rsidRPr="00202D63">
              <w:rPr>
                <w:rFonts w:eastAsia="Calibri"/>
                <w:szCs w:val="22"/>
              </w:rPr>
              <w:t xml:space="preserve">Privažiuojamasis kelias prie dirbamų laukų </w:t>
            </w:r>
            <w:proofErr w:type="spellStart"/>
            <w:r w:rsidRPr="00202D63">
              <w:rPr>
                <w:rFonts w:eastAsia="Calibri"/>
                <w:szCs w:val="22"/>
              </w:rPr>
              <w:t>Nemeirių</w:t>
            </w:r>
            <w:proofErr w:type="spellEnd"/>
            <w:r w:rsidRPr="00202D63">
              <w:rPr>
                <w:rFonts w:eastAsia="Calibri"/>
                <w:szCs w:val="22"/>
              </w:rPr>
              <w:t xml:space="preserve">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A647F7" w14:textId="2A64C6F7" w:rsidR="00AD2B5B" w:rsidRPr="004B1509" w:rsidRDefault="00AD2B5B" w:rsidP="00AD2B5B">
            <w:pPr>
              <w:jc w:val="right"/>
              <w:rPr>
                <w:rFonts w:eastAsia="Calibri"/>
                <w:szCs w:val="22"/>
              </w:rPr>
            </w:pPr>
            <w:r w:rsidRPr="00202D63">
              <w:rPr>
                <w:rFonts w:eastAsia="Calibri"/>
                <w:bCs/>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37732" w14:textId="4ACEC38F"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06FF0" w14:textId="6B630978" w:rsidR="00AD2B5B" w:rsidRPr="004B1509" w:rsidRDefault="00AD2B5B" w:rsidP="00AD2B5B">
            <w:pPr>
              <w:jc w:val="right"/>
              <w:rPr>
                <w:rFonts w:eastAsia="Calibri"/>
                <w:szCs w:val="22"/>
              </w:rPr>
            </w:pPr>
            <w:r w:rsidRPr="00202D63">
              <w:rPr>
                <w:rFonts w:eastAsia="Calibri"/>
                <w:bCs/>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31B90" w14:textId="301651E6" w:rsidR="00AD2B5B" w:rsidRPr="004B1509" w:rsidRDefault="00AD2B5B" w:rsidP="00AD2B5B">
            <w:pPr>
              <w:jc w:val="right"/>
              <w:rPr>
                <w:rFonts w:eastAsia="Calibri"/>
                <w:szCs w:val="22"/>
              </w:rPr>
            </w:pPr>
            <w:r w:rsidRPr="00202D63">
              <w:rPr>
                <w:rFonts w:eastAsia="Calibri"/>
                <w:szCs w:val="22"/>
              </w:rPr>
              <w:t xml:space="preserve"> </w:t>
            </w:r>
            <w:r w:rsidRPr="00202D63">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520D5" w14:textId="2843C14B"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7943B9" w14:textId="24048E8B" w:rsidR="00AD2B5B" w:rsidRPr="004B1509" w:rsidRDefault="00AD2B5B" w:rsidP="00AD2B5B">
            <w:pPr>
              <w:jc w:val="center"/>
              <w:rPr>
                <w:rFonts w:eastAsia="Calibri"/>
                <w:szCs w:val="22"/>
              </w:rPr>
            </w:pPr>
            <w:r w:rsidRPr="00202D63">
              <w:rPr>
                <w:rFonts w:eastAsia="Calibri"/>
                <w:bCs/>
                <w:szCs w:val="22"/>
              </w:rPr>
              <w:t>4400-6616-3815</w:t>
            </w:r>
          </w:p>
        </w:tc>
      </w:tr>
      <w:tr w:rsidR="00AD2B5B" w:rsidRPr="004B1509" w14:paraId="55784AA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B6DB4F9"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C4B915" w14:textId="0857B9AC" w:rsidR="00AD2B5B" w:rsidRPr="004B1509" w:rsidRDefault="00AD2B5B" w:rsidP="00AD2B5B">
            <w:pPr>
              <w:rPr>
                <w:rFonts w:eastAsia="Calibri"/>
                <w:szCs w:val="22"/>
              </w:rPr>
            </w:pPr>
            <w:r w:rsidRPr="00202D63">
              <w:rPr>
                <w:rFonts w:eastAsia="Calibri"/>
                <w:szCs w:val="22"/>
              </w:rPr>
              <w:t>v77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FD2196" w14:textId="0862A4D7" w:rsidR="00AD2B5B" w:rsidRPr="004B1509" w:rsidRDefault="00AD2B5B" w:rsidP="00AD2B5B">
            <w:pPr>
              <w:rPr>
                <w:rFonts w:eastAsia="Calibri"/>
                <w:szCs w:val="22"/>
              </w:rPr>
            </w:pPr>
            <w:r w:rsidRPr="00202D63">
              <w:rPr>
                <w:rFonts w:eastAsia="Calibri"/>
                <w:szCs w:val="22"/>
              </w:rPr>
              <w:t xml:space="preserve">Privažiuojamasis kelias prie gyvenamųjų namų nuo Sodo g., </w:t>
            </w:r>
            <w:proofErr w:type="spellStart"/>
            <w:r w:rsidRPr="00202D63">
              <w:rPr>
                <w:rFonts w:eastAsia="Calibri"/>
                <w:szCs w:val="22"/>
              </w:rPr>
              <w:t>Viešintėlių</w:t>
            </w:r>
            <w:proofErr w:type="spellEnd"/>
            <w:r w:rsidRPr="00202D63">
              <w:rPr>
                <w:rFonts w:eastAsia="Calibri"/>
                <w:szCs w:val="22"/>
              </w:rPr>
              <w:t xml:space="preserve">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FE51DB" w14:textId="6B3ED8E4" w:rsidR="00AD2B5B" w:rsidRPr="004B1509" w:rsidRDefault="00AD2B5B" w:rsidP="00AD2B5B">
            <w:pPr>
              <w:jc w:val="right"/>
              <w:rPr>
                <w:rFonts w:eastAsia="Calibri"/>
                <w:szCs w:val="22"/>
              </w:rPr>
            </w:pPr>
            <w:r w:rsidRPr="00202D63">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71AA6" w14:textId="3C17AA73"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60EDA" w14:textId="6B3DA370"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6BAE" w14:textId="2DC6951E" w:rsidR="00AD2B5B" w:rsidRPr="004B1509" w:rsidRDefault="00AD2B5B" w:rsidP="00AD2B5B">
            <w:pPr>
              <w:jc w:val="right"/>
              <w:rPr>
                <w:rFonts w:eastAsia="Calibri"/>
                <w:szCs w:val="22"/>
              </w:rPr>
            </w:pPr>
            <w:r w:rsidRPr="00202D63">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3CBAD" w14:textId="39641100"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19810B" w14:textId="7423EF2F" w:rsidR="00AD2B5B" w:rsidRPr="004B1509" w:rsidRDefault="00AD2B5B" w:rsidP="00AD2B5B">
            <w:pPr>
              <w:jc w:val="center"/>
              <w:rPr>
                <w:rFonts w:eastAsia="Calibri"/>
                <w:szCs w:val="22"/>
              </w:rPr>
            </w:pPr>
            <w:r w:rsidRPr="00202D63">
              <w:rPr>
                <w:rFonts w:eastAsia="Calibri"/>
                <w:szCs w:val="22"/>
              </w:rPr>
              <w:t>-</w:t>
            </w:r>
          </w:p>
        </w:tc>
      </w:tr>
      <w:tr w:rsidR="00AD2B5B" w:rsidRPr="004B1509" w14:paraId="5F02205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D3CED8"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2EB78" w14:textId="7066A119" w:rsidR="00AD2B5B" w:rsidRPr="004B1509" w:rsidRDefault="00AD2B5B" w:rsidP="00AD2B5B">
            <w:pPr>
              <w:rPr>
                <w:rFonts w:eastAsia="Calibri"/>
                <w:szCs w:val="22"/>
              </w:rPr>
            </w:pPr>
            <w:r w:rsidRPr="00202D63">
              <w:rPr>
                <w:rFonts w:eastAsia="Calibri"/>
                <w:szCs w:val="22"/>
              </w:rPr>
              <w:t>v78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001A82" w14:textId="0CA5E023" w:rsidR="00AD2B5B" w:rsidRPr="004B1509" w:rsidRDefault="00AD2B5B" w:rsidP="00AD2B5B">
            <w:pPr>
              <w:rPr>
                <w:rFonts w:eastAsia="Calibri"/>
                <w:szCs w:val="22"/>
              </w:rPr>
            </w:pPr>
            <w:r w:rsidRPr="00202D63">
              <w:rPr>
                <w:rFonts w:eastAsia="Calibri"/>
                <w:szCs w:val="22"/>
              </w:rPr>
              <w:t xml:space="preserve">Pravažiuojamasis kelias nuo Kalno g., </w:t>
            </w:r>
            <w:proofErr w:type="spellStart"/>
            <w:r w:rsidRPr="00202D63">
              <w:rPr>
                <w:rFonts w:eastAsia="Calibri"/>
                <w:szCs w:val="22"/>
              </w:rPr>
              <w:t>Jurgiškio</w:t>
            </w:r>
            <w:proofErr w:type="spellEnd"/>
            <w:r w:rsidRPr="00202D63">
              <w:rPr>
                <w:rFonts w:eastAsia="Calibri"/>
                <w:szCs w:val="22"/>
              </w:rPr>
              <w:t xml:space="preserve"> k. iki Skaidrės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05DBC0" w14:textId="1D75A6BF" w:rsidR="00AD2B5B" w:rsidRPr="004B1509" w:rsidRDefault="00AD2B5B" w:rsidP="00AD2B5B">
            <w:pPr>
              <w:jc w:val="right"/>
              <w:rPr>
                <w:rFonts w:eastAsia="Calibri"/>
                <w:szCs w:val="22"/>
              </w:rPr>
            </w:pPr>
            <w:r w:rsidRPr="00202D63">
              <w:rPr>
                <w:rFonts w:eastAsia="Calibri"/>
                <w:bCs/>
                <w:szCs w:val="22"/>
              </w:rPr>
              <w:t>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C053B" w14:textId="72417058"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16FE9" w14:textId="67D11775" w:rsidR="00AD2B5B" w:rsidRPr="004B1509" w:rsidRDefault="00AD2B5B" w:rsidP="00AD2B5B">
            <w:pPr>
              <w:jc w:val="right"/>
              <w:rPr>
                <w:rFonts w:eastAsia="Calibri"/>
                <w:szCs w:val="22"/>
              </w:rPr>
            </w:pPr>
            <w:r w:rsidRPr="00202D63">
              <w:rPr>
                <w:rFonts w:eastAsia="Calibri"/>
                <w:bCs/>
                <w:szCs w:val="22"/>
              </w:rPr>
              <w:t>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F48C9" w14:textId="036538AB" w:rsidR="00AD2B5B" w:rsidRPr="004B1509" w:rsidRDefault="00AD2B5B" w:rsidP="00AD2B5B">
            <w:pPr>
              <w:jc w:val="right"/>
              <w:rPr>
                <w:rFonts w:eastAsia="Calibri"/>
                <w:szCs w:val="22"/>
              </w:rPr>
            </w:pPr>
            <w:r w:rsidRPr="00202D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2CB3" w14:textId="55863A81"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579528" w14:textId="41273378" w:rsidR="00AD2B5B" w:rsidRPr="004B1509" w:rsidRDefault="00AD2B5B" w:rsidP="00AD2B5B">
            <w:pPr>
              <w:jc w:val="center"/>
              <w:rPr>
                <w:rFonts w:eastAsia="Calibri"/>
                <w:szCs w:val="22"/>
              </w:rPr>
            </w:pPr>
            <w:r w:rsidRPr="00202D63">
              <w:rPr>
                <w:rFonts w:eastAsia="Calibri"/>
                <w:bCs/>
                <w:szCs w:val="22"/>
              </w:rPr>
              <w:t>4400-6646-8675</w:t>
            </w:r>
          </w:p>
        </w:tc>
      </w:tr>
      <w:tr w:rsidR="00AD2B5B" w:rsidRPr="004B1509" w14:paraId="07D7B1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F9F4002"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7727B" w14:textId="2E31C1F0" w:rsidR="00AD2B5B" w:rsidRPr="004B1509" w:rsidRDefault="00AD2B5B" w:rsidP="00AD2B5B">
            <w:pPr>
              <w:rPr>
                <w:rFonts w:eastAsia="Calibri"/>
                <w:szCs w:val="22"/>
              </w:rPr>
            </w:pPr>
            <w:r w:rsidRPr="00202D63">
              <w:rPr>
                <w:rFonts w:eastAsia="Calibri"/>
                <w:szCs w:val="22"/>
              </w:rPr>
              <w:t>v79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9FA5EF" w14:textId="38100EBA" w:rsidR="00AD2B5B" w:rsidRPr="004B1509" w:rsidRDefault="00AD2B5B" w:rsidP="00AD2B5B">
            <w:pPr>
              <w:rPr>
                <w:rFonts w:eastAsia="Calibri"/>
                <w:szCs w:val="22"/>
              </w:rPr>
            </w:pPr>
            <w:r w:rsidRPr="00202D63">
              <w:rPr>
                <w:rFonts w:eastAsia="Calibri"/>
                <w:szCs w:val="22"/>
              </w:rPr>
              <w:t xml:space="preserve">Privažiuojamasis kelias prie gyvenamųjų namų Papilių k. nuo kelio Nr. v18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ADA614" w14:textId="555D202B" w:rsidR="00AD2B5B" w:rsidRPr="004B1509" w:rsidRDefault="00AD2B5B" w:rsidP="00AD2B5B">
            <w:pPr>
              <w:jc w:val="right"/>
              <w:rPr>
                <w:rFonts w:eastAsia="Calibri"/>
                <w:szCs w:val="22"/>
              </w:rPr>
            </w:pPr>
            <w:r w:rsidRPr="00202D63">
              <w:rPr>
                <w:rFonts w:eastAsia="Calibri"/>
                <w:bCs/>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2874" w14:textId="7798E1A9"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1C628" w14:textId="4D8A43B0" w:rsidR="00AD2B5B" w:rsidRPr="004B1509" w:rsidRDefault="00AD2B5B" w:rsidP="00AD2B5B">
            <w:pPr>
              <w:jc w:val="right"/>
              <w:rPr>
                <w:rFonts w:eastAsia="Calibri"/>
                <w:szCs w:val="22"/>
              </w:rPr>
            </w:pPr>
            <w:r w:rsidRPr="00202D63">
              <w:rPr>
                <w:rFonts w:eastAsia="Calibri"/>
                <w:bCs/>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BA21B" w14:textId="3FC8B2BA" w:rsidR="00AD2B5B" w:rsidRPr="004B1509" w:rsidRDefault="00AD2B5B" w:rsidP="00AD2B5B">
            <w:pPr>
              <w:jc w:val="right"/>
              <w:rPr>
                <w:rFonts w:eastAsia="Calibri"/>
                <w:szCs w:val="22"/>
              </w:rPr>
            </w:pPr>
            <w:r w:rsidRPr="00202D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6BAC6" w14:textId="148C0B9A"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783D63" w14:textId="01F64C32" w:rsidR="00AD2B5B" w:rsidRPr="004B1509" w:rsidRDefault="00AD2B5B" w:rsidP="00AD2B5B">
            <w:pPr>
              <w:jc w:val="center"/>
              <w:rPr>
                <w:rFonts w:eastAsia="Calibri"/>
                <w:szCs w:val="22"/>
              </w:rPr>
            </w:pPr>
            <w:r w:rsidRPr="00202D63">
              <w:rPr>
                <w:rFonts w:eastAsia="Calibri"/>
                <w:bCs/>
                <w:szCs w:val="22"/>
              </w:rPr>
              <w:t>4400-6611-8474</w:t>
            </w:r>
          </w:p>
        </w:tc>
      </w:tr>
      <w:tr w:rsidR="00AD2B5B" w:rsidRPr="004B1509" w14:paraId="56B1E0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8BA4CA9"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BE03D" w14:textId="03B50FF9" w:rsidR="00AD2B5B" w:rsidRPr="004B1509" w:rsidRDefault="00AD2B5B" w:rsidP="00AD2B5B">
            <w:pPr>
              <w:rPr>
                <w:rFonts w:eastAsia="Calibri"/>
                <w:szCs w:val="22"/>
              </w:rPr>
            </w:pPr>
            <w:r w:rsidRPr="00202D63">
              <w:rPr>
                <w:rFonts w:eastAsia="Calibri"/>
                <w:szCs w:val="22"/>
              </w:rPr>
              <w:t>v8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764CEB" w14:textId="30C9EC53" w:rsidR="00AD2B5B" w:rsidRPr="004B1509" w:rsidRDefault="00AD2B5B" w:rsidP="00AD2B5B">
            <w:pPr>
              <w:rPr>
                <w:rFonts w:eastAsia="Calibri"/>
                <w:szCs w:val="22"/>
              </w:rPr>
            </w:pPr>
            <w:r w:rsidRPr="00202D63">
              <w:rPr>
                <w:rFonts w:eastAsia="Calibri"/>
                <w:szCs w:val="22"/>
              </w:rPr>
              <w:t>Privažiuojamasis kelias prie dirbamų laukų Maldeikių k. nuo kelio Nr. v59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19529" w14:textId="259225E7" w:rsidR="00AD2B5B" w:rsidRPr="004B1509" w:rsidRDefault="00AD2B5B" w:rsidP="00AD2B5B">
            <w:pPr>
              <w:jc w:val="right"/>
              <w:rPr>
                <w:rFonts w:eastAsia="Calibri"/>
                <w:szCs w:val="22"/>
              </w:rPr>
            </w:pPr>
            <w:r w:rsidRPr="00202D63">
              <w:rPr>
                <w:rFonts w:eastAsia="Calibri"/>
                <w:bCs/>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40BCE" w14:textId="032E59AD"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5A35F" w14:textId="50DACFC2" w:rsidR="00AD2B5B" w:rsidRPr="004B1509" w:rsidRDefault="00AD2B5B" w:rsidP="00AD2B5B">
            <w:pPr>
              <w:jc w:val="right"/>
              <w:rPr>
                <w:rFonts w:eastAsia="Calibri"/>
                <w:szCs w:val="22"/>
              </w:rPr>
            </w:pPr>
            <w:r w:rsidRPr="00202D63">
              <w:rPr>
                <w:rFonts w:eastAsia="Calibri"/>
                <w:bCs/>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C92" w14:textId="2BE1023E"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56456" w14:textId="4AB0F252" w:rsidR="00AD2B5B" w:rsidRPr="004B1509" w:rsidRDefault="00AD2B5B" w:rsidP="00AD2B5B">
            <w:pPr>
              <w:jc w:val="center"/>
              <w:rPr>
                <w:rFonts w:eastAsia="Calibri"/>
                <w:bCs/>
                <w:szCs w:val="22"/>
              </w:rPr>
            </w:pPr>
            <w:proofErr w:type="spellStart"/>
            <w:r w:rsidRPr="00202D6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471308" w14:textId="0427AA21" w:rsidR="00AD2B5B" w:rsidRPr="004B1509" w:rsidRDefault="00AD2B5B" w:rsidP="00AD2B5B">
            <w:pPr>
              <w:jc w:val="center"/>
              <w:rPr>
                <w:rFonts w:eastAsia="Calibri"/>
                <w:szCs w:val="22"/>
              </w:rPr>
            </w:pPr>
            <w:r w:rsidRPr="00202D63">
              <w:rPr>
                <w:rFonts w:eastAsia="Calibri"/>
                <w:bCs/>
                <w:szCs w:val="22"/>
              </w:rPr>
              <w:t>4400-6621-5090</w:t>
            </w:r>
          </w:p>
        </w:tc>
      </w:tr>
      <w:tr w:rsidR="00AD2B5B" w:rsidRPr="004B1509" w14:paraId="3BC1747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10F3886"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81E48" w14:textId="7169D4DC" w:rsidR="00AD2B5B" w:rsidRPr="004B1509" w:rsidRDefault="00AD2B5B" w:rsidP="00AD2B5B">
            <w:pPr>
              <w:rPr>
                <w:rFonts w:eastAsia="Calibri"/>
                <w:szCs w:val="22"/>
              </w:rPr>
            </w:pPr>
            <w:r w:rsidRPr="00202D63">
              <w:rPr>
                <w:rFonts w:eastAsia="Calibri"/>
                <w:szCs w:val="22"/>
              </w:rPr>
              <w:t>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AE9370" w14:textId="27A80973" w:rsidR="00AD2B5B" w:rsidRPr="004B1509" w:rsidRDefault="00AD2B5B" w:rsidP="00AD2B5B">
            <w:pPr>
              <w:rPr>
                <w:rFonts w:eastAsia="Calibri"/>
                <w:szCs w:val="22"/>
              </w:rPr>
            </w:pPr>
            <w:r w:rsidRPr="00202D63">
              <w:rPr>
                <w:rFonts w:eastAsia="Calibri"/>
                <w:szCs w:val="22"/>
              </w:rPr>
              <w:t>Privažiuojamasis kelias prie dirbamų laukų Maldeikių k. nuo kelio Nr. v55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5B087A" w14:textId="54BB9175" w:rsidR="00AD2B5B" w:rsidRPr="004B1509" w:rsidRDefault="00AD2B5B" w:rsidP="00AD2B5B">
            <w:pPr>
              <w:jc w:val="right"/>
              <w:rPr>
                <w:rFonts w:eastAsia="Calibri"/>
                <w:szCs w:val="22"/>
              </w:rPr>
            </w:pPr>
            <w:r w:rsidRPr="00202D63">
              <w:rPr>
                <w:rFonts w:eastAsia="Calibri"/>
                <w:bCs/>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11386" w14:textId="29CD5FF3"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E866" w14:textId="1D4C68C4" w:rsidR="00AD2B5B" w:rsidRPr="004B1509" w:rsidRDefault="00AD2B5B" w:rsidP="00AD2B5B">
            <w:pPr>
              <w:jc w:val="right"/>
              <w:rPr>
                <w:rFonts w:eastAsia="Calibri"/>
                <w:szCs w:val="22"/>
              </w:rPr>
            </w:pPr>
            <w:r w:rsidRPr="00202D63">
              <w:rPr>
                <w:rFonts w:eastAsia="Calibri"/>
                <w:bCs/>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E8079" w14:textId="39909A81"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7F9F" w14:textId="16E1AB53" w:rsidR="00AD2B5B" w:rsidRPr="004B1509" w:rsidRDefault="00AD2B5B" w:rsidP="00AD2B5B">
            <w:pPr>
              <w:jc w:val="center"/>
              <w:rPr>
                <w:rFonts w:eastAsia="Calibri"/>
                <w:bCs/>
                <w:szCs w:val="22"/>
              </w:rPr>
            </w:pPr>
            <w:proofErr w:type="spellStart"/>
            <w:r w:rsidRPr="00202D63">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13AC31" w14:textId="5711DEB6" w:rsidR="00AD2B5B" w:rsidRPr="004B1509" w:rsidRDefault="00AD2B5B" w:rsidP="00AD2B5B">
            <w:pPr>
              <w:jc w:val="center"/>
              <w:rPr>
                <w:rFonts w:eastAsia="Calibri"/>
                <w:szCs w:val="22"/>
              </w:rPr>
            </w:pPr>
            <w:r w:rsidRPr="00202D63">
              <w:rPr>
                <w:rFonts w:eastAsia="Calibri"/>
                <w:bCs/>
                <w:szCs w:val="22"/>
              </w:rPr>
              <w:t>4400-6621-5101</w:t>
            </w:r>
          </w:p>
        </w:tc>
      </w:tr>
      <w:tr w:rsidR="00AD2B5B" w:rsidRPr="004B1509" w14:paraId="196992B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79E00E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65C10" w14:textId="1C3DE5D6" w:rsidR="00AD2B5B" w:rsidRPr="004B1509" w:rsidRDefault="00AD2B5B" w:rsidP="00AD2B5B">
            <w:pPr>
              <w:rPr>
                <w:rFonts w:eastAsia="Calibri"/>
                <w:szCs w:val="22"/>
              </w:rPr>
            </w:pPr>
            <w:r w:rsidRPr="00202D63">
              <w:rPr>
                <w:rFonts w:eastAsia="Calibri"/>
                <w:szCs w:val="22"/>
              </w:rPr>
              <w:t>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56B518" w14:textId="59BF0E53" w:rsidR="00AD2B5B" w:rsidRPr="004B1509" w:rsidRDefault="00AD2B5B" w:rsidP="00AD2B5B">
            <w:pPr>
              <w:rPr>
                <w:rFonts w:eastAsia="Calibri"/>
                <w:szCs w:val="22"/>
              </w:rPr>
            </w:pPr>
            <w:r w:rsidRPr="00202D63">
              <w:rPr>
                <w:rFonts w:eastAsia="Calibri"/>
                <w:szCs w:val="22"/>
              </w:rPr>
              <w:t>Privažiuojamasis kelias prie fermų komplekso nuo kelio Viešintos–</w:t>
            </w:r>
            <w:proofErr w:type="spellStart"/>
            <w:r w:rsidRPr="00202D63">
              <w:rPr>
                <w:rFonts w:eastAsia="Calibri"/>
                <w:szCs w:val="22"/>
              </w:rPr>
              <w:t>Juozapava</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B6E270B" w14:textId="2C11939E" w:rsidR="00AD2B5B" w:rsidRPr="004B1509" w:rsidRDefault="00AD2B5B" w:rsidP="00AD2B5B">
            <w:pPr>
              <w:jc w:val="right"/>
              <w:rPr>
                <w:rFonts w:eastAsia="Calibri"/>
                <w:szCs w:val="22"/>
              </w:rPr>
            </w:pPr>
            <w:r w:rsidRPr="00202D63">
              <w:rPr>
                <w:rFonts w:eastAsia="Calibri"/>
                <w:bCs/>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CBC38" w14:textId="216286BC"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D877C" w14:textId="794F609D" w:rsidR="00AD2B5B" w:rsidRPr="004B1509" w:rsidRDefault="00AD2B5B" w:rsidP="00AD2B5B">
            <w:pPr>
              <w:jc w:val="right"/>
              <w:rPr>
                <w:rFonts w:eastAsia="Calibri"/>
                <w:szCs w:val="22"/>
              </w:rPr>
            </w:pPr>
            <w:r w:rsidRPr="00202D63">
              <w:rPr>
                <w:rFonts w:eastAsia="Calibri"/>
                <w:bCs/>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8366" w14:textId="5B04F303"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4DADC" w14:textId="54CD552A" w:rsidR="00AD2B5B" w:rsidRPr="004B1509" w:rsidRDefault="00AD2B5B" w:rsidP="00AD2B5B">
            <w:pPr>
              <w:jc w:val="center"/>
              <w:rPr>
                <w:rFonts w:eastAsia="Calibri"/>
                <w:bCs/>
                <w:szCs w:val="22"/>
              </w:rPr>
            </w:pPr>
            <w:proofErr w:type="spellStart"/>
            <w:r w:rsidRPr="00202D6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0D1EF6" w14:textId="62B4E525" w:rsidR="00AD2B5B" w:rsidRPr="004B1509" w:rsidRDefault="00AD2B5B" w:rsidP="00AD2B5B">
            <w:pPr>
              <w:jc w:val="center"/>
              <w:rPr>
                <w:rFonts w:eastAsia="Calibri"/>
                <w:szCs w:val="22"/>
              </w:rPr>
            </w:pPr>
            <w:r w:rsidRPr="00202D63">
              <w:rPr>
                <w:rFonts w:eastAsia="Calibri"/>
                <w:bCs/>
                <w:szCs w:val="22"/>
              </w:rPr>
              <w:t>4400-6622-3969</w:t>
            </w:r>
          </w:p>
        </w:tc>
      </w:tr>
      <w:tr w:rsidR="00AD2B5B" w:rsidRPr="004B1509" w14:paraId="7414AE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22E5E09"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A33CB" w14:textId="17FEEA3D" w:rsidR="00AD2B5B" w:rsidRPr="004B1509" w:rsidRDefault="00AD2B5B" w:rsidP="00AD2B5B">
            <w:pPr>
              <w:rPr>
                <w:rFonts w:eastAsia="Calibri"/>
                <w:szCs w:val="22"/>
              </w:rPr>
            </w:pPr>
            <w:r w:rsidRPr="00202D63">
              <w:rPr>
                <w:rFonts w:eastAsia="Calibri"/>
                <w:szCs w:val="22"/>
              </w:rPr>
              <w:t>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01D941" w14:textId="5286B5A0" w:rsidR="00AD2B5B" w:rsidRPr="004B1509" w:rsidRDefault="00AD2B5B" w:rsidP="00AD2B5B">
            <w:pPr>
              <w:rPr>
                <w:rFonts w:eastAsia="Calibri"/>
                <w:szCs w:val="22"/>
              </w:rPr>
            </w:pPr>
            <w:r w:rsidRPr="00202D63">
              <w:rPr>
                <w:rFonts w:eastAsia="Calibri"/>
                <w:szCs w:val="22"/>
              </w:rPr>
              <w:t>Privažiuojamasis kelias prie Bitaičio ežero nuo Paežerių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F8494F" w14:textId="386F233B" w:rsidR="00AD2B5B" w:rsidRPr="004B1509" w:rsidRDefault="00AD2B5B" w:rsidP="00AD2B5B">
            <w:pPr>
              <w:jc w:val="right"/>
              <w:rPr>
                <w:rFonts w:eastAsia="Calibri"/>
                <w:szCs w:val="22"/>
              </w:rPr>
            </w:pPr>
            <w:r w:rsidRPr="00202D63">
              <w:rPr>
                <w:rFonts w:eastAsia="Calibri"/>
                <w:bCs/>
                <w:szCs w:val="22"/>
              </w:rPr>
              <w:t>3080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14C78" w14:textId="24384D04"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F594E" w14:textId="5FDB64C8" w:rsidR="00AD2B5B" w:rsidRPr="004B1509" w:rsidRDefault="00AD2B5B" w:rsidP="00AD2B5B">
            <w:pPr>
              <w:jc w:val="right"/>
              <w:rPr>
                <w:rFonts w:eastAsia="Calibri"/>
                <w:szCs w:val="22"/>
              </w:rPr>
            </w:pPr>
            <w:r w:rsidRPr="00202D63">
              <w:rPr>
                <w:rFonts w:eastAsia="Calibri"/>
                <w:bCs/>
                <w:szCs w:val="22"/>
              </w:rPr>
              <w:t>3080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1EAA5" w14:textId="2FA74883" w:rsidR="00AD2B5B" w:rsidRPr="004B1509" w:rsidRDefault="00AD2B5B" w:rsidP="00AD2B5B">
            <w:pPr>
              <w:jc w:val="right"/>
              <w:rPr>
                <w:rFonts w:eastAsia="Calibri"/>
                <w:szCs w:val="22"/>
              </w:rPr>
            </w:pPr>
            <w:r w:rsidRPr="00202D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5F3C" w14:textId="6AA00526" w:rsidR="00AD2B5B" w:rsidRPr="004B1509" w:rsidRDefault="00AD2B5B" w:rsidP="00AD2B5B">
            <w:pPr>
              <w:jc w:val="center"/>
              <w:rPr>
                <w:rFonts w:eastAsia="Calibri"/>
                <w:bCs/>
                <w:szCs w:val="22"/>
              </w:rPr>
            </w:pPr>
            <w:proofErr w:type="spellStart"/>
            <w:r w:rsidRPr="00202D63">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C94979" w14:textId="4A401BF0" w:rsidR="00AD2B5B" w:rsidRPr="004B1509" w:rsidRDefault="00AD2B5B" w:rsidP="00AD2B5B">
            <w:pPr>
              <w:jc w:val="center"/>
              <w:rPr>
                <w:rFonts w:eastAsia="Calibri"/>
                <w:szCs w:val="22"/>
              </w:rPr>
            </w:pPr>
            <w:r w:rsidRPr="00202D63">
              <w:rPr>
                <w:rFonts w:eastAsia="Calibri"/>
                <w:bCs/>
                <w:szCs w:val="22"/>
              </w:rPr>
              <w:t>4400-6611-8363</w:t>
            </w:r>
          </w:p>
        </w:tc>
      </w:tr>
      <w:tr w:rsidR="00AD2B5B" w:rsidRPr="004B1509" w14:paraId="599C798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87754F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37A4B" w14:textId="0013FE38" w:rsidR="00AD2B5B" w:rsidRPr="004B1509" w:rsidRDefault="00AD2B5B" w:rsidP="00AD2B5B">
            <w:pPr>
              <w:rPr>
                <w:rFonts w:eastAsia="Calibri"/>
                <w:szCs w:val="22"/>
              </w:rPr>
            </w:pPr>
            <w:r w:rsidRPr="00184DCA">
              <w:rPr>
                <w:rFonts w:eastAsia="Calibri"/>
                <w:szCs w:val="22"/>
              </w:rPr>
              <w:t>v82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778509" w14:textId="6766D3BC" w:rsidR="00AD2B5B" w:rsidRPr="004B1509" w:rsidRDefault="00AD2B5B" w:rsidP="00AD2B5B">
            <w:pPr>
              <w:rPr>
                <w:rFonts w:eastAsia="Calibri"/>
                <w:szCs w:val="22"/>
              </w:rPr>
            </w:pPr>
            <w:r w:rsidRPr="00184DCA">
              <w:rPr>
                <w:rFonts w:eastAsia="Calibri"/>
                <w:szCs w:val="22"/>
              </w:rPr>
              <w:t xml:space="preserve">Pravažiuojamasis kelias nuo </w:t>
            </w:r>
            <w:proofErr w:type="spellStart"/>
            <w:r w:rsidRPr="00184DCA">
              <w:rPr>
                <w:rFonts w:eastAsia="Calibri"/>
                <w:szCs w:val="22"/>
              </w:rPr>
              <w:t>Laičių</w:t>
            </w:r>
            <w:proofErr w:type="spellEnd"/>
            <w:r w:rsidRPr="00184DCA">
              <w:rPr>
                <w:rFonts w:eastAsia="Calibri"/>
                <w:szCs w:val="22"/>
              </w:rPr>
              <w:t xml:space="preserve"> g. iki Šaltinio g., </w:t>
            </w:r>
            <w:proofErr w:type="spellStart"/>
            <w:r w:rsidRPr="00184DCA">
              <w:rPr>
                <w:rFonts w:eastAsia="Calibri"/>
                <w:szCs w:val="22"/>
              </w:rPr>
              <w:t>Viešintėlių</w:t>
            </w:r>
            <w:proofErr w:type="spellEnd"/>
            <w:r w:rsidRPr="00184DC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37726E" w14:textId="1C0F1FE6" w:rsidR="00AD2B5B" w:rsidRPr="004B1509" w:rsidRDefault="00AD2B5B" w:rsidP="00AD2B5B">
            <w:pPr>
              <w:jc w:val="right"/>
              <w:rPr>
                <w:rFonts w:eastAsia="Calibri"/>
                <w:szCs w:val="22"/>
              </w:rPr>
            </w:pPr>
            <w:r w:rsidRPr="00184DCA">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D965D" w14:textId="5190D555" w:rsidR="00AD2B5B" w:rsidRPr="004B1509" w:rsidRDefault="00AD2B5B" w:rsidP="00AD2B5B">
            <w:pPr>
              <w:jc w:val="right"/>
              <w:rPr>
                <w:rFonts w:eastAsia="Calibri"/>
                <w:szCs w:val="22"/>
              </w:rPr>
            </w:pPr>
            <w:r w:rsidRPr="00184DCA">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E54AA" w14:textId="22FADC28" w:rsidR="00AD2B5B" w:rsidRPr="004B1509" w:rsidRDefault="00AD2B5B" w:rsidP="00AD2B5B">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2CBC2" w14:textId="07C5F778" w:rsidR="00AD2B5B" w:rsidRPr="004B1509" w:rsidRDefault="00AD2B5B" w:rsidP="00AD2B5B">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FAEB1" w14:textId="0F6335EB" w:rsidR="00AD2B5B" w:rsidRPr="004B1509" w:rsidRDefault="00AD2B5B" w:rsidP="00AD2B5B">
            <w:pPr>
              <w:jc w:val="center"/>
              <w:rPr>
                <w:rFonts w:eastAsia="Calibri"/>
                <w:bCs/>
                <w:szCs w:val="22"/>
              </w:rPr>
            </w:pPr>
            <w:proofErr w:type="spellStart"/>
            <w:r w:rsidRPr="00184DCA">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9D6E47" w14:textId="78F1D77F" w:rsidR="00AD2B5B" w:rsidRPr="004B1509" w:rsidRDefault="00AD2B5B" w:rsidP="00AD2B5B">
            <w:pPr>
              <w:jc w:val="center"/>
              <w:rPr>
                <w:rFonts w:eastAsia="Calibri"/>
                <w:szCs w:val="22"/>
              </w:rPr>
            </w:pPr>
            <w:r w:rsidRPr="00184DCA">
              <w:rPr>
                <w:rFonts w:eastAsia="Calibri"/>
                <w:bCs/>
                <w:szCs w:val="22"/>
              </w:rPr>
              <w:t>4400-6630-6520</w:t>
            </w:r>
          </w:p>
        </w:tc>
      </w:tr>
      <w:tr w:rsidR="00AD2B5B" w:rsidRPr="004B1509" w14:paraId="2E99F5C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2EFF54E"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29E6F" w14:textId="21F10DB3" w:rsidR="00AD2B5B" w:rsidRPr="004B1509" w:rsidRDefault="00AD2B5B" w:rsidP="00AD2B5B">
            <w:pPr>
              <w:rPr>
                <w:rFonts w:eastAsia="Calibri"/>
                <w:szCs w:val="22"/>
              </w:rPr>
            </w:pPr>
            <w:r w:rsidRPr="00184DCA">
              <w:rPr>
                <w:rFonts w:eastAsia="Calibri"/>
                <w:szCs w:val="22"/>
              </w:rPr>
              <w:t>v83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A4CDC9" w14:textId="27FC755D" w:rsidR="00AD2B5B" w:rsidRPr="004B1509" w:rsidRDefault="00AD2B5B" w:rsidP="00AD2B5B">
            <w:pPr>
              <w:rPr>
                <w:rFonts w:eastAsia="Calibri"/>
                <w:szCs w:val="22"/>
              </w:rPr>
            </w:pPr>
            <w:r w:rsidRPr="00184DCA">
              <w:rPr>
                <w:rFonts w:eastAsia="Calibri"/>
                <w:szCs w:val="22"/>
              </w:rPr>
              <w:t xml:space="preserve">Privažiuojamasis kelias prie gyvenamųjų namų nuo Šaltinio g., </w:t>
            </w:r>
            <w:proofErr w:type="spellStart"/>
            <w:r w:rsidRPr="00184DCA">
              <w:rPr>
                <w:rFonts w:eastAsia="Calibri"/>
                <w:szCs w:val="22"/>
              </w:rPr>
              <w:t>Viešintėlių</w:t>
            </w:r>
            <w:proofErr w:type="spellEnd"/>
            <w:r w:rsidRPr="00184DC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775A1B" w14:textId="7BE220BF" w:rsidR="00AD2B5B" w:rsidRPr="004B1509" w:rsidRDefault="00AD2B5B" w:rsidP="00AD2B5B">
            <w:pPr>
              <w:jc w:val="right"/>
              <w:rPr>
                <w:rFonts w:eastAsia="Calibri"/>
                <w:szCs w:val="22"/>
              </w:rPr>
            </w:pPr>
            <w:r w:rsidRPr="00184DCA">
              <w:rPr>
                <w:rFonts w:eastAsia="Calibri"/>
                <w:bCs/>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9F97" w14:textId="3ED340E9" w:rsidR="00AD2B5B" w:rsidRPr="004B1509" w:rsidRDefault="00AD2B5B" w:rsidP="00AD2B5B">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F3F45" w14:textId="1C94FBE3" w:rsidR="00AD2B5B" w:rsidRPr="004B1509" w:rsidRDefault="00AD2B5B" w:rsidP="00AD2B5B">
            <w:pPr>
              <w:jc w:val="right"/>
              <w:rPr>
                <w:rFonts w:eastAsia="Calibri"/>
                <w:szCs w:val="22"/>
              </w:rPr>
            </w:pPr>
            <w:r w:rsidRPr="00184DCA">
              <w:rPr>
                <w:rFonts w:eastAsia="Calibri"/>
                <w:bCs/>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B049E" w14:textId="1D596033" w:rsidR="00AD2B5B" w:rsidRPr="004B1509" w:rsidRDefault="00AD2B5B" w:rsidP="00AD2B5B">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D1756" w14:textId="2030D1A5" w:rsidR="00AD2B5B" w:rsidRPr="004B1509" w:rsidRDefault="00AD2B5B" w:rsidP="00AD2B5B">
            <w:pPr>
              <w:jc w:val="center"/>
              <w:rPr>
                <w:rFonts w:eastAsia="Calibri"/>
                <w:bCs/>
                <w:szCs w:val="22"/>
              </w:rPr>
            </w:pPr>
            <w:proofErr w:type="spellStart"/>
            <w:r w:rsidRPr="00184DC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751456" w14:textId="49CBBB45" w:rsidR="00AD2B5B" w:rsidRPr="004B1509" w:rsidRDefault="00AD2B5B" w:rsidP="00AD2B5B">
            <w:pPr>
              <w:jc w:val="center"/>
              <w:rPr>
                <w:rFonts w:eastAsia="Calibri"/>
                <w:szCs w:val="22"/>
              </w:rPr>
            </w:pPr>
            <w:r w:rsidRPr="00184DCA">
              <w:rPr>
                <w:rFonts w:eastAsia="Calibri"/>
                <w:bCs/>
                <w:szCs w:val="22"/>
              </w:rPr>
              <w:t>4400-6630-6518</w:t>
            </w:r>
          </w:p>
        </w:tc>
      </w:tr>
      <w:tr w:rsidR="00AD2B5B" w:rsidRPr="004B1509" w14:paraId="379BCBE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7647D4"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E71DF" w14:textId="4319F4F2" w:rsidR="00AD2B5B" w:rsidRPr="004B1509" w:rsidRDefault="00AD2B5B" w:rsidP="00AD2B5B">
            <w:pPr>
              <w:rPr>
                <w:rFonts w:eastAsia="Calibri"/>
                <w:szCs w:val="22"/>
              </w:rPr>
            </w:pPr>
            <w:r w:rsidRPr="00184DCA">
              <w:rPr>
                <w:rFonts w:eastAsia="Calibri"/>
                <w:szCs w:val="22"/>
              </w:rPr>
              <w:t>v84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35A64" w14:textId="28DCD16B" w:rsidR="00AD2B5B" w:rsidRPr="004B1509" w:rsidRDefault="00AD2B5B" w:rsidP="00AD2B5B">
            <w:pPr>
              <w:rPr>
                <w:rFonts w:eastAsia="Calibri"/>
                <w:szCs w:val="22"/>
              </w:rPr>
            </w:pPr>
            <w:r w:rsidRPr="00184DCA">
              <w:rPr>
                <w:rFonts w:eastAsia="Calibri"/>
                <w:szCs w:val="22"/>
              </w:rPr>
              <w:t xml:space="preserve">Privažiuojamasis kelias prie gyvenamųjų namų nuo </w:t>
            </w:r>
            <w:proofErr w:type="spellStart"/>
            <w:r w:rsidRPr="00184DCA">
              <w:rPr>
                <w:rFonts w:eastAsia="Calibri"/>
                <w:szCs w:val="22"/>
              </w:rPr>
              <w:t>Žliobiškio</w:t>
            </w:r>
            <w:proofErr w:type="spellEnd"/>
            <w:r w:rsidRPr="00184DCA">
              <w:rPr>
                <w:rFonts w:eastAsia="Calibri"/>
                <w:szCs w:val="22"/>
              </w:rPr>
              <w:t xml:space="preserve"> g., </w:t>
            </w:r>
            <w:proofErr w:type="spellStart"/>
            <w:r w:rsidRPr="00184DCA">
              <w:rPr>
                <w:rFonts w:eastAsia="Calibri"/>
                <w:szCs w:val="22"/>
              </w:rPr>
              <w:t>Viešintėlių</w:t>
            </w:r>
            <w:proofErr w:type="spellEnd"/>
            <w:r w:rsidRPr="00184DC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BF9B1F" w14:textId="47A5F8E3" w:rsidR="00AD2B5B" w:rsidRPr="004B1509" w:rsidRDefault="00AD2B5B" w:rsidP="00AD2B5B">
            <w:pPr>
              <w:jc w:val="right"/>
              <w:rPr>
                <w:rFonts w:eastAsia="Calibri"/>
                <w:szCs w:val="22"/>
              </w:rPr>
            </w:pPr>
            <w:r w:rsidRPr="00184DCA">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EEA92" w14:textId="3FBD540E" w:rsidR="00AD2B5B" w:rsidRPr="004B1509" w:rsidRDefault="00AD2B5B" w:rsidP="00AD2B5B">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9DBFA" w14:textId="24216BB2" w:rsidR="00AD2B5B" w:rsidRPr="004B1509" w:rsidRDefault="00AD2B5B" w:rsidP="00AD2B5B">
            <w:pPr>
              <w:jc w:val="right"/>
              <w:rPr>
                <w:rFonts w:eastAsia="Calibri"/>
                <w:szCs w:val="22"/>
              </w:rPr>
            </w:pPr>
            <w:r w:rsidRPr="00184DCA">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8BFE4" w14:textId="34CFC0B8" w:rsidR="00AD2B5B" w:rsidRPr="004B1509" w:rsidRDefault="00AD2B5B" w:rsidP="00AD2B5B">
            <w:pPr>
              <w:jc w:val="right"/>
              <w:rPr>
                <w:rFonts w:eastAsia="Calibri"/>
                <w:szCs w:val="22"/>
              </w:rPr>
            </w:pPr>
            <w:r w:rsidRPr="00184DC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65EE7" w14:textId="0E85C0BA" w:rsidR="00AD2B5B" w:rsidRPr="004B1509" w:rsidRDefault="00AD2B5B" w:rsidP="00AD2B5B">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838BED" w14:textId="653F1B12" w:rsidR="00AD2B5B" w:rsidRPr="004B1509" w:rsidRDefault="00AD2B5B" w:rsidP="00AD2B5B">
            <w:pPr>
              <w:jc w:val="center"/>
              <w:rPr>
                <w:rFonts w:eastAsia="Calibri"/>
                <w:szCs w:val="22"/>
              </w:rPr>
            </w:pPr>
            <w:r w:rsidRPr="00184DCA">
              <w:rPr>
                <w:rFonts w:eastAsia="Calibri"/>
                <w:bCs/>
                <w:szCs w:val="22"/>
              </w:rPr>
              <w:t>4400-6622-3869</w:t>
            </w:r>
          </w:p>
        </w:tc>
      </w:tr>
      <w:tr w:rsidR="00AD2B5B" w:rsidRPr="004B1509" w14:paraId="3700FE19"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EEB3237" w14:textId="77777777" w:rsidR="00AD2B5B" w:rsidRPr="004B1509" w:rsidRDefault="00AD2B5B" w:rsidP="00AD2B5B">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25021" w14:textId="7D235A72" w:rsidR="00AD2B5B" w:rsidRPr="004B1509" w:rsidRDefault="00AD2B5B" w:rsidP="00AD2B5B">
            <w:pPr>
              <w:rPr>
                <w:rFonts w:eastAsia="Calibri"/>
                <w:szCs w:val="22"/>
              </w:rPr>
            </w:pPr>
            <w:r w:rsidRPr="00184DCA">
              <w:rPr>
                <w:rFonts w:eastAsia="Calibri"/>
                <w:szCs w:val="22"/>
              </w:rPr>
              <w:t>v9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F8EE69" w14:textId="69E2C6E8" w:rsidR="00AD2B5B" w:rsidRPr="004B1509" w:rsidRDefault="00AD2B5B" w:rsidP="00AD2B5B">
            <w:pPr>
              <w:rPr>
                <w:rFonts w:eastAsia="Calibri"/>
                <w:szCs w:val="22"/>
              </w:rPr>
            </w:pPr>
            <w:r w:rsidRPr="00184DCA">
              <w:rPr>
                <w:rFonts w:eastAsia="Calibri"/>
                <w:szCs w:val="22"/>
              </w:rPr>
              <w:t xml:space="preserve">Pravažiuojamasis kelias nuo kelio Nr. v41 iki gyvenamųjų namų </w:t>
            </w:r>
            <w:proofErr w:type="spellStart"/>
            <w:r w:rsidRPr="00184DCA">
              <w:rPr>
                <w:rFonts w:eastAsia="Calibri"/>
                <w:szCs w:val="22"/>
              </w:rPr>
              <w:t>Didžiuliškių</w:t>
            </w:r>
            <w:proofErr w:type="spellEnd"/>
            <w:r w:rsidRPr="00184DCA">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DF059D" w14:textId="5B79B478" w:rsidR="00AD2B5B" w:rsidRPr="004B1509" w:rsidRDefault="00AD2B5B" w:rsidP="00AD2B5B">
            <w:pPr>
              <w:jc w:val="right"/>
              <w:rPr>
                <w:rFonts w:eastAsia="Calibri"/>
                <w:szCs w:val="22"/>
              </w:rPr>
            </w:pPr>
            <w:r w:rsidRPr="00184DCA">
              <w:rPr>
                <w:rFonts w:eastAsia="Calibri"/>
                <w:bCs/>
                <w:szCs w:val="22"/>
              </w:rPr>
              <w:t>1081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73F37" w14:textId="01F98225" w:rsidR="00AD2B5B" w:rsidRPr="004B1509" w:rsidRDefault="00AD2B5B" w:rsidP="00AD2B5B">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0D91A" w14:textId="6797AD84" w:rsidR="00AD2B5B" w:rsidRPr="004B1509" w:rsidRDefault="00AD2B5B" w:rsidP="00AD2B5B">
            <w:pPr>
              <w:jc w:val="right"/>
              <w:rPr>
                <w:rFonts w:eastAsia="Calibri"/>
                <w:szCs w:val="22"/>
              </w:rPr>
            </w:pPr>
            <w:r w:rsidRPr="00184DCA">
              <w:rPr>
                <w:rFonts w:eastAsia="Calibri"/>
                <w:bCs/>
                <w:szCs w:val="22"/>
              </w:rPr>
              <w:t>1081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59628" w14:textId="33D7F71B" w:rsidR="00AD2B5B" w:rsidRPr="004B1509" w:rsidRDefault="00AD2B5B" w:rsidP="00AD2B5B">
            <w:pPr>
              <w:jc w:val="right"/>
              <w:rPr>
                <w:rFonts w:eastAsia="Calibri"/>
                <w:szCs w:val="22"/>
              </w:rPr>
            </w:pPr>
            <w:r w:rsidRPr="00184DC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E62F6" w14:textId="60021FAF" w:rsidR="00AD2B5B" w:rsidRPr="004B1509" w:rsidRDefault="00AD2B5B" w:rsidP="00AD2B5B">
            <w:pPr>
              <w:jc w:val="center"/>
              <w:rPr>
                <w:rFonts w:eastAsia="Calibri"/>
                <w:bCs/>
                <w:szCs w:val="22"/>
              </w:rPr>
            </w:pPr>
            <w:proofErr w:type="spellStart"/>
            <w:r w:rsidRPr="00184DCA">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73675" w14:textId="5AD5D959" w:rsidR="00AD2B5B" w:rsidRPr="004B1509" w:rsidRDefault="00AD2B5B" w:rsidP="00AD2B5B">
            <w:pPr>
              <w:jc w:val="center"/>
              <w:rPr>
                <w:rFonts w:eastAsia="Calibri"/>
                <w:szCs w:val="22"/>
              </w:rPr>
            </w:pPr>
            <w:r w:rsidRPr="00184DCA">
              <w:rPr>
                <w:rFonts w:eastAsia="Calibri"/>
                <w:bCs/>
                <w:szCs w:val="22"/>
              </w:rPr>
              <w:t>4400-6622-3825</w:t>
            </w:r>
          </w:p>
        </w:tc>
      </w:tr>
      <w:tr w:rsidR="00AD2B5B" w:rsidRPr="004B1509" w14:paraId="49AB4DD5" w14:textId="77777777" w:rsidTr="00AC0CD7">
        <w:trPr>
          <w:jc w:val="center"/>
        </w:trPr>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3C20C585" w14:textId="77777777" w:rsidR="00AD2B5B" w:rsidRPr="004B1509" w:rsidRDefault="00AD2B5B" w:rsidP="00AD2B5B">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5046613F" w14:textId="77777777" w:rsidR="00AD2B5B" w:rsidRPr="004B1509" w:rsidRDefault="00AD2B5B" w:rsidP="00AD2B5B">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70D973D" w14:textId="77777777" w:rsidR="00AD2B5B" w:rsidRPr="004B1509" w:rsidRDefault="00AD2B5B" w:rsidP="00AD2B5B">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6FC179" w14:textId="77777777" w:rsidR="00AD2B5B" w:rsidRPr="004B1509" w:rsidRDefault="00AD2B5B" w:rsidP="00AD2B5B">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D5E0F48" w14:textId="77777777" w:rsidR="00AD2B5B" w:rsidRPr="004B1509" w:rsidRDefault="00AD2B5B" w:rsidP="00AD2B5B">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C7D0C35" w14:textId="77777777" w:rsidR="00AD2B5B" w:rsidRPr="004B1509" w:rsidRDefault="00AD2B5B" w:rsidP="00AD2B5B">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44A18EF" w14:textId="77777777" w:rsidR="00AD2B5B" w:rsidRPr="004B1509" w:rsidRDefault="00AD2B5B" w:rsidP="00AD2B5B">
            <w:pPr>
              <w:jc w:val="center"/>
              <w:rPr>
                <w:rFonts w:eastAsia="Calibri"/>
                <w:bCs/>
                <w:szCs w:val="22"/>
              </w:rPr>
            </w:pPr>
          </w:p>
        </w:tc>
      </w:tr>
      <w:tr w:rsidR="00C92FD2" w:rsidRPr="004B1509" w14:paraId="4BC378D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BD5C962"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9B88BF" w14:textId="6B24F35A" w:rsidR="00C92FD2" w:rsidRPr="004B1509" w:rsidRDefault="00C92FD2" w:rsidP="00C92FD2">
            <w:pPr>
              <w:rPr>
                <w:rFonts w:eastAsia="Calibri"/>
                <w:szCs w:val="22"/>
              </w:rPr>
            </w:pPr>
            <w:r w:rsidRPr="00184DCA">
              <w:rPr>
                <w:rFonts w:eastAsia="Calibri"/>
                <w:szCs w:val="22"/>
              </w:rPr>
              <w:t>VSV6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D9E08D" w14:textId="144A3B34" w:rsidR="00C92FD2" w:rsidRPr="004B1509" w:rsidRDefault="00C92FD2" w:rsidP="00C92FD2">
            <w:pPr>
              <w:rPr>
                <w:rFonts w:eastAsia="Calibri"/>
                <w:szCs w:val="22"/>
              </w:rPr>
            </w:pPr>
            <w:r w:rsidRPr="00184DCA">
              <w:rPr>
                <w:rFonts w:eastAsia="Calibri"/>
                <w:szCs w:val="22"/>
              </w:rPr>
              <w:t xml:space="preserve">Privažiuojamasis kelias prie gyvenamųjų namų nuo </w:t>
            </w:r>
            <w:proofErr w:type="spellStart"/>
            <w:r w:rsidRPr="00184DCA">
              <w:rPr>
                <w:rFonts w:eastAsia="Calibri"/>
                <w:szCs w:val="22"/>
              </w:rPr>
              <w:t>Žliobiškio</w:t>
            </w:r>
            <w:proofErr w:type="spellEnd"/>
            <w:r w:rsidRPr="00184DCA">
              <w:rPr>
                <w:rFonts w:eastAsia="Calibri"/>
                <w:szCs w:val="22"/>
              </w:rPr>
              <w:t xml:space="preserve">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8860E9" w14:textId="400BFECF" w:rsidR="00C92FD2" w:rsidRPr="004B1509" w:rsidRDefault="00C92FD2" w:rsidP="00C92FD2">
            <w:pPr>
              <w:jc w:val="right"/>
              <w:rPr>
                <w:rFonts w:eastAsia="Calibri"/>
                <w:szCs w:val="22"/>
              </w:rPr>
            </w:pPr>
            <w:r w:rsidRPr="00184DCA">
              <w:rPr>
                <w:rFonts w:eastAsia="Calibri"/>
                <w:bCs/>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7C67" w14:textId="218793A3"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FE9" w14:textId="1490C9A1"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BF2BA" w14:textId="6F9591CC" w:rsidR="00C92FD2" w:rsidRPr="004B1509" w:rsidRDefault="00C92FD2" w:rsidP="00C92FD2">
            <w:pPr>
              <w:jc w:val="right"/>
              <w:rPr>
                <w:rFonts w:eastAsia="Calibri"/>
                <w:szCs w:val="22"/>
              </w:rPr>
            </w:pPr>
            <w:r w:rsidRPr="00184DCA">
              <w:rPr>
                <w:rFonts w:eastAsia="Calibri"/>
                <w:bCs/>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BB58B" w14:textId="2703C99B"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806586" w14:textId="3624BCBF" w:rsidR="00C92FD2" w:rsidRPr="004B1509" w:rsidRDefault="00C92FD2" w:rsidP="00C92FD2">
            <w:pPr>
              <w:jc w:val="center"/>
              <w:rPr>
                <w:rFonts w:eastAsia="Calibri"/>
                <w:szCs w:val="22"/>
              </w:rPr>
            </w:pPr>
            <w:r w:rsidRPr="00184DCA">
              <w:rPr>
                <w:rFonts w:eastAsia="Calibri"/>
                <w:bCs/>
                <w:szCs w:val="22"/>
              </w:rPr>
              <w:t>4400-6689-2820</w:t>
            </w:r>
          </w:p>
        </w:tc>
      </w:tr>
      <w:tr w:rsidR="00C92FD2" w:rsidRPr="004B1509" w14:paraId="77518F3B"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0045B9"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7F8DB8" w14:textId="041112A8" w:rsidR="00C92FD2" w:rsidRPr="004B1509" w:rsidRDefault="00C92FD2" w:rsidP="00C92FD2">
            <w:pPr>
              <w:rPr>
                <w:rFonts w:eastAsia="Calibri"/>
                <w:szCs w:val="22"/>
              </w:rPr>
            </w:pPr>
            <w:r w:rsidRPr="00184DCA">
              <w:rPr>
                <w:rFonts w:eastAsia="Calibri"/>
                <w:szCs w:val="22"/>
              </w:rPr>
              <w:t>VSV21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6C9892" w14:textId="4EE28545" w:rsidR="00C92FD2" w:rsidRPr="004B1509" w:rsidRDefault="00C92FD2" w:rsidP="00C92FD2">
            <w:pPr>
              <w:rPr>
                <w:rFonts w:eastAsia="Calibri"/>
                <w:szCs w:val="22"/>
              </w:rPr>
            </w:pPr>
            <w:r w:rsidRPr="00184DCA">
              <w:rPr>
                <w:rFonts w:eastAsia="Calibri"/>
                <w:szCs w:val="22"/>
              </w:rPr>
              <w:t>Privažiuojamasis kelias prie gyvenamųjų namų Papilių k. nuo kelio Nr. v19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25F2E0" w14:textId="4E11AD0F" w:rsidR="00C92FD2" w:rsidRPr="004B1509" w:rsidRDefault="00C92FD2" w:rsidP="00C92FD2">
            <w:pPr>
              <w:jc w:val="right"/>
              <w:rPr>
                <w:rFonts w:eastAsia="Calibri"/>
                <w:szCs w:val="22"/>
              </w:rPr>
            </w:pPr>
            <w:r w:rsidRPr="00184DCA">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37368" w14:textId="1BD7D08B"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F5CAF" w14:textId="55A82C5F"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381D0" w14:textId="398D57E8" w:rsidR="00C92FD2" w:rsidRPr="004B1509" w:rsidRDefault="00C92FD2" w:rsidP="00C92FD2">
            <w:pPr>
              <w:jc w:val="right"/>
              <w:rPr>
                <w:rFonts w:eastAsia="Calibri"/>
                <w:szCs w:val="22"/>
              </w:rPr>
            </w:pPr>
            <w:r w:rsidRPr="00184DCA">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7D30A" w14:textId="7F2B8A40"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A8159B" w14:textId="3E7883CA" w:rsidR="00C92FD2" w:rsidRPr="004B1509" w:rsidRDefault="00C92FD2" w:rsidP="00C92FD2">
            <w:pPr>
              <w:jc w:val="center"/>
              <w:rPr>
                <w:rFonts w:eastAsia="Calibri"/>
                <w:szCs w:val="22"/>
              </w:rPr>
            </w:pPr>
            <w:r w:rsidRPr="00184DCA">
              <w:rPr>
                <w:rFonts w:eastAsia="Calibri"/>
                <w:szCs w:val="22"/>
              </w:rPr>
              <w:t>-</w:t>
            </w:r>
          </w:p>
        </w:tc>
      </w:tr>
      <w:tr w:rsidR="00C92FD2" w:rsidRPr="004B1509" w14:paraId="01410597"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EF0C5EB"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E58909" w14:textId="1FE3BA95" w:rsidR="00C92FD2" w:rsidRPr="004B1509" w:rsidRDefault="00C92FD2" w:rsidP="00C92FD2">
            <w:pPr>
              <w:rPr>
                <w:rFonts w:eastAsia="Calibri"/>
                <w:szCs w:val="22"/>
              </w:rPr>
            </w:pPr>
            <w:r w:rsidRPr="00184DCA">
              <w:rPr>
                <w:rFonts w:eastAsia="Calibri"/>
                <w:szCs w:val="22"/>
              </w:rPr>
              <w:t>VSV22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6EEBF" w14:textId="1E42503A" w:rsidR="00C92FD2" w:rsidRPr="004B1509" w:rsidRDefault="00C92FD2" w:rsidP="00C92FD2">
            <w:pPr>
              <w:rPr>
                <w:rFonts w:eastAsia="Calibri"/>
                <w:szCs w:val="22"/>
              </w:rPr>
            </w:pPr>
            <w:r w:rsidRPr="00184DCA">
              <w:rPr>
                <w:rFonts w:eastAsia="Calibri"/>
                <w:szCs w:val="22"/>
              </w:rPr>
              <w:t xml:space="preserve">Privažiuojamasis kelias prie gyvenamųjų namų Putino k. nuo kelio Nr. v19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C1CC03" w14:textId="08B44FF2" w:rsidR="00C92FD2" w:rsidRPr="004B1509" w:rsidRDefault="00C92FD2" w:rsidP="00C92FD2">
            <w:pPr>
              <w:jc w:val="right"/>
              <w:rPr>
                <w:rFonts w:eastAsia="Calibri"/>
                <w:szCs w:val="22"/>
              </w:rPr>
            </w:pPr>
            <w:r w:rsidRPr="00184DCA">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C5288" w14:textId="2501952D"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B6CACD" w14:textId="39E52771"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EF870" w14:textId="1E27AF54" w:rsidR="00C92FD2" w:rsidRPr="004B1509" w:rsidRDefault="00C92FD2" w:rsidP="00C92FD2">
            <w:pPr>
              <w:jc w:val="right"/>
              <w:rPr>
                <w:rFonts w:eastAsia="Calibri"/>
                <w:szCs w:val="22"/>
              </w:rPr>
            </w:pPr>
            <w:r w:rsidRPr="00184DCA">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9716" w14:textId="3FE6FEAF"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F9FBE3" w14:textId="7ECFF47C" w:rsidR="00C92FD2" w:rsidRPr="004B1509" w:rsidRDefault="00C92FD2" w:rsidP="00C92FD2">
            <w:pPr>
              <w:jc w:val="center"/>
              <w:rPr>
                <w:rFonts w:eastAsia="Calibri"/>
                <w:szCs w:val="22"/>
              </w:rPr>
            </w:pPr>
            <w:r w:rsidRPr="00184DCA">
              <w:rPr>
                <w:rFonts w:eastAsia="Calibri"/>
                <w:bCs/>
                <w:szCs w:val="22"/>
              </w:rPr>
              <w:t>4400-6689-2884</w:t>
            </w:r>
          </w:p>
        </w:tc>
      </w:tr>
      <w:tr w:rsidR="00C92FD2" w:rsidRPr="004B1509" w14:paraId="2420B70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6802854"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97FA60" w14:textId="48F2EB30" w:rsidR="00C92FD2" w:rsidRPr="004B1509" w:rsidRDefault="00C92FD2" w:rsidP="00C92FD2">
            <w:pPr>
              <w:rPr>
                <w:rFonts w:eastAsia="Calibri"/>
                <w:szCs w:val="22"/>
              </w:rPr>
            </w:pPr>
            <w:r w:rsidRPr="00184DCA">
              <w:rPr>
                <w:rFonts w:eastAsia="Calibri"/>
                <w:szCs w:val="22"/>
              </w:rPr>
              <w:t>VSV32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6D34B3" w14:textId="5EF5CF0F" w:rsidR="00C92FD2" w:rsidRPr="004B1509" w:rsidRDefault="00C92FD2" w:rsidP="00C92FD2">
            <w:pPr>
              <w:rPr>
                <w:rFonts w:eastAsia="Calibri"/>
                <w:szCs w:val="22"/>
              </w:rPr>
            </w:pPr>
            <w:r w:rsidRPr="00184DCA">
              <w:rPr>
                <w:rFonts w:eastAsia="Calibri"/>
                <w:szCs w:val="22"/>
              </w:rPr>
              <w:t xml:space="preserve">Privažiuojamasis kelias prie gyvenamųjų namų </w:t>
            </w:r>
            <w:proofErr w:type="spellStart"/>
            <w:r w:rsidRPr="00184DCA">
              <w:rPr>
                <w:rFonts w:eastAsia="Calibri"/>
                <w:szCs w:val="22"/>
              </w:rPr>
              <w:t>Laičių</w:t>
            </w:r>
            <w:proofErr w:type="spellEnd"/>
            <w:r w:rsidRPr="00184DCA">
              <w:rPr>
                <w:rFonts w:eastAsia="Calibri"/>
                <w:szCs w:val="22"/>
              </w:rPr>
              <w:t xml:space="preserve"> k. nuo kelio Nr. v59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BB2BC" w14:textId="2725242B" w:rsidR="00C92FD2" w:rsidRPr="004B1509" w:rsidRDefault="00C92FD2" w:rsidP="00C92FD2">
            <w:pPr>
              <w:jc w:val="right"/>
              <w:rPr>
                <w:rFonts w:eastAsia="Calibri"/>
                <w:szCs w:val="22"/>
              </w:rPr>
            </w:pPr>
            <w:r w:rsidRPr="00184DCA">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4ABF0" w14:textId="501479A7"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507A2" w14:textId="5D98B63B"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285A0" w14:textId="31694C3F" w:rsidR="00C92FD2" w:rsidRPr="004B1509" w:rsidRDefault="00C92FD2" w:rsidP="00C92FD2">
            <w:pPr>
              <w:jc w:val="right"/>
              <w:rPr>
                <w:rFonts w:eastAsia="Calibri"/>
                <w:szCs w:val="22"/>
              </w:rPr>
            </w:pPr>
            <w:r w:rsidRPr="00184DCA">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D38AC" w14:textId="7D11EA3B"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93E763" w14:textId="33806C00" w:rsidR="00C92FD2" w:rsidRPr="004B1509" w:rsidRDefault="00C92FD2" w:rsidP="00C92FD2">
            <w:pPr>
              <w:jc w:val="center"/>
              <w:rPr>
                <w:rFonts w:eastAsia="Calibri"/>
                <w:szCs w:val="22"/>
              </w:rPr>
            </w:pPr>
            <w:r w:rsidRPr="00184DCA">
              <w:rPr>
                <w:rFonts w:eastAsia="Calibri"/>
                <w:bCs/>
                <w:szCs w:val="22"/>
              </w:rPr>
              <w:t>4400-6698-6683</w:t>
            </w:r>
          </w:p>
        </w:tc>
      </w:tr>
      <w:tr w:rsidR="00C92FD2" w:rsidRPr="004B1509" w14:paraId="07E266A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61B51C1"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C1F66" w14:textId="275FF028" w:rsidR="00C92FD2" w:rsidRPr="004B1509" w:rsidRDefault="00C92FD2" w:rsidP="00C92FD2">
            <w:pPr>
              <w:rPr>
                <w:rFonts w:eastAsia="Calibri"/>
                <w:szCs w:val="22"/>
              </w:rPr>
            </w:pPr>
            <w:r w:rsidRPr="00184DCA">
              <w:rPr>
                <w:rFonts w:eastAsia="Calibri"/>
                <w:szCs w:val="22"/>
              </w:rPr>
              <w:t>VSV47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ED4E12" w14:textId="05F81634" w:rsidR="00C92FD2" w:rsidRPr="004B1509" w:rsidRDefault="00C92FD2" w:rsidP="00C92FD2">
            <w:pPr>
              <w:rPr>
                <w:rFonts w:eastAsia="Calibri"/>
                <w:szCs w:val="22"/>
              </w:rPr>
            </w:pPr>
            <w:r w:rsidRPr="00184DCA">
              <w:rPr>
                <w:rFonts w:eastAsia="Calibri"/>
                <w:szCs w:val="22"/>
              </w:rPr>
              <w:t xml:space="preserve">Privažiuojamasis kelias prie dvaro pastatų </w:t>
            </w:r>
            <w:proofErr w:type="spellStart"/>
            <w:r w:rsidRPr="00184DCA">
              <w:rPr>
                <w:rFonts w:eastAsia="Calibri"/>
                <w:szCs w:val="22"/>
              </w:rPr>
              <w:t>Pelyšų</w:t>
            </w:r>
            <w:proofErr w:type="spellEnd"/>
            <w:r w:rsidRPr="00184DCA">
              <w:rPr>
                <w:rFonts w:eastAsia="Calibri"/>
                <w:szCs w:val="22"/>
              </w:rPr>
              <w:t xml:space="preserve"> I k. nuo kelio Nr. v16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8BCFE" w14:textId="3F368916" w:rsidR="00C92FD2" w:rsidRPr="004B1509" w:rsidRDefault="00C92FD2" w:rsidP="00C92FD2">
            <w:pPr>
              <w:jc w:val="right"/>
              <w:rPr>
                <w:rFonts w:eastAsia="Calibri"/>
                <w:szCs w:val="22"/>
              </w:rPr>
            </w:pPr>
            <w:r w:rsidRPr="00184DCA">
              <w:rPr>
                <w:rFonts w:eastAsia="Calibri"/>
                <w:szCs w:val="22"/>
              </w:rPr>
              <w:t xml:space="preserve"> </w:t>
            </w:r>
            <w:r w:rsidRPr="00184DCA">
              <w:rPr>
                <w:rFonts w:eastAsia="Calibri"/>
                <w:bCs/>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71571" w14:textId="71E91A43"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E8099" w14:textId="4C47D169"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81A50" w14:textId="0ED54785" w:rsidR="00C92FD2" w:rsidRPr="004B1509" w:rsidRDefault="00C92FD2" w:rsidP="00C92FD2">
            <w:pPr>
              <w:jc w:val="right"/>
              <w:rPr>
                <w:rFonts w:eastAsia="Calibri"/>
                <w:szCs w:val="22"/>
              </w:rPr>
            </w:pPr>
            <w:r w:rsidRPr="00184DCA">
              <w:rPr>
                <w:rFonts w:eastAsia="Calibri"/>
                <w:bCs/>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659C3" w14:textId="61DCB8A4"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FE5A7E" w14:textId="1A01D4C9" w:rsidR="00C92FD2" w:rsidRPr="004B1509" w:rsidRDefault="00C92FD2" w:rsidP="00C92FD2">
            <w:pPr>
              <w:jc w:val="center"/>
              <w:rPr>
                <w:rFonts w:eastAsia="Calibri"/>
                <w:szCs w:val="22"/>
              </w:rPr>
            </w:pPr>
            <w:r w:rsidRPr="00184DCA">
              <w:rPr>
                <w:rFonts w:eastAsia="Calibri"/>
                <w:bCs/>
                <w:szCs w:val="22"/>
              </w:rPr>
              <w:t>4400-6689-2908</w:t>
            </w:r>
          </w:p>
        </w:tc>
      </w:tr>
      <w:tr w:rsidR="00C92FD2" w:rsidRPr="004B1509" w14:paraId="5FE65CF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3889DBD"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80E4F" w14:textId="464C121E" w:rsidR="00C92FD2" w:rsidRPr="004B1509" w:rsidRDefault="00C92FD2" w:rsidP="00C92FD2">
            <w:pPr>
              <w:rPr>
                <w:rFonts w:eastAsia="Calibri"/>
                <w:szCs w:val="22"/>
              </w:rPr>
            </w:pPr>
            <w:r w:rsidRPr="00184DCA">
              <w:rPr>
                <w:rFonts w:eastAsia="Calibri"/>
                <w:szCs w:val="22"/>
              </w:rPr>
              <w:t>VSV48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E9E4CF" w14:textId="4E0B6D00" w:rsidR="00C92FD2" w:rsidRPr="004B1509" w:rsidRDefault="00C92FD2" w:rsidP="00C92FD2">
            <w:pPr>
              <w:rPr>
                <w:rFonts w:eastAsia="Calibri"/>
                <w:szCs w:val="22"/>
              </w:rPr>
            </w:pPr>
            <w:r w:rsidRPr="00184DCA">
              <w:rPr>
                <w:rFonts w:eastAsia="Calibri"/>
                <w:szCs w:val="22"/>
              </w:rPr>
              <w:t>Privažiuojamasis kelias prie gyvenamųjų namų Gilvydžių k. nuo kelio Nr. v69-2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FBB9A1" w14:textId="63E94C76" w:rsidR="00C92FD2" w:rsidRPr="004B1509" w:rsidRDefault="00C92FD2" w:rsidP="00C92FD2">
            <w:pPr>
              <w:jc w:val="right"/>
              <w:rPr>
                <w:rFonts w:eastAsia="Calibri"/>
                <w:szCs w:val="22"/>
              </w:rPr>
            </w:pPr>
            <w:r w:rsidRPr="00184DCA">
              <w:rPr>
                <w:rFonts w:eastAsia="Calibri"/>
                <w:bCs/>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D4CEE" w14:textId="62A0AF70"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CE841" w14:textId="017A9D9C"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6DC63" w14:textId="247C4AAB" w:rsidR="00C92FD2" w:rsidRPr="004B1509" w:rsidRDefault="00C92FD2" w:rsidP="00C92FD2">
            <w:pPr>
              <w:jc w:val="right"/>
              <w:rPr>
                <w:rFonts w:eastAsia="Calibri"/>
                <w:szCs w:val="22"/>
              </w:rPr>
            </w:pPr>
            <w:r w:rsidRPr="00184DCA">
              <w:rPr>
                <w:rFonts w:eastAsia="Calibri"/>
                <w:bCs/>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1731F" w14:textId="4B1AAC65"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DA25BC" w14:textId="181F70E7" w:rsidR="00C92FD2" w:rsidRPr="004B1509" w:rsidRDefault="00C92FD2" w:rsidP="00C92FD2">
            <w:pPr>
              <w:jc w:val="center"/>
              <w:rPr>
                <w:rFonts w:eastAsia="Calibri"/>
                <w:szCs w:val="22"/>
              </w:rPr>
            </w:pPr>
            <w:r w:rsidRPr="00184DCA">
              <w:rPr>
                <w:rFonts w:eastAsia="Calibri"/>
                <w:bCs/>
                <w:szCs w:val="22"/>
              </w:rPr>
              <w:t>4400-6689-2920</w:t>
            </w:r>
          </w:p>
        </w:tc>
      </w:tr>
      <w:tr w:rsidR="00C92FD2" w:rsidRPr="004B1509" w14:paraId="46080A0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38A1886"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B9284" w14:textId="36ABBD22" w:rsidR="00C92FD2" w:rsidRPr="004B1509" w:rsidRDefault="00C92FD2" w:rsidP="00C92FD2">
            <w:pPr>
              <w:rPr>
                <w:rFonts w:eastAsia="Calibri"/>
                <w:szCs w:val="22"/>
              </w:rPr>
            </w:pPr>
            <w:r w:rsidRPr="00184DCA">
              <w:rPr>
                <w:rFonts w:eastAsia="Calibri"/>
                <w:szCs w:val="22"/>
              </w:rPr>
              <w:t>VSV52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909085" w14:textId="5389A81F" w:rsidR="00C92FD2" w:rsidRPr="004B1509" w:rsidRDefault="00C92FD2" w:rsidP="00C92FD2">
            <w:pPr>
              <w:rPr>
                <w:rFonts w:eastAsia="Calibri"/>
                <w:szCs w:val="22"/>
              </w:rPr>
            </w:pPr>
            <w:r w:rsidRPr="00184DCA">
              <w:rPr>
                <w:rFonts w:eastAsia="Calibri"/>
                <w:szCs w:val="22"/>
              </w:rPr>
              <w:t xml:space="preserve">Privažiuojamasis kelias prie vandens bokšto Viešintų mstl. nuo kelio Nr. 1211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050B7E" w14:textId="195182E5" w:rsidR="00C92FD2" w:rsidRPr="004B1509" w:rsidRDefault="00C92FD2" w:rsidP="00C92FD2">
            <w:pPr>
              <w:jc w:val="right"/>
              <w:rPr>
                <w:rFonts w:eastAsia="Calibri"/>
                <w:szCs w:val="22"/>
              </w:rPr>
            </w:pPr>
            <w:r w:rsidRPr="00184DCA">
              <w:rPr>
                <w:rFonts w:eastAsia="Calibri"/>
                <w:bCs/>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6BE10" w14:textId="056F4DE5"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624C2" w14:textId="5A1D8EA3"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D021E" w14:textId="048D3B01" w:rsidR="00C92FD2" w:rsidRPr="004B1509" w:rsidRDefault="00C92FD2" w:rsidP="00C92FD2">
            <w:pPr>
              <w:jc w:val="right"/>
              <w:rPr>
                <w:rFonts w:eastAsia="Calibri"/>
                <w:szCs w:val="22"/>
              </w:rPr>
            </w:pPr>
            <w:r w:rsidRPr="00184DCA">
              <w:rPr>
                <w:rFonts w:eastAsia="Calibri"/>
                <w:bCs/>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6F1FF" w14:textId="3385F185"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7E86D9" w14:textId="78754034" w:rsidR="00C92FD2" w:rsidRPr="004B1509" w:rsidRDefault="00C92FD2" w:rsidP="00C92FD2">
            <w:pPr>
              <w:jc w:val="center"/>
              <w:rPr>
                <w:rFonts w:eastAsia="Calibri"/>
                <w:szCs w:val="22"/>
              </w:rPr>
            </w:pPr>
            <w:r w:rsidRPr="00184DCA">
              <w:rPr>
                <w:rFonts w:eastAsia="Calibri"/>
                <w:bCs/>
                <w:szCs w:val="22"/>
              </w:rPr>
              <w:t>4400-6698-6707</w:t>
            </w:r>
          </w:p>
        </w:tc>
      </w:tr>
      <w:tr w:rsidR="00C92FD2" w:rsidRPr="004B1509" w14:paraId="217E8F1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D7658AF"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501C0" w14:textId="68E4CDEF" w:rsidR="00C92FD2" w:rsidRPr="004B1509" w:rsidRDefault="00C92FD2" w:rsidP="00C92FD2">
            <w:pPr>
              <w:rPr>
                <w:rFonts w:eastAsia="Calibri"/>
                <w:szCs w:val="22"/>
              </w:rPr>
            </w:pPr>
            <w:r w:rsidRPr="00184DCA">
              <w:rPr>
                <w:rFonts w:eastAsia="Calibri"/>
                <w:szCs w:val="22"/>
              </w:rPr>
              <w:t>VSV55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90E3DE" w14:textId="71B743C7" w:rsidR="00C92FD2" w:rsidRPr="004B1509" w:rsidRDefault="00C92FD2" w:rsidP="00C92FD2">
            <w:pPr>
              <w:rPr>
                <w:rFonts w:eastAsia="Calibri"/>
                <w:szCs w:val="22"/>
              </w:rPr>
            </w:pPr>
            <w:r w:rsidRPr="00184DCA">
              <w:rPr>
                <w:rFonts w:eastAsia="Calibri"/>
                <w:szCs w:val="22"/>
              </w:rPr>
              <w:t xml:space="preserve">Pravažiuojamasis kelias nuo Kalno g. </w:t>
            </w:r>
            <w:proofErr w:type="spellStart"/>
            <w:r w:rsidRPr="00184DCA">
              <w:rPr>
                <w:rFonts w:eastAsia="Calibri"/>
                <w:szCs w:val="22"/>
              </w:rPr>
              <w:t>Jurgiškio</w:t>
            </w:r>
            <w:proofErr w:type="spellEnd"/>
            <w:r w:rsidRPr="00184DCA">
              <w:rPr>
                <w:rFonts w:eastAsia="Calibri"/>
                <w:szCs w:val="22"/>
              </w:rPr>
              <w:t xml:space="preserve"> k.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826935" w14:textId="647FFE20" w:rsidR="00C92FD2" w:rsidRPr="004B1509" w:rsidRDefault="00C92FD2" w:rsidP="00C92FD2">
            <w:pPr>
              <w:jc w:val="right"/>
              <w:rPr>
                <w:rFonts w:eastAsia="Calibri"/>
                <w:szCs w:val="22"/>
              </w:rPr>
            </w:pPr>
            <w:r w:rsidRPr="00184DCA">
              <w:rPr>
                <w:rFonts w:eastAsia="Calibri"/>
                <w:bCs/>
                <w:szCs w:val="22"/>
              </w:rPr>
              <w:t>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AE8E3" w14:textId="796B95FE"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54AD4" w14:textId="7D3A55DC"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4A113" w14:textId="1E197BD1" w:rsidR="00C92FD2" w:rsidRPr="004B1509" w:rsidRDefault="00C92FD2" w:rsidP="00C92FD2">
            <w:pPr>
              <w:jc w:val="right"/>
              <w:rPr>
                <w:rFonts w:eastAsia="Calibri"/>
                <w:szCs w:val="22"/>
              </w:rPr>
            </w:pPr>
            <w:r w:rsidRPr="00184DCA">
              <w:rPr>
                <w:rFonts w:eastAsia="Calibri"/>
                <w:bCs/>
                <w:szCs w:val="22"/>
              </w:rPr>
              <w:t>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42B9E" w14:textId="3CD6207E"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8A44CF" w14:textId="62CDE2FE" w:rsidR="00C92FD2" w:rsidRPr="004B1509" w:rsidRDefault="00C92FD2" w:rsidP="00C92FD2">
            <w:pPr>
              <w:jc w:val="center"/>
              <w:rPr>
                <w:rFonts w:eastAsia="Calibri"/>
                <w:szCs w:val="22"/>
              </w:rPr>
            </w:pPr>
            <w:r w:rsidRPr="00184DCA">
              <w:rPr>
                <w:rFonts w:eastAsia="Calibri"/>
                <w:bCs/>
                <w:szCs w:val="22"/>
              </w:rPr>
              <w:t>4400-6646-8686</w:t>
            </w:r>
          </w:p>
        </w:tc>
      </w:tr>
      <w:tr w:rsidR="00C92FD2" w:rsidRPr="004B1509" w14:paraId="156EAA9E"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F435F2A"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67586" w14:textId="409272C1" w:rsidR="00C92FD2" w:rsidRPr="004B1509" w:rsidRDefault="00C92FD2" w:rsidP="00C92FD2">
            <w:pPr>
              <w:rPr>
                <w:rFonts w:eastAsia="Calibri"/>
                <w:szCs w:val="22"/>
              </w:rPr>
            </w:pPr>
            <w:r w:rsidRPr="00184DCA">
              <w:rPr>
                <w:rFonts w:eastAsia="Calibri"/>
                <w:szCs w:val="22"/>
              </w:rPr>
              <w:t>VSV59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F7500C" w14:textId="0B263C4D" w:rsidR="00C92FD2" w:rsidRPr="004B1509" w:rsidRDefault="00C92FD2" w:rsidP="00C92FD2">
            <w:pPr>
              <w:rPr>
                <w:rFonts w:eastAsia="Calibri"/>
                <w:szCs w:val="22"/>
              </w:rPr>
            </w:pPr>
            <w:r w:rsidRPr="00184DCA">
              <w:rPr>
                <w:rFonts w:eastAsia="Calibri"/>
                <w:szCs w:val="22"/>
              </w:rPr>
              <w:t xml:space="preserve">Privažiuojamasis kelias prie gyvenamųjų namų </w:t>
            </w:r>
            <w:proofErr w:type="spellStart"/>
            <w:r w:rsidRPr="00184DCA">
              <w:rPr>
                <w:rFonts w:eastAsia="Calibri"/>
                <w:szCs w:val="22"/>
              </w:rPr>
              <w:t>Juodžgalio</w:t>
            </w:r>
            <w:proofErr w:type="spellEnd"/>
            <w:r w:rsidRPr="00184DCA">
              <w:rPr>
                <w:rFonts w:eastAsia="Calibri"/>
                <w:szCs w:val="22"/>
              </w:rPr>
              <w:t xml:space="preserve"> k. nuo kelio Nr. 1212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C6C94E" w14:textId="4A14E06B" w:rsidR="00C92FD2" w:rsidRPr="004B1509" w:rsidRDefault="00C92FD2" w:rsidP="00C92FD2">
            <w:pPr>
              <w:jc w:val="right"/>
              <w:rPr>
                <w:rFonts w:eastAsia="Calibri"/>
                <w:szCs w:val="22"/>
              </w:rPr>
            </w:pPr>
            <w:r w:rsidRPr="00184DCA">
              <w:rPr>
                <w:rFonts w:eastAsia="Calibri"/>
                <w:bCs/>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59338" w14:textId="6F9A6CF2"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DBC0A" w14:textId="7F6EEEA5"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3864D" w14:textId="17B8E730" w:rsidR="00C92FD2" w:rsidRPr="004B1509" w:rsidRDefault="00C92FD2" w:rsidP="00C92FD2">
            <w:pPr>
              <w:jc w:val="right"/>
              <w:rPr>
                <w:rFonts w:eastAsia="Calibri"/>
                <w:szCs w:val="22"/>
              </w:rPr>
            </w:pPr>
            <w:r w:rsidRPr="00184DCA">
              <w:rPr>
                <w:rFonts w:eastAsia="Calibri"/>
                <w:bCs/>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41A6E" w14:textId="62B7A1A2"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A6BB5D" w14:textId="2F5FAA9A" w:rsidR="00C92FD2" w:rsidRPr="004B1509" w:rsidRDefault="00C92FD2" w:rsidP="00C92FD2">
            <w:pPr>
              <w:jc w:val="center"/>
              <w:rPr>
                <w:rFonts w:eastAsia="Calibri"/>
                <w:szCs w:val="22"/>
              </w:rPr>
            </w:pPr>
            <w:r w:rsidRPr="00184DCA">
              <w:rPr>
                <w:rFonts w:eastAsia="Calibri"/>
                <w:bCs/>
                <w:szCs w:val="22"/>
              </w:rPr>
              <w:t>4400-6698-6718</w:t>
            </w:r>
          </w:p>
        </w:tc>
      </w:tr>
      <w:tr w:rsidR="00C92FD2" w:rsidRPr="004B1509" w14:paraId="1CCAE051"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941BFB"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0248F2" w14:textId="7197CB22" w:rsidR="00C92FD2" w:rsidRPr="004B1509" w:rsidRDefault="00C92FD2" w:rsidP="00C92FD2">
            <w:pPr>
              <w:rPr>
                <w:rFonts w:eastAsia="Calibri"/>
                <w:szCs w:val="22"/>
              </w:rPr>
            </w:pPr>
            <w:r w:rsidRPr="00184DCA">
              <w:rPr>
                <w:rFonts w:eastAsia="Calibri"/>
                <w:szCs w:val="22"/>
              </w:rPr>
              <w:t>VSV69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540D0" w14:textId="54E524AE" w:rsidR="00C92FD2" w:rsidRPr="004B1509" w:rsidRDefault="00C92FD2" w:rsidP="00C92FD2">
            <w:pPr>
              <w:rPr>
                <w:rFonts w:eastAsia="Calibri"/>
                <w:szCs w:val="22"/>
              </w:rPr>
            </w:pPr>
            <w:r w:rsidRPr="00184DCA">
              <w:rPr>
                <w:rFonts w:eastAsia="Calibri"/>
                <w:szCs w:val="22"/>
              </w:rPr>
              <w:t xml:space="preserve">Privažiuojamasis kelias prie gyvenamųjų namų </w:t>
            </w:r>
            <w:proofErr w:type="spellStart"/>
            <w:r w:rsidRPr="00184DCA">
              <w:rPr>
                <w:rFonts w:eastAsia="Calibri"/>
                <w:szCs w:val="22"/>
              </w:rPr>
              <w:t>Karūnių</w:t>
            </w:r>
            <w:proofErr w:type="spellEnd"/>
            <w:r w:rsidRPr="00184DCA">
              <w:rPr>
                <w:rFonts w:eastAsia="Calibri"/>
                <w:szCs w:val="22"/>
              </w:rPr>
              <w:t xml:space="preserve"> k. nuo kelio Nr. v46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841752" w14:textId="727E979F" w:rsidR="00C92FD2" w:rsidRPr="004B1509" w:rsidRDefault="00C92FD2" w:rsidP="00C92FD2">
            <w:pPr>
              <w:jc w:val="right"/>
              <w:rPr>
                <w:rFonts w:eastAsia="Calibri"/>
                <w:szCs w:val="22"/>
              </w:rPr>
            </w:pPr>
            <w:r w:rsidRPr="00184DCA">
              <w:rPr>
                <w:rFonts w:eastAsia="Calibri"/>
                <w:szCs w:val="22"/>
              </w:rPr>
              <w:t xml:space="preserve"> </w:t>
            </w:r>
            <w:r w:rsidRPr="00184DCA">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F81A0" w14:textId="6EB37A4A"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CB2FD" w14:textId="788D7EDB" w:rsidR="00C92FD2" w:rsidRPr="004B1509" w:rsidRDefault="00C92FD2" w:rsidP="00C92FD2">
            <w:pPr>
              <w:jc w:val="right"/>
              <w:rPr>
                <w:rFonts w:eastAsia="Calibri"/>
                <w:szCs w:val="22"/>
              </w:rPr>
            </w:pPr>
            <w:r w:rsidRPr="00184D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B61E9" w14:textId="66A828F2" w:rsidR="00C92FD2" w:rsidRPr="004B1509" w:rsidRDefault="00C92FD2" w:rsidP="00C92FD2">
            <w:pPr>
              <w:jc w:val="right"/>
              <w:rPr>
                <w:rFonts w:eastAsia="Calibri"/>
                <w:szCs w:val="22"/>
              </w:rPr>
            </w:pPr>
            <w:r w:rsidRPr="00184DCA">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804DC" w14:textId="6367CF07"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1F1DE6" w14:textId="20CBB456" w:rsidR="00C92FD2" w:rsidRPr="004B1509" w:rsidRDefault="00C92FD2" w:rsidP="00C92FD2">
            <w:pPr>
              <w:jc w:val="center"/>
              <w:rPr>
                <w:rFonts w:eastAsia="Calibri"/>
                <w:szCs w:val="22"/>
              </w:rPr>
            </w:pPr>
            <w:r w:rsidRPr="00184DCA">
              <w:rPr>
                <w:rFonts w:eastAsia="Calibri"/>
                <w:bCs/>
                <w:szCs w:val="22"/>
              </w:rPr>
              <w:t>4400-6698-6730</w:t>
            </w:r>
          </w:p>
        </w:tc>
      </w:tr>
      <w:tr w:rsidR="00C92FD2" w:rsidRPr="004B1509" w14:paraId="30F534C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E0C3C26"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6C448A" w14:textId="31B6FD8F" w:rsidR="00C92FD2" w:rsidRPr="004B1509" w:rsidRDefault="00C92FD2" w:rsidP="00C92FD2">
            <w:pPr>
              <w:rPr>
                <w:rFonts w:eastAsia="Calibri"/>
                <w:szCs w:val="22"/>
              </w:rPr>
            </w:pPr>
            <w:r w:rsidRPr="00184DCA">
              <w:rPr>
                <w:rFonts w:eastAsia="Calibri"/>
                <w:szCs w:val="22"/>
              </w:rPr>
              <w:t>VSV70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8E2798" w14:textId="6D575853" w:rsidR="00C92FD2" w:rsidRPr="004B1509" w:rsidRDefault="00C92FD2" w:rsidP="00C92FD2">
            <w:pPr>
              <w:rPr>
                <w:rFonts w:eastAsia="Calibri"/>
                <w:szCs w:val="22"/>
              </w:rPr>
            </w:pPr>
            <w:r w:rsidRPr="00184DCA">
              <w:rPr>
                <w:rFonts w:eastAsia="Calibri"/>
                <w:szCs w:val="22"/>
              </w:rPr>
              <w:t>Pravažiuojamasis kelias nuo Televizijos g., Viešintų mstl. iki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91B44E" w14:textId="3708A24B" w:rsidR="00C92FD2" w:rsidRPr="004B1509" w:rsidRDefault="00C92FD2" w:rsidP="00C92FD2">
            <w:pPr>
              <w:jc w:val="right"/>
              <w:rPr>
                <w:rFonts w:eastAsia="Calibri"/>
                <w:szCs w:val="22"/>
              </w:rPr>
            </w:pPr>
            <w:r w:rsidRPr="00184DCA">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F61D" w14:textId="7759E4A8" w:rsidR="00C92FD2" w:rsidRPr="004B1509" w:rsidRDefault="00C92FD2" w:rsidP="00C92FD2">
            <w:pPr>
              <w:jc w:val="right"/>
              <w:rPr>
                <w:rFonts w:eastAsia="Calibri"/>
                <w:szCs w:val="22"/>
              </w:rPr>
            </w:pPr>
            <w:r w:rsidRPr="00184DCA">
              <w:rPr>
                <w:rFonts w:eastAsia="Calibri"/>
                <w:bCs/>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4B850" w14:textId="4F202846" w:rsidR="00C92FD2" w:rsidRPr="004B1509" w:rsidRDefault="00C92FD2" w:rsidP="00C92FD2">
            <w:pPr>
              <w:jc w:val="right"/>
              <w:rPr>
                <w:rFonts w:eastAsia="Calibri"/>
                <w:szCs w:val="22"/>
              </w:rPr>
            </w:pPr>
            <w:r w:rsidRPr="00184DCA">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9F9D" w14:textId="1FBEC62E" w:rsidR="00C92FD2" w:rsidRPr="004B1509" w:rsidRDefault="00C92FD2" w:rsidP="00C92FD2">
            <w:pPr>
              <w:jc w:val="right"/>
              <w:rPr>
                <w:rFonts w:eastAsia="Calibri"/>
                <w:szCs w:val="22"/>
              </w:rPr>
            </w:pPr>
            <w:r w:rsidRPr="00184DC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B3FF9" w14:textId="5AD8F8AA" w:rsidR="00C92FD2" w:rsidRPr="004B1509" w:rsidRDefault="00C92FD2" w:rsidP="00C92FD2">
            <w:pPr>
              <w:jc w:val="center"/>
              <w:rPr>
                <w:rFonts w:eastAsia="Calibri"/>
                <w:bCs/>
                <w:szCs w:val="22"/>
              </w:rPr>
            </w:pPr>
            <w:proofErr w:type="spellStart"/>
            <w:r w:rsidRPr="00184DCA">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2098C" w14:textId="37C870BB" w:rsidR="00C92FD2" w:rsidRPr="004B1509" w:rsidRDefault="00C92FD2" w:rsidP="00C92FD2">
            <w:pPr>
              <w:jc w:val="center"/>
              <w:rPr>
                <w:rFonts w:eastAsia="Calibri"/>
                <w:szCs w:val="22"/>
              </w:rPr>
            </w:pPr>
            <w:r w:rsidRPr="00184DCA">
              <w:rPr>
                <w:rFonts w:eastAsia="Calibri"/>
                <w:bCs/>
                <w:szCs w:val="22"/>
              </w:rPr>
              <w:t>4400-6689-2951</w:t>
            </w:r>
          </w:p>
        </w:tc>
      </w:tr>
      <w:tr w:rsidR="00C92FD2" w:rsidRPr="004B1509" w14:paraId="0FE1C8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9F56B03"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733F2" w14:textId="623024F6" w:rsidR="00C92FD2" w:rsidRPr="004B1509" w:rsidRDefault="00C92FD2" w:rsidP="00C92FD2">
            <w:pPr>
              <w:rPr>
                <w:rFonts w:eastAsia="Calibri"/>
                <w:szCs w:val="22"/>
              </w:rPr>
            </w:pPr>
            <w:r w:rsidRPr="004B1509">
              <w:rPr>
                <w:rFonts w:eastAsia="Calibri"/>
                <w:szCs w:val="22"/>
              </w:rPr>
              <w:t>VSV72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30AD4D" w14:textId="5D85ECB7" w:rsidR="00C92FD2" w:rsidRPr="004B1509" w:rsidRDefault="00C92FD2" w:rsidP="00C92FD2">
            <w:pPr>
              <w:rPr>
                <w:rFonts w:eastAsia="Calibri"/>
                <w:szCs w:val="22"/>
              </w:rPr>
            </w:pPr>
            <w:r w:rsidRPr="004B1509">
              <w:rPr>
                <w:rFonts w:eastAsia="Calibri"/>
                <w:szCs w:val="22"/>
              </w:rPr>
              <w:t xml:space="preserve">Pravažiuojamasis kelias nuo kelio Nr. v5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75030A" w14:textId="56A8BCA1" w:rsidR="00C92FD2" w:rsidRPr="004B1509" w:rsidRDefault="00C92FD2" w:rsidP="00C92FD2">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CF2" w14:textId="58083DE0" w:rsidR="00C92FD2" w:rsidRPr="004B1509" w:rsidRDefault="00C92FD2" w:rsidP="00C92FD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600E0" w14:textId="1424215D" w:rsidR="00C92FD2" w:rsidRPr="004B1509" w:rsidRDefault="00C92FD2" w:rsidP="00C92FD2">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C467F" w14:textId="05D8E32F" w:rsidR="00C92FD2" w:rsidRPr="004B1509" w:rsidRDefault="00C92FD2" w:rsidP="00C92FD2">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96E06" w14:textId="7579DBD6" w:rsidR="00C92FD2" w:rsidRPr="004B1509" w:rsidRDefault="00C92FD2" w:rsidP="00C92FD2">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EA7A1" w14:textId="437DB525" w:rsidR="00C92FD2" w:rsidRPr="004B1509" w:rsidRDefault="00C92FD2" w:rsidP="00C92FD2">
            <w:pPr>
              <w:jc w:val="center"/>
              <w:rPr>
                <w:rFonts w:eastAsia="Calibri"/>
                <w:szCs w:val="22"/>
              </w:rPr>
            </w:pPr>
            <w:r w:rsidRPr="004B1509">
              <w:rPr>
                <w:rFonts w:eastAsia="Calibri"/>
                <w:szCs w:val="22"/>
              </w:rPr>
              <w:t>-</w:t>
            </w:r>
          </w:p>
        </w:tc>
      </w:tr>
      <w:tr w:rsidR="00C92FD2" w:rsidRPr="004B1509" w14:paraId="48AA342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3CEBCCA"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2D8AC5" w14:textId="019A1B08" w:rsidR="00C92FD2" w:rsidRPr="004B1509" w:rsidRDefault="00C92FD2" w:rsidP="00C92FD2">
            <w:pPr>
              <w:rPr>
                <w:rFonts w:eastAsia="Calibri"/>
                <w:szCs w:val="22"/>
              </w:rPr>
            </w:pPr>
            <w:r w:rsidRPr="00AC0E32">
              <w:rPr>
                <w:rFonts w:eastAsia="Calibri"/>
                <w:szCs w:val="22"/>
              </w:rPr>
              <w:t>VSV80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3164EF" w14:textId="2DCF900B" w:rsidR="00C92FD2" w:rsidRPr="004B1509" w:rsidRDefault="00C92FD2" w:rsidP="00C92FD2">
            <w:pPr>
              <w:rPr>
                <w:rFonts w:eastAsia="Calibri"/>
                <w:szCs w:val="22"/>
              </w:rPr>
            </w:pPr>
            <w:r w:rsidRPr="00AC0E32">
              <w:rPr>
                <w:rFonts w:eastAsia="Calibri"/>
                <w:szCs w:val="22"/>
              </w:rPr>
              <w:t xml:space="preserve">Privažiuojamasis kelias prie sandėlių </w:t>
            </w:r>
            <w:proofErr w:type="spellStart"/>
            <w:r w:rsidRPr="00AC0E32">
              <w:rPr>
                <w:rFonts w:eastAsia="Calibri"/>
                <w:szCs w:val="22"/>
              </w:rPr>
              <w:t>Pelyšų</w:t>
            </w:r>
            <w:proofErr w:type="spellEnd"/>
            <w:r w:rsidRPr="00AC0E32">
              <w:rPr>
                <w:rFonts w:eastAsia="Calibri"/>
                <w:szCs w:val="22"/>
              </w:rPr>
              <w:t xml:space="preserve"> I k. nuo kelio Nr. v16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F9F599" w14:textId="36A3BF41" w:rsidR="00C92FD2" w:rsidRPr="004B1509" w:rsidRDefault="00C92FD2" w:rsidP="00C92FD2">
            <w:pPr>
              <w:jc w:val="right"/>
              <w:rPr>
                <w:rFonts w:eastAsia="Calibri"/>
                <w:szCs w:val="22"/>
              </w:rPr>
            </w:pPr>
            <w:r w:rsidRPr="00AC0E32">
              <w:rPr>
                <w:rFonts w:eastAsia="Calibri"/>
                <w:bCs/>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FC115" w14:textId="1697C9A1"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EF594" w14:textId="34AF73CC" w:rsidR="00C92FD2" w:rsidRPr="004B1509" w:rsidRDefault="00C92FD2" w:rsidP="00C92FD2">
            <w:pPr>
              <w:jc w:val="right"/>
              <w:rPr>
                <w:rFonts w:eastAsia="Calibri"/>
                <w:szCs w:val="22"/>
              </w:rPr>
            </w:pPr>
            <w:r w:rsidRPr="00AC0E32">
              <w:rPr>
                <w:rFonts w:eastAsia="Calibri"/>
                <w:bCs/>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01C62" w14:textId="1CE37893" w:rsidR="00C92FD2" w:rsidRPr="004B1509" w:rsidRDefault="00C92FD2" w:rsidP="00C92FD2">
            <w:pPr>
              <w:jc w:val="right"/>
              <w:rPr>
                <w:rFonts w:eastAsia="Calibri"/>
                <w:szCs w:val="22"/>
              </w:rPr>
            </w:pPr>
            <w:r w:rsidRPr="00AC0E3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DD1D6" w14:textId="4739F526"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07F0B6" w14:textId="320BF171" w:rsidR="00C92FD2" w:rsidRPr="004B1509" w:rsidRDefault="00C92FD2" w:rsidP="00C92FD2">
            <w:pPr>
              <w:jc w:val="center"/>
              <w:rPr>
                <w:rFonts w:eastAsia="Calibri"/>
                <w:szCs w:val="22"/>
              </w:rPr>
            </w:pPr>
            <w:r w:rsidRPr="00AC0E32">
              <w:rPr>
                <w:rFonts w:eastAsia="Calibri"/>
                <w:bCs/>
                <w:szCs w:val="22"/>
              </w:rPr>
              <w:t>4400-6689-2984</w:t>
            </w:r>
          </w:p>
        </w:tc>
      </w:tr>
      <w:tr w:rsidR="00C92FD2" w:rsidRPr="004B1509" w14:paraId="2171A82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9FCBA8"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54BFCD" w14:textId="4CDE1369" w:rsidR="00C92FD2" w:rsidRPr="004B1509" w:rsidRDefault="00C92FD2" w:rsidP="00C92FD2">
            <w:pPr>
              <w:rPr>
                <w:rFonts w:eastAsia="Calibri"/>
                <w:szCs w:val="22"/>
              </w:rPr>
            </w:pPr>
            <w:r w:rsidRPr="00AC0E32">
              <w:rPr>
                <w:rFonts w:eastAsia="Calibri"/>
                <w:szCs w:val="22"/>
              </w:rPr>
              <w:t>VSV88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4EF828" w14:textId="319778DF" w:rsidR="00C92FD2" w:rsidRPr="004B1509" w:rsidRDefault="00C92FD2" w:rsidP="00C92FD2">
            <w:pPr>
              <w:rPr>
                <w:rFonts w:eastAsia="Calibri"/>
                <w:szCs w:val="22"/>
              </w:rPr>
            </w:pPr>
            <w:r w:rsidRPr="00AC0E32">
              <w:rPr>
                <w:rFonts w:eastAsia="Calibri"/>
                <w:szCs w:val="22"/>
              </w:rPr>
              <w:t xml:space="preserve">Pravažiuojamasis kelias nuo Kalno g., </w:t>
            </w:r>
            <w:proofErr w:type="spellStart"/>
            <w:r w:rsidRPr="00AC0E32">
              <w:rPr>
                <w:rFonts w:eastAsia="Calibri"/>
                <w:szCs w:val="22"/>
              </w:rPr>
              <w:t>Jurgiškio</w:t>
            </w:r>
            <w:proofErr w:type="spellEnd"/>
            <w:r w:rsidRPr="00AC0E32">
              <w:rPr>
                <w:rFonts w:eastAsia="Calibri"/>
                <w:szCs w:val="22"/>
              </w:rPr>
              <w:t xml:space="preserve"> k. iki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930AD2" w14:textId="21970B87"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2F088" w14:textId="7599E583"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26DDF" w14:textId="1E2A77FA"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BD08" w14:textId="425AF3CA"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BE82" w14:textId="6A046314"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7E82ED" w14:textId="2479EBFD" w:rsidR="00C92FD2" w:rsidRPr="004B1509" w:rsidRDefault="00C92FD2" w:rsidP="00C92FD2">
            <w:pPr>
              <w:jc w:val="center"/>
              <w:rPr>
                <w:rFonts w:eastAsia="Calibri"/>
                <w:szCs w:val="22"/>
              </w:rPr>
            </w:pPr>
            <w:r w:rsidRPr="00AC0E32">
              <w:rPr>
                <w:rFonts w:eastAsia="Calibri"/>
                <w:bCs/>
                <w:szCs w:val="22"/>
              </w:rPr>
              <w:t>4400-6651-3180</w:t>
            </w:r>
          </w:p>
        </w:tc>
      </w:tr>
      <w:tr w:rsidR="00C92FD2" w:rsidRPr="004B1509" w14:paraId="09ACC883"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04B87ED"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A60B3" w14:textId="7BF988A4" w:rsidR="00C92FD2" w:rsidRPr="004B1509" w:rsidRDefault="00C92FD2" w:rsidP="00C92FD2">
            <w:pPr>
              <w:rPr>
                <w:rFonts w:eastAsia="Calibri"/>
                <w:szCs w:val="22"/>
              </w:rPr>
            </w:pPr>
            <w:r w:rsidRPr="00AC0E32">
              <w:rPr>
                <w:rFonts w:eastAsia="Calibri"/>
                <w:szCs w:val="22"/>
              </w:rPr>
              <w:t>VSV94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4C5F15" w14:textId="132802B8" w:rsidR="00C92FD2" w:rsidRPr="004B1509" w:rsidRDefault="00C92FD2" w:rsidP="00C92FD2">
            <w:pPr>
              <w:rPr>
                <w:rFonts w:eastAsia="Calibri"/>
                <w:szCs w:val="22"/>
              </w:rPr>
            </w:pPr>
            <w:r w:rsidRPr="00AC0E32">
              <w:rPr>
                <w:rFonts w:eastAsia="Calibri"/>
                <w:szCs w:val="22"/>
              </w:rPr>
              <w:t xml:space="preserve">Privažiuojamasis kelias prie gyvenamųjų namų </w:t>
            </w:r>
            <w:proofErr w:type="spellStart"/>
            <w:r w:rsidRPr="00AC0E32">
              <w:rPr>
                <w:rFonts w:eastAsia="Calibri"/>
                <w:szCs w:val="22"/>
              </w:rPr>
              <w:t>Skudų</w:t>
            </w:r>
            <w:proofErr w:type="spellEnd"/>
            <w:r w:rsidRPr="00AC0E32">
              <w:rPr>
                <w:rFonts w:eastAsia="Calibri"/>
                <w:szCs w:val="22"/>
              </w:rPr>
              <w:t xml:space="preserve"> k. nuo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E8A157" w14:textId="047541CD" w:rsidR="00C92FD2" w:rsidRPr="004B1509" w:rsidRDefault="00C92FD2" w:rsidP="00C92FD2">
            <w:pPr>
              <w:jc w:val="right"/>
              <w:rPr>
                <w:rFonts w:eastAsia="Calibri"/>
                <w:szCs w:val="22"/>
              </w:rPr>
            </w:pPr>
            <w:r w:rsidRPr="00AC0E32">
              <w:rPr>
                <w:rFonts w:eastAsia="Calibri"/>
                <w:bCs/>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210" w14:textId="7D58FEC2"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2DFEB" w14:textId="5A4E382A"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50560" w14:textId="3656647D" w:rsidR="00C92FD2" w:rsidRPr="004B1509" w:rsidRDefault="00C92FD2" w:rsidP="00C92FD2">
            <w:pPr>
              <w:jc w:val="right"/>
              <w:rPr>
                <w:rFonts w:eastAsia="Calibri"/>
                <w:szCs w:val="22"/>
              </w:rPr>
            </w:pPr>
            <w:r w:rsidRPr="00AC0E32">
              <w:rPr>
                <w:rFonts w:eastAsia="Calibri"/>
                <w:bCs/>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06E5" w14:textId="32C93443" w:rsidR="00C92FD2" w:rsidRPr="004B1509" w:rsidRDefault="00C92FD2" w:rsidP="00C92FD2">
            <w:pPr>
              <w:jc w:val="center"/>
              <w:rPr>
                <w:rFonts w:eastAsia="Calibri"/>
                <w:bCs/>
                <w:szCs w:val="22"/>
              </w:rPr>
            </w:pPr>
            <w:r w:rsidRPr="00AC0E32">
              <w:rPr>
                <w:rFonts w:eastAsia="Calibri"/>
                <w:bCs/>
                <w:szCs w:val="22"/>
              </w:rPr>
              <w:t xml:space="preserve"> </w:t>
            </w:r>
            <w:proofErr w:type="spellStart"/>
            <w:r w:rsidRPr="00AC0E3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3162EC" w14:textId="0B4D6FEB" w:rsidR="00C92FD2" w:rsidRPr="004B1509" w:rsidRDefault="00C92FD2" w:rsidP="00C92FD2">
            <w:pPr>
              <w:jc w:val="center"/>
              <w:rPr>
                <w:rFonts w:eastAsia="Calibri"/>
                <w:szCs w:val="22"/>
              </w:rPr>
            </w:pPr>
            <w:r w:rsidRPr="00AC0E32">
              <w:rPr>
                <w:rFonts w:eastAsia="Calibri"/>
                <w:bCs/>
                <w:szCs w:val="22"/>
              </w:rPr>
              <w:t>4400-6698-6744</w:t>
            </w:r>
          </w:p>
        </w:tc>
      </w:tr>
      <w:tr w:rsidR="00C92FD2" w:rsidRPr="004B1509" w14:paraId="5C76B776"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4494F5B9"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39386" w14:textId="74D3F6B5" w:rsidR="00C92FD2" w:rsidRPr="004B1509" w:rsidRDefault="00C92FD2" w:rsidP="00C92FD2">
            <w:pPr>
              <w:rPr>
                <w:rFonts w:eastAsia="Calibri"/>
                <w:szCs w:val="22"/>
              </w:rPr>
            </w:pPr>
            <w:r w:rsidRPr="00AC0E32">
              <w:rPr>
                <w:rFonts w:eastAsia="Calibri"/>
                <w:szCs w:val="22"/>
              </w:rPr>
              <w:t>VSV107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F42F0" w14:textId="2C9746B4" w:rsidR="00C92FD2" w:rsidRPr="004B1509" w:rsidRDefault="00C92FD2" w:rsidP="00C92FD2">
            <w:pPr>
              <w:rPr>
                <w:rFonts w:eastAsia="Calibri"/>
                <w:szCs w:val="22"/>
              </w:rPr>
            </w:pPr>
            <w:r w:rsidRPr="00AC0E32">
              <w:rPr>
                <w:rFonts w:eastAsia="Calibri"/>
                <w:szCs w:val="22"/>
              </w:rPr>
              <w:t xml:space="preserve">Privažiuojamasis kelias prie laukų </w:t>
            </w:r>
            <w:proofErr w:type="spellStart"/>
            <w:r w:rsidRPr="00AC0E32">
              <w:rPr>
                <w:rFonts w:eastAsia="Calibri"/>
                <w:szCs w:val="22"/>
              </w:rPr>
              <w:t>Žliobiškio</w:t>
            </w:r>
            <w:proofErr w:type="spellEnd"/>
            <w:r w:rsidRPr="00AC0E32">
              <w:rPr>
                <w:rFonts w:eastAsia="Calibri"/>
                <w:szCs w:val="22"/>
              </w:rPr>
              <w:t xml:space="preserve"> k. nuo kelio Nr. v42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97C110" w14:textId="4ADDD96E" w:rsidR="00C92FD2" w:rsidRPr="004B1509" w:rsidRDefault="00C92FD2" w:rsidP="00C92FD2">
            <w:pPr>
              <w:jc w:val="right"/>
              <w:rPr>
                <w:rFonts w:eastAsia="Calibri"/>
                <w:szCs w:val="22"/>
              </w:rPr>
            </w:pPr>
            <w:r w:rsidRPr="00AC0E32">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64E6A" w14:textId="496DF9C8"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B1CE9" w14:textId="7280B665"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0FFC5" w14:textId="56903D94" w:rsidR="00C92FD2" w:rsidRPr="004B1509" w:rsidRDefault="00C92FD2" w:rsidP="00C92FD2">
            <w:pPr>
              <w:jc w:val="right"/>
              <w:rPr>
                <w:rFonts w:eastAsia="Calibri"/>
                <w:szCs w:val="22"/>
              </w:rPr>
            </w:pPr>
            <w:r w:rsidRPr="00AC0E32">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0FC55" w14:textId="22E84832"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9D4BED" w14:textId="117A1586" w:rsidR="00C92FD2" w:rsidRPr="004B1509" w:rsidRDefault="00C92FD2" w:rsidP="00C92FD2">
            <w:pPr>
              <w:jc w:val="center"/>
              <w:rPr>
                <w:rFonts w:eastAsia="Calibri"/>
                <w:szCs w:val="22"/>
              </w:rPr>
            </w:pPr>
            <w:r w:rsidRPr="00AC0E32">
              <w:rPr>
                <w:rFonts w:eastAsia="Calibri"/>
                <w:szCs w:val="22"/>
              </w:rPr>
              <w:t>-</w:t>
            </w:r>
          </w:p>
        </w:tc>
      </w:tr>
      <w:tr w:rsidR="00C92FD2" w:rsidRPr="004B1509" w14:paraId="779E59E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690727"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44427A" w14:textId="5BCA1563" w:rsidR="00C92FD2" w:rsidRPr="004B1509" w:rsidRDefault="00C92FD2" w:rsidP="00C92FD2">
            <w:pPr>
              <w:rPr>
                <w:rFonts w:eastAsia="Calibri"/>
                <w:szCs w:val="22"/>
              </w:rPr>
            </w:pPr>
            <w:r w:rsidRPr="00AC0E32">
              <w:rPr>
                <w:rFonts w:eastAsia="Calibri"/>
                <w:szCs w:val="22"/>
              </w:rPr>
              <w:t>VSV117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B71DF5" w14:textId="019B9B44" w:rsidR="00C92FD2" w:rsidRPr="004B1509" w:rsidRDefault="00C92FD2" w:rsidP="00C92FD2">
            <w:pPr>
              <w:rPr>
                <w:rFonts w:eastAsia="Calibri"/>
                <w:szCs w:val="22"/>
              </w:rPr>
            </w:pPr>
            <w:r w:rsidRPr="00AC0E32">
              <w:rPr>
                <w:rFonts w:eastAsia="Calibri"/>
                <w:szCs w:val="22"/>
              </w:rPr>
              <w:t>Privažiuojamasis kelias prie gaisrinės pastato nuo Vytauto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051F77" w14:textId="2228B9C4" w:rsidR="00C92FD2" w:rsidRPr="004B1509" w:rsidRDefault="00C92FD2" w:rsidP="00C92FD2">
            <w:pPr>
              <w:jc w:val="right"/>
              <w:rPr>
                <w:rFonts w:eastAsia="Calibri"/>
                <w:szCs w:val="22"/>
              </w:rPr>
            </w:pPr>
            <w:r w:rsidRPr="00AC0E32">
              <w:rPr>
                <w:rFonts w:eastAsia="Calibri"/>
                <w:bCs/>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4DB71" w14:textId="2344BD64"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5544" w14:textId="07505EFF" w:rsidR="00C92FD2" w:rsidRPr="004B1509" w:rsidRDefault="00C92FD2" w:rsidP="00C92FD2">
            <w:pPr>
              <w:jc w:val="right"/>
              <w:rPr>
                <w:rFonts w:eastAsia="Calibri"/>
                <w:szCs w:val="22"/>
              </w:rPr>
            </w:pPr>
            <w:r w:rsidRPr="00AC0E32">
              <w:rPr>
                <w:rFonts w:eastAsia="Calibri"/>
                <w:bCs/>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DAFC07" w14:textId="43B478B6" w:rsidR="00C92FD2" w:rsidRPr="004B1509" w:rsidRDefault="00C92FD2" w:rsidP="00C92FD2">
            <w:pPr>
              <w:jc w:val="right"/>
              <w:rPr>
                <w:rFonts w:eastAsia="Calibri"/>
                <w:szCs w:val="22"/>
              </w:rPr>
            </w:pPr>
            <w:r w:rsidRPr="00AC0E3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368B7" w14:textId="5B9D58AF" w:rsidR="00C92FD2" w:rsidRPr="004B1509" w:rsidRDefault="00C92FD2" w:rsidP="00C92FD2">
            <w:pPr>
              <w:jc w:val="center"/>
              <w:rPr>
                <w:rFonts w:eastAsia="Calibri"/>
                <w:bCs/>
                <w:szCs w:val="22"/>
              </w:rPr>
            </w:pPr>
            <w:r w:rsidRPr="00AC0E32">
              <w:rPr>
                <w:rFonts w:eastAsia="Calibri"/>
                <w:bCs/>
                <w:szCs w:val="22"/>
              </w:rPr>
              <w:t xml:space="preserve"> </w:t>
            </w:r>
            <w:proofErr w:type="spellStart"/>
            <w:r w:rsidRPr="00AC0E3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D51BF5" w14:textId="04D3BC7F" w:rsidR="00C92FD2" w:rsidRPr="004B1509" w:rsidRDefault="00C92FD2" w:rsidP="00C92FD2">
            <w:pPr>
              <w:jc w:val="center"/>
              <w:rPr>
                <w:rFonts w:eastAsia="Calibri"/>
                <w:szCs w:val="22"/>
              </w:rPr>
            </w:pPr>
            <w:r w:rsidRPr="00AC0E32">
              <w:rPr>
                <w:rFonts w:eastAsia="Calibri"/>
                <w:bCs/>
                <w:szCs w:val="22"/>
              </w:rPr>
              <w:t>4400-6689-3016</w:t>
            </w:r>
          </w:p>
        </w:tc>
      </w:tr>
      <w:tr w:rsidR="00C92FD2" w:rsidRPr="004B1509" w14:paraId="41EB68D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0EC9D5C"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5D982E" w14:textId="09DFB613" w:rsidR="00C92FD2" w:rsidRPr="004B1509" w:rsidRDefault="00C92FD2" w:rsidP="00C92FD2">
            <w:pPr>
              <w:rPr>
                <w:rFonts w:eastAsia="Calibri"/>
                <w:szCs w:val="22"/>
              </w:rPr>
            </w:pPr>
            <w:r w:rsidRPr="00AC0E32">
              <w:rPr>
                <w:rFonts w:eastAsia="Calibri"/>
                <w:szCs w:val="22"/>
              </w:rPr>
              <w:t>VSV118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A3FAAD" w14:textId="73F18CDF" w:rsidR="00C92FD2" w:rsidRPr="004B1509" w:rsidRDefault="00C92FD2" w:rsidP="00C92FD2">
            <w:pPr>
              <w:rPr>
                <w:rFonts w:eastAsia="Calibri"/>
                <w:szCs w:val="22"/>
              </w:rPr>
            </w:pPr>
            <w:r w:rsidRPr="00AC0E32">
              <w:rPr>
                <w:rFonts w:eastAsia="Calibri"/>
                <w:szCs w:val="22"/>
              </w:rPr>
              <w:t>Pravažiuojamasis kelias nuo v26  iki Televizijos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D469C9" w14:textId="2DEE30B7"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AFA92" w14:textId="294DBF19" w:rsidR="00C92FD2" w:rsidRPr="004B1509" w:rsidRDefault="00C92FD2" w:rsidP="00C92FD2">
            <w:pPr>
              <w:jc w:val="right"/>
              <w:rPr>
                <w:rFonts w:eastAsia="Calibri"/>
                <w:szCs w:val="22"/>
              </w:rPr>
            </w:pPr>
            <w:r w:rsidRPr="00AC0E32">
              <w:rPr>
                <w:rFonts w:eastAsia="Calibri"/>
                <w:bCs/>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B7B01" w14:textId="3782B033" w:rsidR="00C92FD2" w:rsidRPr="004B1509" w:rsidRDefault="00C92FD2" w:rsidP="00C92FD2">
            <w:pPr>
              <w:jc w:val="right"/>
              <w:rPr>
                <w:rFonts w:eastAsia="Calibri"/>
                <w:szCs w:val="22"/>
              </w:rPr>
            </w:pPr>
            <w:r w:rsidRPr="00AC0E32">
              <w:rPr>
                <w:rFonts w:eastAsia="Calibri"/>
                <w:bCs/>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AD441" w14:textId="5A09E925" w:rsidR="00C92FD2" w:rsidRPr="004B1509" w:rsidRDefault="00C92FD2" w:rsidP="00C92FD2">
            <w:pPr>
              <w:jc w:val="right"/>
              <w:rPr>
                <w:rFonts w:eastAsia="Calibri"/>
                <w:szCs w:val="22"/>
              </w:rPr>
            </w:pPr>
            <w:r w:rsidRPr="00AC0E3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9FA6" w14:textId="056BDF83" w:rsidR="00C92FD2" w:rsidRPr="004B1509" w:rsidRDefault="00C92FD2" w:rsidP="00C92FD2">
            <w:pPr>
              <w:jc w:val="center"/>
              <w:rPr>
                <w:rFonts w:eastAsia="Calibri"/>
                <w:bCs/>
                <w:szCs w:val="22"/>
              </w:rPr>
            </w:pPr>
            <w:proofErr w:type="spellStart"/>
            <w:r w:rsidRPr="00AC0E3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227B92" w14:textId="0AF79C60" w:rsidR="00C92FD2" w:rsidRPr="004B1509" w:rsidRDefault="00C92FD2" w:rsidP="00C92FD2">
            <w:pPr>
              <w:jc w:val="center"/>
              <w:rPr>
                <w:rFonts w:eastAsia="Calibri"/>
                <w:szCs w:val="22"/>
              </w:rPr>
            </w:pPr>
            <w:r w:rsidRPr="00AC0E32">
              <w:rPr>
                <w:rFonts w:eastAsia="Calibri"/>
                <w:bCs/>
                <w:szCs w:val="22"/>
              </w:rPr>
              <w:t>4400-6689-3092</w:t>
            </w:r>
          </w:p>
        </w:tc>
      </w:tr>
      <w:tr w:rsidR="00C92FD2" w:rsidRPr="004B1509" w14:paraId="24D183DA"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F217038"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B0111" w14:textId="46CAF3E1" w:rsidR="00C92FD2" w:rsidRPr="004B1509" w:rsidRDefault="00C92FD2" w:rsidP="00C92FD2">
            <w:pPr>
              <w:rPr>
                <w:rFonts w:eastAsia="Calibri"/>
                <w:szCs w:val="22"/>
              </w:rPr>
            </w:pPr>
            <w:r w:rsidRPr="00AC0E32">
              <w:rPr>
                <w:rFonts w:eastAsia="Calibri"/>
                <w:szCs w:val="22"/>
              </w:rPr>
              <w:t>VSV119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C4B23B" w14:textId="19BB7550" w:rsidR="00C92FD2" w:rsidRPr="004B1509" w:rsidRDefault="00C92FD2" w:rsidP="00C92FD2">
            <w:pPr>
              <w:rPr>
                <w:rFonts w:eastAsia="Calibri"/>
                <w:szCs w:val="22"/>
              </w:rPr>
            </w:pPr>
            <w:r w:rsidRPr="00AC0E32">
              <w:rPr>
                <w:rFonts w:eastAsia="Calibri"/>
                <w:szCs w:val="22"/>
              </w:rPr>
              <w:t>Pravažiuojamasis kelias nuo kelio Nr. v30 iki dirbamų laukų Burbeklių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F65F19" w14:textId="06699787" w:rsidR="00C92FD2" w:rsidRPr="004B1509" w:rsidRDefault="00C92FD2" w:rsidP="00C92FD2">
            <w:pPr>
              <w:jc w:val="right"/>
              <w:rPr>
                <w:rFonts w:eastAsia="Calibri"/>
                <w:szCs w:val="22"/>
              </w:rPr>
            </w:pPr>
            <w:r w:rsidRPr="00AC0E32">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AF781" w14:textId="7E4116D5"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5FD41" w14:textId="3C9AD74B"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AE4F" w14:textId="528E89EF" w:rsidR="00C92FD2" w:rsidRPr="004B1509" w:rsidRDefault="00C92FD2" w:rsidP="00C92FD2">
            <w:pPr>
              <w:jc w:val="right"/>
              <w:rPr>
                <w:rFonts w:eastAsia="Calibri"/>
                <w:szCs w:val="22"/>
              </w:rPr>
            </w:pPr>
            <w:r w:rsidRPr="00AC0E32">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E4BE" w14:textId="7BBC604B"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6C10E9" w14:textId="65853950" w:rsidR="00C92FD2" w:rsidRPr="004B1509" w:rsidRDefault="00C92FD2" w:rsidP="00C92FD2">
            <w:pPr>
              <w:jc w:val="center"/>
              <w:rPr>
                <w:rFonts w:eastAsia="Calibri"/>
                <w:szCs w:val="22"/>
              </w:rPr>
            </w:pPr>
            <w:r w:rsidRPr="00AC0E32">
              <w:rPr>
                <w:rFonts w:eastAsia="Calibri"/>
                <w:bCs/>
                <w:szCs w:val="22"/>
              </w:rPr>
              <w:t>4400-6689-3049</w:t>
            </w:r>
          </w:p>
        </w:tc>
      </w:tr>
      <w:tr w:rsidR="00C92FD2" w:rsidRPr="004B1509" w14:paraId="38F0069C"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14BC076F"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75DA82" w14:textId="3E25E65F" w:rsidR="00C92FD2" w:rsidRPr="004B1509" w:rsidRDefault="00C92FD2" w:rsidP="00C92FD2">
            <w:pPr>
              <w:rPr>
                <w:rFonts w:eastAsia="Calibri"/>
                <w:szCs w:val="22"/>
              </w:rPr>
            </w:pPr>
            <w:r w:rsidRPr="00AC0E32">
              <w:rPr>
                <w:rFonts w:eastAsia="Calibri"/>
                <w:szCs w:val="22"/>
              </w:rPr>
              <w:t>VSV120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4C7503" w14:textId="575ADE2C" w:rsidR="00C92FD2" w:rsidRPr="004B1509" w:rsidRDefault="00C92FD2" w:rsidP="00C92FD2">
            <w:pPr>
              <w:rPr>
                <w:rFonts w:eastAsia="Calibri"/>
                <w:szCs w:val="22"/>
              </w:rPr>
            </w:pPr>
            <w:r w:rsidRPr="00AC0E32">
              <w:rPr>
                <w:rFonts w:eastAsia="Calibri"/>
                <w:szCs w:val="22"/>
              </w:rPr>
              <w:t xml:space="preserve">Pravažiuojamasis kelias nuo kelio Nr. v60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31A804" w14:textId="22BC65C4"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77691" w14:textId="71B70370"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CA611" w14:textId="01CA347A"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BAABA" w14:textId="08CD1E32"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15F29" w14:textId="2B21BE2F"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9C8D92" w14:textId="69D2D50C" w:rsidR="00C92FD2" w:rsidRPr="004B1509" w:rsidRDefault="00C92FD2" w:rsidP="00C92FD2">
            <w:pPr>
              <w:jc w:val="center"/>
              <w:rPr>
                <w:rFonts w:eastAsia="Calibri"/>
                <w:szCs w:val="22"/>
              </w:rPr>
            </w:pPr>
            <w:r w:rsidRPr="00AC0E32">
              <w:rPr>
                <w:rFonts w:eastAsia="Calibri"/>
                <w:bCs/>
                <w:szCs w:val="22"/>
              </w:rPr>
              <w:t>4400-6689-3054</w:t>
            </w:r>
          </w:p>
        </w:tc>
      </w:tr>
      <w:tr w:rsidR="00C92FD2" w:rsidRPr="004B1509" w14:paraId="33597D9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B3A7014"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A8E33" w14:textId="45C67656" w:rsidR="00C92FD2" w:rsidRPr="004B1509" w:rsidRDefault="00C92FD2" w:rsidP="00C92FD2">
            <w:pPr>
              <w:rPr>
                <w:rFonts w:eastAsia="Calibri"/>
                <w:szCs w:val="22"/>
              </w:rPr>
            </w:pPr>
            <w:r w:rsidRPr="00AC0E32">
              <w:rPr>
                <w:rFonts w:eastAsia="Calibri"/>
                <w:szCs w:val="22"/>
              </w:rPr>
              <w:t>VSV122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5E19C3" w14:textId="1D3488A2" w:rsidR="00C92FD2" w:rsidRPr="004B1509" w:rsidRDefault="00C92FD2" w:rsidP="00C92FD2">
            <w:pPr>
              <w:rPr>
                <w:rFonts w:eastAsia="Calibri"/>
                <w:szCs w:val="22"/>
              </w:rPr>
            </w:pPr>
            <w:r w:rsidRPr="00AC0E32">
              <w:rPr>
                <w:rFonts w:eastAsia="Calibri"/>
                <w:szCs w:val="22"/>
              </w:rPr>
              <w:t xml:space="preserve">Privažiuojamasis kelias prie gyvenamųjų namų </w:t>
            </w:r>
            <w:proofErr w:type="spellStart"/>
            <w:r w:rsidRPr="00AC0E32">
              <w:rPr>
                <w:rFonts w:eastAsia="Calibri"/>
                <w:szCs w:val="22"/>
              </w:rPr>
              <w:t>Nemeirių</w:t>
            </w:r>
            <w:proofErr w:type="spellEnd"/>
            <w:r w:rsidRPr="00AC0E32">
              <w:rPr>
                <w:rFonts w:eastAsia="Calibri"/>
                <w:szCs w:val="22"/>
              </w:rPr>
              <w:t xml:space="preserve"> k. nuo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0F2283" w14:textId="22D8075D"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565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B8CE" w14:textId="7B623F20"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DA009" w14:textId="002C3897"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15402" w14:textId="47D5A643"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565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A94B" w14:textId="529896C1"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3B708B" w14:textId="1A71F36C" w:rsidR="00C92FD2" w:rsidRPr="004B1509" w:rsidRDefault="00C92FD2" w:rsidP="00C92FD2">
            <w:pPr>
              <w:jc w:val="center"/>
              <w:rPr>
                <w:rFonts w:eastAsia="Calibri"/>
                <w:szCs w:val="22"/>
              </w:rPr>
            </w:pPr>
            <w:r w:rsidRPr="00AC0E32">
              <w:rPr>
                <w:rFonts w:eastAsia="Calibri"/>
                <w:bCs/>
                <w:szCs w:val="22"/>
              </w:rPr>
              <w:t>4400-6689-3068</w:t>
            </w:r>
          </w:p>
        </w:tc>
      </w:tr>
      <w:tr w:rsidR="00C92FD2" w:rsidRPr="004B1509" w14:paraId="1F233A1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B3384FD"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8198CE" w14:textId="7204FAC6" w:rsidR="00C92FD2" w:rsidRPr="004B1509" w:rsidRDefault="00C92FD2" w:rsidP="00C92FD2">
            <w:pPr>
              <w:rPr>
                <w:rFonts w:eastAsia="Calibri"/>
                <w:szCs w:val="22"/>
              </w:rPr>
            </w:pPr>
            <w:r w:rsidRPr="00AC0E32">
              <w:rPr>
                <w:rFonts w:eastAsia="Calibri"/>
                <w:szCs w:val="22"/>
              </w:rPr>
              <w:t>VSV125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CFE7D5" w14:textId="0610A17C" w:rsidR="00C92FD2" w:rsidRPr="004B1509" w:rsidRDefault="00C92FD2" w:rsidP="00C92FD2">
            <w:pPr>
              <w:rPr>
                <w:rFonts w:eastAsia="Calibri"/>
                <w:szCs w:val="22"/>
              </w:rPr>
            </w:pPr>
            <w:r w:rsidRPr="00AC0E32">
              <w:rPr>
                <w:rFonts w:eastAsia="Calibri"/>
                <w:szCs w:val="22"/>
              </w:rPr>
              <w:t xml:space="preserve">Pravažiuojamasis kelias nuo kelio Nr. v31 iki kelio Nr. v33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FDBDC7" w14:textId="45EAF6E4"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66E9B" w14:textId="5D116A1C"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E1F0D" w14:textId="7F5BD393" w:rsidR="00C92FD2" w:rsidRPr="004B1509" w:rsidRDefault="00C92FD2" w:rsidP="00C92FD2">
            <w:pPr>
              <w:jc w:val="right"/>
              <w:rPr>
                <w:rFonts w:eastAsia="Calibri"/>
                <w:szCs w:val="22"/>
              </w:rPr>
            </w:pPr>
            <w:r w:rsidRPr="00AC0E32">
              <w:rPr>
                <w:rFonts w:eastAsia="Calibri"/>
                <w:bCs/>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A218B" w14:textId="5D8E557B" w:rsidR="00C92FD2" w:rsidRPr="004B1509" w:rsidRDefault="00C92FD2" w:rsidP="00C92FD2">
            <w:pPr>
              <w:jc w:val="right"/>
              <w:rPr>
                <w:rFonts w:eastAsia="Calibri"/>
                <w:szCs w:val="22"/>
              </w:rPr>
            </w:pPr>
            <w:r w:rsidRPr="00AC0E3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5B9F3" w14:textId="12AC48E8"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8B5AB3" w14:textId="1D333C79" w:rsidR="00C92FD2" w:rsidRPr="004B1509" w:rsidRDefault="00C92FD2" w:rsidP="00C92FD2">
            <w:pPr>
              <w:jc w:val="center"/>
              <w:rPr>
                <w:rFonts w:eastAsia="Calibri"/>
                <w:szCs w:val="22"/>
              </w:rPr>
            </w:pPr>
            <w:r w:rsidRPr="00AC0E32">
              <w:rPr>
                <w:rFonts w:eastAsia="Calibri"/>
                <w:bCs/>
                <w:szCs w:val="22"/>
              </w:rPr>
              <w:t>4400-6630-6530</w:t>
            </w:r>
          </w:p>
        </w:tc>
      </w:tr>
      <w:tr w:rsidR="00C92FD2" w:rsidRPr="004B1509" w14:paraId="5E28744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2577DBD2"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38D6DE" w14:textId="108E4D4E" w:rsidR="00C92FD2" w:rsidRPr="004B1509" w:rsidRDefault="00C92FD2" w:rsidP="00C92FD2">
            <w:pPr>
              <w:rPr>
                <w:rFonts w:eastAsia="Calibri"/>
                <w:szCs w:val="22"/>
              </w:rPr>
            </w:pPr>
            <w:r w:rsidRPr="00AC0E32">
              <w:rPr>
                <w:rFonts w:eastAsia="Calibri"/>
                <w:szCs w:val="22"/>
              </w:rPr>
              <w:t>VSV130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97B260" w14:textId="154192BC" w:rsidR="00C92FD2" w:rsidRPr="004B1509" w:rsidRDefault="00C92FD2" w:rsidP="00C92FD2">
            <w:pPr>
              <w:rPr>
                <w:rFonts w:eastAsia="Calibri"/>
                <w:szCs w:val="22"/>
              </w:rPr>
            </w:pPr>
            <w:r w:rsidRPr="00AC0E32">
              <w:rPr>
                <w:rFonts w:eastAsia="Calibri"/>
                <w:szCs w:val="22"/>
              </w:rPr>
              <w:t xml:space="preserve">Pravažiuojamasis kelias nuo kelio Nr. 1202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A301C4" w14:textId="13180EF2" w:rsidR="00C92FD2" w:rsidRPr="004B1509" w:rsidRDefault="00C92FD2" w:rsidP="00C92FD2">
            <w:pPr>
              <w:jc w:val="right"/>
              <w:rPr>
                <w:rFonts w:eastAsia="Calibri"/>
                <w:szCs w:val="22"/>
              </w:rPr>
            </w:pPr>
            <w:r w:rsidRPr="00AC0E32">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79478" w14:textId="76941B49" w:rsidR="00C92FD2" w:rsidRPr="004B1509" w:rsidRDefault="00C92FD2" w:rsidP="00C92FD2">
            <w:pPr>
              <w:jc w:val="right"/>
              <w:rPr>
                <w:rFonts w:eastAsia="Calibri"/>
                <w:szCs w:val="22"/>
              </w:rPr>
            </w:pPr>
            <w:r w:rsidRPr="00AC0E32">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79863" w14:textId="15DB832B"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DCACF" w14:textId="3D5A8ADA"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A2D8E" w14:textId="349049FD"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128FEE" w14:textId="45A6F759" w:rsidR="00C92FD2" w:rsidRPr="004B1509" w:rsidRDefault="00C92FD2" w:rsidP="00C92FD2">
            <w:pPr>
              <w:jc w:val="center"/>
              <w:rPr>
                <w:rFonts w:eastAsia="Calibri"/>
                <w:szCs w:val="22"/>
              </w:rPr>
            </w:pPr>
            <w:r w:rsidRPr="00AC0E32">
              <w:rPr>
                <w:rFonts w:eastAsia="Calibri"/>
                <w:szCs w:val="22"/>
              </w:rPr>
              <w:t>-</w:t>
            </w:r>
          </w:p>
        </w:tc>
      </w:tr>
      <w:tr w:rsidR="00C92FD2" w:rsidRPr="004B1509" w14:paraId="252C682D"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1029BD1"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2085B4" w14:textId="135DB1D7" w:rsidR="00C92FD2" w:rsidRPr="004B1509" w:rsidRDefault="00C92FD2" w:rsidP="00C92FD2">
            <w:pPr>
              <w:rPr>
                <w:rFonts w:eastAsia="Calibri"/>
                <w:szCs w:val="22"/>
              </w:rPr>
            </w:pPr>
            <w:r w:rsidRPr="00AC0E32">
              <w:rPr>
                <w:rFonts w:eastAsia="Calibri"/>
                <w:szCs w:val="22"/>
              </w:rPr>
              <w:t>VSV136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B62FFF" w14:textId="181CF511" w:rsidR="00C92FD2" w:rsidRPr="004B1509" w:rsidRDefault="00C92FD2" w:rsidP="00C92FD2">
            <w:pPr>
              <w:rPr>
                <w:rFonts w:eastAsia="Calibri"/>
                <w:szCs w:val="22"/>
              </w:rPr>
            </w:pPr>
            <w:r w:rsidRPr="00AC0E32">
              <w:rPr>
                <w:rFonts w:eastAsia="Calibri"/>
                <w:szCs w:val="22"/>
              </w:rPr>
              <w:t xml:space="preserve">Pravažiuojamasis kelias nuo kelio Nr. v5 iki Viešintų mstl. stadiono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5C08CE" w14:textId="4E846E62" w:rsidR="00C92FD2" w:rsidRPr="004B1509" w:rsidRDefault="00C92FD2" w:rsidP="00C92FD2">
            <w:pPr>
              <w:jc w:val="right"/>
              <w:rPr>
                <w:rFonts w:eastAsia="Calibri"/>
                <w:szCs w:val="22"/>
              </w:rPr>
            </w:pPr>
            <w:r w:rsidRPr="00AC0E32">
              <w:rPr>
                <w:rFonts w:eastAsia="Calibri"/>
                <w:bCs/>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A7F09" w14:textId="0604167B"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3896" w14:textId="39609368"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FB4CC" w14:textId="32FA072F" w:rsidR="00C92FD2" w:rsidRPr="004B1509" w:rsidRDefault="00C92FD2" w:rsidP="00C92FD2">
            <w:pPr>
              <w:jc w:val="right"/>
              <w:rPr>
                <w:rFonts w:eastAsia="Calibri"/>
                <w:szCs w:val="22"/>
              </w:rPr>
            </w:pPr>
            <w:r w:rsidRPr="00AC0E32">
              <w:rPr>
                <w:rFonts w:eastAsia="Calibri"/>
                <w:bCs/>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DBF0" w14:textId="3C548ED3"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6D5A42" w14:textId="5302D5EB" w:rsidR="00C92FD2" w:rsidRPr="004B1509" w:rsidRDefault="00C92FD2" w:rsidP="00C92FD2">
            <w:pPr>
              <w:jc w:val="center"/>
              <w:rPr>
                <w:rFonts w:eastAsia="Calibri"/>
                <w:szCs w:val="22"/>
              </w:rPr>
            </w:pPr>
            <w:r w:rsidRPr="00AC0E32">
              <w:rPr>
                <w:rFonts w:eastAsia="Calibri"/>
                <w:bCs/>
                <w:szCs w:val="22"/>
              </w:rPr>
              <w:t>4400-6646-8812</w:t>
            </w:r>
          </w:p>
        </w:tc>
      </w:tr>
      <w:tr w:rsidR="00C92FD2" w:rsidRPr="004B1509" w14:paraId="40C26505"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3A543CA"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26741F" w14:textId="4C3542AE" w:rsidR="00C92FD2" w:rsidRPr="004B1509" w:rsidRDefault="00C92FD2" w:rsidP="00C92FD2">
            <w:pPr>
              <w:rPr>
                <w:rFonts w:eastAsia="Calibri"/>
                <w:szCs w:val="22"/>
              </w:rPr>
            </w:pPr>
            <w:r w:rsidRPr="00AC0E32">
              <w:rPr>
                <w:rFonts w:eastAsia="Calibri"/>
                <w:szCs w:val="22"/>
              </w:rPr>
              <w:t>VSV137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41BDFF" w14:textId="239B5E87" w:rsidR="00C92FD2" w:rsidRPr="004B1509" w:rsidRDefault="00C92FD2" w:rsidP="00C92FD2">
            <w:pPr>
              <w:rPr>
                <w:rFonts w:eastAsia="Calibri"/>
                <w:szCs w:val="22"/>
              </w:rPr>
            </w:pPr>
            <w:r w:rsidRPr="00AC0E32">
              <w:rPr>
                <w:rFonts w:eastAsia="Calibri"/>
                <w:szCs w:val="22"/>
              </w:rPr>
              <w:t>Pravažiuojamasis kelias nuo prie Viešintų mstl. stadiono nuo Vytauto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22DFB1" w14:textId="28013F22"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C4D1D" w14:textId="6C67D3FC" w:rsidR="00C92FD2" w:rsidRPr="004B1509" w:rsidRDefault="00C92FD2" w:rsidP="00C92FD2">
            <w:pPr>
              <w:jc w:val="right"/>
              <w:rPr>
                <w:rFonts w:eastAsia="Calibri"/>
                <w:szCs w:val="22"/>
              </w:rPr>
            </w:pPr>
            <w:r w:rsidRPr="00AC0E32">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713C7" w14:textId="33CD1C78" w:rsidR="00C92FD2" w:rsidRPr="004B1509" w:rsidRDefault="00C92FD2" w:rsidP="00C92FD2">
            <w:pPr>
              <w:jc w:val="right"/>
              <w:rPr>
                <w:rFonts w:eastAsia="Calibri"/>
                <w:szCs w:val="22"/>
              </w:rPr>
            </w:pPr>
            <w:r w:rsidRPr="00AC0E32">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E5C4A" w14:textId="07386A67" w:rsidR="00C92FD2" w:rsidRPr="004B1509" w:rsidRDefault="00C92FD2" w:rsidP="00C92FD2">
            <w:pPr>
              <w:jc w:val="right"/>
              <w:rPr>
                <w:rFonts w:eastAsia="Calibri"/>
                <w:szCs w:val="22"/>
              </w:rPr>
            </w:pPr>
            <w:r w:rsidRPr="00AC0E3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2FB1" w14:textId="0BEEF51D" w:rsidR="00C92FD2" w:rsidRPr="004B1509" w:rsidRDefault="00C92FD2" w:rsidP="00C92FD2">
            <w:pPr>
              <w:jc w:val="center"/>
              <w:rPr>
                <w:rFonts w:eastAsia="Calibri"/>
                <w:bCs/>
                <w:szCs w:val="22"/>
              </w:rPr>
            </w:pPr>
            <w:proofErr w:type="spellStart"/>
            <w:r w:rsidRPr="00AC0E32">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FD701A" w14:textId="0C3E2100" w:rsidR="00C92FD2" w:rsidRPr="004B1509" w:rsidRDefault="00C92FD2" w:rsidP="00C92FD2">
            <w:pPr>
              <w:jc w:val="center"/>
              <w:rPr>
                <w:rFonts w:eastAsia="Calibri"/>
                <w:szCs w:val="22"/>
              </w:rPr>
            </w:pPr>
            <w:r w:rsidRPr="00AC0E32">
              <w:rPr>
                <w:rFonts w:eastAsia="Calibri"/>
                <w:bCs/>
                <w:szCs w:val="22"/>
              </w:rPr>
              <w:t>4400-6689-3038</w:t>
            </w:r>
          </w:p>
        </w:tc>
      </w:tr>
      <w:tr w:rsidR="00C92FD2" w:rsidRPr="004B1509" w14:paraId="43E298F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7CAA46E8"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F272C" w14:textId="6992FF96" w:rsidR="00C92FD2" w:rsidRPr="004B1509" w:rsidRDefault="00C92FD2" w:rsidP="00C92FD2">
            <w:pPr>
              <w:rPr>
                <w:rFonts w:eastAsia="Calibri"/>
                <w:szCs w:val="22"/>
              </w:rPr>
            </w:pPr>
            <w:r w:rsidRPr="00AC0E32">
              <w:rPr>
                <w:rFonts w:eastAsia="Calibri"/>
                <w:szCs w:val="22"/>
              </w:rPr>
              <w:t>VSV138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3E843F" w14:textId="6669AC1E" w:rsidR="00C92FD2" w:rsidRPr="004B1509" w:rsidRDefault="00C92FD2" w:rsidP="00C92FD2">
            <w:pPr>
              <w:rPr>
                <w:rFonts w:eastAsia="Calibri"/>
                <w:szCs w:val="22"/>
              </w:rPr>
            </w:pPr>
            <w:r w:rsidRPr="00AC0E32">
              <w:rPr>
                <w:rFonts w:eastAsia="Calibri"/>
                <w:szCs w:val="22"/>
              </w:rPr>
              <w:t xml:space="preserve">Pravažiuojamasis kelias nuo kelio Nr. v51 iki </w:t>
            </w:r>
            <w:proofErr w:type="spellStart"/>
            <w:r w:rsidRPr="00AC0E32">
              <w:rPr>
                <w:rFonts w:eastAsia="Calibri"/>
                <w:szCs w:val="22"/>
              </w:rPr>
              <w:t>Bilėnų</w:t>
            </w:r>
            <w:proofErr w:type="spellEnd"/>
            <w:r w:rsidRPr="00AC0E32">
              <w:rPr>
                <w:rFonts w:eastAsia="Calibri"/>
                <w:szCs w:val="22"/>
              </w:rPr>
              <w:t xml:space="preserve">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6446BF" w14:textId="4A034893" w:rsidR="00C92FD2" w:rsidRPr="004B1509" w:rsidRDefault="00C92FD2" w:rsidP="00C92FD2">
            <w:pPr>
              <w:jc w:val="right"/>
              <w:rPr>
                <w:rFonts w:eastAsia="Calibri"/>
                <w:szCs w:val="22"/>
              </w:rPr>
            </w:pPr>
            <w:r w:rsidRPr="00AC0E32">
              <w:rPr>
                <w:rFonts w:eastAsia="Calibri"/>
                <w:szCs w:val="22"/>
              </w:rPr>
              <w:t xml:space="preserve"> </w:t>
            </w:r>
            <w:r w:rsidRPr="00AC0E32">
              <w:rPr>
                <w:rFonts w:eastAsia="Calibri"/>
                <w:bCs/>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AC968" w14:textId="65115F20" w:rsidR="00C92FD2" w:rsidRPr="004B1509" w:rsidRDefault="00C92FD2" w:rsidP="00C92FD2">
            <w:pPr>
              <w:jc w:val="right"/>
              <w:rPr>
                <w:rFonts w:eastAsia="Calibri"/>
                <w:szCs w:val="22"/>
              </w:rPr>
            </w:pPr>
            <w:r w:rsidRPr="00AC0E3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D6137" w14:textId="1F5E9CCD" w:rsidR="00C92FD2" w:rsidRPr="004B1509" w:rsidRDefault="00C92FD2" w:rsidP="00C92FD2">
            <w:pPr>
              <w:jc w:val="right"/>
              <w:rPr>
                <w:rFonts w:eastAsia="Calibri"/>
                <w:szCs w:val="22"/>
              </w:rPr>
            </w:pPr>
            <w:r w:rsidRPr="00AC0E32">
              <w:rPr>
                <w:rFonts w:eastAsia="Calibri"/>
                <w:bCs/>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4AEE" w14:textId="4A02DA50" w:rsidR="00C92FD2" w:rsidRPr="004B1509" w:rsidRDefault="00C92FD2" w:rsidP="00C92FD2">
            <w:pPr>
              <w:jc w:val="right"/>
              <w:rPr>
                <w:rFonts w:eastAsia="Calibri"/>
                <w:szCs w:val="22"/>
              </w:rPr>
            </w:pPr>
            <w:r w:rsidRPr="00AC0E3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25F08" w14:textId="7EE66612" w:rsidR="00C92FD2" w:rsidRPr="004B1509" w:rsidRDefault="00C92FD2" w:rsidP="00C92FD2">
            <w:pPr>
              <w:jc w:val="center"/>
              <w:rPr>
                <w:rFonts w:eastAsia="Calibri"/>
                <w:bCs/>
                <w:szCs w:val="22"/>
              </w:rPr>
            </w:pPr>
            <w:proofErr w:type="spellStart"/>
            <w:r w:rsidRPr="00AC0E32">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649631" w14:textId="1A99C97B" w:rsidR="00C92FD2" w:rsidRPr="004B1509" w:rsidRDefault="00C92FD2" w:rsidP="00C92FD2">
            <w:pPr>
              <w:jc w:val="center"/>
              <w:rPr>
                <w:rFonts w:eastAsia="Calibri"/>
                <w:szCs w:val="22"/>
              </w:rPr>
            </w:pPr>
            <w:r w:rsidRPr="00AC0E32">
              <w:rPr>
                <w:rFonts w:eastAsia="Calibri"/>
                <w:bCs/>
                <w:szCs w:val="22"/>
              </w:rPr>
              <w:t>4400-6689-3105</w:t>
            </w:r>
          </w:p>
        </w:tc>
      </w:tr>
      <w:tr w:rsidR="00C92FD2" w:rsidRPr="004B1509" w14:paraId="00EFA852"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711FF6F"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133C5" w14:textId="781EFB3A" w:rsidR="00C92FD2" w:rsidRPr="004B1509" w:rsidRDefault="00C92FD2" w:rsidP="00C92FD2">
            <w:pPr>
              <w:rPr>
                <w:rFonts w:eastAsia="Calibri"/>
                <w:szCs w:val="22"/>
              </w:rPr>
            </w:pPr>
            <w:r w:rsidRPr="00D81FA7">
              <w:rPr>
                <w:rFonts w:eastAsia="Calibri"/>
                <w:szCs w:val="22"/>
              </w:rPr>
              <w:t>VSV139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ABDC5D" w14:textId="1D4B617D" w:rsidR="00C92FD2" w:rsidRPr="004B1509" w:rsidRDefault="00C92FD2" w:rsidP="00C92FD2">
            <w:pPr>
              <w:rPr>
                <w:rFonts w:eastAsia="Calibri"/>
                <w:szCs w:val="22"/>
              </w:rPr>
            </w:pPr>
            <w:r w:rsidRPr="00D81FA7">
              <w:rPr>
                <w:rFonts w:eastAsia="Calibri"/>
                <w:szCs w:val="22"/>
              </w:rPr>
              <w:t>Privažiuojamasis kelias prie vandens valymo įrengimų Viešintų mstl. nuo kelio Nr. v37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1C6C9" w14:textId="2896F429" w:rsidR="00C92FD2" w:rsidRPr="004B1509" w:rsidRDefault="00C92FD2" w:rsidP="00C92FD2">
            <w:pPr>
              <w:jc w:val="right"/>
              <w:rPr>
                <w:rFonts w:eastAsia="Calibri"/>
                <w:szCs w:val="22"/>
              </w:rPr>
            </w:pPr>
            <w:r w:rsidRPr="00D81FA7">
              <w:rPr>
                <w:rFonts w:eastAsia="Calibri"/>
                <w:bCs/>
                <w:szCs w:val="22"/>
              </w:rPr>
              <w:t>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3CF2F" w14:textId="1D1CB29D"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00076" w14:textId="3183BF81" w:rsidR="00C92FD2" w:rsidRPr="004B1509" w:rsidRDefault="00C92FD2" w:rsidP="00C92FD2">
            <w:pPr>
              <w:jc w:val="right"/>
              <w:rPr>
                <w:rFonts w:eastAsia="Calibri"/>
                <w:szCs w:val="22"/>
              </w:rPr>
            </w:pPr>
            <w:r w:rsidRPr="00D81FA7">
              <w:rPr>
                <w:rFonts w:eastAsia="Calibri"/>
                <w:bCs/>
                <w:szCs w:val="22"/>
              </w:rPr>
              <w:t>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E8629" w14:textId="5F859611" w:rsidR="00C92FD2" w:rsidRPr="004B1509" w:rsidRDefault="00C92FD2" w:rsidP="00C92FD2">
            <w:pPr>
              <w:jc w:val="right"/>
              <w:rPr>
                <w:rFonts w:eastAsia="Calibri"/>
                <w:szCs w:val="22"/>
              </w:rPr>
            </w:pPr>
            <w:r w:rsidRPr="00D81FA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D9DD2" w14:textId="41E60513" w:rsidR="00C92FD2" w:rsidRPr="004B1509" w:rsidRDefault="00C92FD2" w:rsidP="00C92FD2">
            <w:pPr>
              <w:jc w:val="center"/>
              <w:rPr>
                <w:rFonts w:eastAsia="Calibri"/>
                <w:bCs/>
                <w:szCs w:val="22"/>
              </w:rPr>
            </w:pPr>
            <w:proofErr w:type="spellStart"/>
            <w:r w:rsidRPr="00D81FA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FC73B4" w14:textId="0E2C665B" w:rsidR="00C92FD2" w:rsidRPr="004B1509" w:rsidRDefault="00C92FD2" w:rsidP="00C92FD2">
            <w:pPr>
              <w:jc w:val="center"/>
              <w:rPr>
                <w:rFonts w:eastAsia="Calibri"/>
                <w:szCs w:val="22"/>
              </w:rPr>
            </w:pPr>
            <w:r w:rsidRPr="00D81FA7">
              <w:rPr>
                <w:rFonts w:eastAsia="Calibri"/>
                <w:bCs/>
                <w:szCs w:val="22"/>
              </w:rPr>
              <w:t>4400-6689-3127</w:t>
            </w:r>
          </w:p>
        </w:tc>
      </w:tr>
      <w:tr w:rsidR="00C92FD2" w:rsidRPr="004B1509" w14:paraId="6A615D80"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051902CC"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8CF7A5" w14:textId="5DCBF703" w:rsidR="00C92FD2" w:rsidRPr="004B1509" w:rsidRDefault="00C92FD2" w:rsidP="00C92FD2">
            <w:pPr>
              <w:rPr>
                <w:rFonts w:eastAsia="Calibri"/>
                <w:szCs w:val="22"/>
              </w:rPr>
            </w:pPr>
            <w:r w:rsidRPr="00D81FA7">
              <w:rPr>
                <w:rFonts w:eastAsia="Calibri"/>
                <w:szCs w:val="22"/>
              </w:rPr>
              <w:t>VSV146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05485E" w14:textId="6B710B45" w:rsidR="00C92FD2" w:rsidRPr="004B1509" w:rsidRDefault="00C92FD2" w:rsidP="00C92FD2">
            <w:pPr>
              <w:rPr>
                <w:rFonts w:eastAsia="Calibri"/>
                <w:szCs w:val="22"/>
              </w:rPr>
            </w:pPr>
            <w:r w:rsidRPr="00D81FA7">
              <w:rPr>
                <w:rFonts w:eastAsia="Calibri"/>
                <w:szCs w:val="22"/>
              </w:rPr>
              <w:t xml:space="preserve">Privažiuojamasis kelias prie gamybinių pastatų </w:t>
            </w:r>
            <w:proofErr w:type="spellStart"/>
            <w:r w:rsidRPr="00D81FA7">
              <w:rPr>
                <w:rFonts w:eastAsia="Calibri"/>
                <w:szCs w:val="22"/>
              </w:rPr>
              <w:t>Nemeirių</w:t>
            </w:r>
            <w:proofErr w:type="spellEnd"/>
            <w:r w:rsidRPr="00D81FA7">
              <w:rPr>
                <w:rFonts w:eastAsia="Calibri"/>
                <w:szCs w:val="22"/>
              </w:rPr>
              <w:t xml:space="preserve"> k. nuo kelio Nr. v5,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B62D62" w14:textId="6C150C93" w:rsidR="00C92FD2" w:rsidRPr="004B1509" w:rsidRDefault="00C92FD2" w:rsidP="00C92FD2">
            <w:pPr>
              <w:jc w:val="right"/>
              <w:rPr>
                <w:rFonts w:eastAsia="Calibri"/>
                <w:szCs w:val="22"/>
              </w:rPr>
            </w:pPr>
            <w:r w:rsidRPr="00D81FA7">
              <w:rPr>
                <w:rFonts w:eastAsia="Calibri"/>
                <w:bCs/>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7C1B2" w14:textId="01A3A195"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EB33D" w14:textId="5D809F89" w:rsidR="00C92FD2" w:rsidRPr="004B1509" w:rsidRDefault="00C92FD2" w:rsidP="00C92FD2">
            <w:pPr>
              <w:jc w:val="right"/>
              <w:rPr>
                <w:rFonts w:eastAsia="Calibri"/>
                <w:szCs w:val="22"/>
              </w:rPr>
            </w:pPr>
            <w:r w:rsidRPr="00D81FA7">
              <w:rPr>
                <w:rFonts w:eastAsia="Calibri"/>
                <w:bCs/>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F0260" w14:textId="6DEA253C" w:rsidR="00C92FD2" w:rsidRPr="004B1509" w:rsidRDefault="00C92FD2" w:rsidP="00C92FD2">
            <w:pPr>
              <w:jc w:val="right"/>
              <w:rPr>
                <w:rFonts w:eastAsia="Calibri"/>
                <w:szCs w:val="22"/>
              </w:rPr>
            </w:pPr>
            <w:r w:rsidRPr="00D81FA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B0733" w14:textId="77F506A1" w:rsidR="00C92FD2" w:rsidRPr="004B1509" w:rsidRDefault="00C92FD2" w:rsidP="00C92FD2">
            <w:pPr>
              <w:jc w:val="center"/>
              <w:rPr>
                <w:rFonts w:eastAsia="Calibri"/>
                <w:bCs/>
                <w:szCs w:val="22"/>
              </w:rPr>
            </w:pPr>
            <w:proofErr w:type="spellStart"/>
            <w:r w:rsidRPr="00D81FA7">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DFFFB3" w14:textId="0542BB5F" w:rsidR="00C92FD2" w:rsidRPr="004B1509" w:rsidRDefault="00C92FD2" w:rsidP="00C92FD2">
            <w:pPr>
              <w:jc w:val="center"/>
              <w:rPr>
                <w:rFonts w:eastAsia="Calibri"/>
                <w:szCs w:val="22"/>
              </w:rPr>
            </w:pPr>
            <w:r w:rsidRPr="00D81FA7">
              <w:rPr>
                <w:rFonts w:eastAsia="Calibri"/>
                <w:bCs/>
                <w:szCs w:val="22"/>
              </w:rPr>
              <w:t>4400-6689-3070</w:t>
            </w:r>
          </w:p>
        </w:tc>
      </w:tr>
      <w:tr w:rsidR="00C92FD2" w:rsidRPr="004B1509" w14:paraId="5D001DF4"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44CF1C9"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47048" w14:textId="5C2615E3" w:rsidR="00C92FD2" w:rsidRPr="004B1509" w:rsidRDefault="00C92FD2" w:rsidP="00C92FD2">
            <w:pPr>
              <w:rPr>
                <w:rFonts w:eastAsia="Calibri"/>
                <w:szCs w:val="22"/>
              </w:rPr>
            </w:pPr>
            <w:r w:rsidRPr="00D81FA7">
              <w:rPr>
                <w:rFonts w:eastAsia="Calibri"/>
                <w:szCs w:val="22"/>
              </w:rPr>
              <w:t>VSV147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43FD8" w14:textId="11A5EE95" w:rsidR="00C92FD2" w:rsidRPr="004B1509" w:rsidRDefault="00C92FD2" w:rsidP="00C92FD2">
            <w:pPr>
              <w:rPr>
                <w:rFonts w:eastAsia="Calibri"/>
                <w:szCs w:val="22"/>
              </w:rPr>
            </w:pPr>
            <w:r w:rsidRPr="00D81FA7">
              <w:rPr>
                <w:rFonts w:eastAsia="Calibri"/>
                <w:szCs w:val="22"/>
              </w:rPr>
              <w:t xml:space="preserve">Privažiuojamasis kelias prie gamybinių pastatų </w:t>
            </w:r>
            <w:proofErr w:type="spellStart"/>
            <w:r w:rsidRPr="00D81FA7">
              <w:rPr>
                <w:rFonts w:eastAsia="Calibri"/>
                <w:szCs w:val="22"/>
              </w:rPr>
              <w:t>Nemeirių</w:t>
            </w:r>
            <w:proofErr w:type="spellEnd"/>
            <w:r w:rsidRPr="00D81FA7">
              <w:rPr>
                <w:rFonts w:eastAsia="Calibri"/>
                <w:szCs w:val="22"/>
              </w:rPr>
              <w:t xml:space="preserve"> k. nuo kelio Nr. v5,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01F21A" w14:textId="1789791F" w:rsidR="00C92FD2" w:rsidRPr="004B1509" w:rsidRDefault="00C92FD2" w:rsidP="00C92FD2">
            <w:pPr>
              <w:jc w:val="right"/>
              <w:rPr>
                <w:rFonts w:eastAsia="Calibri"/>
                <w:szCs w:val="22"/>
              </w:rPr>
            </w:pPr>
            <w:r w:rsidRPr="00D81FA7">
              <w:rPr>
                <w:rFonts w:eastAsia="Calibri"/>
                <w:bCs/>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7E7F" w14:textId="463DC124"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D10A" w14:textId="6085B47E" w:rsidR="00C92FD2" w:rsidRPr="004B1509" w:rsidRDefault="00C92FD2" w:rsidP="00C92FD2">
            <w:pPr>
              <w:jc w:val="right"/>
              <w:rPr>
                <w:rFonts w:eastAsia="Calibri"/>
                <w:szCs w:val="22"/>
              </w:rPr>
            </w:pPr>
            <w:r w:rsidRPr="00D81FA7">
              <w:rPr>
                <w:rFonts w:eastAsia="Calibri"/>
                <w:bCs/>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62CB2" w14:textId="79DDB294" w:rsidR="00C92FD2" w:rsidRPr="004B1509" w:rsidRDefault="00C92FD2" w:rsidP="00C92FD2">
            <w:pPr>
              <w:jc w:val="right"/>
              <w:rPr>
                <w:rFonts w:eastAsia="Calibri"/>
                <w:szCs w:val="22"/>
              </w:rPr>
            </w:pPr>
            <w:r w:rsidRPr="00D81FA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D8E1D" w14:textId="58252238" w:rsidR="00C92FD2" w:rsidRPr="004B1509" w:rsidRDefault="00C92FD2" w:rsidP="00C92FD2">
            <w:pPr>
              <w:jc w:val="center"/>
              <w:rPr>
                <w:rFonts w:eastAsia="Calibri"/>
                <w:bCs/>
                <w:szCs w:val="22"/>
              </w:rPr>
            </w:pPr>
            <w:proofErr w:type="spellStart"/>
            <w:r w:rsidRPr="00D81FA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A1ECA4" w14:textId="19D60B7E" w:rsidR="00C92FD2" w:rsidRPr="004B1509" w:rsidRDefault="00C92FD2" w:rsidP="00C92FD2">
            <w:pPr>
              <w:jc w:val="center"/>
              <w:rPr>
                <w:rFonts w:eastAsia="Calibri"/>
                <w:szCs w:val="22"/>
              </w:rPr>
            </w:pPr>
            <w:r w:rsidRPr="00D81FA7">
              <w:rPr>
                <w:rFonts w:eastAsia="Calibri"/>
                <w:bCs/>
                <w:szCs w:val="22"/>
              </w:rPr>
              <w:t>4400-6689-3081</w:t>
            </w:r>
          </w:p>
        </w:tc>
      </w:tr>
      <w:tr w:rsidR="00C92FD2" w:rsidRPr="004B1509" w14:paraId="60A92C98"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6889F354"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8C79E" w14:textId="2DFFDD34" w:rsidR="00C92FD2" w:rsidRPr="004B1509" w:rsidRDefault="00C92FD2" w:rsidP="00C92FD2">
            <w:pPr>
              <w:rPr>
                <w:rFonts w:eastAsia="Calibri"/>
                <w:szCs w:val="22"/>
              </w:rPr>
            </w:pPr>
            <w:r w:rsidRPr="00D81FA7">
              <w:rPr>
                <w:rFonts w:eastAsia="Calibri"/>
                <w:szCs w:val="22"/>
              </w:rPr>
              <w:t>VSV150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1EB3AA" w14:textId="6550BBAB" w:rsidR="00C92FD2" w:rsidRPr="004B1509" w:rsidRDefault="00C92FD2" w:rsidP="00C92FD2">
            <w:pPr>
              <w:rPr>
                <w:rFonts w:eastAsia="Calibri"/>
                <w:szCs w:val="22"/>
              </w:rPr>
            </w:pPr>
            <w:r w:rsidRPr="00D81FA7">
              <w:rPr>
                <w:rFonts w:eastAsia="Calibri"/>
                <w:szCs w:val="22"/>
              </w:rPr>
              <w:t xml:space="preserve">Pravažiuojamasis kelias nuo Eglynės g., </w:t>
            </w:r>
            <w:proofErr w:type="spellStart"/>
            <w:r w:rsidRPr="00D81FA7">
              <w:rPr>
                <w:rFonts w:eastAsia="Calibri"/>
                <w:szCs w:val="22"/>
              </w:rPr>
              <w:t>Viešintėlių</w:t>
            </w:r>
            <w:proofErr w:type="spellEnd"/>
            <w:r w:rsidRPr="00D81FA7">
              <w:rPr>
                <w:rFonts w:eastAsia="Calibri"/>
                <w:szCs w:val="22"/>
              </w:rPr>
              <w:t xml:space="preserve"> k. iki kelio Nr. v32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F749A" w14:textId="5DF1A4BB" w:rsidR="00C92FD2" w:rsidRPr="004B1509" w:rsidRDefault="00C92FD2" w:rsidP="00C92FD2">
            <w:pPr>
              <w:jc w:val="right"/>
              <w:rPr>
                <w:rFonts w:eastAsia="Calibri"/>
                <w:szCs w:val="22"/>
              </w:rPr>
            </w:pPr>
            <w:r w:rsidRPr="00D81FA7">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8E488" w14:textId="10135749"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EBCF" w14:textId="43F5735A"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A12BA" w14:textId="3C1A76AC" w:rsidR="00C92FD2" w:rsidRPr="004B1509" w:rsidRDefault="00C92FD2" w:rsidP="00C92FD2">
            <w:pPr>
              <w:jc w:val="right"/>
              <w:rPr>
                <w:rFonts w:eastAsia="Calibri"/>
                <w:szCs w:val="22"/>
              </w:rPr>
            </w:pPr>
            <w:r w:rsidRPr="00D81FA7">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D620E" w14:textId="78FF59B9" w:rsidR="00C92FD2" w:rsidRPr="004B1509" w:rsidRDefault="00C92FD2" w:rsidP="00C92FD2">
            <w:pPr>
              <w:jc w:val="center"/>
              <w:rPr>
                <w:rFonts w:eastAsia="Calibri"/>
                <w:bCs/>
                <w:szCs w:val="22"/>
              </w:rPr>
            </w:pPr>
            <w:proofErr w:type="spellStart"/>
            <w:r w:rsidRPr="00D81FA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878FEB" w14:textId="722AB178" w:rsidR="00C92FD2" w:rsidRPr="004B1509" w:rsidRDefault="00C92FD2" w:rsidP="00C92FD2">
            <w:pPr>
              <w:jc w:val="center"/>
              <w:rPr>
                <w:rFonts w:eastAsia="Calibri"/>
                <w:szCs w:val="22"/>
              </w:rPr>
            </w:pPr>
            <w:r w:rsidRPr="00D81FA7">
              <w:rPr>
                <w:rFonts w:eastAsia="Calibri"/>
                <w:szCs w:val="22"/>
              </w:rPr>
              <w:t>-</w:t>
            </w:r>
          </w:p>
        </w:tc>
      </w:tr>
      <w:tr w:rsidR="00C92FD2" w:rsidRPr="004B1509" w14:paraId="5BD9463F" w14:textId="77777777" w:rsidTr="00AC0CD7">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5520B7BB"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356C14" w14:textId="45D50C60" w:rsidR="00C92FD2" w:rsidRPr="004B1509" w:rsidRDefault="00C92FD2" w:rsidP="00C92FD2">
            <w:pPr>
              <w:rPr>
                <w:rFonts w:eastAsia="Calibri"/>
                <w:szCs w:val="22"/>
              </w:rPr>
            </w:pPr>
            <w:r w:rsidRPr="00D81FA7">
              <w:rPr>
                <w:rFonts w:eastAsia="Calibri"/>
                <w:szCs w:val="22"/>
              </w:rPr>
              <w:t>VSV152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8031BB" w14:textId="0ECD108A" w:rsidR="00C92FD2" w:rsidRPr="004B1509" w:rsidRDefault="00C92FD2" w:rsidP="00C92FD2">
            <w:pPr>
              <w:rPr>
                <w:rFonts w:eastAsia="Calibri"/>
                <w:szCs w:val="22"/>
              </w:rPr>
            </w:pPr>
            <w:r w:rsidRPr="00D81FA7">
              <w:rPr>
                <w:rFonts w:eastAsia="Calibri"/>
                <w:szCs w:val="22"/>
              </w:rPr>
              <w:t>Pravažiuojamasis kelias nuo kelio Nr. 1211 iki kelio Nr. v48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008D14" w14:textId="5DEC45CF" w:rsidR="00C92FD2" w:rsidRPr="004B1509" w:rsidRDefault="00C92FD2" w:rsidP="00C92FD2">
            <w:pPr>
              <w:jc w:val="right"/>
              <w:rPr>
                <w:rFonts w:eastAsia="Calibri"/>
                <w:szCs w:val="22"/>
              </w:rPr>
            </w:pPr>
            <w:r w:rsidRPr="00D81FA7">
              <w:rPr>
                <w:rFonts w:eastAsia="Calibri"/>
                <w:bCs/>
                <w:szCs w:val="22"/>
              </w:rPr>
              <w:t>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1104F" w14:textId="279C6983"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B6A95" w14:textId="2E07611B" w:rsidR="00C92FD2" w:rsidRPr="004B1509" w:rsidRDefault="00C92FD2" w:rsidP="00C92FD2">
            <w:pPr>
              <w:jc w:val="right"/>
              <w:rPr>
                <w:rFonts w:eastAsia="Calibri"/>
                <w:szCs w:val="22"/>
              </w:rPr>
            </w:pPr>
            <w:r w:rsidRPr="00D81FA7">
              <w:rPr>
                <w:rFonts w:eastAsia="Calibri"/>
                <w:bCs/>
                <w:szCs w:val="22"/>
              </w:rPr>
              <w:t>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C5B3" w14:textId="66339D0C" w:rsidR="00C92FD2" w:rsidRPr="004B1509" w:rsidRDefault="00C92FD2" w:rsidP="00C92FD2">
            <w:pPr>
              <w:jc w:val="right"/>
              <w:rPr>
                <w:rFonts w:eastAsia="Calibri"/>
                <w:szCs w:val="22"/>
              </w:rPr>
            </w:pPr>
            <w:r w:rsidRPr="00D81FA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12943" w14:textId="1976FDD2" w:rsidR="00C92FD2" w:rsidRPr="004B1509" w:rsidRDefault="00C92FD2" w:rsidP="00C92FD2">
            <w:pPr>
              <w:jc w:val="center"/>
              <w:rPr>
                <w:rFonts w:eastAsia="Calibri"/>
                <w:bCs/>
                <w:szCs w:val="22"/>
              </w:rPr>
            </w:pPr>
            <w:r w:rsidRPr="00D81FA7">
              <w:rPr>
                <w:rFonts w:eastAsia="Calibri"/>
                <w:bCs/>
                <w:szCs w:val="22"/>
              </w:rPr>
              <w:t xml:space="preserve"> </w:t>
            </w:r>
            <w:proofErr w:type="spellStart"/>
            <w:r w:rsidRPr="00D81FA7">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78C2E2" w14:textId="25E11171" w:rsidR="00C92FD2" w:rsidRPr="004B1509" w:rsidRDefault="00C92FD2" w:rsidP="00C92FD2">
            <w:pPr>
              <w:jc w:val="center"/>
              <w:rPr>
                <w:rFonts w:eastAsia="Calibri"/>
                <w:szCs w:val="22"/>
              </w:rPr>
            </w:pPr>
            <w:r w:rsidRPr="00D81FA7">
              <w:rPr>
                <w:rFonts w:eastAsia="Calibri"/>
                <w:bCs/>
                <w:szCs w:val="22"/>
              </w:rPr>
              <w:t>4400-6689-3146</w:t>
            </w:r>
          </w:p>
        </w:tc>
      </w:tr>
      <w:tr w:rsidR="00C92FD2" w:rsidRPr="004B1509" w14:paraId="65B1BF08" w14:textId="77777777" w:rsidTr="00C448F0">
        <w:trPr>
          <w:jc w:val="center"/>
        </w:trPr>
        <w:tc>
          <w:tcPr>
            <w:tcW w:w="960" w:type="dxa"/>
            <w:tcBorders>
              <w:top w:val="single" w:sz="4" w:space="0" w:color="auto"/>
              <w:left w:val="single" w:sz="12" w:space="0" w:color="auto"/>
              <w:bottom w:val="single" w:sz="4" w:space="0" w:color="auto"/>
              <w:right w:val="single" w:sz="4" w:space="0" w:color="auto"/>
            </w:tcBorders>
            <w:vAlign w:val="center"/>
          </w:tcPr>
          <w:p w14:paraId="3968B92D"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4C878" w14:textId="74649AFC" w:rsidR="00C92FD2" w:rsidRPr="004B1509" w:rsidRDefault="00C92FD2" w:rsidP="00C92FD2">
            <w:pPr>
              <w:rPr>
                <w:rFonts w:eastAsia="Calibri"/>
                <w:szCs w:val="22"/>
              </w:rPr>
            </w:pPr>
            <w:r w:rsidRPr="00D81FA7">
              <w:rPr>
                <w:rFonts w:eastAsia="Calibri"/>
                <w:szCs w:val="22"/>
              </w:rPr>
              <w:t>VSV154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DB6442" w14:textId="113EBAE7" w:rsidR="00C92FD2" w:rsidRPr="004B1509" w:rsidRDefault="00C92FD2" w:rsidP="00C92FD2">
            <w:pPr>
              <w:rPr>
                <w:rFonts w:eastAsia="Calibri"/>
                <w:szCs w:val="22"/>
              </w:rPr>
            </w:pPr>
            <w:r w:rsidRPr="00D81FA7">
              <w:rPr>
                <w:rFonts w:eastAsia="Calibri"/>
                <w:szCs w:val="22"/>
              </w:rPr>
              <w:t>Privažiuojamasis kelias prie kapinių Šilų k. nuo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A20873" w14:textId="1F6BDC4F" w:rsidR="00C92FD2" w:rsidRPr="004B1509" w:rsidRDefault="00C92FD2" w:rsidP="00C92FD2">
            <w:pPr>
              <w:jc w:val="right"/>
              <w:rPr>
                <w:rFonts w:eastAsia="Calibri"/>
                <w:szCs w:val="22"/>
              </w:rPr>
            </w:pPr>
            <w:r w:rsidRPr="00D81FA7">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B0C3B" w14:textId="08EE8A04"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0EEDA" w14:textId="7B8268C3"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7FC9B" w14:textId="14CD82EB" w:rsidR="00C92FD2" w:rsidRPr="004B1509" w:rsidRDefault="00C92FD2" w:rsidP="00C92FD2">
            <w:pPr>
              <w:jc w:val="right"/>
              <w:rPr>
                <w:rFonts w:eastAsia="Calibri"/>
                <w:szCs w:val="22"/>
              </w:rPr>
            </w:pPr>
            <w:r w:rsidRPr="00D81FA7">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82B73A" w14:textId="24FF867F" w:rsidR="00C92FD2" w:rsidRPr="004B1509" w:rsidRDefault="00C92FD2" w:rsidP="00C92FD2">
            <w:pPr>
              <w:jc w:val="center"/>
              <w:rPr>
                <w:rFonts w:eastAsia="Calibri"/>
                <w:bCs/>
                <w:szCs w:val="22"/>
              </w:rPr>
            </w:pPr>
            <w:proofErr w:type="spellStart"/>
            <w:r w:rsidRPr="00D81FA7">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BBFBA5" w14:textId="5BC4321F" w:rsidR="00C92FD2" w:rsidRPr="004B1509" w:rsidRDefault="00C92FD2" w:rsidP="00C92FD2">
            <w:pPr>
              <w:jc w:val="center"/>
              <w:rPr>
                <w:rFonts w:eastAsia="Calibri"/>
                <w:szCs w:val="22"/>
              </w:rPr>
            </w:pPr>
            <w:r w:rsidRPr="00D81FA7">
              <w:rPr>
                <w:rFonts w:eastAsia="Calibri"/>
                <w:szCs w:val="22"/>
              </w:rPr>
              <w:t>-</w:t>
            </w:r>
          </w:p>
        </w:tc>
      </w:tr>
      <w:tr w:rsidR="00C92FD2" w:rsidRPr="004B1509" w14:paraId="2104D74D" w14:textId="77777777" w:rsidTr="00C448F0">
        <w:trPr>
          <w:jc w:val="center"/>
        </w:trPr>
        <w:tc>
          <w:tcPr>
            <w:tcW w:w="960" w:type="dxa"/>
            <w:tcBorders>
              <w:top w:val="single" w:sz="4" w:space="0" w:color="auto"/>
              <w:left w:val="single" w:sz="12" w:space="0" w:color="auto"/>
              <w:bottom w:val="single" w:sz="12" w:space="0" w:color="auto"/>
              <w:right w:val="single" w:sz="4" w:space="0" w:color="auto"/>
            </w:tcBorders>
            <w:vAlign w:val="center"/>
          </w:tcPr>
          <w:p w14:paraId="6EFA8ACB" w14:textId="77777777" w:rsidR="00C92FD2" w:rsidRPr="004B1509" w:rsidRDefault="00C92FD2" w:rsidP="00C92FD2">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1CAB7560" w14:textId="41C467DF" w:rsidR="00C92FD2" w:rsidRPr="004B1509" w:rsidRDefault="00C92FD2" w:rsidP="00C92FD2">
            <w:pPr>
              <w:rPr>
                <w:rFonts w:eastAsia="Calibri"/>
                <w:szCs w:val="22"/>
              </w:rPr>
            </w:pPr>
            <w:r w:rsidRPr="00D81FA7">
              <w:rPr>
                <w:rFonts w:eastAsia="Calibri"/>
                <w:szCs w:val="22"/>
              </w:rPr>
              <w:t>VSV162</w:t>
            </w:r>
          </w:p>
        </w:tc>
        <w:tc>
          <w:tcPr>
            <w:tcW w:w="4412" w:type="dxa"/>
            <w:tcBorders>
              <w:top w:val="single" w:sz="4" w:space="0" w:color="auto"/>
              <w:left w:val="single" w:sz="4" w:space="0" w:color="auto"/>
              <w:bottom w:val="single" w:sz="12" w:space="0" w:color="auto"/>
              <w:right w:val="single" w:sz="4" w:space="0" w:color="auto"/>
            </w:tcBorders>
            <w:vAlign w:val="center"/>
            <w:hideMark/>
          </w:tcPr>
          <w:p w14:paraId="78C29F71" w14:textId="52F86B06" w:rsidR="00C92FD2" w:rsidRPr="004B1509" w:rsidRDefault="00C92FD2" w:rsidP="00C92FD2">
            <w:pPr>
              <w:rPr>
                <w:rFonts w:eastAsia="Calibri"/>
                <w:szCs w:val="22"/>
              </w:rPr>
            </w:pPr>
            <w:r w:rsidRPr="00D81FA7">
              <w:rPr>
                <w:rFonts w:eastAsia="Calibri"/>
                <w:szCs w:val="22"/>
              </w:rPr>
              <w:t>Pravažiuojamasis kelias nuo kelio Nr. v74 iki kelio Nr. v70</w:t>
            </w:r>
          </w:p>
        </w:tc>
        <w:tc>
          <w:tcPr>
            <w:tcW w:w="1147" w:type="dxa"/>
            <w:tcBorders>
              <w:top w:val="single" w:sz="4" w:space="0" w:color="auto"/>
              <w:left w:val="single" w:sz="4" w:space="0" w:color="auto"/>
              <w:bottom w:val="single" w:sz="12" w:space="0" w:color="auto"/>
              <w:right w:val="single" w:sz="4" w:space="0" w:color="auto"/>
            </w:tcBorders>
            <w:vAlign w:val="center"/>
            <w:hideMark/>
          </w:tcPr>
          <w:p w14:paraId="5D6B9B66" w14:textId="5DBC3047" w:rsidR="00C92FD2" w:rsidRPr="004B1509" w:rsidRDefault="00C92FD2" w:rsidP="00C92FD2">
            <w:pPr>
              <w:jc w:val="right"/>
              <w:rPr>
                <w:rFonts w:eastAsia="Calibri"/>
                <w:szCs w:val="22"/>
              </w:rPr>
            </w:pPr>
            <w:r w:rsidRPr="00D81FA7">
              <w:rPr>
                <w:rFonts w:eastAsia="Calibri"/>
                <w:bCs/>
                <w:szCs w:val="22"/>
              </w:rPr>
              <w:t>537</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043580E2" w14:textId="46E8F779"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139E1600" w14:textId="028C0671" w:rsidR="00C92FD2" w:rsidRPr="004B1509" w:rsidRDefault="00C92FD2" w:rsidP="00C92FD2">
            <w:pPr>
              <w:jc w:val="right"/>
              <w:rPr>
                <w:rFonts w:eastAsia="Calibri"/>
                <w:szCs w:val="22"/>
              </w:rPr>
            </w:pPr>
            <w:r w:rsidRPr="00D81FA7">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2BEC4CF" w14:textId="3480A608" w:rsidR="00C92FD2" w:rsidRPr="004B1509" w:rsidRDefault="00C92FD2" w:rsidP="00C92FD2">
            <w:pPr>
              <w:jc w:val="right"/>
              <w:rPr>
                <w:rFonts w:eastAsia="Calibri"/>
                <w:szCs w:val="22"/>
              </w:rPr>
            </w:pPr>
            <w:r w:rsidRPr="00D81FA7">
              <w:rPr>
                <w:rFonts w:eastAsia="Calibri"/>
                <w:szCs w:val="22"/>
              </w:rPr>
              <w:t xml:space="preserve"> </w:t>
            </w:r>
            <w:r w:rsidRPr="00D81FA7">
              <w:rPr>
                <w:rFonts w:eastAsia="Calibri"/>
                <w:bCs/>
                <w:szCs w:val="22"/>
              </w:rPr>
              <w:t>537</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B9105A0" w14:textId="0EB6AFF0" w:rsidR="00C92FD2" w:rsidRPr="004B1509" w:rsidRDefault="00C92FD2" w:rsidP="00C92FD2">
            <w:pPr>
              <w:jc w:val="center"/>
              <w:rPr>
                <w:rFonts w:eastAsia="Calibri"/>
                <w:bCs/>
                <w:szCs w:val="22"/>
              </w:rPr>
            </w:pPr>
            <w:proofErr w:type="spellStart"/>
            <w:r w:rsidRPr="00D81FA7">
              <w:rPr>
                <w:rFonts w:eastAsia="Calibri"/>
                <w:bCs/>
                <w:szCs w:val="22"/>
              </w:rPr>
              <w:t>IVv</w:t>
            </w:r>
            <w:proofErr w:type="spellEnd"/>
          </w:p>
        </w:tc>
        <w:tc>
          <w:tcPr>
            <w:tcW w:w="1983" w:type="dxa"/>
            <w:tcBorders>
              <w:top w:val="single" w:sz="4" w:space="0" w:color="auto"/>
              <w:left w:val="single" w:sz="4" w:space="0" w:color="auto"/>
              <w:bottom w:val="single" w:sz="12" w:space="0" w:color="auto"/>
              <w:right w:val="single" w:sz="12" w:space="0" w:color="auto"/>
            </w:tcBorders>
            <w:vAlign w:val="center"/>
            <w:hideMark/>
          </w:tcPr>
          <w:p w14:paraId="6591AF74" w14:textId="343682F9" w:rsidR="00C92FD2" w:rsidRPr="004B1509" w:rsidRDefault="00C92FD2" w:rsidP="00C92FD2">
            <w:pPr>
              <w:jc w:val="center"/>
              <w:rPr>
                <w:rFonts w:eastAsia="Calibri"/>
                <w:szCs w:val="22"/>
              </w:rPr>
            </w:pPr>
            <w:r w:rsidRPr="00D81FA7">
              <w:rPr>
                <w:rFonts w:eastAsia="Calibri"/>
                <w:bCs/>
                <w:szCs w:val="22"/>
              </w:rPr>
              <w:t>4400-6646-8464</w:t>
            </w:r>
          </w:p>
        </w:tc>
      </w:tr>
      <w:tr w:rsidR="003A7548" w:rsidRPr="005361E1" w14:paraId="2C30EBCD" w14:textId="77777777" w:rsidTr="00C448F0">
        <w:trPr>
          <w:jc w:val="center"/>
        </w:trPr>
        <w:tc>
          <w:tcPr>
            <w:tcW w:w="960" w:type="dxa"/>
            <w:tcBorders>
              <w:top w:val="single" w:sz="12" w:space="0" w:color="auto"/>
              <w:left w:val="single" w:sz="12" w:space="0" w:color="auto"/>
              <w:bottom w:val="single" w:sz="4" w:space="0" w:color="auto"/>
              <w:right w:val="single" w:sz="4" w:space="0" w:color="auto"/>
            </w:tcBorders>
            <w:vAlign w:val="center"/>
            <w:hideMark/>
          </w:tcPr>
          <w:p w14:paraId="1EE8A7A5" w14:textId="77777777" w:rsidR="003A7548" w:rsidRPr="009765B0" w:rsidRDefault="003A7548" w:rsidP="003A7548">
            <w:pPr>
              <w:tabs>
                <w:tab w:val="center" w:pos="4819"/>
                <w:tab w:val="right" w:pos="9638"/>
              </w:tabs>
              <w:rPr>
                <w:rFonts w:eastAsia="Calibri"/>
                <w:b/>
                <w:i/>
                <w:iCs/>
              </w:rPr>
            </w:pPr>
            <w:r w:rsidRPr="009765B0">
              <w:rPr>
                <w:rFonts w:eastAsia="Calibri"/>
                <w:b/>
                <w:i/>
                <w:iCs/>
              </w:rPr>
              <w:lastRenderedPageBreak/>
              <w:t>12.</w:t>
            </w:r>
          </w:p>
        </w:tc>
        <w:tc>
          <w:tcPr>
            <w:tcW w:w="5688" w:type="dxa"/>
            <w:gridSpan w:val="2"/>
            <w:tcBorders>
              <w:top w:val="single" w:sz="12" w:space="0" w:color="auto"/>
              <w:left w:val="single" w:sz="4" w:space="0" w:color="auto"/>
              <w:bottom w:val="single" w:sz="4" w:space="0" w:color="auto"/>
              <w:right w:val="single" w:sz="6" w:space="0" w:color="auto"/>
            </w:tcBorders>
            <w:vAlign w:val="center"/>
            <w:hideMark/>
          </w:tcPr>
          <w:p w14:paraId="5E741BB6" w14:textId="77777777" w:rsidR="003A7548" w:rsidRPr="009765B0" w:rsidRDefault="003A7548" w:rsidP="003A7548">
            <w:pPr>
              <w:rPr>
                <w:rFonts w:eastAsia="Calibri"/>
                <w:b/>
                <w:i/>
                <w:iCs/>
              </w:rPr>
            </w:pPr>
            <w:r w:rsidRPr="009765B0">
              <w:rPr>
                <w:rFonts w:eastAsia="Calibri"/>
                <w:b/>
                <w:i/>
                <w:iCs/>
              </w:rPr>
              <w:t>Bendras gatvių ir vietinės reikšmės kelių ilgis Anykščių rajono savivaldybėje:</w:t>
            </w:r>
          </w:p>
        </w:tc>
        <w:tc>
          <w:tcPr>
            <w:tcW w:w="1147" w:type="dxa"/>
            <w:tcBorders>
              <w:top w:val="single" w:sz="12" w:space="0" w:color="auto"/>
              <w:left w:val="single" w:sz="6" w:space="0" w:color="auto"/>
              <w:bottom w:val="single" w:sz="6" w:space="0" w:color="auto"/>
              <w:right w:val="single" w:sz="6" w:space="0" w:color="auto"/>
            </w:tcBorders>
            <w:vAlign w:val="center"/>
          </w:tcPr>
          <w:p w14:paraId="27580CDB" w14:textId="45327754" w:rsidR="003A7548" w:rsidRPr="00344F72" w:rsidRDefault="003A7548" w:rsidP="003A7548">
            <w:pPr>
              <w:jc w:val="right"/>
              <w:rPr>
                <w:rFonts w:eastAsia="Calibri"/>
                <w:b/>
                <w:i/>
                <w:iCs/>
                <w:sz w:val="22"/>
                <w:szCs w:val="22"/>
              </w:rPr>
            </w:pPr>
            <w:r>
              <w:rPr>
                <w:rFonts w:eastAsia="Calibri"/>
                <w:b/>
                <w:i/>
                <w:iCs/>
                <w:sz w:val="22"/>
                <w:szCs w:val="22"/>
              </w:rPr>
              <w:t>1 52</w:t>
            </w:r>
            <w:r w:rsidR="002A40A1">
              <w:rPr>
                <w:rFonts w:eastAsia="Calibri"/>
                <w:b/>
                <w:i/>
                <w:iCs/>
                <w:sz w:val="22"/>
                <w:szCs w:val="22"/>
              </w:rPr>
              <w:t>2</w:t>
            </w:r>
            <w:r>
              <w:rPr>
                <w:rFonts w:eastAsia="Calibri"/>
                <w:b/>
                <w:i/>
                <w:iCs/>
                <w:sz w:val="22"/>
                <w:szCs w:val="22"/>
              </w:rPr>
              <w:t xml:space="preserve"> </w:t>
            </w:r>
            <w:r w:rsidR="002A40A1">
              <w:rPr>
                <w:rFonts w:eastAsia="Calibri"/>
                <w:b/>
                <w:i/>
                <w:iCs/>
                <w:sz w:val="22"/>
                <w:szCs w:val="22"/>
              </w:rPr>
              <w:t>838</w:t>
            </w:r>
          </w:p>
        </w:tc>
        <w:tc>
          <w:tcPr>
            <w:tcW w:w="1133" w:type="dxa"/>
            <w:tcBorders>
              <w:top w:val="single" w:sz="12" w:space="0" w:color="auto"/>
              <w:left w:val="single" w:sz="6" w:space="0" w:color="auto"/>
              <w:bottom w:val="single" w:sz="4" w:space="0" w:color="auto"/>
              <w:right w:val="single" w:sz="4" w:space="0" w:color="auto"/>
            </w:tcBorders>
            <w:vAlign w:val="center"/>
          </w:tcPr>
          <w:p w14:paraId="77F1EB12" w14:textId="3198A695" w:rsidR="003A7548" w:rsidRPr="00344F72" w:rsidRDefault="003A7548" w:rsidP="003A7548">
            <w:pPr>
              <w:jc w:val="right"/>
              <w:rPr>
                <w:rFonts w:eastAsia="Calibri"/>
                <w:b/>
                <w:i/>
                <w:iCs/>
                <w:sz w:val="22"/>
                <w:szCs w:val="22"/>
              </w:rPr>
            </w:pPr>
            <w:r>
              <w:rPr>
                <w:rFonts w:eastAsia="Calibri"/>
                <w:b/>
                <w:i/>
                <w:iCs/>
                <w:sz w:val="22"/>
                <w:szCs w:val="22"/>
              </w:rPr>
              <w:t>144 663</w:t>
            </w:r>
          </w:p>
        </w:tc>
        <w:tc>
          <w:tcPr>
            <w:tcW w:w="1133" w:type="dxa"/>
            <w:tcBorders>
              <w:top w:val="single" w:sz="12" w:space="0" w:color="auto"/>
              <w:left w:val="single" w:sz="4" w:space="0" w:color="auto"/>
              <w:bottom w:val="single" w:sz="4" w:space="0" w:color="auto"/>
              <w:right w:val="single" w:sz="4" w:space="0" w:color="auto"/>
            </w:tcBorders>
            <w:vAlign w:val="center"/>
          </w:tcPr>
          <w:p w14:paraId="16D4169D" w14:textId="2B497F33" w:rsidR="003A7548" w:rsidRPr="00344F72" w:rsidRDefault="003A7548" w:rsidP="003A7548">
            <w:pPr>
              <w:jc w:val="right"/>
              <w:rPr>
                <w:rFonts w:eastAsia="Calibri"/>
                <w:b/>
                <w:i/>
                <w:iCs/>
                <w:sz w:val="22"/>
                <w:szCs w:val="22"/>
              </w:rPr>
            </w:pPr>
            <w:r>
              <w:rPr>
                <w:rFonts w:eastAsia="Calibri"/>
                <w:b/>
                <w:i/>
                <w:iCs/>
                <w:sz w:val="22"/>
                <w:szCs w:val="22"/>
              </w:rPr>
              <w:t>1 078 372</w:t>
            </w:r>
          </w:p>
        </w:tc>
        <w:tc>
          <w:tcPr>
            <w:tcW w:w="1133" w:type="dxa"/>
            <w:tcBorders>
              <w:top w:val="single" w:sz="12" w:space="0" w:color="auto"/>
              <w:left w:val="single" w:sz="4" w:space="0" w:color="auto"/>
              <w:bottom w:val="single" w:sz="4" w:space="0" w:color="auto"/>
              <w:right w:val="single" w:sz="4" w:space="0" w:color="auto"/>
            </w:tcBorders>
            <w:vAlign w:val="center"/>
          </w:tcPr>
          <w:p w14:paraId="61744F4A" w14:textId="2B8C0708" w:rsidR="003A7548" w:rsidRPr="00344F72" w:rsidRDefault="003A7548" w:rsidP="003A7548">
            <w:pPr>
              <w:jc w:val="right"/>
              <w:rPr>
                <w:rFonts w:eastAsia="Calibri"/>
                <w:b/>
                <w:i/>
                <w:iCs/>
                <w:sz w:val="22"/>
                <w:szCs w:val="22"/>
              </w:rPr>
            </w:pPr>
            <w:r>
              <w:rPr>
                <w:rFonts w:eastAsia="Calibri"/>
                <w:b/>
                <w:i/>
                <w:iCs/>
                <w:sz w:val="22"/>
                <w:szCs w:val="22"/>
              </w:rPr>
              <w:t>29</w:t>
            </w:r>
            <w:r w:rsidR="002A40A1">
              <w:rPr>
                <w:rFonts w:eastAsia="Calibri"/>
                <w:b/>
                <w:i/>
                <w:iCs/>
                <w:sz w:val="22"/>
                <w:szCs w:val="22"/>
              </w:rPr>
              <w:t>9</w:t>
            </w:r>
            <w:r>
              <w:rPr>
                <w:rFonts w:eastAsia="Calibri"/>
                <w:b/>
                <w:i/>
                <w:iCs/>
                <w:sz w:val="22"/>
                <w:szCs w:val="22"/>
              </w:rPr>
              <w:t xml:space="preserve"> </w:t>
            </w:r>
            <w:r w:rsidR="002A40A1">
              <w:rPr>
                <w:rFonts w:eastAsia="Calibri"/>
                <w:b/>
                <w:i/>
                <w:iCs/>
                <w:sz w:val="22"/>
                <w:szCs w:val="22"/>
              </w:rPr>
              <w:t>803</w:t>
            </w:r>
          </w:p>
        </w:tc>
        <w:tc>
          <w:tcPr>
            <w:tcW w:w="1133"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4612A3F2" w14:textId="77777777" w:rsidR="003A7548" w:rsidRPr="009765B0" w:rsidRDefault="003A7548" w:rsidP="003A7548">
            <w:pPr>
              <w:jc w:val="center"/>
              <w:rPr>
                <w:rFonts w:eastAsia="Calibri"/>
                <w:b/>
                <w:i/>
                <w:iCs/>
              </w:rPr>
            </w:pPr>
          </w:p>
        </w:tc>
        <w:tc>
          <w:tcPr>
            <w:tcW w:w="1983"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5428617D" w14:textId="639FA78F" w:rsidR="003A7548" w:rsidRPr="009765B0" w:rsidRDefault="003A7548" w:rsidP="003A7548">
            <w:pPr>
              <w:jc w:val="center"/>
              <w:rPr>
                <w:rFonts w:eastAsia="Calibri"/>
                <w:b/>
                <w:i/>
                <w:iCs/>
              </w:rPr>
            </w:pPr>
          </w:p>
        </w:tc>
      </w:tr>
      <w:tr w:rsidR="003A7548" w:rsidRPr="005361E1" w14:paraId="717BDC7F" w14:textId="77777777" w:rsidTr="00E25C95">
        <w:trPr>
          <w:jc w:val="center"/>
        </w:trPr>
        <w:tc>
          <w:tcPr>
            <w:tcW w:w="960" w:type="dxa"/>
            <w:tcBorders>
              <w:top w:val="single" w:sz="6" w:space="0" w:color="auto"/>
              <w:left w:val="single" w:sz="12" w:space="0" w:color="auto"/>
              <w:bottom w:val="single" w:sz="4" w:space="0" w:color="auto"/>
              <w:right w:val="single" w:sz="4" w:space="0" w:color="auto"/>
            </w:tcBorders>
            <w:vAlign w:val="center"/>
            <w:hideMark/>
          </w:tcPr>
          <w:p w14:paraId="6BD2E6D2" w14:textId="77777777" w:rsidR="003A7548" w:rsidRPr="005361E1" w:rsidRDefault="003A7548" w:rsidP="003A7548">
            <w:pPr>
              <w:tabs>
                <w:tab w:val="center" w:pos="4819"/>
                <w:tab w:val="right" w:pos="9638"/>
              </w:tabs>
              <w:rPr>
                <w:rFonts w:eastAsia="Calibri"/>
                <w:i/>
                <w:iCs/>
              </w:rPr>
            </w:pPr>
            <w:r w:rsidRPr="005361E1">
              <w:rPr>
                <w:rFonts w:eastAsia="Calibri"/>
                <w:i/>
                <w:iCs/>
              </w:rPr>
              <w:t>12.1.</w:t>
            </w:r>
          </w:p>
        </w:tc>
        <w:tc>
          <w:tcPr>
            <w:tcW w:w="5688" w:type="dxa"/>
            <w:gridSpan w:val="2"/>
            <w:tcBorders>
              <w:top w:val="single" w:sz="6" w:space="0" w:color="auto"/>
              <w:left w:val="single" w:sz="4" w:space="0" w:color="auto"/>
              <w:bottom w:val="single" w:sz="4" w:space="0" w:color="auto"/>
              <w:right w:val="single" w:sz="6" w:space="0" w:color="auto"/>
            </w:tcBorders>
            <w:vAlign w:val="center"/>
            <w:hideMark/>
          </w:tcPr>
          <w:p w14:paraId="14EDEDD8" w14:textId="77777777" w:rsidR="003A7548" w:rsidRPr="005361E1" w:rsidRDefault="003A7548" w:rsidP="003A7548">
            <w:pPr>
              <w:rPr>
                <w:rFonts w:eastAsia="Calibri"/>
                <w:i/>
                <w:iCs/>
              </w:rPr>
            </w:pPr>
            <w:r w:rsidRPr="005361E1">
              <w:rPr>
                <w:rFonts w:eastAsia="Calibri"/>
                <w:i/>
                <w:iCs/>
              </w:rPr>
              <w:t xml:space="preserve">Bendras gatvių ilgis Anykščių rajono savivaldybėje </w:t>
            </w:r>
          </w:p>
        </w:tc>
        <w:tc>
          <w:tcPr>
            <w:tcW w:w="1147" w:type="dxa"/>
            <w:tcBorders>
              <w:top w:val="single" w:sz="6" w:space="0" w:color="auto"/>
              <w:left w:val="single" w:sz="6" w:space="0" w:color="auto"/>
              <w:bottom w:val="single" w:sz="6" w:space="0" w:color="auto"/>
              <w:right w:val="single" w:sz="6" w:space="0" w:color="auto"/>
            </w:tcBorders>
            <w:vAlign w:val="center"/>
          </w:tcPr>
          <w:p w14:paraId="06CA2C26" w14:textId="76EA8E74" w:rsidR="003A7548" w:rsidRPr="00344F72" w:rsidRDefault="003A7548" w:rsidP="003A7548">
            <w:pPr>
              <w:jc w:val="right"/>
              <w:rPr>
                <w:rFonts w:eastAsia="Calibri"/>
                <w:i/>
                <w:iCs/>
                <w:sz w:val="22"/>
                <w:szCs w:val="22"/>
              </w:rPr>
            </w:pPr>
            <w:r w:rsidRPr="00D81FA7">
              <w:rPr>
                <w:rFonts w:eastAsia="Calibri"/>
                <w:i/>
                <w:iCs/>
                <w:sz w:val="22"/>
                <w:szCs w:val="22"/>
              </w:rPr>
              <w:t>321 698</w:t>
            </w:r>
          </w:p>
        </w:tc>
        <w:tc>
          <w:tcPr>
            <w:tcW w:w="1133" w:type="dxa"/>
            <w:tcBorders>
              <w:top w:val="single" w:sz="4" w:space="0" w:color="auto"/>
              <w:left w:val="single" w:sz="6" w:space="0" w:color="auto"/>
              <w:bottom w:val="single" w:sz="4" w:space="0" w:color="auto"/>
              <w:right w:val="single" w:sz="4" w:space="0" w:color="auto"/>
            </w:tcBorders>
            <w:vAlign w:val="center"/>
          </w:tcPr>
          <w:p w14:paraId="150C5585" w14:textId="70AC90CA" w:rsidR="003A7548" w:rsidRPr="00344F72" w:rsidRDefault="003A7548" w:rsidP="003A7548">
            <w:pPr>
              <w:jc w:val="right"/>
              <w:rPr>
                <w:rFonts w:eastAsia="Calibri"/>
                <w:i/>
                <w:iCs/>
                <w:sz w:val="22"/>
                <w:szCs w:val="22"/>
              </w:rPr>
            </w:pPr>
            <w:r w:rsidRPr="00D81FA7">
              <w:rPr>
                <w:rFonts w:eastAsia="Calibri"/>
                <w:i/>
                <w:iCs/>
                <w:sz w:val="22"/>
                <w:szCs w:val="22"/>
              </w:rPr>
              <w:t>121 896</w:t>
            </w:r>
          </w:p>
        </w:tc>
        <w:tc>
          <w:tcPr>
            <w:tcW w:w="1133" w:type="dxa"/>
            <w:tcBorders>
              <w:top w:val="single" w:sz="4" w:space="0" w:color="auto"/>
              <w:left w:val="single" w:sz="4" w:space="0" w:color="auto"/>
              <w:bottom w:val="single" w:sz="4" w:space="0" w:color="auto"/>
              <w:right w:val="single" w:sz="4" w:space="0" w:color="auto"/>
            </w:tcBorders>
            <w:vAlign w:val="center"/>
          </w:tcPr>
          <w:p w14:paraId="15398D23" w14:textId="2F65C12D" w:rsidR="003A7548" w:rsidRPr="00344F72" w:rsidRDefault="003A7548" w:rsidP="003A7548">
            <w:pPr>
              <w:jc w:val="right"/>
              <w:rPr>
                <w:rFonts w:eastAsia="Calibri"/>
                <w:i/>
                <w:iCs/>
                <w:sz w:val="22"/>
                <w:szCs w:val="22"/>
              </w:rPr>
            </w:pPr>
            <w:r w:rsidRPr="00D81FA7">
              <w:rPr>
                <w:rFonts w:eastAsia="Calibri"/>
                <w:i/>
                <w:iCs/>
                <w:sz w:val="22"/>
                <w:szCs w:val="22"/>
              </w:rPr>
              <w:t>186 246</w:t>
            </w:r>
          </w:p>
        </w:tc>
        <w:tc>
          <w:tcPr>
            <w:tcW w:w="1133" w:type="dxa"/>
            <w:tcBorders>
              <w:top w:val="single" w:sz="4" w:space="0" w:color="auto"/>
              <w:left w:val="single" w:sz="4" w:space="0" w:color="auto"/>
              <w:bottom w:val="single" w:sz="4" w:space="0" w:color="auto"/>
              <w:right w:val="single" w:sz="4" w:space="0" w:color="auto"/>
            </w:tcBorders>
            <w:vAlign w:val="center"/>
          </w:tcPr>
          <w:p w14:paraId="5BE82592" w14:textId="2BD98A01" w:rsidR="003A7548" w:rsidRPr="00344F72" w:rsidRDefault="003A7548" w:rsidP="003A7548">
            <w:pPr>
              <w:jc w:val="right"/>
              <w:rPr>
                <w:rFonts w:eastAsia="Calibri"/>
                <w:i/>
                <w:iCs/>
                <w:sz w:val="22"/>
                <w:szCs w:val="22"/>
              </w:rPr>
            </w:pPr>
            <w:r w:rsidRPr="00D81FA7">
              <w:rPr>
                <w:rFonts w:eastAsia="Calibri"/>
                <w:i/>
                <w:iCs/>
                <w:sz w:val="22"/>
                <w:szCs w:val="22"/>
              </w:rPr>
              <w:t>13 5236</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73F6322B" w14:textId="77777777" w:rsidR="003A7548" w:rsidRPr="005361E1" w:rsidRDefault="003A7548" w:rsidP="003A7548">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vAlign w:val="center"/>
          </w:tcPr>
          <w:p w14:paraId="46EF9D8C" w14:textId="77777777" w:rsidR="003A7548" w:rsidRPr="005361E1" w:rsidRDefault="003A7548" w:rsidP="003A7548">
            <w:pPr>
              <w:jc w:val="center"/>
              <w:rPr>
                <w:rFonts w:eastAsia="Calibri"/>
                <w:i/>
                <w:iCs/>
                <w:highlight w:val="lightGray"/>
              </w:rPr>
            </w:pPr>
          </w:p>
        </w:tc>
      </w:tr>
      <w:tr w:rsidR="003A7548" w:rsidRPr="005361E1" w14:paraId="50AE5DC1" w14:textId="77777777" w:rsidTr="00E25C95">
        <w:trPr>
          <w:jc w:val="center"/>
        </w:trPr>
        <w:tc>
          <w:tcPr>
            <w:tcW w:w="960" w:type="dxa"/>
            <w:tcBorders>
              <w:top w:val="single" w:sz="6" w:space="0" w:color="auto"/>
              <w:left w:val="single" w:sz="12" w:space="0" w:color="auto"/>
              <w:bottom w:val="single" w:sz="12" w:space="0" w:color="auto"/>
              <w:right w:val="single" w:sz="4" w:space="0" w:color="auto"/>
            </w:tcBorders>
            <w:vAlign w:val="center"/>
            <w:hideMark/>
          </w:tcPr>
          <w:p w14:paraId="37C6EFC5" w14:textId="77777777" w:rsidR="003A7548" w:rsidRPr="005361E1" w:rsidRDefault="003A7548" w:rsidP="003A7548">
            <w:pPr>
              <w:tabs>
                <w:tab w:val="center" w:pos="4819"/>
                <w:tab w:val="right" w:pos="9638"/>
              </w:tabs>
              <w:rPr>
                <w:rFonts w:eastAsia="Calibri"/>
                <w:i/>
                <w:iCs/>
              </w:rPr>
            </w:pPr>
            <w:r w:rsidRPr="005361E1">
              <w:rPr>
                <w:rFonts w:eastAsia="Calibri"/>
                <w:i/>
                <w:iCs/>
              </w:rPr>
              <w:t>12.2.</w:t>
            </w:r>
          </w:p>
        </w:tc>
        <w:tc>
          <w:tcPr>
            <w:tcW w:w="5688" w:type="dxa"/>
            <w:gridSpan w:val="2"/>
            <w:tcBorders>
              <w:top w:val="single" w:sz="6" w:space="0" w:color="auto"/>
              <w:left w:val="single" w:sz="4" w:space="0" w:color="auto"/>
              <w:bottom w:val="single" w:sz="12" w:space="0" w:color="auto"/>
              <w:right w:val="single" w:sz="6" w:space="0" w:color="auto"/>
            </w:tcBorders>
            <w:vAlign w:val="center"/>
            <w:hideMark/>
          </w:tcPr>
          <w:p w14:paraId="65E92750" w14:textId="77777777" w:rsidR="003A7548" w:rsidRPr="005361E1" w:rsidRDefault="003A7548" w:rsidP="003A7548">
            <w:pPr>
              <w:rPr>
                <w:rFonts w:eastAsia="Calibri"/>
                <w:i/>
                <w:iCs/>
              </w:rPr>
            </w:pPr>
            <w:r w:rsidRPr="005361E1">
              <w:rPr>
                <w:rFonts w:eastAsia="Calibri"/>
                <w:i/>
                <w:iCs/>
              </w:rPr>
              <w:t>Bendras vietinės reikšmės kelių ilgis Anykščių rajono savivaldybėje</w:t>
            </w:r>
          </w:p>
        </w:tc>
        <w:tc>
          <w:tcPr>
            <w:tcW w:w="1147" w:type="dxa"/>
            <w:tcBorders>
              <w:top w:val="single" w:sz="6" w:space="0" w:color="auto"/>
              <w:left w:val="single" w:sz="6" w:space="0" w:color="auto"/>
              <w:bottom w:val="single" w:sz="12" w:space="0" w:color="auto"/>
              <w:right w:val="single" w:sz="6" w:space="0" w:color="auto"/>
            </w:tcBorders>
            <w:vAlign w:val="center"/>
          </w:tcPr>
          <w:p w14:paraId="6706B0B6" w14:textId="7307EE75" w:rsidR="003A7548" w:rsidRPr="00344F72" w:rsidRDefault="003A7548" w:rsidP="003A7548">
            <w:pPr>
              <w:jc w:val="right"/>
              <w:rPr>
                <w:rFonts w:eastAsia="Calibri"/>
                <w:i/>
                <w:iCs/>
                <w:sz w:val="22"/>
                <w:szCs w:val="22"/>
              </w:rPr>
            </w:pPr>
            <w:r w:rsidRPr="00D81FA7">
              <w:rPr>
                <w:rFonts w:eastAsia="Calibri"/>
                <w:i/>
                <w:iCs/>
                <w:sz w:val="22"/>
                <w:szCs w:val="22"/>
              </w:rPr>
              <w:t>1 </w:t>
            </w:r>
            <w:r w:rsidR="002A40A1">
              <w:rPr>
                <w:rFonts w:eastAsia="Calibri"/>
                <w:i/>
                <w:iCs/>
                <w:sz w:val="22"/>
                <w:szCs w:val="22"/>
              </w:rPr>
              <w:t>201 140</w:t>
            </w:r>
          </w:p>
        </w:tc>
        <w:tc>
          <w:tcPr>
            <w:tcW w:w="1133" w:type="dxa"/>
            <w:tcBorders>
              <w:top w:val="single" w:sz="4" w:space="0" w:color="auto"/>
              <w:left w:val="single" w:sz="6" w:space="0" w:color="auto"/>
              <w:bottom w:val="single" w:sz="12" w:space="0" w:color="auto"/>
              <w:right w:val="single" w:sz="4" w:space="0" w:color="auto"/>
            </w:tcBorders>
            <w:vAlign w:val="center"/>
          </w:tcPr>
          <w:p w14:paraId="06B619A0" w14:textId="2BE4AF0F" w:rsidR="003A7548" w:rsidRPr="00344F72" w:rsidRDefault="003A7548" w:rsidP="003A7548">
            <w:pPr>
              <w:jc w:val="right"/>
              <w:rPr>
                <w:rFonts w:eastAsia="Calibri"/>
                <w:i/>
                <w:iCs/>
                <w:sz w:val="22"/>
                <w:szCs w:val="22"/>
              </w:rPr>
            </w:pPr>
            <w:r w:rsidRPr="00D81FA7">
              <w:rPr>
                <w:rFonts w:eastAsia="Calibri"/>
                <w:i/>
                <w:iCs/>
                <w:sz w:val="22"/>
                <w:szCs w:val="22"/>
              </w:rPr>
              <w:t>22 767</w:t>
            </w:r>
          </w:p>
        </w:tc>
        <w:tc>
          <w:tcPr>
            <w:tcW w:w="1133" w:type="dxa"/>
            <w:tcBorders>
              <w:top w:val="single" w:sz="4" w:space="0" w:color="auto"/>
              <w:left w:val="single" w:sz="4" w:space="0" w:color="auto"/>
              <w:bottom w:val="single" w:sz="12" w:space="0" w:color="auto"/>
              <w:right w:val="single" w:sz="4" w:space="0" w:color="auto"/>
            </w:tcBorders>
            <w:vAlign w:val="center"/>
          </w:tcPr>
          <w:p w14:paraId="1301CAFF" w14:textId="08CE32C9" w:rsidR="003A7548" w:rsidRPr="00344F72" w:rsidRDefault="003A7548" w:rsidP="003A7548">
            <w:pPr>
              <w:jc w:val="right"/>
              <w:rPr>
                <w:rFonts w:eastAsia="Calibri"/>
                <w:i/>
                <w:iCs/>
                <w:sz w:val="22"/>
                <w:szCs w:val="22"/>
              </w:rPr>
            </w:pPr>
            <w:r w:rsidRPr="00D81FA7">
              <w:rPr>
                <w:rFonts w:eastAsia="Calibri"/>
                <w:i/>
                <w:iCs/>
                <w:sz w:val="22"/>
                <w:szCs w:val="22"/>
              </w:rPr>
              <w:t>892 108</w:t>
            </w:r>
          </w:p>
        </w:tc>
        <w:tc>
          <w:tcPr>
            <w:tcW w:w="1133" w:type="dxa"/>
            <w:tcBorders>
              <w:top w:val="single" w:sz="4" w:space="0" w:color="auto"/>
              <w:left w:val="single" w:sz="4" w:space="0" w:color="auto"/>
              <w:bottom w:val="single" w:sz="12" w:space="0" w:color="auto"/>
              <w:right w:val="single" w:sz="4" w:space="0" w:color="auto"/>
            </w:tcBorders>
            <w:vAlign w:val="center"/>
          </w:tcPr>
          <w:p w14:paraId="46D55122" w14:textId="17B90AA1" w:rsidR="003A7548" w:rsidRPr="00344F72" w:rsidRDefault="003A7548" w:rsidP="003A7548">
            <w:pPr>
              <w:jc w:val="right"/>
              <w:rPr>
                <w:rFonts w:eastAsia="Calibri"/>
                <w:i/>
                <w:iCs/>
                <w:sz w:val="22"/>
                <w:szCs w:val="22"/>
              </w:rPr>
            </w:pPr>
            <w:r w:rsidRPr="00D81FA7">
              <w:rPr>
                <w:rFonts w:eastAsia="Calibri"/>
                <w:i/>
                <w:iCs/>
                <w:sz w:val="22"/>
                <w:szCs w:val="22"/>
              </w:rPr>
              <w:t>28</w:t>
            </w:r>
            <w:r w:rsidR="002A40A1">
              <w:rPr>
                <w:rFonts w:eastAsia="Calibri"/>
                <w:i/>
                <w:iCs/>
                <w:sz w:val="22"/>
                <w:szCs w:val="22"/>
              </w:rPr>
              <w:t>6</w:t>
            </w:r>
            <w:r w:rsidRPr="00D81FA7">
              <w:rPr>
                <w:rFonts w:eastAsia="Calibri"/>
                <w:i/>
                <w:iCs/>
                <w:sz w:val="22"/>
                <w:szCs w:val="22"/>
              </w:rPr>
              <w:t xml:space="preserve"> </w:t>
            </w:r>
            <w:r w:rsidR="002A40A1">
              <w:rPr>
                <w:rFonts w:eastAsia="Calibri"/>
                <w:i/>
                <w:iCs/>
                <w:sz w:val="22"/>
                <w:szCs w:val="22"/>
              </w:rPr>
              <w:t>265</w:t>
            </w: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0965D8C" w14:textId="77777777" w:rsidR="003A7548" w:rsidRPr="005361E1" w:rsidRDefault="003A7548" w:rsidP="003A7548">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vAlign w:val="center"/>
          </w:tcPr>
          <w:p w14:paraId="238F6F52" w14:textId="77777777" w:rsidR="003A7548" w:rsidRPr="005361E1" w:rsidRDefault="003A7548" w:rsidP="003A7548">
            <w:pPr>
              <w:jc w:val="center"/>
              <w:rPr>
                <w:rFonts w:eastAsia="Calibri"/>
                <w:i/>
                <w:iCs/>
                <w:highlight w:val="lightGray"/>
              </w:rPr>
            </w:pPr>
          </w:p>
        </w:tc>
      </w:tr>
    </w:tbl>
    <w:p w14:paraId="33F5DD69" w14:textId="3F8C1DB2" w:rsidR="004B1509" w:rsidRDefault="00553004" w:rsidP="003F0D33">
      <w:pPr>
        <w:spacing w:after="160" w:line="256" w:lineRule="auto"/>
        <w:jc w:val="center"/>
        <w:rPr>
          <w:rFonts w:eastAsia="Calibri"/>
          <w:szCs w:val="22"/>
        </w:rPr>
      </w:pPr>
      <w:r>
        <w:rPr>
          <w:rFonts w:eastAsia="Calibri"/>
          <w:szCs w:val="22"/>
        </w:rPr>
        <w:br w:type="textWrapping" w:clear="all"/>
      </w:r>
      <w:r w:rsidR="004B1509" w:rsidRPr="004B1509">
        <w:rPr>
          <w:rFonts w:eastAsia="Calibri"/>
          <w:szCs w:val="22"/>
        </w:rPr>
        <w:t>_______________________________</w:t>
      </w:r>
    </w:p>
    <w:bookmarkEnd w:id="0"/>
    <w:p w14:paraId="589BE9EE" w14:textId="68DD2F87" w:rsidR="00E96165" w:rsidRDefault="00E96165" w:rsidP="00DE4981">
      <w:pPr>
        <w:spacing w:line="360" w:lineRule="auto"/>
        <w:rPr>
          <w:rFonts w:eastAsia="Calibri"/>
          <w:szCs w:val="22"/>
        </w:rPr>
      </w:pPr>
    </w:p>
    <w:p w14:paraId="45A79719" w14:textId="77777777" w:rsidR="0031561F" w:rsidRDefault="0031561F" w:rsidP="0031561F">
      <w:pPr>
        <w:jc w:val="center"/>
        <w:rPr>
          <w:b/>
          <w:lang w:eastAsia="lt-LT"/>
        </w:rPr>
      </w:pPr>
      <w:r>
        <w:rPr>
          <w:b/>
          <w:lang w:eastAsia="lt-LT"/>
        </w:rPr>
        <w:br w:type="page"/>
      </w:r>
    </w:p>
    <w:p w14:paraId="369F19C3" w14:textId="77777777" w:rsidR="00903525" w:rsidRDefault="00903525" w:rsidP="0031561F">
      <w:pPr>
        <w:jc w:val="center"/>
        <w:rPr>
          <w:b/>
          <w:lang w:eastAsia="lt-LT"/>
        </w:rPr>
        <w:sectPr w:rsidR="00903525" w:rsidSect="00DE4981">
          <w:pgSz w:w="15840" w:h="12240" w:orient="landscape" w:code="1"/>
          <w:pgMar w:top="1701" w:right="1134" w:bottom="567" w:left="1134" w:header="720" w:footer="720" w:gutter="0"/>
          <w:cols w:space="720"/>
          <w:docGrid w:linePitch="360"/>
        </w:sectPr>
      </w:pPr>
    </w:p>
    <w:p w14:paraId="24E0B506" w14:textId="5C43F872" w:rsidR="0031561F" w:rsidRPr="00DA1D2B" w:rsidRDefault="0031561F" w:rsidP="0031561F">
      <w:pPr>
        <w:jc w:val="center"/>
        <w:rPr>
          <w:b/>
          <w:lang w:eastAsia="lt-LT"/>
        </w:rPr>
      </w:pPr>
      <w:r w:rsidRPr="00DA1D2B">
        <w:rPr>
          <w:b/>
          <w:lang w:eastAsia="lt-LT"/>
        </w:rPr>
        <w:lastRenderedPageBreak/>
        <w:t>SAVIVALDYBĖS TARYBOS SPRENDIMO „</w:t>
      </w:r>
      <w:r w:rsidRPr="00BC50F2">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r w:rsidRPr="00DA1D2B">
        <w:rPr>
          <w:b/>
        </w:rPr>
        <w:t>“</w:t>
      </w:r>
      <w:r w:rsidRPr="00DA1D2B">
        <w:rPr>
          <w:b/>
          <w:lang w:eastAsia="lt-LT"/>
        </w:rPr>
        <w:t xml:space="preserve"> PROJEKTO</w:t>
      </w:r>
    </w:p>
    <w:p w14:paraId="5B8D66F1" w14:textId="77777777" w:rsidR="0031561F" w:rsidRDefault="0031561F" w:rsidP="0031561F">
      <w:pPr>
        <w:jc w:val="center"/>
        <w:rPr>
          <w:b/>
          <w:lang w:eastAsia="lt-LT"/>
        </w:rPr>
      </w:pPr>
      <w:r w:rsidRPr="00DA1D2B">
        <w:rPr>
          <w:b/>
          <w:lang w:eastAsia="lt-LT"/>
        </w:rPr>
        <w:t>AIŠKINAMASIS RAŠTAS</w:t>
      </w:r>
    </w:p>
    <w:p w14:paraId="48D2B4B0" w14:textId="77777777" w:rsidR="00BD7111" w:rsidRPr="00DA1D2B" w:rsidRDefault="00BD7111" w:rsidP="0031561F">
      <w:pPr>
        <w:jc w:val="center"/>
        <w:rPr>
          <w:b/>
          <w:caps/>
          <w:lang w:eastAsia="lt-LT"/>
        </w:rPr>
      </w:pPr>
    </w:p>
    <w:p w14:paraId="441EA223" w14:textId="6DA42A1E" w:rsidR="0031561F" w:rsidRPr="00DA1D2B" w:rsidRDefault="0031561F" w:rsidP="00BD7111">
      <w:pPr>
        <w:tabs>
          <w:tab w:val="left" w:pos="567"/>
          <w:tab w:val="left" w:pos="993"/>
        </w:tabs>
        <w:spacing w:line="360" w:lineRule="auto"/>
        <w:ind w:firstLine="720"/>
        <w:jc w:val="both"/>
        <w:rPr>
          <w:b/>
          <w:lang w:eastAsia="lt-LT"/>
        </w:rPr>
      </w:pPr>
      <w:r w:rsidRPr="00DA1D2B">
        <w:rPr>
          <w:b/>
          <w:lang w:eastAsia="lt-LT"/>
        </w:rPr>
        <w:t>1. Sprendimo projekto tikslai ir uždaviniai:</w:t>
      </w:r>
    </w:p>
    <w:p w14:paraId="663EE25E" w14:textId="77777777" w:rsidR="0031561F" w:rsidRDefault="0031561F" w:rsidP="00BD7111">
      <w:pPr>
        <w:spacing w:line="360" w:lineRule="auto"/>
        <w:ind w:firstLine="720"/>
        <w:jc w:val="both"/>
      </w:pPr>
      <w:r>
        <w:t>Sprendimo projektas parengtas atsižvelgus į vietinės reikšmės kelių kadastrinių matavimų metu (2025 metais) nustatytus tikslius Anykščių rajono savivaldybės viešųjų kelių kadastro duomenis (kelio ilgį, dangą ir pan.) ir šių kelių registraciją Nekilnojamojo turto registre.</w:t>
      </w:r>
    </w:p>
    <w:p w14:paraId="157F1F32" w14:textId="77777777" w:rsidR="0031561F" w:rsidRDefault="0031561F" w:rsidP="00BD7111">
      <w:pPr>
        <w:spacing w:line="360" w:lineRule="auto"/>
        <w:ind w:firstLine="720"/>
        <w:jc w:val="both"/>
      </w:pPr>
      <w:r>
        <w:t>Lietuvos Respublikos kelių priežiūros ir plėtros programos finansavimo įstatymo 9 str. 6 d. 2 p. nustatyta, kad „(...) nuo 2027 metų Programos finansavimo lėšos savivaldybėms paskirstomos pagal nuolatinių gyventojų skaičių (vadovaujamasi Lietuvos statistikos departamento duomenimis, skelbiamais einamųjų biudžetinių metų vasario 1 d.) – 50 procentų ir pagal Nekilnojamojo turto registre iki einamųjų biudžetinių metų sausio 1 d. įregistruotų motorizuoto eismo kelių ilgį – 50 procentų.“, todėl siekiama įregistruoti vietinės reikšmės kelius ir tuo tikslu užsakomi šių kelių kadastriniai matavimai.</w:t>
      </w:r>
    </w:p>
    <w:p w14:paraId="4D8D3C93" w14:textId="4DF0BCE7" w:rsidR="0031561F" w:rsidRPr="00DA1D2B" w:rsidRDefault="0031561F" w:rsidP="00BD7111">
      <w:pPr>
        <w:spacing w:line="360" w:lineRule="auto"/>
        <w:ind w:firstLine="720"/>
        <w:jc w:val="both"/>
      </w:pPr>
      <w:r>
        <w:t>Kelių priežiūros ir plėtros programos finansavimo lėšų naudojimo tvarkos aprašo, patvirtinto Lietuvos Respublikos Vyriausybės 2005-04-21 nutarimu Nr. 447 „Dėl Lietuvos Respublikos kelių priežiūros ir plėtros programos finansavimo įstatymo įgyvendinimo“, 10 p. ir 10.2 p. nurodyta, kad „savivaldybių institucijos, siekiančios, kad vietinės reikšmės kelių objektas būtų atrinktas finansuoti pagal Aprašo 5 punktą, iki kiekvienų metų rugsėjo 30 d. Susisiekimo ministerijai turi pateikti šiuos dokumentus: kelio objekto (statinio) teisinę registraciją pagrindžiančius dokumentus (statinio rekonstravimo ar kapitalinio remonto atvejais)“.</w:t>
      </w:r>
    </w:p>
    <w:p w14:paraId="3E59BEED" w14:textId="278BDB70" w:rsidR="0031561F" w:rsidRPr="00DA1D2B" w:rsidRDefault="0031561F" w:rsidP="00BD7111">
      <w:pPr>
        <w:tabs>
          <w:tab w:val="left" w:pos="567"/>
          <w:tab w:val="left" w:pos="993"/>
        </w:tabs>
        <w:spacing w:line="360" w:lineRule="auto"/>
        <w:ind w:firstLine="720"/>
        <w:jc w:val="both"/>
        <w:rPr>
          <w:b/>
          <w:lang w:eastAsia="lt-LT"/>
        </w:rPr>
      </w:pPr>
      <w:r w:rsidRPr="00DA1D2B">
        <w:rPr>
          <w:rFonts w:eastAsia="Calibri"/>
          <w:b/>
          <w:lang w:eastAsia="lt-LT"/>
        </w:rPr>
        <w:t xml:space="preserve">2. </w:t>
      </w:r>
      <w:r w:rsidRPr="00DA1D2B">
        <w:rPr>
          <w:b/>
          <w:lang w:eastAsia="lt-LT"/>
        </w:rPr>
        <w:t>Siūlomos teisinio reguliavimo nuostatos ir laukiami rezultatai:</w:t>
      </w:r>
    </w:p>
    <w:p w14:paraId="13FE56AD" w14:textId="77777777" w:rsidR="0031561F" w:rsidRPr="00DA1D2B" w:rsidRDefault="0031561F" w:rsidP="00BD7111">
      <w:pPr>
        <w:spacing w:line="360" w:lineRule="auto"/>
        <w:ind w:firstLine="720"/>
        <w:jc w:val="both"/>
        <w:rPr>
          <w:lang w:eastAsia="lt-LT"/>
        </w:rPr>
      </w:pPr>
      <w:r w:rsidRPr="00DA1D2B">
        <w:t xml:space="preserve">Pakeistas Tarybos sprendimas atitiks Kelių įstatymo nuostatas ir Nekilnojamojo turto registre bei Kelių turto informacinėje sistemoje registruotus kelių </w:t>
      </w:r>
      <w:r>
        <w:t xml:space="preserve">kadastro </w:t>
      </w:r>
      <w:r w:rsidRPr="00DA1D2B">
        <w:t>duomenis.</w:t>
      </w:r>
    </w:p>
    <w:p w14:paraId="1F4FF6C1" w14:textId="3B6E1248" w:rsidR="0031561F" w:rsidRPr="00DA1D2B" w:rsidRDefault="0031561F" w:rsidP="00BD7111">
      <w:pPr>
        <w:tabs>
          <w:tab w:val="left" w:pos="567"/>
        </w:tabs>
        <w:spacing w:line="360" w:lineRule="auto"/>
        <w:ind w:firstLine="720"/>
        <w:jc w:val="both"/>
        <w:rPr>
          <w:b/>
          <w:lang w:eastAsia="lt-LT"/>
        </w:rPr>
      </w:pPr>
      <w:r w:rsidRPr="00DA1D2B">
        <w:rPr>
          <w:b/>
          <w:lang w:eastAsia="lt-LT"/>
        </w:rPr>
        <w:t xml:space="preserve">3. Lėšų poreikis ir šaltiniai: </w:t>
      </w:r>
    </w:p>
    <w:p w14:paraId="4F453B66" w14:textId="5CFC06AF" w:rsidR="0031561F" w:rsidRPr="00BD7111" w:rsidRDefault="0031561F" w:rsidP="00BD7111">
      <w:pPr>
        <w:tabs>
          <w:tab w:val="left" w:pos="567"/>
        </w:tabs>
        <w:spacing w:line="360" w:lineRule="auto"/>
        <w:ind w:firstLine="720"/>
        <w:jc w:val="both"/>
        <w:rPr>
          <w:lang w:eastAsia="lt-LT"/>
        </w:rPr>
      </w:pPr>
      <w:r w:rsidRPr="00DA1D2B">
        <w:rPr>
          <w:lang w:eastAsia="lt-LT"/>
        </w:rPr>
        <w:t xml:space="preserve">Sprendimo įgyvendinimui lėšos nereikalingos. </w:t>
      </w:r>
    </w:p>
    <w:p w14:paraId="2E048D53" w14:textId="4B993E0B" w:rsidR="0031561F" w:rsidRPr="00DA1D2B" w:rsidRDefault="0031561F" w:rsidP="00BD7111">
      <w:pPr>
        <w:tabs>
          <w:tab w:val="left" w:pos="567"/>
        </w:tabs>
        <w:spacing w:line="360" w:lineRule="auto"/>
        <w:ind w:firstLine="720"/>
        <w:jc w:val="both"/>
        <w:rPr>
          <w:b/>
          <w:lang w:eastAsia="lt-LT"/>
        </w:rPr>
      </w:pPr>
      <w:r w:rsidRPr="00DA1D2B">
        <w:rPr>
          <w:b/>
          <w:lang w:eastAsia="lt-LT"/>
        </w:rPr>
        <w:t>4. Numatomo teisinio reguliavimo poveikio vertinimo rezultatai, galimos neigiamos priimto sprendimo pasekmės ir kokių priemonių reikėtų imtis, kad tokių pasekmių būtų išvengta:</w:t>
      </w:r>
    </w:p>
    <w:p w14:paraId="7FAE77C0" w14:textId="54298E05" w:rsidR="0031561F" w:rsidRPr="00DA1D2B" w:rsidRDefault="0031561F" w:rsidP="00BD7111">
      <w:pPr>
        <w:tabs>
          <w:tab w:val="left" w:pos="567"/>
        </w:tabs>
        <w:spacing w:line="360" w:lineRule="auto"/>
        <w:ind w:firstLine="720"/>
        <w:jc w:val="both"/>
        <w:rPr>
          <w:lang w:eastAsia="lt-LT"/>
        </w:rPr>
      </w:pPr>
      <w:r w:rsidRPr="00DA1D2B">
        <w:rPr>
          <w:lang w:eastAsia="lt-LT"/>
        </w:rPr>
        <w:t>Teisinio reguliavimo poveikio vertinimo rezultatai nevertinami.</w:t>
      </w:r>
    </w:p>
    <w:p w14:paraId="00CEE0B5" w14:textId="0C59995A" w:rsidR="0031561F" w:rsidRPr="00DA1D2B" w:rsidRDefault="0031561F" w:rsidP="00BD7111">
      <w:pPr>
        <w:tabs>
          <w:tab w:val="left" w:pos="567"/>
        </w:tabs>
        <w:spacing w:line="360" w:lineRule="auto"/>
        <w:ind w:firstLine="720"/>
        <w:jc w:val="both"/>
        <w:rPr>
          <w:lang w:eastAsia="lt-LT"/>
        </w:rPr>
      </w:pPr>
      <w:r w:rsidRPr="00DA1D2B">
        <w:rPr>
          <w:lang w:eastAsia="lt-LT"/>
        </w:rPr>
        <w:t>Neigiamų priimto sprendimo pasekmių nenumatoma.</w:t>
      </w:r>
    </w:p>
    <w:p w14:paraId="1B8F3C26" w14:textId="77777777" w:rsidR="0031561F" w:rsidRPr="00DA1D2B" w:rsidRDefault="0031561F" w:rsidP="00BD7111">
      <w:pPr>
        <w:spacing w:line="360" w:lineRule="auto"/>
        <w:ind w:firstLine="720"/>
        <w:jc w:val="both"/>
        <w:rPr>
          <w:b/>
          <w:lang w:eastAsia="lt-LT"/>
        </w:rPr>
      </w:pPr>
      <w:r w:rsidRPr="00DA1D2B">
        <w:rPr>
          <w:b/>
          <w:lang w:eastAsia="lt-LT"/>
        </w:rPr>
        <w:lastRenderedPageBreak/>
        <w:t>5. Kokius teisės aktus būtina priimti, kokius galiojančius teisės aktus reikia pakeisti ar pripažinti netekusiais galios – kas ir kada juos turėtų priimti:</w:t>
      </w:r>
    </w:p>
    <w:p w14:paraId="624CECD8" w14:textId="77777777" w:rsidR="00BF78C6" w:rsidRDefault="00BF78C6" w:rsidP="00BD7111">
      <w:pPr>
        <w:spacing w:line="360" w:lineRule="auto"/>
        <w:ind w:firstLine="720"/>
        <w:jc w:val="both"/>
        <w:rPr>
          <w:lang w:eastAsia="lt-LT"/>
        </w:rPr>
      </w:pPr>
      <w:r>
        <w:rPr>
          <w:lang w:eastAsia="lt-LT"/>
        </w:rPr>
        <w:t>Keičiamas Anykščių rajono savivaldybės tarybos 2018 m. gruodžio 20 d. sprendimas Nr. 1-TS-</w:t>
      </w:r>
    </w:p>
    <w:p w14:paraId="54D699B0" w14:textId="645CC4A5" w:rsidR="0031561F" w:rsidRPr="00DA1D2B" w:rsidRDefault="00BF78C6" w:rsidP="00BD7111">
      <w:pPr>
        <w:spacing w:line="360" w:lineRule="auto"/>
        <w:ind w:firstLine="720"/>
        <w:jc w:val="both"/>
        <w:rPr>
          <w:lang w:eastAsia="lt-LT"/>
        </w:rPr>
      </w:pPr>
      <w:r>
        <w:rPr>
          <w:lang w:eastAsia="lt-LT"/>
        </w:rPr>
        <w:t>344 „Dėl Anykščių rajono vietinės reikšmės kelių sąrašo patvirtinimo ir Anykščių rajono savivaldybės tarybos 2005 m. vasario 24 d. sprendimo Nr. TS-46 „Dėl patikslintų vietinių kelių ir gatvių sąrašų patvirtinimo“ pripažinimo netekusiu galios“</w:t>
      </w:r>
      <w:r w:rsidR="003F4DC9">
        <w:rPr>
          <w:lang w:eastAsia="lt-LT"/>
        </w:rPr>
        <w:t>.</w:t>
      </w:r>
    </w:p>
    <w:p w14:paraId="47D2D7FE" w14:textId="77777777" w:rsidR="0031561F" w:rsidRPr="00DA1D2B" w:rsidRDefault="0031561F" w:rsidP="00BD7111">
      <w:pPr>
        <w:spacing w:line="360" w:lineRule="auto"/>
        <w:ind w:firstLine="720"/>
        <w:jc w:val="both"/>
        <w:rPr>
          <w:b/>
          <w:lang w:eastAsia="lt-LT"/>
        </w:rPr>
      </w:pPr>
      <w:r w:rsidRPr="00DA1D2B">
        <w:rPr>
          <w:b/>
          <w:lang w:eastAsia="lt-LT"/>
        </w:rPr>
        <w:t>6. Sprendimo įgyvendinimo terminai – kas, ką ir kada turėtų atlikti:</w:t>
      </w:r>
    </w:p>
    <w:p w14:paraId="7EB50A0E" w14:textId="77777777" w:rsidR="0031561F" w:rsidRPr="00DA1D2B" w:rsidRDefault="0031561F" w:rsidP="00BD7111">
      <w:pPr>
        <w:spacing w:line="360" w:lineRule="auto"/>
        <w:ind w:firstLine="720"/>
        <w:jc w:val="both"/>
      </w:pPr>
      <w:r w:rsidRPr="00E77714">
        <w:t>Po Sprendimo įsigaliojimo vadovautis vykdant savarankiškąją savivaldybių funkciją – savivaldybių vietinės reikšmės kelių ir gatvių priežiūra, taisymas, tiesimas ir saugaus eismo organizavimas</w:t>
      </w:r>
      <w:r w:rsidRPr="00DA1D2B">
        <w:t>.</w:t>
      </w:r>
    </w:p>
    <w:p w14:paraId="024FB2AD" w14:textId="77777777" w:rsidR="0031561F" w:rsidRPr="00DA1D2B" w:rsidRDefault="0031561F" w:rsidP="00BD7111">
      <w:pPr>
        <w:spacing w:line="360" w:lineRule="auto"/>
        <w:ind w:firstLine="720"/>
        <w:jc w:val="both"/>
        <w:rPr>
          <w:b/>
          <w:lang w:eastAsia="lt-LT"/>
        </w:rPr>
      </w:pPr>
      <w:r w:rsidRPr="00DA1D2B">
        <w:rPr>
          <w:b/>
          <w:lang w:eastAsia="lt-LT"/>
        </w:rPr>
        <w:t>7. Sprendimo projekto rengimo metu gauti specialistų vertinimai ir išvados:</w:t>
      </w:r>
    </w:p>
    <w:p w14:paraId="2848AA8E" w14:textId="55F0DB8F" w:rsidR="0031561F" w:rsidRPr="00DA1D2B" w:rsidRDefault="0031561F" w:rsidP="00BD7111">
      <w:pPr>
        <w:spacing w:line="360" w:lineRule="auto"/>
        <w:ind w:firstLine="720"/>
        <w:jc w:val="both"/>
        <w:rPr>
          <w:lang w:eastAsia="lt-LT"/>
        </w:rPr>
      </w:pPr>
      <w:r w:rsidRPr="00DA1D2B">
        <w:rPr>
          <w:lang w:eastAsia="lt-LT"/>
        </w:rPr>
        <w:t>Nėra.</w:t>
      </w:r>
    </w:p>
    <w:p w14:paraId="06C3C3BC" w14:textId="77777777" w:rsidR="0031561F" w:rsidRPr="00DA1D2B" w:rsidRDefault="0031561F" w:rsidP="00BD7111">
      <w:pPr>
        <w:spacing w:line="360" w:lineRule="auto"/>
        <w:ind w:firstLine="720"/>
        <w:jc w:val="both"/>
        <w:rPr>
          <w:b/>
          <w:lang w:eastAsia="lt-LT"/>
        </w:rPr>
      </w:pPr>
      <w:r w:rsidRPr="00DA1D2B">
        <w:rPr>
          <w:b/>
          <w:lang w:eastAsia="lt-LT"/>
        </w:rPr>
        <w:t>8. Kiti reikalingi pagrindimai, skaičiavimai ir paaiškinimai:</w:t>
      </w:r>
    </w:p>
    <w:p w14:paraId="5D839EB4" w14:textId="5DF6844C" w:rsidR="0031561F" w:rsidRPr="00DA1D2B" w:rsidRDefault="0031561F" w:rsidP="00BD7111">
      <w:pPr>
        <w:spacing w:line="360" w:lineRule="auto"/>
        <w:ind w:firstLine="720"/>
        <w:jc w:val="both"/>
      </w:pPr>
      <w:r w:rsidRPr="00E77714">
        <w:rPr>
          <w:color w:val="000000" w:themeColor="text1"/>
        </w:rPr>
        <w:t>Vietinės reikšmės kelių sąrašas sudarytas vadovaujantis Anykščių rajono savivaldybės teritorijos vietinės reikšmės viešųjų kelių tinklo išdėstymo žemėtvarkos schema, patvirtinta Nacionalinės žemės tarnybos 2018 m. rugpjūčio 29 d. Teritorijų planavimo dokumento patikrinimo aktu Nr. TPA-239-(8.30.).</w:t>
      </w:r>
      <w:r w:rsidR="00061618">
        <w:rPr>
          <w:color w:val="000000" w:themeColor="text1"/>
        </w:rPr>
        <w:t>p</w:t>
      </w:r>
    </w:p>
    <w:p w14:paraId="1D6C4EF6" w14:textId="77777777" w:rsidR="0031561F" w:rsidRPr="00DA1D2B" w:rsidRDefault="0031561F" w:rsidP="00BD7111">
      <w:pPr>
        <w:spacing w:line="360" w:lineRule="auto"/>
        <w:ind w:firstLine="720"/>
        <w:jc w:val="both"/>
        <w:rPr>
          <w:lang w:eastAsia="lt-LT"/>
        </w:rPr>
      </w:pPr>
      <w:r w:rsidRPr="00DA1D2B">
        <w:rPr>
          <w:b/>
          <w:lang w:eastAsia="lt-LT"/>
        </w:rPr>
        <w:t>9. Sprendimo projekto iniciatoriai ir rengėjai, pranešėjas:</w:t>
      </w:r>
      <w:r w:rsidRPr="00DA1D2B">
        <w:rPr>
          <w:lang w:eastAsia="lt-LT"/>
        </w:rPr>
        <w:t xml:space="preserve"> </w:t>
      </w:r>
    </w:p>
    <w:p w14:paraId="5F1DF899" w14:textId="77777777" w:rsidR="0031561F" w:rsidRPr="00DA1D2B" w:rsidRDefault="0031561F" w:rsidP="00BD7111">
      <w:pPr>
        <w:spacing w:line="360" w:lineRule="auto"/>
        <w:ind w:firstLine="720"/>
        <w:jc w:val="both"/>
        <w:rPr>
          <w:lang w:eastAsia="lt-LT"/>
        </w:rPr>
      </w:pPr>
      <w:r w:rsidRPr="00DA1D2B">
        <w:rPr>
          <w:lang w:eastAsia="lt-LT"/>
        </w:rPr>
        <w:t>Iniciatoriai – Anykščių rajono savivaldybės administracija.</w:t>
      </w:r>
    </w:p>
    <w:p w14:paraId="1BD6FF7E" w14:textId="77777777" w:rsidR="0031561F" w:rsidRPr="00DA1D2B" w:rsidRDefault="0031561F" w:rsidP="00BD7111">
      <w:pPr>
        <w:spacing w:line="360" w:lineRule="auto"/>
        <w:ind w:firstLine="720"/>
        <w:jc w:val="both"/>
        <w:rPr>
          <w:lang w:eastAsia="lt-LT"/>
        </w:rPr>
      </w:pPr>
      <w:r w:rsidRPr="00DA1D2B">
        <w:rPr>
          <w:lang w:eastAsia="lt-LT"/>
        </w:rPr>
        <w:t>Projekto rengėja – Viešųjų pirkimų ir turto skyriaus vyriausioji specialistė N. Kiliuvienė.</w:t>
      </w:r>
    </w:p>
    <w:p w14:paraId="52685BBC" w14:textId="63F3C143" w:rsidR="0031561F" w:rsidRDefault="0031561F" w:rsidP="00BD7111">
      <w:pPr>
        <w:spacing w:line="360" w:lineRule="auto"/>
        <w:ind w:firstLine="720"/>
        <w:jc w:val="both"/>
        <w:rPr>
          <w:rFonts w:eastAsia="Calibri"/>
          <w:szCs w:val="22"/>
        </w:rPr>
      </w:pPr>
      <w:r w:rsidRPr="00DA1D2B">
        <w:rPr>
          <w:lang w:eastAsia="lt-LT"/>
        </w:rPr>
        <w:t xml:space="preserve">Pranešėja – Viešųjų </w:t>
      </w:r>
      <w:r>
        <w:rPr>
          <w:lang w:eastAsia="lt-LT"/>
        </w:rPr>
        <w:t>pirkimų ir turto skyriaus vedėjo pavaduotoja J. Pipirienė</w:t>
      </w:r>
      <w:r w:rsidRPr="00DA1D2B">
        <w:rPr>
          <w:lang w:eastAsia="lt-LT"/>
        </w:rPr>
        <w:t xml:space="preserve">.  </w:t>
      </w:r>
    </w:p>
    <w:sectPr w:rsidR="0031561F" w:rsidSect="00903525">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FD21" w14:textId="77777777" w:rsidR="00F70638" w:rsidRDefault="00F70638" w:rsidP="00B16ED7">
      <w:r>
        <w:separator/>
      </w:r>
    </w:p>
  </w:endnote>
  <w:endnote w:type="continuationSeparator" w:id="0">
    <w:p w14:paraId="3B2932AB" w14:textId="77777777" w:rsidR="00F70638" w:rsidRDefault="00F70638"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9163"/>
      <w:docPartObj>
        <w:docPartGallery w:val="Page Numbers (Bottom of Page)"/>
        <w:docPartUnique/>
      </w:docPartObj>
    </w:sdtPr>
    <w:sdtContent>
      <w:p w14:paraId="2C2FAF50" w14:textId="3B8F074D" w:rsidR="00675009" w:rsidRDefault="00675009">
        <w:pPr>
          <w:pStyle w:val="Porat"/>
          <w:jc w:val="center"/>
        </w:pPr>
        <w:r>
          <w:fldChar w:fldCharType="begin"/>
        </w:r>
        <w:r>
          <w:instrText>PAGE   \* MERGEFORMAT</w:instrText>
        </w:r>
        <w:r>
          <w:fldChar w:fldCharType="separate"/>
        </w:r>
        <w:r w:rsidR="00903525">
          <w:rPr>
            <w:noProof/>
          </w:rPr>
          <w:t>118</w:t>
        </w:r>
        <w:r>
          <w:fldChar w:fldCharType="end"/>
        </w:r>
      </w:p>
    </w:sdtContent>
  </w:sdt>
  <w:p w14:paraId="7A4C0C72" w14:textId="77777777" w:rsidR="00675009" w:rsidRDefault="006750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02FCC" w14:textId="77777777" w:rsidR="00F70638" w:rsidRDefault="00F70638" w:rsidP="00B16ED7">
      <w:r>
        <w:separator/>
      </w:r>
    </w:p>
  </w:footnote>
  <w:footnote w:type="continuationSeparator" w:id="0">
    <w:p w14:paraId="3FFBE3F2" w14:textId="77777777" w:rsidR="00F70638" w:rsidRDefault="00F70638" w:rsidP="00B16ED7">
      <w:r>
        <w:continuationSeparator/>
      </w:r>
    </w:p>
  </w:footnote>
  <w:footnote w:id="1">
    <w:p w14:paraId="01FBED26" w14:textId="77777777" w:rsidR="00675009" w:rsidRDefault="00675009" w:rsidP="004B1509">
      <w:pPr>
        <w:pStyle w:val="Puslapioinaostekstas"/>
        <w:jc w:val="both"/>
        <w:rPr>
          <w:bCs/>
        </w:rPr>
      </w:pPr>
      <w:r>
        <w:rPr>
          <w:rStyle w:val="Puslapioinaosnuoroda"/>
          <w:bCs/>
        </w:rPr>
        <w:footnoteRef/>
      </w:r>
      <w:r>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
    <w:p w14:paraId="1052AA95" w14:textId="77777777" w:rsidR="00675009" w:rsidRDefault="00675009" w:rsidP="004B1509">
      <w:pPr>
        <w:pStyle w:val="Puslapioinaostekstas"/>
      </w:pPr>
      <w:r>
        <w:rPr>
          <w:rStyle w:val="Puslapioinaosnuoroda"/>
        </w:rPr>
        <w:footnoteRef/>
      </w:r>
      <w:r>
        <w:t xml:space="preserve"> </w:t>
      </w:r>
      <w:r>
        <w:t>Brukas (lauko akmenų danga).</w:t>
      </w:r>
    </w:p>
  </w:footnote>
  <w:footnote w:id="3">
    <w:p w14:paraId="4B56C6B5" w14:textId="77777777" w:rsidR="00675009" w:rsidRPr="0015758C" w:rsidRDefault="00675009">
      <w:pPr>
        <w:pStyle w:val="Puslapioinaostekstas"/>
      </w:pPr>
      <w:r w:rsidRPr="0015758C">
        <w:rPr>
          <w:rStyle w:val="Puslapioinaosnuoroda"/>
        </w:rPr>
        <w:footnoteRef/>
      </w:r>
      <w:r w:rsidRPr="0015758C">
        <w:t xml:space="preserve"> </w:t>
      </w:r>
      <w:r w:rsidRPr="0015758C">
        <w:rPr>
          <w:lang w:val="en-US"/>
        </w:rPr>
        <w:t>I</w:t>
      </w:r>
      <w:r w:rsidRPr="0015758C">
        <w:t>š jų – 2 m betono trinkelės.</w:t>
      </w:r>
    </w:p>
  </w:footnote>
  <w:footnote w:id="4">
    <w:p w14:paraId="35A67218" w14:textId="77777777" w:rsidR="00675009" w:rsidRDefault="00675009">
      <w:pPr>
        <w:pStyle w:val="Puslapioinaostekstas"/>
      </w:pPr>
      <w:r>
        <w:rPr>
          <w:rStyle w:val="Puslapioinaosnuoroda"/>
        </w:rPr>
        <w:footnoteRef/>
      </w:r>
      <w:r>
        <w:t xml:space="preserve"> </w:t>
      </w:r>
      <w:r w:rsidRPr="00325C56">
        <w:t>Iš jų – 73 m betono trinkelės.</w:t>
      </w:r>
    </w:p>
  </w:footnote>
  <w:footnote w:id="5">
    <w:p w14:paraId="230D104E" w14:textId="77777777" w:rsidR="00675009" w:rsidRPr="00175830" w:rsidRDefault="00675009" w:rsidP="004B1509">
      <w:pPr>
        <w:pStyle w:val="Puslapioinaostekstas"/>
      </w:pPr>
      <w:r w:rsidRPr="00175830">
        <w:rPr>
          <w:rStyle w:val="Puslapioinaosnuoroda"/>
        </w:rPr>
        <w:footnoteRef/>
      </w:r>
      <w:r w:rsidRPr="00175830">
        <w:t xml:space="preserve"> Iš jų – 271 m betono trinkelės.</w:t>
      </w:r>
    </w:p>
  </w:footnote>
  <w:footnote w:id="6">
    <w:p w14:paraId="30342692" w14:textId="77777777" w:rsidR="00675009" w:rsidRDefault="00675009" w:rsidP="004B1509">
      <w:pPr>
        <w:pStyle w:val="Puslapioinaostekstas"/>
      </w:pPr>
      <w:r>
        <w:rPr>
          <w:rStyle w:val="Puslapioinaosnuoroda"/>
        </w:rPr>
        <w:footnoteRef/>
      </w:r>
      <w:r>
        <w:t xml:space="preserve"> Betono trinkelės.</w:t>
      </w:r>
    </w:p>
  </w:footnote>
  <w:footnote w:id="7">
    <w:p w14:paraId="6F585B06" w14:textId="77777777" w:rsidR="00675009" w:rsidRDefault="00675009" w:rsidP="004B1509">
      <w:pPr>
        <w:pStyle w:val="Puslapioinaostekstas"/>
      </w:pPr>
      <w:r>
        <w:rPr>
          <w:rStyle w:val="Puslapioinaosnuoroda"/>
        </w:rPr>
        <w:footnoteRef/>
      </w:r>
      <w:r>
        <w:t xml:space="preserve"> </w:t>
      </w:r>
      <w:r>
        <w:t>Brukas (lauko akmenų danga).</w:t>
      </w:r>
    </w:p>
  </w:footnote>
  <w:footnote w:id="8">
    <w:p w14:paraId="6C3EBDE9" w14:textId="77777777" w:rsidR="00675009" w:rsidRDefault="00675009">
      <w:pPr>
        <w:pStyle w:val="Puslapioinaostekstas"/>
      </w:pPr>
      <w:r>
        <w:rPr>
          <w:rStyle w:val="Puslapioinaosnuoroda"/>
        </w:rPr>
        <w:footnoteRef/>
      </w:r>
      <w:r>
        <w:t xml:space="preserve"> Betono trinkelės.</w:t>
      </w:r>
    </w:p>
  </w:footnote>
  <w:footnote w:id="9">
    <w:p w14:paraId="5B392EF6" w14:textId="77777777" w:rsidR="00675009" w:rsidRDefault="00675009" w:rsidP="004B1509">
      <w:pPr>
        <w:pStyle w:val="Puslapioinaostekstas"/>
      </w:pPr>
      <w:r>
        <w:rPr>
          <w:rStyle w:val="Puslapioinaosnuoroda"/>
        </w:rPr>
        <w:footnoteRef/>
      </w:r>
      <w:r>
        <w:t xml:space="preserve"> Betono trinkelės.</w:t>
      </w:r>
    </w:p>
  </w:footnote>
  <w:footnote w:id="10">
    <w:p w14:paraId="5028329B" w14:textId="77777777" w:rsidR="00675009" w:rsidRDefault="00675009" w:rsidP="004B1509">
      <w:pPr>
        <w:pStyle w:val="Puslapioinaostekstas"/>
      </w:pPr>
      <w:r>
        <w:rPr>
          <w:rStyle w:val="Puslapioinaosnuoroda"/>
        </w:rPr>
        <w:footnoteRef/>
      </w:r>
      <w:r>
        <w:t xml:space="preserve"> Iš jų – 46 m betono trinkelės.</w:t>
      </w:r>
    </w:p>
  </w:footnote>
  <w:footnote w:id="11">
    <w:p w14:paraId="7653E59A" w14:textId="77777777" w:rsidR="00675009" w:rsidRDefault="00675009" w:rsidP="004B1509">
      <w:pPr>
        <w:pStyle w:val="Puslapioinaostekstas"/>
      </w:pPr>
      <w:r>
        <w:rPr>
          <w:rStyle w:val="Puslapioinaosnuoroda"/>
        </w:rPr>
        <w:footnoteRef/>
      </w:r>
      <w:r>
        <w:t xml:space="preserve"> </w:t>
      </w:r>
      <w:r>
        <w:t>Brukas (lauko akmenų danga).</w:t>
      </w:r>
    </w:p>
  </w:footnote>
  <w:footnote w:id="12">
    <w:p w14:paraId="6C32F79B" w14:textId="77777777" w:rsidR="00675009" w:rsidRDefault="00675009" w:rsidP="004B1509">
      <w:pPr>
        <w:pStyle w:val="Puslapioinaostekstas"/>
      </w:pPr>
      <w:r>
        <w:rPr>
          <w:rStyle w:val="Puslapioinaosnuoroda"/>
        </w:rPr>
        <w:footnoteRef/>
      </w:r>
      <w:r>
        <w:t xml:space="preserve"> Betono trinkelės.</w:t>
      </w:r>
    </w:p>
  </w:footnote>
  <w:footnote w:id="13">
    <w:p w14:paraId="70525DA5" w14:textId="77777777" w:rsidR="00675009" w:rsidRPr="00E85F22" w:rsidRDefault="00675009" w:rsidP="004B1509">
      <w:pPr>
        <w:pStyle w:val="Puslapioinaostekstas"/>
      </w:pPr>
      <w:r w:rsidRPr="00E85F22">
        <w:rPr>
          <w:rStyle w:val="Puslapioinaosnuoroda"/>
        </w:rPr>
        <w:footnoteRef/>
      </w:r>
      <w:r w:rsidRPr="00E85F22">
        <w:t xml:space="preserve"> Betono trinkelės.</w:t>
      </w:r>
    </w:p>
  </w:footnote>
  <w:footnote w:id="14">
    <w:p w14:paraId="6DBD424F" w14:textId="77777777" w:rsidR="00675009" w:rsidRDefault="00675009">
      <w:pPr>
        <w:pStyle w:val="Puslapioinaostekstas"/>
      </w:pPr>
      <w:r>
        <w:rPr>
          <w:rStyle w:val="Puslapioinaosnuoroda"/>
        </w:rPr>
        <w:footnoteRef/>
      </w:r>
      <w:r>
        <w:t xml:space="preserve"> Betono trinkelės</w:t>
      </w:r>
    </w:p>
  </w:footnote>
  <w:footnote w:id="15">
    <w:p w14:paraId="467B4FC8" w14:textId="77777777" w:rsidR="00675009" w:rsidRPr="008B2046" w:rsidRDefault="00675009" w:rsidP="004B1509">
      <w:pPr>
        <w:pStyle w:val="Puslapioinaostekstas"/>
        <w:rPr>
          <w:color w:val="FF0000"/>
        </w:rPr>
      </w:pPr>
      <w:r w:rsidRPr="008B2046">
        <w:rPr>
          <w:rStyle w:val="Puslapioinaosnuoroda"/>
        </w:rPr>
        <w:footnoteRef/>
      </w:r>
      <w:r w:rsidRPr="008B2046">
        <w:t xml:space="preserve"> Betonas.</w:t>
      </w:r>
    </w:p>
  </w:footnote>
  <w:footnote w:id="16">
    <w:p w14:paraId="75AB233F" w14:textId="77777777" w:rsidR="00675009" w:rsidRDefault="00675009">
      <w:pPr>
        <w:pStyle w:val="Puslapioinaostekstas"/>
      </w:pPr>
      <w:r>
        <w:rPr>
          <w:rStyle w:val="Puslapioinaosnuoroda"/>
        </w:rPr>
        <w:footnoteRef/>
      </w:r>
      <w:r>
        <w:t xml:space="preserve"> Gelžbetonis</w:t>
      </w:r>
    </w:p>
  </w:footnote>
  <w:footnote w:id="17">
    <w:p w14:paraId="32726C28" w14:textId="77777777" w:rsidR="00675009" w:rsidRDefault="00675009" w:rsidP="004B1509">
      <w:pPr>
        <w:pStyle w:val="Puslapioinaostekstas"/>
      </w:pPr>
      <w:r>
        <w:rPr>
          <w:rStyle w:val="Puslapioinaosnuoroda"/>
        </w:rPr>
        <w:footnoteRef/>
      </w:r>
      <w:r>
        <w:t xml:space="preserve"> Iš jų – 257 m </w:t>
      </w:r>
      <w:r>
        <w:t>brukas (lauko akmenų danga).</w:t>
      </w:r>
    </w:p>
  </w:footnote>
  <w:footnote w:id="18">
    <w:p w14:paraId="7B1BB7C5" w14:textId="77777777" w:rsidR="00675009" w:rsidRDefault="00675009" w:rsidP="004B1509">
      <w:pPr>
        <w:pStyle w:val="Puslapioinaostekstas"/>
      </w:pPr>
      <w:r>
        <w:rPr>
          <w:rStyle w:val="Puslapioinaosnuoroda"/>
        </w:rPr>
        <w:footnoteRef/>
      </w:r>
      <w:r>
        <w:t xml:space="preserve"> Iš jų – 139 metrų betono trinkelės.</w:t>
      </w:r>
    </w:p>
  </w:footnote>
  <w:footnote w:id="19">
    <w:p w14:paraId="34E0FC68" w14:textId="77777777" w:rsidR="00675009" w:rsidRDefault="00675009" w:rsidP="004B1509">
      <w:pPr>
        <w:pStyle w:val="Puslapioinaostekstas"/>
      </w:pPr>
      <w:r>
        <w:rPr>
          <w:rStyle w:val="Puslapioinaosnuoroda"/>
        </w:rPr>
        <w:footnoteRef/>
      </w:r>
      <w:r>
        <w:t xml:space="preserve"> Iš jų – 82 metrų bruko (lauko akmenų danga).</w:t>
      </w:r>
    </w:p>
  </w:footnote>
  <w:footnote w:id="20">
    <w:p w14:paraId="21C7BD7C" w14:textId="77777777" w:rsidR="00675009" w:rsidRDefault="00675009">
      <w:pPr>
        <w:pStyle w:val="Puslapioinaostekstas"/>
      </w:pPr>
      <w:r>
        <w:rPr>
          <w:rStyle w:val="Puslapioinaosnuoroda"/>
        </w:rPr>
        <w:footnoteRef/>
      </w:r>
      <w:r>
        <w:t xml:space="preserve"> Betono plytelės</w:t>
      </w:r>
    </w:p>
  </w:footnote>
  <w:footnote w:id="21">
    <w:p w14:paraId="1DC8C008" w14:textId="77777777" w:rsidR="00675009" w:rsidRDefault="00675009">
      <w:pPr>
        <w:pStyle w:val="Puslapioinaostekstas"/>
      </w:pPr>
      <w:r>
        <w:rPr>
          <w:rStyle w:val="Puslapioinaosnuoroda"/>
        </w:rPr>
        <w:footnoteRef/>
      </w:r>
      <w:r>
        <w:t xml:space="preserve"> Iš jų – 8 m lauko akmenų danga (</w:t>
      </w:r>
      <w:r>
        <w:t>brukas).</w:t>
      </w:r>
    </w:p>
  </w:footnote>
  <w:footnote w:id="22">
    <w:p w14:paraId="1E6A9A24" w14:textId="77777777" w:rsidR="00675009" w:rsidRDefault="00675009">
      <w:pPr>
        <w:pStyle w:val="Puslapioinaostekstas"/>
      </w:pPr>
      <w:r>
        <w:rPr>
          <w:rStyle w:val="Puslapioinaosnuoroda"/>
        </w:rPr>
        <w:footnoteRef/>
      </w:r>
      <w:r>
        <w:t xml:space="preserve"> Žvyro gatvė yra kelio Nr. tr-29 dalis.</w:t>
      </w:r>
    </w:p>
  </w:footnote>
  <w:footnote w:id="23">
    <w:p w14:paraId="06ADC3EA" w14:textId="77777777" w:rsidR="0063251E" w:rsidRPr="00FC09FA" w:rsidRDefault="0063251E">
      <w:pPr>
        <w:pStyle w:val="Puslapioinaostekstas"/>
      </w:pPr>
      <w:r w:rsidRPr="00FC09FA">
        <w:rPr>
          <w:rStyle w:val="Puslapioinaosnuoroda"/>
        </w:rPr>
        <w:footnoteRef/>
      </w:r>
      <w:r w:rsidRPr="00FC09FA">
        <w:t xml:space="preserve"> Į kelio Nr. tr-29 statinį įeina Žvyro g., Karčių k. (Nr. tr-29-1).</w:t>
      </w:r>
    </w:p>
  </w:footnote>
  <w:footnote w:id="24">
    <w:p w14:paraId="74F182BD" w14:textId="77777777" w:rsidR="00AD2B5B" w:rsidRPr="00400293" w:rsidRDefault="00AD2B5B">
      <w:pPr>
        <w:pStyle w:val="Puslapioinaostekstas"/>
        <w:rPr>
          <w:color w:val="FF0000"/>
        </w:rPr>
      </w:pPr>
      <w:r w:rsidRPr="00BF2995">
        <w:rPr>
          <w:rStyle w:val="Puslapioinaosnuoroda"/>
        </w:rPr>
        <w:footnoteRef/>
      </w:r>
      <w:r w:rsidRPr="00BF2995">
        <w:t xml:space="preserve"> Skalda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614D"/>
    <w:multiLevelType w:val="hybridMultilevel"/>
    <w:tmpl w:val="3F924036"/>
    <w:lvl w:ilvl="0" w:tplc="B81490A8">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A6629"/>
    <w:multiLevelType w:val="hybridMultilevel"/>
    <w:tmpl w:val="18586C32"/>
    <w:lvl w:ilvl="0" w:tplc="5F361510">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86505"/>
    <w:multiLevelType w:val="hybridMultilevel"/>
    <w:tmpl w:val="D05880BA"/>
    <w:lvl w:ilvl="0" w:tplc="7180D0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5C681E"/>
    <w:multiLevelType w:val="hybridMultilevel"/>
    <w:tmpl w:val="0FE880AE"/>
    <w:lvl w:ilvl="0" w:tplc="0B260764">
      <w:start w:val="15"/>
      <w:numFmt w:val="decimal"/>
      <w:lvlText w:val="10.1.%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02C29"/>
    <w:multiLevelType w:val="hybridMultilevel"/>
    <w:tmpl w:val="2FC04B08"/>
    <w:lvl w:ilvl="0" w:tplc="089EF958">
      <w:start w:val="67"/>
      <w:numFmt w:val="decimal"/>
      <w:lvlText w:val="3.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D75133"/>
    <w:multiLevelType w:val="hybridMultilevel"/>
    <w:tmpl w:val="8C46D04A"/>
    <w:lvl w:ilvl="0" w:tplc="47F84350">
      <w:start w:val="1"/>
      <w:numFmt w:val="decimal"/>
      <w:lvlText w:val="7.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B377FF1"/>
    <w:multiLevelType w:val="hybridMultilevel"/>
    <w:tmpl w:val="1C26616E"/>
    <w:lvl w:ilvl="0" w:tplc="FFFFFFFF">
      <w:start w:val="1"/>
      <w:numFmt w:val="decimal"/>
      <w:lvlText w:val="1.2.%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EEF0F36"/>
    <w:multiLevelType w:val="hybridMultilevel"/>
    <w:tmpl w:val="A650EFCC"/>
    <w:lvl w:ilvl="0" w:tplc="FFFFFFFF">
      <w:start w:val="1"/>
      <w:numFmt w:val="decimal"/>
      <w:lvlText w:val="1.1.%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0165DD2"/>
    <w:multiLevelType w:val="hybridMultilevel"/>
    <w:tmpl w:val="2B002154"/>
    <w:lvl w:ilvl="0" w:tplc="8646A5B2">
      <w:start w:val="1"/>
      <w:numFmt w:val="decimal"/>
      <w:lvlText w:val="8.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2BD1512"/>
    <w:multiLevelType w:val="hybridMultilevel"/>
    <w:tmpl w:val="B7F4A69E"/>
    <w:lvl w:ilvl="0" w:tplc="901AC650">
      <w:start w:val="34"/>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563833"/>
    <w:multiLevelType w:val="hybridMultilevel"/>
    <w:tmpl w:val="A87E8846"/>
    <w:lvl w:ilvl="0" w:tplc="5FEAEE7A">
      <w:start w:val="2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254E4"/>
    <w:multiLevelType w:val="hybridMultilevel"/>
    <w:tmpl w:val="D4987998"/>
    <w:lvl w:ilvl="0" w:tplc="FD38E2C8">
      <w:start w:val="1"/>
      <w:numFmt w:val="decimal"/>
      <w:lvlText w:val="4.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E0426E7"/>
    <w:multiLevelType w:val="hybridMultilevel"/>
    <w:tmpl w:val="A650EFCC"/>
    <w:lvl w:ilvl="0" w:tplc="A05C6AD4">
      <w:start w:val="1"/>
      <w:numFmt w:val="decimal"/>
      <w:lvlText w:val="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09956F5"/>
    <w:multiLevelType w:val="hybridMultilevel"/>
    <w:tmpl w:val="58CAD020"/>
    <w:lvl w:ilvl="0" w:tplc="993ADE6A">
      <w:start w:val="1"/>
      <w:numFmt w:val="decimal"/>
      <w:lvlText w:val="10.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1032259"/>
    <w:multiLevelType w:val="hybridMultilevel"/>
    <w:tmpl w:val="85CAF944"/>
    <w:lvl w:ilvl="0" w:tplc="85D85892">
      <w:start w:val="1"/>
      <w:numFmt w:val="decimal"/>
      <w:lvlText w:val="7.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13059C3"/>
    <w:multiLevelType w:val="hybridMultilevel"/>
    <w:tmpl w:val="21647770"/>
    <w:lvl w:ilvl="0" w:tplc="A774856E">
      <w:start w:val="1"/>
      <w:numFmt w:val="decimal"/>
      <w:lvlText w:val="5.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5492AC6"/>
    <w:multiLevelType w:val="hybridMultilevel"/>
    <w:tmpl w:val="7FDA5604"/>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85E65"/>
    <w:multiLevelType w:val="hybridMultilevel"/>
    <w:tmpl w:val="4CB8A976"/>
    <w:lvl w:ilvl="0" w:tplc="3808E664">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9047C3"/>
    <w:multiLevelType w:val="hybridMultilevel"/>
    <w:tmpl w:val="FC9C9F7A"/>
    <w:lvl w:ilvl="0" w:tplc="AB16EC6C">
      <w:start w:val="1"/>
      <w:numFmt w:val="decimal"/>
      <w:lvlText w:val="9.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AA41B33"/>
    <w:multiLevelType w:val="hybridMultilevel"/>
    <w:tmpl w:val="B914D712"/>
    <w:lvl w:ilvl="0" w:tplc="4B9E6F96">
      <w:start w:val="1"/>
      <w:numFmt w:val="decimal"/>
      <w:lvlText w:val="3.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E1F2772"/>
    <w:multiLevelType w:val="hybridMultilevel"/>
    <w:tmpl w:val="22A4741C"/>
    <w:lvl w:ilvl="0" w:tplc="A7B44A94">
      <w:start w:val="1"/>
      <w:numFmt w:val="decimal"/>
      <w:lvlText w:val="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2E814A01"/>
    <w:multiLevelType w:val="hybridMultilevel"/>
    <w:tmpl w:val="9FD2AC16"/>
    <w:lvl w:ilvl="0" w:tplc="0D34027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323E8C"/>
    <w:multiLevelType w:val="hybridMultilevel"/>
    <w:tmpl w:val="0AFCE15E"/>
    <w:lvl w:ilvl="0" w:tplc="238293A6">
      <w:start w:val="1"/>
      <w:numFmt w:val="decimal"/>
      <w:lvlText w:val="1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1B3613E"/>
    <w:multiLevelType w:val="hybridMultilevel"/>
    <w:tmpl w:val="B6043852"/>
    <w:lvl w:ilvl="0" w:tplc="F77613CA">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5500B2"/>
    <w:multiLevelType w:val="hybridMultilevel"/>
    <w:tmpl w:val="56F4489A"/>
    <w:lvl w:ilvl="0" w:tplc="33584368">
      <w:start w:val="1"/>
      <w:numFmt w:val="decimal"/>
      <w:lvlText w:val="5.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5A23D2E"/>
    <w:multiLevelType w:val="hybridMultilevel"/>
    <w:tmpl w:val="80A828B8"/>
    <w:lvl w:ilvl="0" w:tplc="B54CADA4">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377622"/>
    <w:multiLevelType w:val="multilevel"/>
    <w:tmpl w:val="7F602C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5753BE"/>
    <w:multiLevelType w:val="hybridMultilevel"/>
    <w:tmpl w:val="62A2468C"/>
    <w:lvl w:ilvl="0" w:tplc="2A20837C">
      <w:start w:val="1"/>
      <w:numFmt w:val="decimal"/>
      <w:lvlText w:val="2.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B765C35"/>
    <w:multiLevelType w:val="hybridMultilevel"/>
    <w:tmpl w:val="297265A6"/>
    <w:lvl w:ilvl="0" w:tplc="0E90093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C387EA1"/>
    <w:multiLevelType w:val="hybridMultilevel"/>
    <w:tmpl w:val="85DE400E"/>
    <w:lvl w:ilvl="0" w:tplc="5484AB38">
      <w:start w:val="1"/>
      <w:numFmt w:val="decimal"/>
      <w:lvlText w:val="7.%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07928B3"/>
    <w:multiLevelType w:val="hybridMultilevel"/>
    <w:tmpl w:val="833C2E02"/>
    <w:lvl w:ilvl="0" w:tplc="B0AEACE0">
      <w:start w:val="1"/>
      <w:numFmt w:val="decimal"/>
      <w:lvlText w:val="6.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0BE7B9C"/>
    <w:multiLevelType w:val="hybridMultilevel"/>
    <w:tmpl w:val="6896BC26"/>
    <w:lvl w:ilvl="0" w:tplc="C83EB008">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465013"/>
    <w:multiLevelType w:val="hybridMultilevel"/>
    <w:tmpl w:val="8B36073C"/>
    <w:lvl w:ilvl="0" w:tplc="06DEEEDA">
      <w:start w:val="3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05035A"/>
    <w:multiLevelType w:val="hybridMultilevel"/>
    <w:tmpl w:val="3C6C618C"/>
    <w:lvl w:ilvl="0" w:tplc="D8D8841A">
      <w:start w:val="1"/>
      <w:numFmt w:val="decimal"/>
      <w:lvlText w:val="2.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3170399"/>
    <w:multiLevelType w:val="hybridMultilevel"/>
    <w:tmpl w:val="7F7C60DC"/>
    <w:lvl w:ilvl="0" w:tplc="BA62FAB8">
      <w:start w:val="1"/>
      <w:numFmt w:val="decimal"/>
      <w:lvlText w:val="8.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3346028"/>
    <w:multiLevelType w:val="hybridMultilevel"/>
    <w:tmpl w:val="2D50B8CE"/>
    <w:lvl w:ilvl="0" w:tplc="A8AA1EC8">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5D364F9"/>
    <w:multiLevelType w:val="hybridMultilevel"/>
    <w:tmpl w:val="03ECB89A"/>
    <w:lvl w:ilvl="0" w:tplc="082260F0">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8F94C05"/>
    <w:multiLevelType w:val="hybridMultilevel"/>
    <w:tmpl w:val="2910AE58"/>
    <w:lvl w:ilvl="0" w:tplc="45B482D4">
      <w:start w:val="1"/>
      <w:numFmt w:val="decimal"/>
      <w:lvlText w:val="3.%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4C60377A"/>
    <w:multiLevelType w:val="hybridMultilevel"/>
    <w:tmpl w:val="184693BE"/>
    <w:lvl w:ilvl="0" w:tplc="AECC6E3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334ABB"/>
    <w:multiLevelType w:val="hybridMultilevel"/>
    <w:tmpl w:val="7EC6F6D0"/>
    <w:lvl w:ilvl="0" w:tplc="08EEFE5A">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3216E37"/>
    <w:multiLevelType w:val="hybridMultilevel"/>
    <w:tmpl w:val="EE6069B8"/>
    <w:lvl w:ilvl="0" w:tplc="F5D21C22">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34E2B94"/>
    <w:multiLevelType w:val="hybridMultilevel"/>
    <w:tmpl w:val="08E48E26"/>
    <w:lvl w:ilvl="0" w:tplc="4A86574A">
      <w:start w:val="75"/>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6FB303E"/>
    <w:multiLevelType w:val="hybridMultilevel"/>
    <w:tmpl w:val="F07ED96E"/>
    <w:lvl w:ilvl="0" w:tplc="015C9B9E">
      <w:start w:val="33"/>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8905B1C"/>
    <w:multiLevelType w:val="hybridMultilevel"/>
    <w:tmpl w:val="0EA08C5C"/>
    <w:lvl w:ilvl="0" w:tplc="145C67F4">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446039"/>
    <w:multiLevelType w:val="hybridMultilevel"/>
    <w:tmpl w:val="2012A2F6"/>
    <w:lvl w:ilvl="0" w:tplc="A6FE08F8">
      <w:start w:val="1"/>
      <w:numFmt w:val="decimal"/>
      <w:lvlText w:val="9.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5A302E42"/>
    <w:multiLevelType w:val="hybridMultilevel"/>
    <w:tmpl w:val="10389594"/>
    <w:lvl w:ilvl="0" w:tplc="C0AAC9CE">
      <w:start w:val="4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BE35AE4"/>
    <w:multiLevelType w:val="hybridMultilevel"/>
    <w:tmpl w:val="9D6009F0"/>
    <w:lvl w:ilvl="0" w:tplc="8F4AAAAC">
      <w:start w:val="50"/>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D512D01"/>
    <w:multiLevelType w:val="hybridMultilevel"/>
    <w:tmpl w:val="9084941C"/>
    <w:lvl w:ilvl="0" w:tplc="1BF28286">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985091"/>
    <w:multiLevelType w:val="hybridMultilevel"/>
    <w:tmpl w:val="A23C58EA"/>
    <w:lvl w:ilvl="0" w:tplc="996C7318">
      <w:start w:val="8"/>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EC444AB"/>
    <w:multiLevelType w:val="hybridMultilevel"/>
    <w:tmpl w:val="6E56366C"/>
    <w:lvl w:ilvl="0" w:tplc="20407E54">
      <w:start w:val="1"/>
      <w:numFmt w:val="decimal"/>
      <w:lvlText w:val="6.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5EED0676"/>
    <w:multiLevelType w:val="hybridMultilevel"/>
    <w:tmpl w:val="02B647A4"/>
    <w:lvl w:ilvl="0" w:tplc="ABD22D1C">
      <w:start w:val="1"/>
      <w:numFmt w:val="decimal"/>
      <w:lvlText w:val="7.2.%1."/>
      <w:lvlJc w:val="center"/>
      <w:pPr>
        <w:ind w:left="121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F0E725A"/>
    <w:multiLevelType w:val="hybridMultilevel"/>
    <w:tmpl w:val="99664A4C"/>
    <w:lvl w:ilvl="0" w:tplc="DD0EF27E">
      <w:start w:val="1"/>
      <w:numFmt w:val="decimal"/>
      <w:lvlText w:val="10.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605F6F03"/>
    <w:multiLevelType w:val="hybridMultilevel"/>
    <w:tmpl w:val="163C7FCE"/>
    <w:lvl w:ilvl="0" w:tplc="653E963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0833AC4"/>
    <w:multiLevelType w:val="hybridMultilevel"/>
    <w:tmpl w:val="4D5052DA"/>
    <w:lvl w:ilvl="0" w:tplc="ABD0BD02">
      <w:start w:val="1"/>
      <w:numFmt w:val="decimal"/>
      <w:lvlText w:val="4.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2331A80"/>
    <w:multiLevelType w:val="hybridMultilevel"/>
    <w:tmpl w:val="AD8C7136"/>
    <w:lvl w:ilvl="0" w:tplc="EB0E0502">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C8A48C5"/>
    <w:multiLevelType w:val="hybridMultilevel"/>
    <w:tmpl w:val="010213D2"/>
    <w:lvl w:ilvl="0" w:tplc="DE920BEE">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8239F2"/>
    <w:multiLevelType w:val="hybridMultilevel"/>
    <w:tmpl w:val="644AD264"/>
    <w:lvl w:ilvl="0" w:tplc="EB8045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FA02BD6"/>
    <w:multiLevelType w:val="hybridMultilevel"/>
    <w:tmpl w:val="C2B893B2"/>
    <w:lvl w:ilvl="0" w:tplc="27D4602E">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121409"/>
    <w:multiLevelType w:val="hybridMultilevel"/>
    <w:tmpl w:val="B6266B10"/>
    <w:lvl w:ilvl="0" w:tplc="BCD27C42">
      <w:start w:val="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25C7F07"/>
    <w:multiLevelType w:val="hybridMultilevel"/>
    <w:tmpl w:val="1C26616E"/>
    <w:lvl w:ilvl="0" w:tplc="946A43F6">
      <w:start w:val="1"/>
      <w:numFmt w:val="decimal"/>
      <w:lvlText w:val="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0" w15:restartNumberingAfterBreak="0">
    <w:nsid w:val="73717874"/>
    <w:multiLevelType w:val="hybridMultilevel"/>
    <w:tmpl w:val="B6C4321E"/>
    <w:lvl w:ilvl="0" w:tplc="B72829A6">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39B554F"/>
    <w:multiLevelType w:val="hybridMultilevel"/>
    <w:tmpl w:val="FC62BE46"/>
    <w:lvl w:ilvl="0" w:tplc="0B52A0C2">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6085DE4"/>
    <w:multiLevelType w:val="hybridMultilevel"/>
    <w:tmpl w:val="1548E8B4"/>
    <w:lvl w:ilvl="0" w:tplc="DD5C9C74">
      <w:start w:val="1"/>
      <w:numFmt w:val="decimal"/>
      <w:lvlText w:val="3.2.%1."/>
      <w:lvlJc w:val="center"/>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7AB3005C"/>
    <w:multiLevelType w:val="hybridMultilevel"/>
    <w:tmpl w:val="A81CD0EE"/>
    <w:lvl w:ilvl="0" w:tplc="6556EDFE">
      <w:start w:val="1"/>
      <w:numFmt w:val="decimal"/>
      <w:lvlText w:val="1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7B3F69C3"/>
    <w:multiLevelType w:val="hybridMultilevel"/>
    <w:tmpl w:val="B0C4DEFA"/>
    <w:lvl w:ilvl="0" w:tplc="84C04F9A">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C9D6370"/>
    <w:multiLevelType w:val="hybridMultilevel"/>
    <w:tmpl w:val="8EACDD30"/>
    <w:lvl w:ilvl="0" w:tplc="BAACCDFA">
      <w:start w:val="1"/>
      <w:numFmt w:val="decimal"/>
      <w:lvlText w:val="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6" w15:restartNumberingAfterBreak="0">
    <w:nsid w:val="7CEE7A60"/>
    <w:multiLevelType w:val="hybridMultilevel"/>
    <w:tmpl w:val="73F4B830"/>
    <w:lvl w:ilvl="0" w:tplc="06C86E64">
      <w:start w:val="1"/>
      <w:numFmt w:val="decimal"/>
      <w:lvlText w:val="5.%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8238868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6447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5074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9138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9369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94888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02743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0858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476608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26890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021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94155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54899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12209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8168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94903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93916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85558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78875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41121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78990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96618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24558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909680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14339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50227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079100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4117296">
    <w:abstractNumId w:val="26"/>
  </w:num>
  <w:num w:numId="29" w16cid:durableId="1045983135">
    <w:abstractNumId w:val="6"/>
  </w:num>
  <w:num w:numId="30" w16cid:durableId="871842634">
    <w:abstractNumId w:val="7"/>
  </w:num>
  <w:num w:numId="31" w16cid:durableId="152185838">
    <w:abstractNumId w:val="60"/>
  </w:num>
  <w:num w:numId="32" w16cid:durableId="884373426">
    <w:abstractNumId w:val="31"/>
  </w:num>
  <w:num w:numId="33" w16cid:durableId="745537660">
    <w:abstractNumId w:val="1"/>
  </w:num>
  <w:num w:numId="34" w16cid:durableId="1187057903">
    <w:abstractNumId w:val="23"/>
  </w:num>
  <w:num w:numId="35" w16cid:durableId="2042124423">
    <w:abstractNumId w:val="0"/>
  </w:num>
  <w:num w:numId="36" w16cid:durableId="925655203">
    <w:abstractNumId w:val="36"/>
  </w:num>
  <w:num w:numId="37" w16cid:durableId="1552765329">
    <w:abstractNumId w:val="57"/>
  </w:num>
  <w:num w:numId="38" w16cid:durableId="1083378408">
    <w:abstractNumId w:val="38"/>
  </w:num>
  <w:num w:numId="39" w16cid:durableId="476799707">
    <w:abstractNumId w:val="54"/>
  </w:num>
  <w:num w:numId="40" w16cid:durableId="1345593951">
    <w:abstractNumId w:val="28"/>
  </w:num>
  <w:num w:numId="41" w16cid:durableId="1068072706">
    <w:abstractNumId w:val="43"/>
  </w:num>
  <w:num w:numId="42" w16cid:durableId="546917641">
    <w:abstractNumId w:val="55"/>
  </w:num>
  <w:num w:numId="43" w16cid:durableId="272447111">
    <w:abstractNumId w:val="52"/>
  </w:num>
  <w:num w:numId="44" w16cid:durableId="1434082928">
    <w:abstractNumId w:val="40"/>
  </w:num>
  <w:num w:numId="45" w16cid:durableId="736438750">
    <w:abstractNumId w:val="39"/>
  </w:num>
  <w:num w:numId="46" w16cid:durableId="1716657162">
    <w:abstractNumId w:val="21"/>
  </w:num>
  <w:num w:numId="47" w16cid:durableId="1395470563">
    <w:abstractNumId w:val="50"/>
  </w:num>
  <w:num w:numId="48" w16cid:durableId="985164053">
    <w:abstractNumId w:val="64"/>
  </w:num>
  <w:num w:numId="49" w16cid:durableId="360593230">
    <w:abstractNumId w:val="17"/>
  </w:num>
  <w:num w:numId="50" w16cid:durableId="971905185">
    <w:abstractNumId w:val="56"/>
  </w:num>
  <w:num w:numId="51" w16cid:durableId="1230118521">
    <w:abstractNumId w:val="25"/>
  </w:num>
  <w:num w:numId="52" w16cid:durableId="13464167">
    <w:abstractNumId w:val="61"/>
  </w:num>
  <w:num w:numId="53" w16cid:durableId="835610258">
    <w:abstractNumId w:val="35"/>
  </w:num>
  <w:num w:numId="54" w16cid:durableId="888223406">
    <w:abstractNumId w:val="47"/>
  </w:num>
  <w:num w:numId="55" w16cid:durableId="1486972714">
    <w:abstractNumId w:val="58"/>
  </w:num>
  <w:num w:numId="56" w16cid:durableId="154994453">
    <w:abstractNumId w:val="48"/>
  </w:num>
  <w:num w:numId="57" w16cid:durableId="689262229">
    <w:abstractNumId w:val="10"/>
  </w:num>
  <w:num w:numId="58" w16cid:durableId="825711357">
    <w:abstractNumId w:val="42"/>
  </w:num>
  <w:num w:numId="59" w16cid:durableId="1524780136">
    <w:abstractNumId w:val="9"/>
  </w:num>
  <w:num w:numId="60" w16cid:durableId="771365815">
    <w:abstractNumId w:val="32"/>
  </w:num>
  <w:num w:numId="61" w16cid:durableId="71590480">
    <w:abstractNumId w:val="45"/>
  </w:num>
  <w:num w:numId="62" w16cid:durableId="842210018">
    <w:abstractNumId w:val="46"/>
  </w:num>
  <w:num w:numId="63" w16cid:durableId="1356813333">
    <w:abstractNumId w:val="2"/>
  </w:num>
  <w:num w:numId="64" w16cid:durableId="1238591443">
    <w:abstractNumId w:val="4"/>
  </w:num>
  <w:num w:numId="65" w16cid:durableId="155803836">
    <w:abstractNumId w:val="41"/>
  </w:num>
  <w:num w:numId="66" w16cid:durableId="1323007081">
    <w:abstractNumId w:val="3"/>
  </w:num>
  <w:num w:numId="67" w16cid:durableId="1320571557">
    <w:abstractNumId w:val="16"/>
  </w:num>
  <w:num w:numId="68" w16cid:durableId="164828605">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68A"/>
    <w:rsid w:val="000007C7"/>
    <w:rsid w:val="000008C0"/>
    <w:rsid w:val="00000E4B"/>
    <w:rsid w:val="0000183C"/>
    <w:rsid w:val="00001ABF"/>
    <w:rsid w:val="00001F26"/>
    <w:rsid w:val="00002081"/>
    <w:rsid w:val="000020CE"/>
    <w:rsid w:val="000021EA"/>
    <w:rsid w:val="000021ED"/>
    <w:rsid w:val="000041AA"/>
    <w:rsid w:val="0000535D"/>
    <w:rsid w:val="00005A56"/>
    <w:rsid w:val="0000658D"/>
    <w:rsid w:val="00006D5B"/>
    <w:rsid w:val="00007232"/>
    <w:rsid w:val="0001022D"/>
    <w:rsid w:val="000118CF"/>
    <w:rsid w:val="000118F1"/>
    <w:rsid w:val="00011AEA"/>
    <w:rsid w:val="00012266"/>
    <w:rsid w:val="00012E95"/>
    <w:rsid w:val="00013DDF"/>
    <w:rsid w:val="00014A0F"/>
    <w:rsid w:val="00015012"/>
    <w:rsid w:val="00016DCD"/>
    <w:rsid w:val="0001747A"/>
    <w:rsid w:val="00017AEC"/>
    <w:rsid w:val="00017D63"/>
    <w:rsid w:val="00017E25"/>
    <w:rsid w:val="000205D5"/>
    <w:rsid w:val="0002131D"/>
    <w:rsid w:val="000227D2"/>
    <w:rsid w:val="0002282E"/>
    <w:rsid w:val="00022EAE"/>
    <w:rsid w:val="00023182"/>
    <w:rsid w:val="00024C80"/>
    <w:rsid w:val="00024D52"/>
    <w:rsid w:val="00025395"/>
    <w:rsid w:val="000254AC"/>
    <w:rsid w:val="0002574D"/>
    <w:rsid w:val="00026660"/>
    <w:rsid w:val="000271D7"/>
    <w:rsid w:val="000272C3"/>
    <w:rsid w:val="00027372"/>
    <w:rsid w:val="00027B83"/>
    <w:rsid w:val="00030744"/>
    <w:rsid w:val="000307F8"/>
    <w:rsid w:val="00030F1B"/>
    <w:rsid w:val="0003123A"/>
    <w:rsid w:val="00032EB3"/>
    <w:rsid w:val="00034378"/>
    <w:rsid w:val="0003491F"/>
    <w:rsid w:val="00034F52"/>
    <w:rsid w:val="00036033"/>
    <w:rsid w:val="000369B6"/>
    <w:rsid w:val="00036CE5"/>
    <w:rsid w:val="00036DE7"/>
    <w:rsid w:val="0003765B"/>
    <w:rsid w:val="00042376"/>
    <w:rsid w:val="000424BF"/>
    <w:rsid w:val="000433AF"/>
    <w:rsid w:val="00044E03"/>
    <w:rsid w:val="00045578"/>
    <w:rsid w:val="00045611"/>
    <w:rsid w:val="000458AE"/>
    <w:rsid w:val="00045AA6"/>
    <w:rsid w:val="0004683B"/>
    <w:rsid w:val="00046C5F"/>
    <w:rsid w:val="00047929"/>
    <w:rsid w:val="00047CC2"/>
    <w:rsid w:val="00050035"/>
    <w:rsid w:val="00051970"/>
    <w:rsid w:val="0005264D"/>
    <w:rsid w:val="00053123"/>
    <w:rsid w:val="00053858"/>
    <w:rsid w:val="00054015"/>
    <w:rsid w:val="000553D2"/>
    <w:rsid w:val="000557AA"/>
    <w:rsid w:val="00055A07"/>
    <w:rsid w:val="00055B77"/>
    <w:rsid w:val="00056039"/>
    <w:rsid w:val="00056405"/>
    <w:rsid w:val="00056719"/>
    <w:rsid w:val="00056BE0"/>
    <w:rsid w:val="00056D57"/>
    <w:rsid w:val="000570AA"/>
    <w:rsid w:val="000573F6"/>
    <w:rsid w:val="00057AC1"/>
    <w:rsid w:val="00057B0E"/>
    <w:rsid w:val="00057E83"/>
    <w:rsid w:val="0006003D"/>
    <w:rsid w:val="00060129"/>
    <w:rsid w:val="00060A24"/>
    <w:rsid w:val="00060B99"/>
    <w:rsid w:val="000611EF"/>
    <w:rsid w:val="00061618"/>
    <w:rsid w:val="00063F4A"/>
    <w:rsid w:val="00064039"/>
    <w:rsid w:val="0006453A"/>
    <w:rsid w:val="0006490B"/>
    <w:rsid w:val="00064C30"/>
    <w:rsid w:val="0006564D"/>
    <w:rsid w:val="00065710"/>
    <w:rsid w:val="00066151"/>
    <w:rsid w:val="00066555"/>
    <w:rsid w:val="00066590"/>
    <w:rsid w:val="00067C9F"/>
    <w:rsid w:val="00070499"/>
    <w:rsid w:val="0007054B"/>
    <w:rsid w:val="00072D88"/>
    <w:rsid w:val="00073386"/>
    <w:rsid w:val="00073948"/>
    <w:rsid w:val="00074286"/>
    <w:rsid w:val="000745CA"/>
    <w:rsid w:val="0007485F"/>
    <w:rsid w:val="000754B7"/>
    <w:rsid w:val="000810D3"/>
    <w:rsid w:val="0008140E"/>
    <w:rsid w:val="0008289F"/>
    <w:rsid w:val="00083442"/>
    <w:rsid w:val="00083559"/>
    <w:rsid w:val="00086C61"/>
    <w:rsid w:val="00087890"/>
    <w:rsid w:val="00087F61"/>
    <w:rsid w:val="0009096A"/>
    <w:rsid w:val="00090A06"/>
    <w:rsid w:val="00090E2D"/>
    <w:rsid w:val="00091695"/>
    <w:rsid w:val="000932A7"/>
    <w:rsid w:val="0009439C"/>
    <w:rsid w:val="0009494A"/>
    <w:rsid w:val="00095064"/>
    <w:rsid w:val="000952C0"/>
    <w:rsid w:val="000959B8"/>
    <w:rsid w:val="000964A8"/>
    <w:rsid w:val="00096B54"/>
    <w:rsid w:val="0009781A"/>
    <w:rsid w:val="00097B40"/>
    <w:rsid w:val="000A0E0E"/>
    <w:rsid w:val="000A1420"/>
    <w:rsid w:val="000A2519"/>
    <w:rsid w:val="000A36A8"/>
    <w:rsid w:val="000A3760"/>
    <w:rsid w:val="000A37CD"/>
    <w:rsid w:val="000A4A17"/>
    <w:rsid w:val="000A4A3E"/>
    <w:rsid w:val="000A5173"/>
    <w:rsid w:val="000A6213"/>
    <w:rsid w:val="000A74E1"/>
    <w:rsid w:val="000A7B69"/>
    <w:rsid w:val="000B08E7"/>
    <w:rsid w:val="000B17C9"/>
    <w:rsid w:val="000B2166"/>
    <w:rsid w:val="000B2176"/>
    <w:rsid w:val="000B2713"/>
    <w:rsid w:val="000B30A2"/>
    <w:rsid w:val="000B30AB"/>
    <w:rsid w:val="000B4626"/>
    <w:rsid w:val="000B5406"/>
    <w:rsid w:val="000B57FC"/>
    <w:rsid w:val="000B589F"/>
    <w:rsid w:val="000B6176"/>
    <w:rsid w:val="000B689B"/>
    <w:rsid w:val="000B6BB3"/>
    <w:rsid w:val="000B74DA"/>
    <w:rsid w:val="000B7A0D"/>
    <w:rsid w:val="000B7A3D"/>
    <w:rsid w:val="000C20F2"/>
    <w:rsid w:val="000C246F"/>
    <w:rsid w:val="000C2C52"/>
    <w:rsid w:val="000C317C"/>
    <w:rsid w:val="000C3D3A"/>
    <w:rsid w:val="000C3E47"/>
    <w:rsid w:val="000C43E8"/>
    <w:rsid w:val="000C45BE"/>
    <w:rsid w:val="000C557E"/>
    <w:rsid w:val="000C59DC"/>
    <w:rsid w:val="000C6531"/>
    <w:rsid w:val="000C6758"/>
    <w:rsid w:val="000C6EAB"/>
    <w:rsid w:val="000C7796"/>
    <w:rsid w:val="000C79E4"/>
    <w:rsid w:val="000C7DF8"/>
    <w:rsid w:val="000D054D"/>
    <w:rsid w:val="000D0796"/>
    <w:rsid w:val="000D0826"/>
    <w:rsid w:val="000D0BCD"/>
    <w:rsid w:val="000D15FA"/>
    <w:rsid w:val="000D196A"/>
    <w:rsid w:val="000D3189"/>
    <w:rsid w:val="000D34F3"/>
    <w:rsid w:val="000D442D"/>
    <w:rsid w:val="000D457E"/>
    <w:rsid w:val="000D53E8"/>
    <w:rsid w:val="000D6EEA"/>
    <w:rsid w:val="000E0646"/>
    <w:rsid w:val="000E12AC"/>
    <w:rsid w:val="000E4951"/>
    <w:rsid w:val="000E4B6A"/>
    <w:rsid w:val="000E4CBE"/>
    <w:rsid w:val="000E4CFC"/>
    <w:rsid w:val="000E4FF7"/>
    <w:rsid w:val="000E5E35"/>
    <w:rsid w:val="000E6EF2"/>
    <w:rsid w:val="000E7803"/>
    <w:rsid w:val="000E7E58"/>
    <w:rsid w:val="000F0E44"/>
    <w:rsid w:val="000F0EB8"/>
    <w:rsid w:val="000F206F"/>
    <w:rsid w:val="000F3661"/>
    <w:rsid w:val="000F49C9"/>
    <w:rsid w:val="000F4B5C"/>
    <w:rsid w:val="000F4DC1"/>
    <w:rsid w:val="000F4EA9"/>
    <w:rsid w:val="000F5A7C"/>
    <w:rsid w:val="000F6046"/>
    <w:rsid w:val="000F72C4"/>
    <w:rsid w:val="001001AD"/>
    <w:rsid w:val="001017E4"/>
    <w:rsid w:val="00102146"/>
    <w:rsid w:val="001027F0"/>
    <w:rsid w:val="00103CC1"/>
    <w:rsid w:val="00103D14"/>
    <w:rsid w:val="001044C4"/>
    <w:rsid w:val="00104BAC"/>
    <w:rsid w:val="00106A0D"/>
    <w:rsid w:val="00106C65"/>
    <w:rsid w:val="001073D8"/>
    <w:rsid w:val="00110F32"/>
    <w:rsid w:val="001110BB"/>
    <w:rsid w:val="00111251"/>
    <w:rsid w:val="001114A8"/>
    <w:rsid w:val="00111775"/>
    <w:rsid w:val="0011205C"/>
    <w:rsid w:val="0011265B"/>
    <w:rsid w:val="00113261"/>
    <w:rsid w:val="001134C7"/>
    <w:rsid w:val="00113D7F"/>
    <w:rsid w:val="00114024"/>
    <w:rsid w:val="001152F8"/>
    <w:rsid w:val="001155A9"/>
    <w:rsid w:val="001164E9"/>
    <w:rsid w:val="00116888"/>
    <w:rsid w:val="00116DB2"/>
    <w:rsid w:val="001172ED"/>
    <w:rsid w:val="001179C1"/>
    <w:rsid w:val="001218A7"/>
    <w:rsid w:val="0012214C"/>
    <w:rsid w:val="00122646"/>
    <w:rsid w:val="00122A77"/>
    <w:rsid w:val="0012316E"/>
    <w:rsid w:val="001234D1"/>
    <w:rsid w:val="00123906"/>
    <w:rsid w:val="00123CDB"/>
    <w:rsid w:val="001252D3"/>
    <w:rsid w:val="00125EF7"/>
    <w:rsid w:val="001267F9"/>
    <w:rsid w:val="001278EA"/>
    <w:rsid w:val="001279D3"/>
    <w:rsid w:val="00130050"/>
    <w:rsid w:val="00130DDE"/>
    <w:rsid w:val="00131B7A"/>
    <w:rsid w:val="00132BFA"/>
    <w:rsid w:val="00134123"/>
    <w:rsid w:val="00134133"/>
    <w:rsid w:val="0013415A"/>
    <w:rsid w:val="001342DC"/>
    <w:rsid w:val="001343AB"/>
    <w:rsid w:val="001349D7"/>
    <w:rsid w:val="00135238"/>
    <w:rsid w:val="0013694B"/>
    <w:rsid w:val="00136D26"/>
    <w:rsid w:val="00140351"/>
    <w:rsid w:val="001411E8"/>
    <w:rsid w:val="00141D31"/>
    <w:rsid w:val="00141E5C"/>
    <w:rsid w:val="00142C33"/>
    <w:rsid w:val="00144790"/>
    <w:rsid w:val="001447C9"/>
    <w:rsid w:val="001455DC"/>
    <w:rsid w:val="001462C6"/>
    <w:rsid w:val="001463DE"/>
    <w:rsid w:val="00146896"/>
    <w:rsid w:val="00146957"/>
    <w:rsid w:val="00146966"/>
    <w:rsid w:val="00150B8B"/>
    <w:rsid w:val="001519E4"/>
    <w:rsid w:val="00151BEB"/>
    <w:rsid w:val="00153513"/>
    <w:rsid w:val="00153D42"/>
    <w:rsid w:val="001545A2"/>
    <w:rsid w:val="00155448"/>
    <w:rsid w:val="001557DD"/>
    <w:rsid w:val="00156089"/>
    <w:rsid w:val="00156438"/>
    <w:rsid w:val="00156D0C"/>
    <w:rsid w:val="001605A0"/>
    <w:rsid w:val="0016066A"/>
    <w:rsid w:val="00162726"/>
    <w:rsid w:val="00162ABB"/>
    <w:rsid w:val="00162C33"/>
    <w:rsid w:val="0016352D"/>
    <w:rsid w:val="0016352F"/>
    <w:rsid w:val="0016425E"/>
    <w:rsid w:val="00164F71"/>
    <w:rsid w:val="00165130"/>
    <w:rsid w:val="0016621E"/>
    <w:rsid w:val="00166487"/>
    <w:rsid w:val="001675DE"/>
    <w:rsid w:val="00167B4C"/>
    <w:rsid w:val="00167E0E"/>
    <w:rsid w:val="00167E60"/>
    <w:rsid w:val="00170740"/>
    <w:rsid w:val="00170F43"/>
    <w:rsid w:val="001713B5"/>
    <w:rsid w:val="00171897"/>
    <w:rsid w:val="00171925"/>
    <w:rsid w:val="001726CF"/>
    <w:rsid w:val="00172AD7"/>
    <w:rsid w:val="00172B9B"/>
    <w:rsid w:val="00172C36"/>
    <w:rsid w:val="0017422B"/>
    <w:rsid w:val="0017585E"/>
    <w:rsid w:val="00175C67"/>
    <w:rsid w:val="001770F5"/>
    <w:rsid w:val="001775E5"/>
    <w:rsid w:val="00183430"/>
    <w:rsid w:val="00183C3A"/>
    <w:rsid w:val="00184532"/>
    <w:rsid w:val="00186624"/>
    <w:rsid w:val="00186CD8"/>
    <w:rsid w:val="00187788"/>
    <w:rsid w:val="00190720"/>
    <w:rsid w:val="00190CE2"/>
    <w:rsid w:val="00191251"/>
    <w:rsid w:val="00191841"/>
    <w:rsid w:val="001929E0"/>
    <w:rsid w:val="00192B53"/>
    <w:rsid w:val="001932F0"/>
    <w:rsid w:val="00193364"/>
    <w:rsid w:val="00193BC2"/>
    <w:rsid w:val="00193C5B"/>
    <w:rsid w:val="001970BF"/>
    <w:rsid w:val="00197376"/>
    <w:rsid w:val="001974FF"/>
    <w:rsid w:val="001A007C"/>
    <w:rsid w:val="001A07EE"/>
    <w:rsid w:val="001A187A"/>
    <w:rsid w:val="001A2C08"/>
    <w:rsid w:val="001A577B"/>
    <w:rsid w:val="001A5B0E"/>
    <w:rsid w:val="001A5E1C"/>
    <w:rsid w:val="001A5F1C"/>
    <w:rsid w:val="001A728D"/>
    <w:rsid w:val="001A782E"/>
    <w:rsid w:val="001A7A08"/>
    <w:rsid w:val="001B0097"/>
    <w:rsid w:val="001B0547"/>
    <w:rsid w:val="001B076D"/>
    <w:rsid w:val="001B081C"/>
    <w:rsid w:val="001B104C"/>
    <w:rsid w:val="001B11CD"/>
    <w:rsid w:val="001B1471"/>
    <w:rsid w:val="001B1AC8"/>
    <w:rsid w:val="001B1BD7"/>
    <w:rsid w:val="001B1DDA"/>
    <w:rsid w:val="001B2430"/>
    <w:rsid w:val="001B28A4"/>
    <w:rsid w:val="001B2AC9"/>
    <w:rsid w:val="001B2BE0"/>
    <w:rsid w:val="001B30A6"/>
    <w:rsid w:val="001B3200"/>
    <w:rsid w:val="001B369A"/>
    <w:rsid w:val="001B36EE"/>
    <w:rsid w:val="001B5CA8"/>
    <w:rsid w:val="001B5DC1"/>
    <w:rsid w:val="001B6302"/>
    <w:rsid w:val="001B67BE"/>
    <w:rsid w:val="001B7FD6"/>
    <w:rsid w:val="001C087B"/>
    <w:rsid w:val="001C189F"/>
    <w:rsid w:val="001C18FD"/>
    <w:rsid w:val="001C289D"/>
    <w:rsid w:val="001C48B8"/>
    <w:rsid w:val="001C4C19"/>
    <w:rsid w:val="001C5CC3"/>
    <w:rsid w:val="001C66B6"/>
    <w:rsid w:val="001C6AF8"/>
    <w:rsid w:val="001C763D"/>
    <w:rsid w:val="001C7808"/>
    <w:rsid w:val="001D0729"/>
    <w:rsid w:val="001D0AEA"/>
    <w:rsid w:val="001D160A"/>
    <w:rsid w:val="001D2D59"/>
    <w:rsid w:val="001D50E5"/>
    <w:rsid w:val="001D55F1"/>
    <w:rsid w:val="001D5B03"/>
    <w:rsid w:val="001D6D65"/>
    <w:rsid w:val="001D6F2F"/>
    <w:rsid w:val="001D718A"/>
    <w:rsid w:val="001D74DD"/>
    <w:rsid w:val="001E0C70"/>
    <w:rsid w:val="001E1905"/>
    <w:rsid w:val="001E21CF"/>
    <w:rsid w:val="001E2B38"/>
    <w:rsid w:val="001E3B38"/>
    <w:rsid w:val="001E3EF3"/>
    <w:rsid w:val="001E4232"/>
    <w:rsid w:val="001E45D5"/>
    <w:rsid w:val="001E5161"/>
    <w:rsid w:val="001E555B"/>
    <w:rsid w:val="001E64F8"/>
    <w:rsid w:val="001E6DA9"/>
    <w:rsid w:val="001F0A27"/>
    <w:rsid w:val="001F2D38"/>
    <w:rsid w:val="001F4454"/>
    <w:rsid w:val="001F44F3"/>
    <w:rsid w:val="001F46F3"/>
    <w:rsid w:val="001F4976"/>
    <w:rsid w:val="001F6213"/>
    <w:rsid w:val="001F7484"/>
    <w:rsid w:val="0020021D"/>
    <w:rsid w:val="00201F51"/>
    <w:rsid w:val="002020F5"/>
    <w:rsid w:val="00202504"/>
    <w:rsid w:val="00202E0D"/>
    <w:rsid w:val="00202E4C"/>
    <w:rsid w:val="00203394"/>
    <w:rsid w:val="0020359F"/>
    <w:rsid w:val="00205D99"/>
    <w:rsid w:val="00206326"/>
    <w:rsid w:val="00206FE2"/>
    <w:rsid w:val="00207844"/>
    <w:rsid w:val="002079DD"/>
    <w:rsid w:val="00210C3F"/>
    <w:rsid w:val="0021187A"/>
    <w:rsid w:val="00211E30"/>
    <w:rsid w:val="00212207"/>
    <w:rsid w:val="00213411"/>
    <w:rsid w:val="00213FBC"/>
    <w:rsid w:val="002141BE"/>
    <w:rsid w:val="00214474"/>
    <w:rsid w:val="0021462E"/>
    <w:rsid w:val="00215786"/>
    <w:rsid w:val="002159D3"/>
    <w:rsid w:val="00215E19"/>
    <w:rsid w:val="00216438"/>
    <w:rsid w:val="00216708"/>
    <w:rsid w:val="002176BB"/>
    <w:rsid w:val="0022046B"/>
    <w:rsid w:val="00220A91"/>
    <w:rsid w:val="0022219D"/>
    <w:rsid w:val="00222C07"/>
    <w:rsid w:val="00222CD8"/>
    <w:rsid w:val="0022354F"/>
    <w:rsid w:val="002242D5"/>
    <w:rsid w:val="002257E0"/>
    <w:rsid w:val="00225A04"/>
    <w:rsid w:val="0022647C"/>
    <w:rsid w:val="00226D70"/>
    <w:rsid w:val="00226EF8"/>
    <w:rsid w:val="00227038"/>
    <w:rsid w:val="002272E2"/>
    <w:rsid w:val="0023035A"/>
    <w:rsid w:val="00230A85"/>
    <w:rsid w:val="00231831"/>
    <w:rsid w:val="002319E5"/>
    <w:rsid w:val="00231DC6"/>
    <w:rsid w:val="002352F7"/>
    <w:rsid w:val="00235802"/>
    <w:rsid w:val="00235A36"/>
    <w:rsid w:val="002361A7"/>
    <w:rsid w:val="00236EAC"/>
    <w:rsid w:val="0023768D"/>
    <w:rsid w:val="002377E9"/>
    <w:rsid w:val="00237E79"/>
    <w:rsid w:val="00240100"/>
    <w:rsid w:val="00240391"/>
    <w:rsid w:val="002410CF"/>
    <w:rsid w:val="00241800"/>
    <w:rsid w:val="00241F00"/>
    <w:rsid w:val="00243453"/>
    <w:rsid w:val="00243FF1"/>
    <w:rsid w:val="002442C5"/>
    <w:rsid w:val="002444A0"/>
    <w:rsid w:val="00244B10"/>
    <w:rsid w:val="00244B25"/>
    <w:rsid w:val="00245F5A"/>
    <w:rsid w:val="0024629D"/>
    <w:rsid w:val="00247CED"/>
    <w:rsid w:val="002507EA"/>
    <w:rsid w:val="0025092D"/>
    <w:rsid w:val="00250C81"/>
    <w:rsid w:val="0025115E"/>
    <w:rsid w:val="002513B8"/>
    <w:rsid w:val="00251A6F"/>
    <w:rsid w:val="00251FDD"/>
    <w:rsid w:val="00253ABC"/>
    <w:rsid w:val="00253ED9"/>
    <w:rsid w:val="002544F9"/>
    <w:rsid w:val="00254763"/>
    <w:rsid w:val="00255424"/>
    <w:rsid w:val="002554F1"/>
    <w:rsid w:val="00255AA8"/>
    <w:rsid w:val="00256050"/>
    <w:rsid w:val="00256D1E"/>
    <w:rsid w:val="00257353"/>
    <w:rsid w:val="002574E7"/>
    <w:rsid w:val="002577A1"/>
    <w:rsid w:val="00260984"/>
    <w:rsid w:val="00261C80"/>
    <w:rsid w:val="00261D2E"/>
    <w:rsid w:val="002624ED"/>
    <w:rsid w:val="00262BF7"/>
    <w:rsid w:val="00262E83"/>
    <w:rsid w:val="0026300B"/>
    <w:rsid w:val="00264257"/>
    <w:rsid w:val="002642C4"/>
    <w:rsid w:val="00264B85"/>
    <w:rsid w:val="002650E0"/>
    <w:rsid w:val="00266931"/>
    <w:rsid w:val="00270A97"/>
    <w:rsid w:val="00270EA7"/>
    <w:rsid w:val="002717B7"/>
    <w:rsid w:val="002722BF"/>
    <w:rsid w:val="0027265A"/>
    <w:rsid w:val="002737B5"/>
    <w:rsid w:val="00274101"/>
    <w:rsid w:val="002760FB"/>
    <w:rsid w:val="00276472"/>
    <w:rsid w:val="00276A91"/>
    <w:rsid w:val="00277108"/>
    <w:rsid w:val="00277DE0"/>
    <w:rsid w:val="00280311"/>
    <w:rsid w:val="0028074B"/>
    <w:rsid w:val="00280852"/>
    <w:rsid w:val="00280BA9"/>
    <w:rsid w:val="00280E9C"/>
    <w:rsid w:val="0028279B"/>
    <w:rsid w:val="00283CDC"/>
    <w:rsid w:val="00284CAB"/>
    <w:rsid w:val="00285DE1"/>
    <w:rsid w:val="00285E31"/>
    <w:rsid w:val="00285F55"/>
    <w:rsid w:val="00286864"/>
    <w:rsid w:val="0029059C"/>
    <w:rsid w:val="0029212E"/>
    <w:rsid w:val="0029252B"/>
    <w:rsid w:val="0029268E"/>
    <w:rsid w:val="0029293A"/>
    <w:rsid w:val="00292ED4"/>
    <w:rsid w:val="00293737"/>
    <w:rsid w:val="002950B2"/>
    <w:rsid w:val="002952B1"/>
    <w:rsid w:val="00295D4C"/>
    <w:rsid w:val="00296463"/>
    <w:rsid w:val="00296762"/>
    <w:rsid w:val="00297296"/>
    <w:rsid w:val="00297AC1"/>
    <w:rsid w:val="002A0FC7"/>
    <w:rsid w:val="002A3497"/>
    <w:rsid w:val="002A40A1"/>
    <w:rsid w:val="002A5A53"/>
    <w:rsid w:val="002A67EF"/>
    <w:rsid w:val="002A7620"/>
    <w:rsid w:val="002A79D7"/>
    <w:rsid w:val="002B00A7"/>
    <w:rsid w:val="002B0C2D"/>
    <w:rsid w:val="002B1766"/>
    <w:rsid w:val="002B19F7"/>
    <w:rsid w:val="002B1CE7"/>
    <w:rsid w:val="002B2BE1"/>
    <w:rsid w:val="002B2DC6"/>
    <w:rsid w:val="002B36CD"/>
    <w:rsid w:val="002B55AF"/>
    <w:rsid w:val="002B56A1"/>
    <w:rsid w:val="002B5968"/>
    <w:rsid w:val="002B7C6E"/>
    <w:rsid w:val="002C00FD"/>
    <w:rsid w:val="002C0592"/>
    <w:rsid w:val="002C0F89"/>
    <w:rsid w:val="002C10BB"/>
    <w:rsid w:val="002C1241"/>
    <w:rsid w:val="002C1C77"/>
    <w:rsid w:val="002C1C92"/>
    <w:rsid w:val="002C28B2"/>
    <w:rsid w:val="002C4219"/>
    <w:rsid w:val="002C5031"/>
    <w:rsid w:val="002C53D8"/>
    <w:rsid w:val="002C5419"/>
    <w:rsid w:val="002C573B"/>
    <w:rsid w:val="002C58B0"/>
    <w:rsid w:val="002C5BAA"/>
    <w:rsid w:val="002C6098"/>
    <w:rsid w:val="002C6364"/>
    <w:rsid w:val="002C6B40"/>
    <w:rsid w:val="002C6C85"/>
    <w:rsid w:val="002C6CB2"/>
    <w:rsid w:val="002C7903"/>
    <w:rsid w:val="002C7D42"/>
    <w:rsid w:val="002D088B"/>
    <w:rsid w:val="002D222A"/>
    <w:rsid w:val="002D2B05"/>
    <w:rsid w:val="002D2F65"/>
    <w:rsid w:val="002D5541"/>
    <w:rsid w:val="002D5C73"/>
    <w:rsid w:val="002D7256"/>
    <w:rsid w:val="002D7301"/>
    <w:rsid w:val="002E166C"/>
    <w:rsid w:val="002E1EC7"/>
    <w:rsid w:val="002E2C44"/>
    <w:rsid w:val="002E3128"/>
    <w:rsid w:val="002E4830"/>
    <w:rsid w:val="002E48D3"/>
    <w:rsid w:val="002E4A37"/>
    <w:rsid w:val="002E61EE"/>
    <w:rsid w:val="002E6B68"/>
    <w:rsid w:val="002F152D"/>
    <w:rsid w:val="002F1749"/>
    <w:rsid w:val="002F1989"/>
    <w:rsid w:val="002F2F92"/>
    <w:rsid w:val="002F380B"/>
    <w:rsid w:val="002F4929"/>
    <w:rsid w:val="002F50F6"/>
    <w:rsid w:val="002F564B"/>
    <w:rsid w:val="002F5989"/>
    <w:rsid w:val="002F63DF"/>
    <w:rsid w:val="002F7BF4"/>
    <w:rsid w:val="0030018B"/>
    <w:rsid w:val="00300BEE"/>
    <w:rsid w:val="00301496"/>
    <w:rsid w:val="00301AFC"/>
    <w:rsid w:val="00302D55"/>
    <w:rsid w:val="003042A0"/>
    <w:rsid w:val="003045E1"/>
    <w:rsid w:val="003047B2"/>
    <w:rsid w:val="003064E7"/>
    <w:rsid w:val="00306F34"/>
    <w:rsid w:val="00307276"/>
    <w:rsid w:val="003075E5"/>
    <w:rsid w:val="00307684"/>
    <w:rsid w:val="00307AEB"/>
    <w:rsid w:val="00310D25"/>
    <w:rsid w:val="00311515"/>
    <w:rsid w:val="003126B5"/>
    <w:rsid w:val="003126E2"/>
    <w:rsid w:val="00313098"/>
    <w:rsid w:val="00313223"/>
    <w:rsid w:val="00313DE8"/>
    <w:rsid w:val="003142BC"/>
    <w:rsid w:val="00314A89"/>
    <w:rsid w:val="0031561F"/>
    <w:rsid w:val="00315D45"/>
    <w:rsid w:val="00316563"/>
    <w:rsid w:val="00316616"/>
    <w:rsid w:val="00317104"/>
    <w:rsid w:val="0031762A"/>
    <w:rsid w:val="00321361"/>
    <w:rsid w:val="003215C7"/>
    <w:rsid w:val="003248D8"/>
    <w:rsid w:val="00324D4D"/>
    <w:rsid w:val="003250B1"/>
    <w:rsid w:val="0032556F"/>
    <w:rsid w:val="00325C56"/>
    <w:rsid w:val="00326510"/>
    <w:rsid w:val="003267F1"/>
    <w:rsid w:val="00326ACE"/>
    <w:rsid w:val="00326EB8"/>
    <w:rsid w:val="00327515"/>
    <w:rsid w:val="00327878"/>
    <w:rsid w:val="00330927"/>
    <w:rsid w:val="003333FE"/>
    <w:rsid w:val="00333676"/>
    <w:rsid w:val="003336BD"/>
    <w:rsid w:val="00333F01"/>
    <w:rsid w:val="003358D4"/>
    <w:rsid w:val="003366B7"/>
    <w:rsid w:val="003369E9"/>
    <w:rsid w:val="00337B56"/>
    <w:rsid w:val="003406AA"/>
    <w:rsid w:val="003412AD"/>
    <w:rsid w:val="0034196D"/>
    <w:rsid w:val="00341A52"/>
    <w:rsid w:val="00341D1C"/>
    <w:rsid w:val="00341DCC"/>
    <w:rsid w:val="0034466B"/>
    <w:rsid w:val="00344F72"/>
    <w:rsid w:val="0034532E"/>
    <w:rsid w:val="003454A2"/>
    <w:rsid w:val="003462F2"/>
    <w:rsid w:val="00346CAE"/>
    <w:rsid w:val="003473A9"/>
    <w:rsid w:val="00350933"/>
    <w:rsid w:val="00350FBB"/>
    <w:rsid w:val="00351483"/>
    <w:rsid w:val="00351875"/>
    <w:rsid w:val="003521A1"/>
    <w:rsid w:val="003522A0"/>
    <w:rsid w:val="0035245F"/>
    <w:rsid w:val="00352AC6"/>
    <w:rsid w:val="00352B0A"/>
    <w:rsid w:val="0035432B"/>
    <w:rsid w:val="00354EA8"/>
    <w:rsid w:val="0035651A"/>
    <w:rsid w:val="00356840"/>
    <w:rsid w:val="00356B9B"/>
    <w:rsid w:val="00356BA0"/>
    <w:rsid w:val="00356C35"/>
    <w:rsid w:val="00356DC6"/>
    <w:rsid w:val="00360FB5"/>
    <w:rsid w:val="00361637"/>
    <w:rsid w:val="00361AF2"/>
    <w:rsid w:val="00362532"/>
    <w:rsid w:val="00363264"/>
    <w:rsid w:val="00363923"/>
    <w:rsid w:val="00365A9D"/>
    <w:rsid w:val="00366306"/>
    <w:rsid w:val="00366B9B"/>
    <w:rsid w:val="0036788E"/>
    <w:rsid w:val="003678FC"/>
    <w:rsid w:val="00367F10"/>
    <w:rsid w:val="003709A3"/>
    <w:rsid w:val="0037108F"/>
    <w:rsid w:val="00371B29"/>
    <w:rsid w:val="003730D4"/>
    <w:rsid w:val="003743AB"/>
    <w:rsid w:val="00375CAB"/>
    <w:rsid w:val="00375DCB"/>
    <w:rsid w:val="003761F1"/>
    <w:rsid w:val="003772D5"/>
    <w:rsid w:val="00377415"/>
    <w:rsid w:val="00377C1F"/>
    <w:rsid w:val="00380A3D"/>
    <w:rsid w:val="00380BE8"/>
    <w:rsid w:val="003824E1"/>
    <w:rsid w:val="00386DBF"/>
    <w:rsid w:val="00387A95"/>
    <w:rsid w:val="00387DB4"/>
    <w:rsid w:val="00390633"/>
    <w:rsid w:val="00391424"/>
    <w:rsid w:val="00391F55"/>
    <w:rsid w:val="003937F1"/>
    <w:rsid w:val="0039463C"/>
    <w:rsid w:val="00394864"/>
    <w:rsid w:val="003949E5"/>
    <w:rsid w:val="00394ACE"/>
    <w:rsid w:val="00394D4D"/>
    <w:rsid w:val="00395DE1"/>
    <w:rsid w:val="00396366"/>
    <w:rsid w:val="00396916"/>
    <w:rsid w:val="00396F2B"/>
    <w:rsid w:val="00397799"/>
    <w:rsid w:val="003A00FB"/>
    <w:rsid w:val="003A0D89"/>
    <w:rsid w:val="003A1341"/>
    <w:rsid w:val="003A1851"/>
    <w:rsid w:val="003A2586"/>
    <w:rsid w:val="003A27D6"/>
    <w:rsid w:val="003A2992"/>
    <w:rsid w:val="003A33D9"/>
    <w:rsid w:val="003A393B"/>
    <w:rsid w:val="003A3B44"/>
    <w:rsid w:val="003A3F45"/>
    <w:rsid w:val="003A47A3"/>
    <w:rsid w:val="003A718A"/>
    <w:rsid w:val="003A7548"/>
    <w:rsid w:val="003A7A10"/>
    <w:rsid w:val="003B04D8"/>
    <w:rsid w:val="003B0699"/>
    <w:rsid w:val="003B081C"/>
    <w:rsid w:val="003B0A81"/>
    <w:rsid w:val="003B12E6"/>
    <w:rsid w:val="003B17D4"/>
    <w:rsid w:val="003B2A10"/>
    <w:rsid w:val="003B3C53"/>
    <w:rsid w:val="003B457B"/>
    <w:rsid w:val="003B46E1"/>
    <w:rsid w:val="003B621E"/>
    <w:rsid w:val="003B63FA"/>
    <w:rsid w:val="003B6524"/>
    <w:rsid w:val="003B7416"/>
    <w:rsid w:val="003C18EC"/>
    <w:rsid w:val="003C1981"/>
    <w:rsid w:val="003C1B52"/>
    <w:rsid w:val="003C22A1"/>
    <w:rsid w:val="003C2356"/>
    <w:rsid w:val="003C2471"/>
    <w:rsid w:val="003C3399"/>
    <w:rsid w:val="003C4AA3"/>
    <w:rsid w:val="003C4BD9"/>
    <w:rsid w:val="003C67DD"/>
    <w:rsid w:val="003C6B75"/>
    <w:rsid w:val="003C7071"/>
    <w:rsid w:val="003C789A"/>
    <w:rsid w:val="003C7FF3"/>
    <w:rsid w:val="003D0A70"/>
    <w:rsid w:val="003D1864"/>
    <w:rsid w:val="003D1AE0"/>
    <w:rsid w:val="003D2E10"/>
    <w:rsid w:val="003D3CBC"/>
    <w:rsid w:val="003D4B1C"/>
    <w:rsid w:val="003D5D57"/>
    <w:rsid w:val="003D6268"/>
    <w:rsid w:val="003D633D"/>
    <w:rsid w:val="003D66EC"/>
    <w:rsid w:val="003E03F2"/>
    <w:rsid w:val="003E0505"/>
    <w:rsid w:val="003E17F7"/>
    <w:rsid w:val="003E2461"/>
    <w:rsid w:val="003E2CF6"/>
    <w:rsid w:val="003E3A83"/>
    <w:rsid w:val="003E4EDC"/>
    <w:rsid w:val="003E6713"/>
    <w:rsid w:val="003F05C1"/>
    <w:rsid w:val="003F0D33"/>
    <w:rsid w:val="003F154F"/>
    <w:rsid w:val="003F26FB"/>
    <w:rsid w:val="003F31AE"/>
    <w:rsid w:val="003F4DC9"/>
    <w:rsid w:val="003F5404"/>
    <w:rsid w:val="003F5A98"/>
    <w:rsid w:val="003F6702"/>
    <w:rsid w:val="003F691B"/>
    <w:rsid w:val="003F6C20"/>
    <w:rsid w:val="00400481"/>
    <w:rsid w:val="0040070A"/>
    <w:rsid w:val="00400969"/>
    <w:rsid w:val="004009D7"/>
    <w:rsid w:val="00400A45"/>
    <w:rsid w:val="00403020"/>
    <w:rsid w:val="00403604"/>
    <w:rsid w:val="00403B63"/>
    <w:rsid w:val="004040B6"/>
    <w:rsid w:val="00404BDE"/>
    <w:rsid w:val="00405778"/>
    <w:rsid w:val="004062A2"/>
    <w:rsid w:val="0040690E"/>
    <w:rsid w:val="00410872"/>
    <w:rsid w:val="00410979"/>
    <w:rsid w:val="00410AE9"/>
    <w:rsid w:val="00410E64"/>
    <w:rsid w:val="004110FE"/>
    <w:rsid w:val="004120E7"/>
    <w:rsid w:val="0041278C"/>
    <w:rsid w:val="00412B1A"/>
    <w:rsid w:val="004145BD"/>
    <w:rsid w:val="00414C86"/>
    <w:rsid w:val="0041503B"/>
    <w:rsid w:val="00416D4B"/>
    <w:rsid w:val="00420110"/>
    <w:rsid w:val="00421261"/>
    <w:rsid w:val="00421266"/>
    <w:rsid w:val="00421674"/>
    <w:rsid w:val="00421BAE"/>
    <w:rsid w:val="0042456E"/>
    <w:rsid w:val="00424615"/>
    <w:rsid w:val="004253F4"/>
    <w:rsid w:val="00425603"/>
    <w:rsid w:val="00425E90"/>
    <w:rsid w:val="00426757"/>
    <w:rsid w:val="004268C7"/>
    <w:rsid w:val="00426ECD"/>
    <w:rsid w:val="00427E13"/>
    <w:rsid w:val="004302FB"/>
    <w:rsid w:val="004305FC"/>
    <w:rsid w:val="00430A64"/>
    <w:rsid w:val="004317EB"/>
    <w:rsid w:val="00431907"/>
    <w:rsid w:val="00431ECB"/>
    <w:rsid w:val="00432149"/>
    <w:rsid w:val="00432B72"/>
    <w:rsid w:val="00432D7A"/>
    <w:rsid w:val="004330C0"/>
    <w:rsid w:val="004335A3"/>
    <w:rsid w:val="00433A73"/>
    <w:rsid w:val="00433B5B"/>
    <w:rsid w:val="00433E37"/>
    <w:rsid w:val="00434886"/>
    <w:rsid w:val="00437738"/>
    <w:rsid w:val="004406FE"/>
    <w:rsid w:val="0044081F"/>
    <w:rsid w:val="00440E6D"/>
    <w:rsid w:val="00442F39"/>
    <w:rsid w:val="00443998"/>
    <w:rsid w:val="00443E8B"/>
    <w:rsid w:val="0044464B"/>
    <w:rsid w:val="00450653"/>
    <w:rsid w:val="0045095D"/>
    <w:rsid w:val="00450E01"/>
    <w:rsid w:val="00451B23"/>
    <w:rsid w:val="004529CE"/>
    <w:rsid w:val="00457B3D"/>
    <w:rsid w:val="00457FFA"/>
    <w:rsid w:val="00460742"/>
    <w:rsid w:val="004609B3"/>
    <w:rsid w:val="00460DC4"/>
    <w:rsid w:val="00461DF1"/>
    <w:rsid w:val="004622F1"/>
    <w:rsid w:val="00462937"/>
    <w:rsid w:val="00463411"/>
    <w:rsid w:val="0046399B"/>
    <w:rsid w:val="00464A9A"/>
    <w:rsid w:val="00464EE6"/>
    <w:rsid w:val="004661EE"/>
    <w:rsid w:val="00466D67"/>
    <w:rsid w:val="00467035"/>
    <w:rsid w:val="004714D2"/>
    <w:rsid w:val="0047230A"/>
    <w:rsid w:val="0047303A"/>
    <w:rsid w:val="0047465C"/>
    <w:rsid w:val="004748CC"/>
    <w:rsid w:val="00476165"/>
    <w:rsid w:val="00476664"/>
    <w:rsid w:val="004805D7"/>
    <w:rsid w:val="0048096D"/>
    <w:rsid w:val="0048117C"/>
    <w:rsid w:val="00481DD1"/>
    <w:rsid w:val="004832D9"/>
    <w:rsid w:val="00484171"/>
    <w:rsid w:val="00486562"/>
    <w:rsid w:val="0048700B"/>
    <w:rsid w:val="00487369"/>
    <w:rsid w:val="00487B4F"/>
    <w:rsid w:val="00490892"/>
    <w:rsid w:val="00490FAC"/>
    <w:rsid w:val="00491C3D"/>
    <w:rsid w:val="0049279A"/>
    <w:rsid w:val="0049324B"/>
    <w:rsid w:val="004937E6"/>
    <w:rsid w:val="00494738"/>
    <w:rsid w:val="00495F77"/>
    <w:rsid w:val="004978C8"/>
    <w:rsid w:val="00497BF6"/>
    <w:rsid w:val="004A08E7"/>
    <w:rsid w:val="004A09BA"/>
    <w:rsid w:val="004A22DD"/>
    <w:rsid w:val="004A26F9"/>
    <w:rsid w:val="004A3B81"/>
    <w:rsid w:val="004A43AC"/>
    <w:rsid w:val="004A4A24"/>
    <w:rsid w:val="004A4EF4"/>
    <w:rsid w:val="004A5A9C"/>
    <w:rsid w:val="004A5AE8"/>
    <w:rsid w:val="004A66C0"/>
    <w:rsid w:val="004A6F25"/>
    <w:rsid w:val="004A7606"/>
    <w:rsid w:val="004B1509"/>
    <w:rsid w:val="004B2A2C"/>
    <w:rsid w:val="004B32F4"/>
    <w:rsid w:val="004B3A13"/>
    <w:rsid w:val="004B3A21"/>
    <w:rsid w:val="004B3B34"/>
    <w:rsid w:val="004B3DA9"/>
    <w:rsid w:val="004B3ED9"/>
    <w:rsid w:val="004B50E5"/>
    <w:rsid w:val="004B5CEA"/>
    <w:rsid w:val="004B5E86"/>
    <w:rsid w:val="004B68E4"/>
    <w:rsid w:val="004B6A4C"/>
    <w:rsid w:val="004B7BC4"/>
    <w:rsid w:val="004B7D78"/>
    <w:rsid w:val="004B7FC7"/>
    <w:rsid w:val="004C0A2F"/>
    <w:rsid w:val="004C0EE3"/>
    <w:rsid w:val="004C18C0"/>
    <w:rsid w:val="004C1BEA"/>
    <w:rsid w:val="004C2FB9"/>
    <w:rsid w:val="004C3030"/>
    <w:rsid w:val="004C3C48"/>
    <w:rsid w:val="004C3EB7"/>
    <w:rsid w:val="004C463C"/>
    <w:rsid w:val="004C4862"/>
    <w:rsid w:val="004C4879"/>
    <w:rsid w:val="004C5682"/>
    <w:rsid w:val="004C5E0A"/>
    <w:rsid w:val="004C663D"/>
    <w:rsid w:val="004C66E2"/>
    <w:rsid w:val="004C68D6"/>
    <w:rsid w:val="004D0B2C"/>
    <w:rsid w:val="004D0DCD"/>
    <w:rsid w:val="004D0EBD"/>
    <w:rsid w:val="004D0F24"/>
    <w:rsid w:val="004D100A"/>
    <w:rsid w:val="004D1452"/>
    <w:rsid w:val="004D23E8"/>
    <w:rsid w:val="004D2673"/>
    <w:rsid w:val="004D3C0C"/>
    <w:rsid w:val="004D49AA"/>
    <w:rsid w:val="004D5FB8"/>
    <w:rsid w:val="004D7876"/>
    <w:rsid w:val="004E0B90"/>
    <w:rsid w:val="004E268A"/>
    <w:rsid w:val="004E29F3"/>
    <w:rsid w:val="004E4BD9"/>
    <w:rsid w:val="004E4EB1"/>
    <w:rsid w:val="004E586D"/>
    <w:rsid w:val="004E6661"/>
    <w:rsid w:val="004E6819"/>
    <w:rsid w:val="004E79D5"/>
    <w:rsid w:val="004F0562"/>
    <w:rsid w:val="004F0D97"/>
    <w:rsid w:val="004F0E26"/>
    <w:rsid w:val="004F1BB4"/>
    <w:rsid w:val="004F1BFC"/>
    <w:rsid w:val="004F3680"/>
    <w:rsid w:val="004F4577"/>
    <w:rsid w:val="004F4910"/>
    <w:rsid w:val="004F4BBD"/>
    <w:rsid w:val="004F6150"/>
    <w:rsid w:val="004F70C8"/>
    <w:rsid w:val="004F7DBF"/>
    <w:rsid w:val="00500F50"/>
    <w:rsid w:val="005025FE"/>
    <w:rsid w:val="00502FDF"/>
    <w:rsid w:val="00503A7C"/>
    <w:rsid w:val="00503BB0"/>
    <w:rsid w:val="00503D9C"/>
    <w:rsid w:val="00504914"/>
    <w:rsid w:val="00505420"/>
    <w:rsid w:val="0050797E"/>
    <w:rsid w:val="00507AD6"/>
    <w:rsid w:val="00507CC3"/>
    <w:rsid w:val="00510A64"/>
    <w:rsid w:val="005128E6"/>
    <w:rsid w:val="00513320"/>
    <w:rsid w:val="00514802"/>
    <w:rsid w:val="005150C1"/>
    <w:rsid w:val="0051683C"/>
    <w:rsid w:val="00517782"/>
    <w:rsid w:val="00520D07"/>
    <w:rsid w:val="00521126"/>
    <w:rsid w:val="00521E64"/>
    <w:rsid w:val="00523222"/>
    <w:rsid w:val="0052331E"/>
    <w:rsid w:val="00523A7E"/>
    <w:rsid w:val="00525312"/>
    <w:rsid w:val="00525927"/>
    <w:rsid w:val="005276CD"/>
    <w:rsid w:val="00530BAA"/>
    <w:rsid w:val="005319AB"/>
    <w:rsid w:val="00532D0B"/>
    <w:rsid w:val="0053324B"/>
    <w:rsid w:val="00533690"/>
    <w:rsid w:val="00534951"/>
    <w:rsid w:val="00534FF3"/>
    <w:rsid w:val="005357B9"/>
    <w:rsid w:val="005361E1"/>
    <w:rsid w:val="00536683"/>
    <w:rsid w:val="00540EA5"/>
    <w:rsid w:val="00541E08"/>
    <w:rsid w:val="00542445"/>
    <w:rsid w:val="005433F8"/>
    <w:rsid w:val="005435D2"/>
    <w:rsid w:val="00543725"/>
    <w:rsid w:val="0054390B"/>
    <w:rsid w:val="00543A77"/>
    <w:rsid w:val="00543B1A"/>
    <w:rsid w:val="005452FD"/>
    <w:rsid w:val="0054593A"/>
    <w:rsid w:val="00546D36"/>
    <w:rsid w:val="00546E43"/>
    <w:rsid w:val="00547584"/>
    <w:rsid w:val="00547B9E"/>
    <w:rsid w:val="00550548"/>
    <w:rsid w:val="005505D3"/>
    <w:rsid w:val="00551ABA"/>
    <w:rsid w:val="005525E6"/>
    <w:rsid w:val="00553004"/>
    <w:rsid w:val="0055345D"/>
    <w:rsid w:val="005546ED"/>
    <w:rsid w:val="00554EC1"/>
    <w:rsid w:val="00555832"/>
    <w:rsid w:val="00555CDD"/>
    <w:rsid w:val="00561919"/>
    <w:rsid w:val="00561FC1"/>
    <w:rsid w:val="005623AB"/>
    <w:rsid w:val="00564476"/>
    <w:rsid w:val="00564B45"/>
    <w:rsid w:val="00566652"/>
    <w:rsid w:val="00566CD5"/>
    <w:rsid w:val="00566F9E"/>
    <w:rsid w:val="0056752F"/>
    <w:rsid w:val="00572476"/>
    <w:rsid w:val="005726AA"/>
    <w:rsid w:val="00573863"/>
    <w:rsid w:val="00573C32"/>
    <w:rsid w:val="0057454A"/>
    <w:rsid w:val="00574878"/>
    <w:rsid w:val="00574890"/>
    <w:rsid w:val="00574947"/>
    <w:rsid w:val="0057589B"/>
    <w:rsid w:val="00575949"/>
    <w:rsid w:val="0057609B"/>
    <w:rsid w:val="00576FF6"/>
    <w:rsid w:val="00580B3B"/>
    <w:rsid w:val="00581B74"/>
    <w:rsid w:val="005826B9"/>
    <w:rsid w:val="0058279F"/>
    <w:rsid w:val="00582825"/>
    <w:rsid w:val="00582E19"/>
    <w:rsid w:val="00583221"/>
    <w:rsid w:val="00583B4B"/>
    <w:rsid w:val="00583BCE"/>
    <w:rsid w:val="00584BCF"/>
    <w:rsid w:val="0058523B"/>
    <w:rsid w:val="00586184"/>
    <w:rsid w:val="00586463"/>
    <w:rsid w:val="00586FF5"/>
    <w:rsid w:val="005870A5"/>
    <w:rsid w:val="00587462"/>
    <w:rsid w:val="00590A89"/>
    <w:rsid w:val="0059197A"/>
    <w:rsid w:val="00592919"/>
    <w:rsid w:val="00592E51"/>
    <w:rsid w:val="00592EA4"/>
    <w:rsid w:val="00593EC7"/>
    <w:rsid w:val="0059426B"/>
    <w:rsid w:val="00596881"/>
    <w:rsid w:val="00596F9B"/>
    <w:rsid w:val="00597B5E"/>
    <w:rsid w:val="00597FA8"/>
    <w:rsid w:val="005A0162"/>
    <w:rsid w:val="005A01EC"/>
    <w:rsid w:val="005A0846"/>
    <w:rsid w:val="005A0E68"/>
    <w:rsid w:val="005A185E"/>
    <w:rsid w:val="005A2847"/>
    <w:rsid w:val="005A28D1"/>
    <w:rsid w:val="005A467B"/>
    <w:rsid w:val="005A4E7B"/>
    <w:rsid w:val="005B096A"/>
    <w:rsid w:val="005B107A"/>
    <w:rsid w:val="005B3AE7"/>
    <w:rsid w:val="005B4414"/>
    <w:rsid w:val="005B4725"/>
    <w:rsid w:val="005B535D"/>
    <w:rsid w:val="005B5514"/>
    <w:rsid w:val="005B66F4"/>
    <w:rsid w:val="005B6963"/>
    <w:rsid w:val="005B6B63"/>
    <w:rsid w:val="005B74D0"/>
    <w:rsid w:val="005B7E16"/>
    <w:rsid w:val="005C089B"/>
    <w:rsid w:val="005C21E4"/>
    <w:rsid w:val="005C2506"/>
    <w:rsid w:val="005C277B"/>
    <w:rsid w:val="005C2AFF"/>
    <w:rsid w:val="005C59B6"/>
    <w:rsid w:val="005C5B35"/>
    <w:rsid w:val="005C6140"/>
    <w:rsid w:val="005C6650"/>
    <w:rsid w:val="005C6E3A"/>
    <w:rsid w:val="005C71F6"/>
    <w:rsid w:val="005C72E9"/>
    <w:rsid w:val="005D1C67"/>
    <w:rsid w:val="005D3877"/>
    <w:rsid w:val="005D3DFD"/>
    <w:rsid w:val="005D3F26"/>
    <w:rsid w:val="005D416F"/>
    <w:rsid w:val="005D41D4"/>
    <w:rsid w:val="005D4AFE"/>
    <w:rsid w:val="005D533C"/>
    <w:rsid w:val="005D5901"/>
    <w:rsid w:val="005D702D"/>
    <w:rsid w:val="005D76DF"/>
    <w:rsid w:val="005D775A"/>
    <w:rsid w:val="005E0199"/>
    <w:rsid w:val="005E0FA4"/>
    <w:rsid w:val="005E1C46"/>
    <w:rsid w:val="005E42E8"/>
    <w:rsid w:val="005E472F"/>
    <w:rsid w:val="005E56D1"/>
    <w:rsid w:val="005E69C6"/>
    <w:rsid w:val="005F0F12"/>
    <w:rsid w:val="005F10B9"/>
    <w:rsid w:val="005F1856"/>
    <w:rsid w:val="005F18BA"/>
    <w:rsid w:val="005F1EF3"/>
    <w:rsid w:val="005F32EC"/>
    <w:rsid w:val="005F34C8"/>
    <w:rsid w:val="005F36FE"/>
    <w:rsid w:val="005F37D9"/>
    <w:rsid w:val="005F3BB9"/>
    <w:rsid w:val="005F42E2"/>
    <w:rsid w:val="005F44B4"/>
    <w:rsid w:val="005F4C74"/>
    <w:rsid w:val="005F547D"/>
    <w:rsid w:val="005F54B6"/>
    <w:rsid w:val="005F58DF"/>
    <w:rsid w:val="005F5F64"/>
    <w:rsid w:val="005F713A"/>
    <w:rsid w:val="005F71DD"/>
    <w:rsid w:val="005F73A1"/>
    <w:rsid w:val="005F74DE"/>
    <w:rsid w:val="005F7B2A"/>
    <w:rsid w:val="005F7D1B"/>
    <w:rsid w:val="00600B49"/>
    <w:rsid w:val="006012C9"/>
    <w:rsid w:val="00601F31"/>
    <w:rsid w:val="00602F5A"/>
    <w:rsid w:val="00603A08"/>
    <w:rsid w:val="00603C78"/>
    <w:rsid w:val="00605B99"/>
    <w:rsid w:val="00607A3E"/>
    <w:rsid w:val="006102A9"/>
    <w:rsid w:val="00610617"/>
    <w:rsid w:val="006106E0"/>
    <w:rsid w:val="00611462"/>
    <w:rsid w:val="006127F6"/>
    <w:rsid w:val="00612A65"/>
    <w:rsid w:val="00612AB5"/>
    <w:rsid w:val="006132CC"/>
    <w:rsid w:val="006136DE"/>
    <w:rsid w:val="006159B9"/>
    <w:rsid w:val="00615D99"/>
    <w:rsid w:val="006162A3"/>
    <w:rsid w:val="00616E1F"/>
    <w:rsid w:val="006171CE"/>
    <w:rsid w:val="00620CA5"/>
    <w:rsid w:val="00621CD2"/>
    <w:rsid w:val="00622A00"/>
    <w:rsid w:val="00624216"/>
    <w:rsid w:val="006251B4"/>
    <w:rsid w:val="00625773"/>
    <w:rsid w:val="00625DA6"/>
    <w:rsid w:val="00626C1C"/>
    <w:rsid w:val="00626E42"/>
    <w:rsid w:val="006272E2"/>
    <w:rsid w:val="006301BC"/>
    <w:rsid w:val="006307B0"/>
    <w:rsid w:val="0063251E"/>
    <w:rsid w:val="0063435D"/>
    <w:rsid w:val="00634FBE"/>
    <w:rsid w:val="0063706B"/>
    <w:rsid w:val="0064010F"/>
    <w:rsid w:val="00640D24"/>
    <w:rsid w:val="00641708"/>
    <w:rsid w:val="006420B9"/>
    <w:rsid w:val="006426CB"/>
    <w:rsid w:val="00642B90"/>
    <w:rsid w:val="0064332C"/>
    <w:rsid w:val="00644590"/>
    <w:rsid w:val="0064561B"/>
    <w:rsid w:val="00645911"/>
    <w:rsid w:val="006461C3"/>
    <w:rsid w:val="00646BA1"/>
    <w:rsid w:val="006470B4"/>
    <w:rsid w:val="00650C39"/>
    <w:rsid w:val="00651C07"/>
    <w:rsid w:val="00652041"/>
    <w:rsid w:val="00653200"/>
    <w:rsid w:val="00654DFD"/>
    <w:rsid w:val="00654E06"/>
    <w:rsid w:val="006550B8"/>
    <w:rsid w:val="00656A87"/>
    <w:rsid w:val="00657BF5"/>
    <w:rsid w:val="0066112F"/>
    <w:rsid w:val="0066148E"/>
    <w:rsid w:val="00662527"/>
    <w:rsid w:val="00662D72"/>
    <w:rsid w:val="00663561"/>
    <w:rsid w:val="00663C7E"/>
    <w:rsid w:val="006658D5"/>
    <w:rsid w:val="0066681A"/>
    <w:rsid w:val="006668EF"/>
    <w:rsid w:val="00670403"/>
    <w:rsid w:val="00672811"/>
    <w:rsid w:val="00673CBF"/>
    <w:rsid w:val="00674BA2"/>
    <w:rsid w:val="00674F21"/>
    <w:rsid w:val="00675009"/>
    <w:rsid w:val="00676869"/>
    <w:rsid w:val="00676EEF"/>
    <w:rsid w:val="0067706C"/>
    <w:rsid w:val="00677C5F"/>
    <w:rsid w:val="00677E81"/>
    <w:rsid w:val="00682066"/>
    <w:rsid w:val="00683539"/>
    <w:rsid w:val="006849D5"/>
    <w:rsid w:val="00684C75"/>
    <w:rsid w:val="0068534C"/>
    <w:rsid w:val="006860D7"/>
    <w:rsid w:val="00686278"/>
    <w:rsid w:val="006862BF"/>
    <w:rsid w:val="00686585"/>
    <w:rsid w:val="00686D1A"/>
    <w:rsid w:val="00687B8D"/>
    <w:rsid w:val="00690266"/>
    <w:rsid w:val="006905F0"/>
    <w:rsid w:val="00690B53"/>
    <w:rsid w:val="00691FE6"/>
    <w:rsid w:val="00692711"/>
    <w:rsid w:val="0069321C"/>
    <w:rsid w:val="00693ED1"/>
    <w:rsid w:val="00695625"/>
    <w:rsid w:val="00695784"/>
    <w:rsid w:val="006957FC"/>
    <w:rsid w:val="00695CD4"/>
    <w:rsid w:val="00696B47"/>
    <w:rsid w:val="00696DEA"/>
    <w:rsid w:val="006A1A8B"/>
    <w:rsid w:val="006A1F1F"/>
    <w:rsid w:val="006A204B"/>
    <w:rsid w:val="006A3D7D"/>
    <w:rsid w:val="006A5116"/>
    <w:rsid w:val="006A5D84"/>
    <w:rsid w:val="006A6003"/>
    <w:rsid w:val="006A62E8"/>
    <w:rsid w:val="006A6A9A"/>
    <w:rsid w:val="006A7FE1"/>
    <w:rsid w:val="006B0350"/>
    <w:rsid w:val="006B04BE"/>
    <w:rsid w:val="006B257E"/>
    <w:rsid w:val="006B2FAA"/>
    <w:rsid w:val="006B3096"/>
    <w:rsid w:val="006B355E"/>
    <w:rsid w:val="006B4575"/>
    <w:rsid w:val="006B4F55"/>
    <w:rsid w:val="006B52A1"/>
    <w:rsid w:val="006B52D9"/>
    <w:rsid w:val="006B5539"/>
    <w:rsid w:val="006B6174"/>
    <w:rsid w:val="006B69D7"/>
    <w:rsid w:val="006B6F0E"/>
    <w:rsid w:val="006B7340"/>
    <w:rsid w:val="006B794B"/>
    <w:rsid w:val="006B7B8C"/>
    <w:rsid w:val="006C119F"/>
    <w:rsid w:val="006C130E"/>
    <w:rsid w:val="006C23F5"/>
    <w:rsid w:val="006C2809"/>
    <w:rsid w:val="006C2BA3"/>
    <w:rsid w:val="006C3EAA"/>
    <w:rsid w:val="006C4A3F"/>
    <w:rsid w:val="006C4DEC"/>
    <w:rsid w:val="006C556D"/>
    <w:rsid w:val="006C5FB4"/>
    <w:rsid w:val="006C620D"/>
    <w:rsid w:val="006C6B26"/>
    <w:rsid w:val="006D0B90"/>
    <w:rsid w:val="006D0C6D"/>
    <w:rsid w:val="006D1C50"/>
    <w:rsid w:val="006D2C89"/>
    <w:rsid w:val="006D3862"/>
    <w:rsid w:val="006D4021"/>
    <w:rsid w:val="006D5059"/>
    <w:rsid w:val="006D5B5C"/>
    <w:rsid w:val="006D729A"/>
    <w:rsid w:val="006D763A"/>
    <w:rsid w:val="006E0137"/>
    <w:rsid w:val="006E08CB"/>
    <w:rsid w:val="006E0F4A"/>
    <w:rsid w:val="006E1315"/>
    <w:rsid w:val="006E3043"/>
    <w:rsid w:val="006E33C7"/>
    <w:rsid w:val="006E43CC"/>
    <w:rsid w:val="006E4550"/>
    <w:rsid w:val="006E4556"/>
    <w:rsid w:val="006E475F"/>
    <w:rsid w:val="006E52ED"/>
    <w:rsid w:val="006E5903"/>
    <w:rsid w:val="006E7FA4"/>
    <w:rsid w:val="006F08D3"/>
    <w:rsid w:val="006F1E66"/>
    <w:rsid w:val="006F27EE"/>
    <w:rsid w:val="006F362E"/>
    <w:rsid w:val="006F3D45"/>
    <w:rsid w:val="006F400F"/>
    <w:rsid w:val="006F429A"/>
    <w:rsid w:val="006F4C45"/>
    <w:rsid w:val="006F6087"/>
    <w:rsid w:val="006F7464"/>
    <w:rsid w:val="00700285"/>
    <w:rsid w:val="007002F3"/>
    <w:rsid w:val="007005C3"/>
    <w:rsid w:val="007010BC"/>
    <w:rsid w:val="007012FF"/>
    <w:rsid w:val="007014C7"/>
    <w:rsid w:val="00702B5D"/>
    <w:rsid w:val="007033DB"/>
    <w:rsid w:val="0070408D"/>
    <w:rsid w:val="0070422F"/>
    <w:rsid w:val="007054F2"/>
    <w:rsid w:val="00705893"/>
    <w:rsid w:val="00705A2B"/>
    <w:rsid w:val="00706F2F"/>
    <w:rsid w:val="00707213"/>
    <w:rsid w:val="00707DF6"/>
    <w:rsid w:val="00707F1D"/>
    <w:rsid w:val="007100A3"/>
    <w:rsid w:val="00710B87"/>
    <w:rsid w:val="00712915"/>
    <w:rsid w:val="00712A5C"/>
    <w:rsid w:val="00712C90"/>
    <w:rsid w:val="00712C9A"/>
    <w:rsid w:val="007132A4"/>
    <w:rsid w:val="007134B7"/>
    <w:rsid w:val="00713E99"/>
    <w:rsid w:val="00714BDF"/>
    <w:rsid w:val="0071561E"/>
    <w:rsid w:val="0071589F"/>
    <w:rsid w:val="00715D80"/>
    <w:rsid w:val="00716172"/>
    <w:rsid w:val="00716618"/>
    <w:rsid w:val="00720A15"/>
    <w:rsid w:val="00720B83"/>
    <w:rsid w:val="00721579"/>
    <w:rsid w:val="007216AB"/>
    <w:rsid w:val="00721774"/>
    <w:rsid w:val="00721F5A"/>
    <w:rsid w:val="00723A00"/>
    <w:rsid w:val="00723DAF"/>
    <w:rsid w:val="00723F92"/>
    <w:rsid w:val="00724663"/>
    <w:rsid w:val="007256E9"/>
    <w:rsid w:val="00725CD1"/>
    <w:rsid w:val="00725E25"/>
    <w:rsid w:val="0072600E"/>
    <w:rsid w:val="00726849"/>
    <w:rsid w:val="00726C4B"/>
    <w:rsid w:val="00730CE7"/>
    <w:rsid w:val="00731B5A"/>
    <w:rsid w:val="0073261C"/>
    <w:rsid w:val="00732F8E"/>
    <w:rsid w:val="007335F9"/>
    <w:rsid w:val="0073366C"/>
    <w:rsid w:val="00733830"/>
    <w:rsid w:val="00733E0A"/>
    <w:rsid w:val="00734041"/>
    <w:rsid w:val="00734F51"/>
    <w:rsid w:val="007355A8"/>
    <w:rsid w:val="00735B39"/>
    <w:rsid w:val="007362C4"/>
    <w:rsid w:val="00736971"/>
    <w:rsid w:val="007369A7"/>
    <w:rsid w:val="00736DC2"/>
    <w:rsid w:val="0073716C"/>
    <w:rsid w:val="0074015D"/>
    <w:rsid w:val="007406B0"/>
    <w:rsid w:val="00740874"/>
    <w:rsid w:val="007409A7"/>
    <w:rsid w:val="00740DFF"/>
    <w:rsid w:val="00741052"/>
    <w:rsid w:val="00742473"/>
    <w:rsid w:val="00742999"/>
    <w:rsid w:val="007439E5"/>
    <w:rsid w:val="00744140"/>
    <w:rsid w:val="00744B7A"/>
    <w:rsid w:val="007452AA"/>
    <w:rsid w:val="00745752"/>
    <w:rsid w:val="00745FA5"/>
    <w:rsid w:val="007467CB"/>
    <w:rsid w:val="007475D7"/>
    <w:rsid w:val="0074789A"/>
    <w:rsid w:val="00747FB7"/>
    <w:rsid w:val="007503F6"/>
    <w:rsid w:val="007510EF"/>
    <w:rsid w:val="00751DAD"/>
    <w:rsid w:val="00752C64"/>
    <w:rsid w:val="00753A17"/>
    <w:rsid w:val="00754EA3"/>
    <w:rsid w:val="00754ED2"/>
    <w:rsid w:val="00755194"/>
    <w:rsid w:val="007555A1"/>
    <w:rsid w:val="0075605D"/>
    <w:rsid w:val="007561D0"/>
    <w:rsid w:val="00757470"/>
    <w:rsid w:val="00757764"/>
    <w:rsid w:val="00760028"/>
    <w:rsid w:val="00760EBC"/>
    <w:rsid w:val="007614B7"/>
    <w:rsid w:val="00761FFF"/>
    <w:rsid w:val="007620E3"/>
    <w:rsid w:val="007621B2"/>
    <w:rsid w:val="00762C25"/>
    <w:rsid w:val="00764A75"/>
    <w:rsid w:val="00764B65"/>
    <w:rsid w:val="00764C2E"/>
    <w:rsid w:val="007654E2"/>
    <w:rsid w:val="007664C1"/>
    <w:rsid w:val="00767DA1"/>
    <w:rsid w:val="007706D6"/>
    <w:rsid w:val="007715EF"/>
    <w:rsid w:val="0077169A"/>
    <w:rsid w:val="00771858"/>
    <w:rsid w:val="00771B7D"/>
    <w:rsid w:val="00772D3B"/>
    <w:rsid w:val="00772D9F"/>
    <w:rsid w:val="00774553"/>
    <w:rsid w:val="007751DA"/>
    <w:rsid w:val="00775EA2"/>
    <w:rsid w:val="00776274"/>
    <w:rsid w:val="0077641B"/>
    <w:rsid w:val="0077644C"/>
    <w:rsid w:val="0077787F"/>
    <w:rsid w:val="00780462"/>
    <w:rsid w:val="00780756"/>
    <w:rsid w:val="00780B7D"/>
    <w:rsid w:val="0078186A"/>
    <w:rsid w:val="0078267F"/>
    <w:rsid w:val="007869A0"/>
    <w:rsid w:val="00786B02"/>
    <w:rsid w:val="0079038B"/>
    <w:rsid w:val="00792190"/>
    <w:rsid w:val="00792B0B"/>
    <w:rsid w:val="00793AFA"/>
    <w:rsid w:val="0079470C"/>
    <w:rsid w:val="00796846"/>
    <w:rsid w:val="0079761C"/>
    <w:rsid w:val="007A0A59"/>
    <w:rsid w:val="007A0FC8"/>
    <w:rsid w:val="007A1490"/>
    <w:rsid w:val="007A28CA"/>
    <w:rsid w:val="007A2AD8"/>
    <w:rsid w:val="007A42E4"/>
    <w:rsid w:val="007A4B02"/>
    <w:rsid w:val="007A5DC6"/>
    <w:rsid w:val="007A65D8"/>
    <w:rsid w:val="007A6834"/>
    <w:rsid w:val="007A69FA"/>
    <w:rsid w:val="007A750A"/>
    <w:rsid w:val="007A7B5A"/>
    <w:rsid w:val="007B000C"/>
    <w:rsid w:val="007B0406"/>
    <w:rsid w:val="007B0439"/>
    <w:rsid w:val="007B279E"/>
    <w:rsid w:val="007B2C47"/>
    <w:rsid w:val="007B2CF2"/>
    <w:rsid w:val="007B419D"/>
    <w:rsid w:val="007B458C"/>
    <w:rsid w:val="007B5243"/>
    <w:rsid w:val="007B5ACE"/>
    <w:rsid w:val="007B6A68"/>
    <w:rsid w:val="007B6A89"/>
    <w:rsid w:val="007B7412"/>
    <w:rsid w:val="007C0D4F"/>
    <w:rsid w:val="007C12F7"/>
    <w:rsid w:val="007C1A7A"/>
    <w:rsid w:val="007C1AEB"/>
    <w:rsid w:val="007C1B2B"/>
    <w:rsid w:val="007C2622"/>
    <w:rsid w:val="007C35B8"/>
    <w:rsid w:val="007C4F76"/>
    <w:rsid w:val="007C7D2E"/>
    <w:rsid w:val="007D0617"/>
    <w:rsid w:val="007D0D8C"/>
    <w:rsid w:val="007D1897"/>
    <w:rsid w:val="007D2532"/>
    <w:rsid w:val="007D26D8"/>
    <w:rsid w:val="007D322C"/>
    <w:rsid w:val="007D32F0"/>
    <w:rsid w:val="007D3384"/>
    <w:rsid w:val="007D65CA"/>
    <w:rsid w:val="007E0261"/>
    <w:rsid w:val="007E08D7"/>
    <w:rsid w:val="007E12F2"/>
    <w:rsid w:val="007E155B"/>
    <w:rsid w:val="007E1B2A"/>
    <w:rsid w:val="007E20D6"/>
    <w:rsid w:val="007E26E4"/>
    <w:rsid w:val="007E32FD"/>
    <w:rsid w:val="007E3EC9"/>
    <w:rsid w:val="007E4AA1"/>
    <w:rsid w:val="007E5D23"/>
    <w:rsid w:val="007E62B6"/>
    <w:rsid w:val="007E685B"/>
    <w:rsid w:val="007E7D5B"/>
    <w:rsid w:val="007F0B61"/>
    <w:rsid w:val="007F1667"/>
    <w:rsid w:val="007F2A3D"/>
    <w:rsid w:val="007F2D8E"/>
    <w:rsid w:val="007F2EED"/>
    <w:rsid w:val="007F3061"/>
    <w:rsid w:val="007F3A63"/>
    <w:rsid w:val="007F3AE2"/>
    <w:rsid w:val="007F4E0D"/>
    <w:rsid w:val="007F54D2"/>
    <w:rsid w:val="007F5A4B"/>
    <w:rsid w:val="007F5D99"/>
    <w:rsid w:val="007F5E77"/>
    <w:rsid w:val="007F7504"/>
    <w:rsid w:val="007F774C"/>
    <w:rsid w:val="007F7D38"/>
    <w:rsid w:val="007F7FDD"/>
    <w:rsid w:val="00801A22"/>
    <w:rsid w:val="00801C42"/>
    <w:rsid w:val="008020D0"/>
    <w:rsid w:val="00803CF5"/>
    <w:rsid w:val="00803D0A"/>
    <w:rsid w:val="00803EB8"/>
    <w:rsid w:val="008047EB"/>
    <w:rsid w:val="00804C11"/>
    <w:rsid w:val="008056F9"/>
    <w:rsid w:val="00805E22"/>
    <w:rsid w:val="008079C2"/>
    <w:rsid w:val="00807A6C"/>
    <w:rsid w:val="00807ED4"/>
    <w:rsid w:val="00807F56"/>
    <w:rsid w:val="0081141C"/>
    <w:rsid w:val="00812F63"/>
    <w:rsid w:val="00813718"/>
    <w:rsid w:val="00816016"/>
    <w:rsid w:val="00816FD4"/>
    <w:rsid w:val="00820C51"/>
    <w:rsid w:val="008211C4"/>
    <w:rsid w:val="00821396"/>
    <w:rsid w:val="00821FD4"/>
    <w:rsid w:val="00822511"/>
    <w:rsid w:val="00822FC9"/>
    <w:rsid w:val="00823D3C"/>
    <w:rsid w:val="00826590"/>
    <w:rsid w:val="0082666E"/>
    <w:rsid w:val="00826911"/>
    <w:rsid w:val="00826E57"/>
    <w:rsid w:val="0082725D"/>
    <w:rsid w:val="0082785C"/>
    <w:rsid w:val="008305C6"/>
    <w:rsid w:val="008315B1"/>
    <w:rsid w:val="00832371"/>
    <w:rsid w:val="0083265E"/>
    <w:rsid w:val="00832730"/>
    <w:rsid w:val="008334ED"/>
    <w:rsid w:val="00833F70"/>
    <w:rsid w:val="0083586C"/>
    <w:rsid w:val="00835CD1"/>
    <w:rsid w:val="008362DB"/>
    <w:rsid w:val="00836790"/>
    <w:rsid w:val="00836F03"/>
    <w:rsid w:val="00837226"/>
    <w:rsid w:val="00837F1B"/>
    <w:rsid w:val="008401DA"/>
    <w:rsid w:val="00840BEE"/>
    <w:rsid w:val="00841645"/>
    <w:rsid w:val="0084179B"/>
    <w:rsid w:val="00843362"/>
    <w:rsid w:val="008433E0"/>
    <w:rsid w:val="008434B3"/>
    <w:rsid w:val="008438F7"/>
    <w:rsid w:val="00844EFE"/>
    <w:rsid w:val="008457F9"/>
    <w:rsid w:val="00846229"/>
    <w:rsid w:val="00846B48"/>
    <w:rsid w:val="0084767E"/>
    <w:rsid w:val="00847DA1"/>
    <w:rsid w:val="008508B5"/>
    <w:rsid w:val="00852D8D"/>
    <w:rsid w:val="008541BF"/>
    <w:rsid w:val="00854BB6"/>
    <w:rsid w:val="00854FA9"/>
    <w:rsid w:val="008553C5"/>
    <w:rsid w:val="00856628"/>
    <w:rsid w:val="008570CA"/>
    <w:rsid w:val="00857237"/>
    <w:rsid w:val="00857364"/>
    <w:rsid w:val="00857855"/>
    <w:rsid w:val="008603A5"/>
    <w:rsid w:val="008607C1"/>
    <w:rsid w:val="00860C4D"/>
    <w:rsid w:val="0086119A"/>
    <w:rsid w:val="0086145D"/>
    <w:rsid w:val="00861A95"/>
    <w:rsid w:val="00861BFC"/>
    <w:rsid w:val="008637C2"/>
    <w:rsid w:val="00863A1C"/>
    <w:rsid w:val="00863FD9"/>
    <w:rsid w:val="00863FFD"/>
    <w:rsid w:val="00866538"/>
    <w:rsid w:val="00866B36"/>
    <w:rsid w:val="00870998"/>
    <w:rsid w:val="008713F9"/>
    <w:rsid w:val="00871925"/>
    <w:rsid w:val="00871EAC"/>
    <w:rsid w:val="00872C06"/>
    <w:rsid w:val="00873D41"/>
    <w:rsid w:val="008746BB"/>
    <w:rsid w:val="00874DEC"/>
    <w:rsid w:val="00876112"/>
    <w:rsid w:val="00876917"/>
    <w:rsid w:val="00876E4D"/>
    <w:rsid w:val="00876EDD"/>
    <w:rsid w:val="008771E0"/>
    <w:rsid w:val="00877254"/>
    <w:rsid w:val="00877514"/>
    <w:rsid w:val="00881401"/>
    <w:rsid w:val="0088146D"/>
    <w:rsid w:val="008830A5"/>
    <w:rsid w:val="0088363D"/>
    <w:rsid w:val="008836B8"/>
    <w:rsid w:val="008839B0"/>
    <w:rsid w:val="00884624"/>
    <w:rsid w:val="00884E17"/>
    <w:rsid w:val="00885F5F"/>
    <w:rsid w:val="0088632F"/>
    <w:rsid w:val="00886EF7"/>
    <w:rsid w:val="008872E7"/>
    <w:rsid w:val="0088754C"/>
    <w:rsid w:val="00887748"/>
    <w:rsid w:val="00887BE0"/>
    <w:rsid w:val="00887E00"/>
    <w:rsid w:val="00890EBC"/>
    <w:rsid w:val="00893CF1"/>
    <w:rsid w:val="0089404F"/>
    <w:rsid w:val="0089456E"/>
    <w:rsid w:val="00894847"/>
    <w:rsid w:val="008948D5"/>
    <w:rsid w:val="0089565F"/>
    <w:rsid w:val="00895ADF"/>
    <w:rsid w:val="008960A5"/>
    <w:rsid w:val="00896240"/>
    <w:rsid w:val="008969B8"/>
    <w:rsid w:val="00896BD9"/>
    <w:rsid w:val="00896C4D"/>
    <w:rsid w:val="00896E42"/>
    <w:rsid w:val="00897094"/>
    <w:rsid w:val="00897472"/>
    <w:rsid w:val="0089763B"/>
    <w:rsid w:val="00897800"/>
    <w:rsid w:val="008A0128"/>
    <w:rsid w:val="008A0A5D"/>
    <w:rsid w:val="008A0E6D"/>
    <w:rsid w:val="008A14AB"/>
    <w:rsid w:val="008A33CE"/>
    <w:rsid w:val="008A3E04"/>
    <w:rsid w:val="008A469E"/>
    <w:rsid w:val="008A4F0C"/>
    <w:rsid w:val="008A63C9"/>
    <w:rsid w:val="008A6BB4"/>
    <w:rsid w:val="008A6E91"/>
    <w:rsid w:val="008B1435"/>
    <w:rsid w:val="008B2046"/>
    <w:rsid w:val="008B2433"/>
    <w:rsid w:val="008B2B2C"/>
    <w:rsid w:val="008B31F2"/>
    <w:rsid w:val="008B52EF"/>
    <w:rsid w:val="008B592D"/>
    <w:rsid w:val="008B6166"/>
    <w:rsid w:val="008B68C6"/>
    <w:rsid w:val="008B6D4F"/>
    <w:rsid w:val="008B70A7"/>
    <w:rsid w:val="008C0F80"/>
    <w:rsid w:val="008C1363"/>
    <w:rsid w:val="008C15F6"/>
    <w:rsid w:val="008C1C4E"/>
    <w:rsid w:val="008C2057"/>
    <w:rsid w:val="008C26DA"/>
    <w:rsid w:val="008C2DEF"/>
    <w:rsid w:val="008C32A1"/>
    <w:rsid w:val="008C381D"/>
    <w:rsid w:val="008C54D8"/>
    <w:rsid w:val="008C5925"/>
    <w:rsid w:val="008C60C2"/>
    <w:rsid w:val="008C6851"/>
    <w:rsid w:val="008C6EBE"/>
    <w:rsid w:val="008D07E2"/>
    <w:rsid w:val="008D107A"/>
    <w:rsid w:val="008D1D3D"/>
    <w:rsid w:val="008D291C"/>
    <w:rsid w:val="008D5A54"/>
    <w:rsid w:val="008E1420"/>
    <w:rsid w:val="008E3B90"/>
    <w:rsid w:val="008E4668"/>
    <w:rsid w:val="008E50F3"/>
    <w:rsid w:val="008E57A6"/>
    <w:rsid w:val="008E62F5"/>
    <w:rsid w:val="008E66BE"/>
    <w:rsid w:val="008E6A0A"/>
    <w:rsid w:val="008E76FE"/>
    <w:rsid w:val="008F190D"/>
    <w:rsid w:val="008F2ADC"/>
    <w:rsid w:val="008F3340"/>
    <w:rsid w:val="008F4554"/>
    <w:rsid w:val="008F5459"/>
    <w:rsid w:val="008F5E78"/>
    <w:rsid w:val="008F618B"/>
    <w:rsid w:val="008F61E0"/>
    <w:rsid w:val="008F62BB"/>
    <w:rsid w:val="008F6483"/>
    <w:rsid w:val="008F70F8"/>
    <w:rsid w:val="008F79DB"/>
    <w:rsid w:val="009003D9"/>
    <w:rsid w:val="00900C39"/>
    <w:rsid w:val="00901249"/>
    <w:rsid w:val="0090131F"/>
    <w:rsid w:val="0090177C"/>
    <w:rsid w:val="00901880"/>
    <w:rsid w:val="00901BE7"/>
    <w:rsid w:val="00903525"/>
    <w:rsid w:val="0090489D"/>
    <w:rsid w:val="009056A7"/>
    <w:rsid w:val="009058B6"/>
    <w:rsid w:val="009059E8"/>
    <w:rsid w:val="00905EEA"/>
    <w:rsid w:val="009066FE"/>
    <w:rsid w:val="009071A3"/>
    <w:rsid w:val="00907255"/>
    <w:rsid w:val="009077A0"/>
    <w:rsid w:val="00911849"/>
    <w:rsid w:val="009121F4"/>
    <w:rsid w:val="0091239C"/>
    <w:rsid w:val="009126F5"/>
    <w:rsid w:val="00913B4D"/>
    <w:rsid w:val="00915CEC"/>
    <w:rsid w:val="0091640F"/>
    <w:rsid w:val="00916669"/>
    <w:rsid w:val="00916998"/>
    <w:rsid w:val="00916C00"/>
    <w:rsid w:val="009172AE"/>
    <w:rsid w:val="00917448"/>
    <w:rsid w:val="00920CFE"/>
    <w:rsid w:val="00921291"/>
    <w:rsid w:val="00921D0E"/>
    <w:rsid w:val="00922039"/>
    <w:rsid w:val="009229D5"/>
    <w:rsid w:val="009253AF"/>
    <w:rsid w:val="009256A9"/>
    <w:rsid w:val="00925D4F"/>
    <w:rsid w:val="00925E30"/>
    <w:rsid w:val="00925FF3"/>
    <w:rsid w:val="00927430"/>
    <w:rsid w:val="0092764A"/>
    <w:rsid w:val="00930623"/>
    <w:rsid w:val="009314E2"/>
    <w:rsid w:val="0093191A"/>
    <w:rsid w:val="00931B3C"/>
    <w:rsid w:val="00932039"/>
    <w:rsid w:val="009329E4"/>
    <w:rsid w:val="00932FE0"/>
    <w:rsid w:val="009334E7"/>
    <w:rsid w:val="00933721"/>
    <w:rsid w:val="00933F5A"/>
    <w:rsid w:val="009376EA"/>
    <w:rsid w:val="009378E3"/>
    <w:rsid w:val="00940DD5"/>
    <w:rsid w:val="00940EB1"/>
    <w:rsid w:val="00941369"/>
    <w:rsid w:val="0094163C"/>
    <w:rsid w:val="009431D8"/>
    <w:rsid w:val="0094370D"/>
    <w:rsid w:val="00943E66"/>
    <w:rsid w:val="00943FAC"/>
    <w:rsid w:val="00944DB3"/>
    <w:rsid w:val="00945423"/>
    <w:rsid w:val="009454C9"/>
    <w:rsid w:val="0094568F"/>
    <w:rsid w:val="00945F65"/>
    <w:rsid w:val="0094728D"/>
    <w:rsid w:val="00947C22"/>
    <w:rsid w:val="00947F04"/>
    <w:rsid w:val="00951CD7"/>
    <w:rsid w:val="00952555"/>
    <w:rsid w:val="009531A9"/>
    <w:rsid w:val="00953AC9"/>
    <w:rsid w:val="00955B63"/>
    <w:rsid w:val="00955DC1"/>
    <w:rsid w:val="00955EAA"/>
    <w:rsid w:val="009568D1"/>
    <w:rsid w:val="00956B72"/>
    <w:rsid w:val="00956C1D"/>
    <w:rsid w:val="009574BA"/>
    <w:rsid w:val="009576AC"/>
    <w:rsid w:val="00957D47"/>
    <w:rsid w:val="00960A8B"/>
    <w:rsid w:val="00960B82"/>
    <w:rsid w:val="00960F61"/>
    <w:rsid w:val="0096171B"/>
    <w:rsid w:val="00961A48"/>
    <w:rsid w:val="009626EE"/>
    <w:rsid w:val="009638A3"/>
    <w:rsid w:val="00963BAB"/>
    <w:rsid w:val="00963D9D"/>
    <w:rsid w:val="00964774"/>
    <w:rsid w:val="00965567"/>
    <w:rsid w:val="00966B4E"/>
    <w:rsid w:val="00967EDE"/>
    <w:rsid w:val="00970B22"/>
    <w:rsid w:val="00970BA8"/>
    <w:rsid w:val="00971E55"/>
    <w:rsid w:val="00972950"/>
    <w:rsid w:val="00972ED0"/>
    <w:rsid w:val="009732DC"/>
    <w:rsid w:val="00973649"/>
    <w:rsid w:val="00973F6C"/>
    <w:rsid w:val="00975286"/>
    <w:rsid w:val="00975870"/>
    <w:rsid w:val="00975B1A"/>
    <w:rsid w:val="009765B0"/>
    <w:rsid w:val="009776D7"/>
    <w:rsid w:val="009778DE"/>
    <w:rsid w:val="00977F30"/>
    <w:rsid w:val="00980A9A"/>
    <w:rsid w:val="00981540"/>
    <w:rsid w:val="00982A66"/>
    <w:rsid w:val="0098329A"/>
    <w:rsid w:val="00985B6A"/>
    <w:rsid w:val="00985FA2"/>
    <w:rsid w:val="009866F7"/>
    <w:rsid w:val="00987861"/>
    <w:rsid w:val="009901CB"/>
    <w:rsid w:val="00990358"/>
    <w:rsid w:val="009906C6"/>
    <w:rsid w:val="009909FF"/>
    <w:rsid w:val="00990ABD"/>
    <w:rsid w:val="00990E47"/>
    <w:rsid w:val="00991BA4"/>
    <w:rsid w:val="00991BE7"/>
    <w:rsid w:val="009922C7"/>
    <w:rsid w:val="009923D2"/>
    <w:rsid w:val="00992499"/>
    <w:rsid w:val="00992F7E"/>
    <w:rsid w:val="00993794"/>
    <w:rsid w:val="009946E5"/>
    <w:rsid w:val="00994DB1"/>
    <w:rsid w:val="00995444"/>
    <w:rsid w:val="00995667"/>
    <w:rsid w:val="00995E88"/>
    <w:rsid w:val="00996994"/>
    <w:rsid w:val="009970F1"/>
    <w:rsid w:val="00997DD2"/>
    <w:rsid w:val="00997ED7"/>
    <w:rsid w:val="009A0640"/>
    <w:rsid w:val="009A0740"/>
    <w:rsid w:val="009A0761"/>
    <w:rsid w:val="009A0874"/>
    <w:rsid w:val="009A1C74"/>
    <w:rsid w:val="009A2CCF"/>
    <w:rsid w:val="009A4558"/>
    <w:rsid w:val="009A52F8"/>
    <w:rsid w:val="009A5D41"/>
    <w:rsid w:val="009A66F2"/>
    <w:rsid w:val="009A68FE"/>
    <w:rsid w:val="009A6DCD"/>
    <w:rsid w:val="009A6DFA"/>
    <w:rsid w:val="009A706E"/>
    <w:rsid w:val="009A7618"/>
    <w:rsid w:val="009B0989"/>
    <w:rsid w:val="009B0A6F"/>
    <w:rsid w:val="009B285E"/>
    <w:rsid w:val="009B4C43"/>
    <w:rsid w:val="009B5DF2"/>
    <w:rsid w:val="009B5FAC"/>
    <w:rsid w:val="009B64BA"/>
    <w:rsid w:val="009B6616"/>
    <w:rsid w:val="009B6BA3"/>
    <w:rsid w:val="009B75BE"/>
    <w:rsid w:val="009C0BFC"/>
    <w:rsid w:val="009C11FE"/>
    <w:rsid w:val="009C1E35"/>
    <w:rsid w:val="009C401E"/>
    <w:rsid w:val="009C4B5E"/>
    <w:rsid w:val="009C5120"/>
    <w:rsid w:val="009C5558"/>
    <w:rsid w:val="009C5AAE"/>
    <w:rsid w:val="009C5E01"/>
    <w:rsid w:val="009C6521"/>
    <w:rsid w:val="009C6D9D"/>
    <w:rsid w:val="009D0869"/>
    <w:rsid w:val="009D0B67"/>
    <w:rsid w:val="009D1CCA"/>
    <w:rsid w:val="009D25C3"/>
    <w:rsid w:val="009D2983"/>
    <w:rsid w:val="009D4ADA"/>
    <w:rsid w:val="009D4D40"/>
    <w:rsid w:val="009D5120"/>
    <w:rsid w:val="009D5F56"/>
    <w:rsid w:val="009D6077"/>
    <w:rsid w:val="009D72D9"/>
    <w:rsid w:val="009E1A9E"/>
    <w:rsid w:val="009E27A0"/>
    <w:rsid w:val="009E290A"/>
    <w:rsid w:val="009E2CFC"/>
    <w:rsid w:val="009E306C"/>
    <w:rsid w:val="009E5046"/>
    <w:rsid w:val="009E592B"/>
    <w:rsid w:val="009F0504"/>
    <w:rsid w:val="009F089A"/>
    <w:rsid w:val="009F0BE3"/>
    <w:rsid w:val="009F2A36"/>
    <w:rsid w:val="009F4F60"/>
    <w:rsid w:val="009F5269"/>
    <w:rsid w:val="009F54CC"/>
    <w:rsid w:val="009F5BF8"/>
    <w:rsid w:val="009F5D11"/>
    <w:rsid w:val="009F5EAB"/>
    <w:rsid w:val="009F609E"/>
    <w:rsid w:val="009F639F"/>
    <w:rsid w:val="009F68C1"/>
    <w:rsid w:val="009F6FAF"/>
    <w:rsid w:val="009F7BB1"/>
    <w:rsid w:val="009F7BBC"/>
    <w:rsid w:val="00A0099C"/>
    <w:rsid w:val="00A00E1B"/>
    <w:rsid w:val="00A012F7"/>
    <w:rsid w:val="00A015A9"/>
    <w:rsid w:val="00A01BDF"/>
    <w:rsid w:val="00A01D96"/>
    <w:rsid w:val="00A0263C"/>
    <w:rsid w:val="00A02ECF"/>
    <w:rsid w:val="00A03139"/>
    <w:rsid w:val="00A0340F"/>
    <w:rsid w:val="00A03C47"/>
    <w:rsid w:val="00A03D9F"/>
    <w:rsid w:val="00A04553"/>
    <w:rsid w:val="00A04896"/>
    <w:rsid w:val="00A04D39"/>
    <w:rsid w:val="00A0624D"/>
    <w:rsid w:val="00A06A32"/>
    <w:rsid w:val="00A070EC"/>
    <w:rsid w:val="00A07123"/>
    <w:rsid w:val="00A0770B"/>
    <w:rsid w:val="00A13D7F"/>
    <w:rsid w:val="00A15B21"/>
    <w:rsid w:val="00A16D80"/>
    <w:rsid w:val="00A20328"/>
    <w:rsid w:val="00A21634"/>
    <w:rsid w:val="00A21682"/>
    <w:rsid w:val="00A223F1"/>
    <w:rsid w:val="00A225D4"/>
    <w:rsid w:val="00A228F3"/>
    <w:rsid w:val="00A22F07"/>
    <w:rsid w:val="00A23B37"/>
    <w:rsid w:val="00A24031"/>
    <w:rsid w:val="00A240C9"/>
    <w:rsid w:val="00A249FC"/>
    <w:rsid w:val="00A24DB9"/>
    <w:rsid w:val="00A2596E"/>
    <w:rsid w:val="00A2696A"/>
    <w:rsid w:val="00A26E02"/>
    <w:rsid w:val="00A2736A"/>
    <w:rsid w:val="00A30C73"/>
    <w:rsid w:val="00A30CE9"/>
    <w:rsid w:val="00A30EFF"/>
    <w:rsid w:val="00A31C19"/>
    <w:rsid w:val="00A33133"/>
    <w:rsid w:val="00A33B90"/>
    <w:rsid w:val="00A34DE4"/>
    <w:rsid w:val="00A34ECE"/>
    <w:rsid w:val="00A34F1B"/>
    <w:rsid w:val="00A35A1C"/>
    <w:rsid w:val="00A40D8E"/>
    <w:rsid w:val="00A415B5"/>
    <w:rsid w:val="00A4169D"/>
    <w:rsid w:val="00A422B6"/>
    <w:rsid w:val="00A43345"/>
    <w:rsid w:val="00A43A1D"/>
    <w:rsid w:val="00A44EB6"/>
    <w:rsid w:val="00A45FD2"/>
    <w:rsid w:val="00A5028B"/>
    <w:rsid w:val="00A5187E"/>
    <w:rsid w:val="00A529C5"/>
    <w:rsid w:val="00A539F9"/>
    <w:rsid w:val="00A54002"/>
    <w:rsid w:val="00A54803"/>
    <w:rsid w:val="00A548EA"/>
    <w:rsid w:val="00A56825"/>
    <w:rsid w:val="00A60CDD"/>
    <w:rsid w:val="00A613A4"/>
    <w:rsid w:val="00A61E94"/>
    <w:rsid w:val="00A624EB"/>
    <w:rsid w:val="00A62F75"/>
    <w:rsid w:val="00A63D0F"/>
    <w:rsid w:val="00A64769"/>
    <w:rsid w:val="00A66B87"/>
    <w:rsid w:val="00A66CFE"/>
    <w:rsid w:val="00A67316"/>
    <w:rsid w:val="00A70601"/>
    <w:rsid w:val="00A70ECF"/>
    <w:rsid w:val="00A70ED8"/>
    <w:rsid w:val="00A710F4"/>
    <w:rsid w:val="00A721DB"/>
    <w:rsid w:val="00A72720"/>
    <w:rsid w:val="00A73FD5"/>
    <w:rsid w:val="00A742CB"/>
    <w:rsid w:val="00A763C2"/>
    <w:rsid w:val="00A76EBC"/>
    <w:rsid w:val="00A774D5"/>
    <w:rsid w:val="00A80A3D"/>
    <w:rsid w:val="00A811F7"/>
    <w:rsid w:val="00A8226F"/>
    <w:rsid w:val="00A82402"/>
    <w:rsid w:val="00A82734"/>
    <w:rsid w:val="00A829E3"/>
    <w:rsid w:val="00A82F57"/>
    <w:rsid w:val="00A833A7"/>
    <w:rsid w:val="00A83DB1"/>
    <w:rsid w:val="00A84DA3"/>
    <w:rsid w:val="00A85B09"/>
    <w:rsid w:val="00A860A3"/>
    <w:rsid w:val="00A864D1"/>
    <w:rsid w:val="00A906E2"/>
    <w:rsid w:val="00A90830"/>
    <w:rsid w:val="00A92F19"/>
    <w:rsid w:val="00A932A7"/>
    <w:rsid w:val="00A93604"/>
    <w:rsid w:val="00A93B12"/>
    <w:rsid w:val="00A93D5E"/>
    <w:rsid w:val="00A94CEC"/>
    <w:rsid w:val="00A95538"/>
    <w:rsid w:val="00A9559B"/>
    <w:rsid w:val="00A95C35"/>
    <w:rsid w:val="00A960F0"/>
    <w:rsid w:val="00A96AF7"/>
    <w:rsid w:val="00A97D9B"/>
    <w:rsid w:val="00AA000E"/>
    <w:rsid w:val="00AA03C0"/>
    <w:rsid w:val="00AA10AF"/>
    <w:rsid w:val="00AA158E"/>
    <w:rsid w:val="00AA1BA0"/>
    <w:rsid w:val="00AA2112"/>
    <w:rsid w:val="00AA22BF"/>
    <w:rsid w:val="00AA2FC2"/>
    <w:rsid w:val="00AA3723"/>
    <w:rsid w:val="00AA3855"/>
    <w:rsid w:val="00AA4B4A"/>
    <w:rsid w:val="00AA5221"/>
    <w:rsid w:val="00AA5C48"/>
    <w:rsid w:val="00AA5CDE"/>
    <w:rsid w:val="00AA6026"/>
    <w:rsid w:val="00AA6324"/>
    <w:rsid w:val="00AA78C2"/>
    <w:rsid w:val="00AA7C5E"/>
    <w:rsid w:val="00AB19ED"/>
    <w:rsid w:val="00AB20FC"/>
    <w:rsid w:val="00AB2FE8"/>
    <w:rsid w:val="00AB31C2"/>
    <w:rsid w:val="00AB50E7"/>
    <w:rsid w:val="00AB758B"/>
    <w:rsid w:val="00AC0CD7"/>
    <w:rsid w:val="00AC0CDB"/>
    <w:rsid w:val="00AC0D92"/>
    <w:rsid w:val="00AC31AF"/>
    <w:rsid w:val="00AC37BF"/>
    <w:rsid w:val="00AC3F9B"/>
    <w:rsid w:val="00AC441E"/>
    <w:rsid w:val="00AC4FC7"/>
    <w:rsid w:val="00AC52A6"/>
    <w:rsid w:val="00AC63C5"/>
    <w:rsid w:val="00AC71BE"/>
    <w:rsid w:val="00AC7834"/>
    <w:rsid w:val="00AD014B"/>
    <w:rsid w:val="00AD03F0"/>
    <w:rsid w:val="00AD1408"/>
    <w:rsid w:val="00AD226C"/>
    <w:rsid w:val="00AD2B5B"/>
    <w:rsid w:val="00AD2FE5"/>
    <w:rsid w:val="00AD37DC"/>
    <w:rsid w:val="00AD3A4A"/>
    <w:rsid w:val="00AD3DAC"/>
    <w:rsid w:val="00AD4170"/>
    <w:rsid w:val="00AD4492"/>
    <w:rsid w:val="00AD4EBE"/>
    <w:rsid w:val="00AD52D8"/>
    <w:rsid w:val="00AD53AD"/>
    <w:rsid w:val="00AD64FD"/>
    <w:rsid w:val="00AD6FF7"/>
    <w:rsid w:val="00AE00DF"/>
    <w:rsid w:val="00AE0F98"/>
    <w:rsid w:val="00AE136F"/>
    <w:rsid w:val="00AE14B9"/>
    <w:rsid w:val="00AE2430"/>
    <w:rsid w:val="00AE3937"/>
    <w:rsid w:val="00AE411C"/>
    <w:rsid w:val="00AE56C5"/>
    <w:rsid w:val="00AE68F3"/>
    <w:rsid w:val="00AE7F02"/>
    <w:rsid w:val="00AF0BD8"/>
    <w:rsid w:val="00AF17BA"/>
    <w:rsid w:val="00AF209B"/>
    <w:rsid w:val="00AF20D1"/>
    <w:rsid w:val="00AF257D"/>
    <w:rsid w:val="00AF2622"/>
    <w:rsid w:val="00AF2982"/>
    <w:rsid w:val="00AF2AE1"/>
    <w:rsid w:val="00AF387E"/>
    <w:rsid w:val="00AF41DB"/>
    <w:rsid w:val="00AF4958"/>
    <w:rsid w:val="00AF50D1"/>
    <w:rsid w:val="00AF5665"/>
    <w:rsid w:val="00AF5FA5"/>
    <w:rsid w:val="00AF5FE1"/>
    <w:rsid w:val="00AF7B25"/>
    <w:rsid w:val="00B025B5"/>
    <w:rsid w:val="00B0382A"/>
    <w:rsid w:val="00B03B95"/>
    <w:rsid w:val="00B03C33"/>
    <w:rsid w:val="00B043BD"/>
    <w:rsid w:val="00B04F26"/>
    <w:rsid w:val="00B05282"/>
    <w:rsid w:val="00B06086"/>
    <w:rsid w:val="00B06752"/>
    <w:rsid w:val="00B068C2"/>
    <w:rsid w:val="00B069C4"/>
    <w:rsid w:val="00B07B47"/>
    <w:rsid w:val="00B10581"/>
    <w:rsid w:val="00B10C9C"/>
    <w:rsid w:val="00B11C41"/>
    <w:rsid w:val="00B11E61"/>
    <w:rsid w:val="00B122CB"/>
    <w:rsid w:val="00B1261C"/>
    <w:rsid w:val="00B13185"/>
    <w:rsid w:val="00B13E35"/>
    <w:rsid w:val="00B14E0E"/>
    <w:rsid w:val="00B158AD"/>
    <w:rsid w:val="00B15964"/>
    <w:rsid w:val="00B15A2A"/>
    <w:rsid w:val="00B15D80"/>
    <w:rsid w:val="00B16ED7"/>
    <w:rsid w:val="00B17591"/>
    <w:rsid w:val="00B21228"/>
    <w:rsid w:val="00B215E5"/>
    <w:rsid w:val="00B227BC"/>
    <w:rsid w:val="00B232D9"/>
    <w:rsid w:val="00B234FA"/>
    <w:rsid w:val="00B23A18"/>
    <w:rsid w:val="00B246FA"/>
    <w:rsid w:val="00B2672E"/>
    <w:rsid w:val="00B2776E"/>
    <w:rsid w:val="00B27ABC"/>
    <w:rsid w:val="00B3010F"/>
    <w:rsid w:val="00B30735"/>
    <w:rsid w:val="00B30837"/>
    <w:rsid w:val="00B30EB7"/>
    <w:rsid w:val="00B30F9B"/>
    <w:rsid w:val="00B310DD"/>
    <w:rsid w:val="00B31CEF"/>
    <w:rsid w:val="00B31F2C"/>
    <w:rsid w:val="00B3207C"/>
    <w:rsid w:val="00B3412C"/>
    <w:rsid w:val="00B34223"/>
    <w:rsid w:val="00B34D57"/>
    <w:rsid w:val="00B358A8"/>
    <w:rsid w:val="00B36859"/>
    <w:rsid w:val="00B36909"/>
    <w:rsid w:val="00B36CCA"/>
    <w:rsid w:val="00B36D57"/>
    <w:rsid w:val="00B37356"/>
    <w:rsid w:val="00B37D1A"/>
    <w:rsid w:val="00B37EE9"/>
    <w:rsid w:val="00B403D1"/>
    <w:rsid w:val="00B405CA"/>
    <w:rsid w:val="00B4091B"/>
    <w:rsid w:val="00B40979"/>
    <w:rsid w:val="00B422B2"/>
    <w:rsid w:val="00B43286"/>
    <w:rsid w:val="00B43BA3"/>
    <w:rsid w:val="00B456F6"/>
    <w:rsid w:val="00B46075"/>
    <w:rsid w:val="00B46589"/>
    <w:rsid w:val="00B465C7"/>
    <w:rsid w:val="00B47D28"/>
    <w:rsid w:val="00B50496"/>
    <w:rsid w:val="00B508B0"/>
    <w:rsid w:val="00B50C19"/>
    <w:rsid w:val="00B50CDB"/>
    <w:rsid w:val="00B510D8"/>
    <w:rsid w:val="00B5129D"/>
    <w:rsid w:val="00B52F7A"/>
    <w:rsid w:val="00B533E1"/>
    <w:rsid w:val="00B538BC"/>
    <w:rsid w:val="00B542EA"/>
    <w:rsid w:val="00B54C10"/>
    <w:rsid w:val="00B553CA"/>
    <w:rsid w:val="00B56B5F"/>
    <w:rsid w:val="00B56C51"/>
    <w:rsid w:val="00B56D3E"/>
    <w:rsid w:val="00B5792A"/>
    <w:rsid w:val="00B62EC3"/>
    <w:rsid w:val="00B63FA5"/>
    <w:rsid w:val="00B6548E"/>
    <w:rsid w:val="00B65911"/>
    <w:rsid w:val="00B673C5"/>
    <w:rsid w:val="00B677CE"/>
    <w:rsid w:val="00B677ED"/>
    <w:rsid w:val="00B67BEB"/>
    <w:rsid w:val="00B70D54"/>
    <w:rsid w:val="00B7327E"/>
    <w:rsid w:val="00B7424F"/>
    <w:rsid w:val="00B742FC"/>
    <w:rsid w:val="00B7630E"/>
    <w:rsid w:val="00B76891"/>
    <w:rsid w:val="00B76F86"/>
    <w:rsid w:val="00B77185"/>
    <w:rsid w:val="00B77296"/>
    <w:rsid w:val="00B777EB"/>
    <w:rsid w:val="00B77D04"/>
    <w:rsid w:val="00B81D3F"/>
    <w:rsid w:val="00B82007"/>
    <w:rsid w:val="00B82365"/>
    <w:rsid w:val="00B824D1"/>
    <w:rsid w:val="00B8311C"/>
    <w:rsid w:val="00B831D0"/>
    <w:rsid w:val="00B833B7"/>
    <w:rsid w:val="00B83AFF"/>
    <w:rsid w:val="00B83B0F"/>
    <w:rsid w:val="00B83FFC"/>
    <w:rsid w:val="00B84517"/>
    <w:rsid w:val="00B84981"/>
    <w:rsid w:val="00B84ECF"/>
    <w:rsid w:val="00B85E63"/>
    <w:rsid w:val="00B86255"/>
    <w:rsid w:val="00B867BA"/>
    <w:rsid w:val="00B86FE4"/>
    <w:rsid w:val="00B87C93"/>
    <w:rsid w:val="00B90B14"/>
    <w:rsid w:val="00B90F08"/>
    <w:rsid w:val="00B914F5"/>
    <w:rsid w:val="00B9274F"/>
    <w:rsid w:val="00B94329"/>
    <w:rsid w:val="00B95359"/>
    <w:rsid w:val="00B9565A"/>
    <w:rsid w:val="00B96358"/>
    <w:rsid w:val="00B97549"/>
    <w:rsid w:val="00BA12E7"/>
    <w:rsid w:val="00BA15EA"/>
    <w:rsid w:val="00BA1DAD"/>
    <w:rsid w:val="00BA2271"/>
    <w:rsid w:val="00BA54A5"/>
    <w:rsid w:val="00BA6181"/>
    <w:rsid w:val="00BA753E"/>
    <w:rsid w:val="00BA75EA"/>
    <w:rsid w:val="00BA78BE"/>
    <w:rsid w:val="00BB0210"/>
    <w:rsid w:val="00BB0BCE"/>
    <w:rsid w:val="00BB0F26"/>
    <w:rsid w:val="00BB288D"/>
    <w:rsid w:val="00BB2AFB"/>
    <w:rsid w:val="00BB2D82"/>
    <w:rsid w:val="00BB3282"/>
    <w:rsid w:val="00BB33C7"/>
    <w:rsid w:val="00BB3A85"/>
    <w:rsid w:val="00BB3AF7"/>
    <w:rsid w:val="00BB417E"/>
    <w:rsid w:val="00BB4AEB"/>
    <w:rsid w:val="00BB4C1B"/>
    <w:rsid w:val="00BB5549"/>
    <w:rsid w:val="00BB65E8"/>
    <w:rsid w:val="00BB6F37"/>
    <w:rsid w:val="00BC0431"/>
    <w:rsid w:val="00BC0D0D"/>
    <w:rsid w:val="00BC11BC"/>
    <w:rsid w:val="00BC2D5A"/>
    <w:rsid w:val="00BC2E9B"/>
    <w:rsid w:val="00BC3239"/>
    <w:rsid w:val="00BC36D5"/>
    <w:rsid w:val="00BC4A1A"/>
    <w:rsid w:val="00BC50F2"/>
    <w:rsid w:val="00BC600C"/>
    <w:rsid w:val="00BC6149"/>
    <w:rsid w:val="00BC639A"/>
    <w:rsid w:val="00BC65D9"/>
    <w:rsid w:val="00BC6C79"/>
    <w:rsid w:val="00BD1287"/>
    <w:rsid w:val="00BD139B"/>
    <w:rsid w:val="00BD1B37"/>
    <w:rsid w:val="00BD2922"/>
    <w:rsid w:val="00BD2971"/>
    <w:rsid w:val="00BD30E2"/>
    <w:rsid w:val="00BD3773"/>
    <w:rsid w:val="00BD7111"/>
    <w:rsid w:val="00BD7F0E"/>
    <w:rsid w:val="00BE0BEA"/>
    <w:rsid w:val="00BE0C9E"/>
    <w:rsid w:val="00BE106E"/>
    <w:rsid w:val="00BE1122"/>
    <w:rsid w:val="00BE15C6"/>
    <w:rsid w:val="00BE1B03"/>
    <w:rsid w:val="00BE2C2E"/>
    <w:rsid w:val="00BE3635"/>
    <w:rsid w:val="00BE38D1"/>
    <w:rsid w:val="00BE3B54"/>
    <w:rsid w:val="00BE3FD8"/>
    <w:rsid w:val="00BE427D"/>
    <w:rsid w:val="00BE4B96"/>
    <w:rsid w:val="00BE4EC0"/>
    <w:rsid w:val="00BE509B"/>
    <w:rsid w:val="00BE5E92"/>
    <w:rsid w:val="00BE6E5C"/>
    <w:rsid w:val="00BE7288"/>
    <w:rsid w:val="00BE764E"/>
    <w:rsid w:val="00BE7AEA"/>
    <w:rsid w:val="00BF0ECF"/>
    <w:rsid w:val="00BF13EF"/>
    <w:rsid w:val="00BF1D4C"/>
    <w:rsid w:val="00BF3004"/>
    <w:rsid w:val="00BF3102"/>
    <w:rsid w:val="00BF3531"/>
    <w:rsid w:val="00BF397F"/>
    <w:rsid w:val="00BF3AB7"/>
    <w:rsid w:val="00BF45A7"/>
    <w:rsid w:val="00BF4732"/>
    <w:rsid w:val="00BF47B3"/>
    <w:rsid w:val="00BF4C7C"/>
    <w:rsid w:val="00BF6D04"/>
    <w:rsid w:val="00BF7071"/>
    <w:rsid w:val="00BF75C2"/>
    <w:rsid w:val="00BF78C6"/>
    <w:rsid w:val="00C00379"/>
    <w:rsid w:val="00C00513"/>
    <w:rsid w:val="00C03E4B"/>
    <w:rsid w:val="00C04DC6"/>
    <w:rsid w:val="00C06423"/>
    <w:rsid w:val="00C06CC8"/>
    <w:rsid w:val="00C07BE9"/>
    <w:rsid w:val="00C10A4C"/>
    <w:rsid w:val="00C1190E"/>
    <w:rsid w:val="00C11B41"/>
    <w:rsid w:val="00C1251A"/>
    <w:rsid w:val="00C12861"/>
    <w:rsid w:val="00C129F8"/>
    <w:rsid w:val="00C12B41"/>
    <w:rsid w:val="00C12B57"/>
    <w:rsid w:val="00C13FF9"/>
    <w:rsid w:val="00C1489A"/>
    <w:rsid w:val="00C15395"/>
    <w:rsid w:val="00C15C70"/>
    <w:rsid w:val="00C15F25"/>
    <w:rsid w:val="00C1660C"/>
    <w:rsid w:val="00C20556"/>
    <w:rsid w:val="00C20E0E"/>
    <w:rsid w:val="00C214C2"/>
    <w:rsid w:val="00C21779"/>
    <w:rsid w:val="00C2189F"/>
    <w:rsid w:val="00C21B8F"/>
    <w:rsid w:val="00C21EB9"/>
    <w:rsid w:val="00C238B6"/>
    <w:rsid w:val="00C23D8F"/>
    <w:rsid w:val="00C2412C"/>
    <w:rsid w:val="00C25045"/>
    <w:rsid w:val="00C25E0F"/>
    <w:rsid w:val="00C27A7D"/>
    <w:rsid w:val="00C329B5"/>
    <w:rsid w:val="00C32CA8"/>
    <w:rsid w:val="00C3397A"/>
    <w:rsid w:val="00C36042"/>
    <w:rsid w:val="00C3673D"/>
    <w:rsid w:val="00C405A8"/>
    <w:rsid w:val="00C40E62"/>
    <w:rsid w:val="00C41017"/>
    <w:rsid w:val="00C41C89"/>
    <w:rsid w:val="00C41EEC"/>
    <w:rsid w:val="00C41F81"/>
    <w:rsid w:val="00C42642"/>
    <w:rsid w:val="00C428AB"/>
    <w:rsid w:val="00C42A7A"/>
    <w:rsid w:val="00C43436"/>
    <w:rsid w:val="00C43936"/>
    <w:rsid w:val="00C448F0"/>
    <w:rsid w:val="00C45243"/>
    <w:rsid w:val="00C45997"/>
    <w:rsid w:val="00C45B13"/>
    <w:rsid w:val="00C45EAC"/>
    <w:rsid w:val="00C46E6B"/>
    <w:rsid w:val="00C47751"/>
    <w:rsid w:val="00C479D4"/>
    <w:rsid w:val="00C50D79"/>
    <w:rsid w:val="00C51229"/>
    <w:rsid w:val="00C52204"/>
    <w:rsid w:val="00C52869"/>
    <w:rsid w:val="00C556D0"/>
    <w:rsid w:val="00C56056"/>
    <w:rsid w:val="00C56276"/>
    <w:rsid w:val="00C5716C"/>
    <w:rsid w:val="00C57AC3"/>
    <w:rsid w:val="00C60403"/>
    <w:rsid w:val="00C604D3"/>
    <w:rsid w:val="00C61F4D"/>
    <w:rsid w:val="00C62160"/>
    <w:rsid w:val="00C6236B"/>
    <w:rsid w:val="00C623C7"/>
    <w:rsid w:val="00C624F3"/>
    <w:rsid w:val="00C62E7E"/>
    <w:rsid w:val="00C63D83"/>
    <w:rsid w:val="00C675C4"/>
    <w:rsid w:val="00C70D42"/>
    <w:rsid w:val="00C7174E"/>
    <w:rsid w:val="00C71983"/>
    <w:rsid w:val="00C729BC"/>
    <w:rsid w:val="00C74FBE"/>
    <w:rsid w:val="00C757E9"/>
    <w:rsid w:val="00C75F19"/>
    <w:rsid w:val="00C76AF9"/>
    <w:rsid w:val="00C76EEC"/>
    <w:rsid w:val="00C771A9"/>
    <w:rsid w:val="00C77218"/>
    <w:rsid w:val="00C77292"/>
    <w:rsid w:val="00C77600"/>
    <w:rsid w:val="00C7780A"/>
    <w:rsid w:val="00C81421"/>
    <w:rsid w:val="00C81B37"/>
    <w:rsid w:val="00C83C1C"/>
    <w:rsid w:val="00C84C35"/>
    <w:rsid w:val="00C855DC"/>
    <w:rsid w:val="00C863E4"/>
    <w:rsid w:val="00C87154"/>
    <w:rsid w:val="00C8777C"/>
    <w:rsid w:val="00C9070E"/>
    <w:rsid w:val="00C91508"/>
    <w:rsid w:val="00C91813"/>
    <w:rsid w:val="00C9248C"/>
    <w:rsid w:val="00C92FD2"/>
    <w:rsid w:val="00C93772"/>
    <w:rsid w:val="00C938C5"/>
    <w:rsid w:val="00C93AEF"/>
    <w:rsid w:val="00C9451A"/>
    <w:rsid w:val="00C947B2"/>
    <w:rsid w:val="00C94916"/>
    <w:rsid w:val="00C94950"/>
    <w:rsid w:val="00C974C0"/>
    <w:rsid w:val="00C97634"/>
    <w:rsid w:val="00C97C13"/>
    <w:rsid w:val="00C97E7C"/>
    <w:rsid w:val="00C97EB4"/>
    <w:rsid w:val="00CA0B36"/>
    <w:rsid w:val="00CA0E9C"/>
    <w:rsid w:val="00CA2443"/>
    <w:rsid w:val="00CA3B7D"/>
    <w:rsid w:val="00CA4554"/>
    <w:rsid w:val="00CA58ED"/>
    <w:rsid w:val="00CA716E"/>
    <w:rsid w:val="00CA7824"/>
    <w:rsid w:val="00CA7D55"/>
    <w:rsid w:val="00CB04B3"/>
    <w:rsid w:val="00CB13A1"/>
    <w:rsid w:val="00CB18DB"/>
    <w:rsid w:val="00CB20E6"/>
    <w:rsid w:val="00CB2A26"/>
    <w:rsid w:val="00CB2DEF"/>
    <w:rsid w:val="00CB2EA6"/>
    <w:rsid w:val="00CB5BFA"/>
    <w:rsid w:val="00CC1D35"/>
    <w:rsid w:val="00CC2EEC"/>
    <w:rsid w:val="00CC2FBA"/>
    <w:rsid w:val="00CC3B83"/>
    <w:rsid w:val="00CC527F"/>
    <w:rsid w:val="00CC55FD"/>
    <w:rsid w:val="00CC5755"/>
    <w:rsid w:val="00CC7430"/>
    <w:rsid w:val="00CC7549"/>
    <w:rsid w:val="00CD144A"/>
    <w:rsid w:val="00CD360F"/>
    <w:rsid w:val="00CD4C94"/>
    <w:rsid w:val="00CD4E97"/>
    <w:rsid w:val="00CD5503"/>
    <w:rsid w:val="00CD6614"/>
    <w:rsid w:val="00CD6652"/>
    <w:rsid w:val="00CD6E6E"/>
    <w:rsid w:val="00CD7834"/>
    <w:rsid w:val="00CE1B5B"/>
    <w:rsid w:val="00CE1E19"/>
    <w:rsid w:val="00CE24F3"/>
    <w:rsid w:val="00CE3BBF"/>
    <w:rsid w:val="00CE3FF9"/>
    <w:rsid w:val="00CE40CC"/>
    <w:rsid w:val="00CE6815"/>
    <w:rsid w:val="00CE772E"/>
    <w:rsid w:val="00CE78D9"/>
    <w:rsid w:val="00CE7BAE"/>
    <w:rsid w:val="00CE7E41"/>
    <w:rsid w:val="00CF0467"/>
    <w:rsid w:val="00CF131C"/>
    <w:rsid w:val="00CF188A"/>
    <w:rsid w:val="00CF1F1C"/>
    <w:rsid w:val="00CF25C8"/>
    <w:rsid w:val="00CF2D4A"/>
    <w:rsid w:val="00CF3802"/>
    <w:rsid w:val="00CF3DB6"/>
    <w:rsid w:val="00CF526B"/>
    <w:rsid w:val="00CF653C"/>
    <w:rsid w:val="00CF6B62"/>
    <w:rsid w:val="00CF7531"/>
    <w:rsid w:val="00D005B8"/>
    <w:rsid w:val="00D00878"/>
    <w:rsid w:val="00D013EB"/>
    <w:rsid w:val="00D01806"/>
    <w:rsid w:val="00D01B78"/>
    <w:rsid w:val="00D02C85"/>
    <w:rsid w:val="00D03C23"/>
    <w:rsid w:val="00D03DA3"/>
    <w:rsid w:val="00D047BB"/>
    <w:rsid w:val="00D04BD6"/>
    <w:rsid w:val="00D06429"/>
    <w:rsid w:val="00D0678B"/>
    <w:rsid w:val="00D0698D"/>
    <w:rsid w:val="00D079E0"/>
    <w:rsid w:val="00D104B2"/>
    <w:rsid w:val="00D1089C"/>
    <w:rsid w:val="00D10A47"/>
    <w:rsid w:val="00D10FBA"/>
    <w:rsid w:val="00D116C6"/>
    <w:rsid w:val="00D12B44"/>
    <w:rsid w:val="00D12ECE"/>
    <w:rsid w:val="00D130EF"/>
    <w:rsid w:val="00D13603"/>
    <w:rsid w:val="00D14063"/>
    <w:rsid w:val="00D142A0"/>
    <w:rsid w:val="00D14625"/>
    <w:rsid w:val="00D159B2"/>
    <w:rsid w:val="00D15E79"/>
    <w:rsid w:val="00D16123"/>
    <w:rsid w:val="00D178FA"/>
    <w:rsid w:val="00D17A3A"/>
    <w:rsid w:val="00D17C91"/>
    <w:rsid w:val="00D20440"/>
    <w:rsid w:val="00D210C3"/>
    <w:rsid w:val="00D2369A"/>
    <w:rsid w:val="00D249ED"/>
    <w:rsid w:val="00D24C3D"/>
    <w:rsid w:val="00D25D7F"/>
    <w:rsid w:val="00D26542"/>
    <w:rsid w:val="00D276AB"/>
    <w:rsid w:val="00D278C5"/>
    <w:rsid w:val="00D30792"/>
    <w:rsid w:val="00D31A38"/>
    <w:rsid w:val="00D31E4A"/>
    <w:rsid w:val="00D32C2E"/>
    <w:rsid w:val="00D32D6A"/>
    <w:rsid w:val="00D33B9E"/>
    <w:rsid w:val="00D33DA7"/>
    <w:rsid w:val="00D35A5A"/>
    <w:rsid w:val="00D3606A"/>
    <w:rsid w:val="00D363C6"/>
    <w:rsid w:val="00D3702B"/>
    <w:rsid w:val="00D40036"/>
    <w:rsid w:val="00D42BEE"/>
    <w:rsid w:val="00D4367A"/>
    <w:rsid w:val="00D4488C"/>
    <w:rsid w:val="00D45EE2"/>
    <w:rsid w:val="00D476BA"/>
    <w:rsid w:val="00D47787"/>
    <w:rsid w:val="00D51A34"/>
    <w:rsid w:val="00D51A49"/>
    <w:rsid w:val="00D51BCF"/>
    <w:rsid w:val="00D53126"/>
    <w:rsid w:val="00D5392A"/>
    <w:rsid w:val="00D53A30"/>
    <w:rsid w:val="00D53F88"/>
    <w:rsid w:val="00D60721"/>
    <w:rsid w:val="00D60B67"/>
    <w:rsid w:val="00D60FEF"/>
    <w:rsid w:val="00D618D7"/>
    <w:rsid w:val="00D62441"/>
    <w:rsid w:val="00D62475"/>
    <w:rsid w:val="00D62C56"/>
    <w:rsid w:val="00D63199"/>
    <w:rsid w:val="00D650CC"/>
    <w:rsid w:val="00D6589C"/>
    <w:rsid w:val="00D65F38"/>
    <w:rsid w:val="00D6632E"/>
    <w:rsid w:val="00D67347"/>
    <w:rsid w:val="00D70314"/>
    <w:rsid w:val="00D70C4F"/>
    <w:rsid w:val="00D7190D"/>
    <w:rsid w:val="00D723AF"/>
    <w:rsid w:val="00D72E92"/>
    <w:rsid w:val="00D7309B"/>
    <w:rsid w:val="00D73A24"/>
    <w:rsid w:val="00D76122"/>
    <w:rsid w:val="00D76555"/>
    <w:rsid w:val="00D77141"/>
    <w:rsid w:val="00D776D5"/>
    <w:rsid w:val="00D77B96"/>
    <w:rsid w:val="00D80D28"/>
    <w:rsid w:val="00D80F36"/>
    <w:rsid w:val="00D80FF9"/>
    <w:rsid w:val="00D81376"/>
    <w:rsid w:val="00D81A93"/>
    <w:rsid w:val="00D81E6E"/>
    <w:rsid w:val="00D81EBF"/>
    <w:rsid w:val="00D8253E"/>
    <w:rsid w:val="00D825BF"/>
    <w:rsid w:val="00D85B53"/>
    <w:rsid w:val="00D85D3D"/>
    <w:rsid w:val="00D87BDC"/>
    <w:rsid w:val="00D9070C"/>
    <w:rsid w:val="00D9099E"/>
    <w:rsid w:val="00D91E8F"/>
    <w:rsid w:val="00D92769"/>
    <w:rsid w:val="00D935DB"/>
    <w:rsid w:val="00D94D99"/>
    <w:rsid w:val="00D94F32"/>
    <w:rsid w:val="00D95FC7"/>
    <w:rsid w:val="00D96771"/>
    <w:rsid w:val="00D96881"/>
    <w:rsid w:val="00D96A6D"/>
    <w:rsid w:val="00D97453"/>
    <w:rsid w:val="00D9761F"/>
    <w:rsid w:val="00D976B2"/>
    <w:rsid w:val="00DA1C92"/>
    <w:rsid w:val="00DA1D2B"/>
    <w:rsid w:val="00DA1DFD"/>
    <w:rsid w:val="00DA246A"/>
    <w:rsid w:val="00DA2796"/>
    <w:rsid w:val="00DA44C7"/>
    <w:rsid w:val="00DA5B7A"/>
    <w:rsid w:val="00DA75E9"/>
    <w:rsid w:val="00DB19E0"/>
    <w:rsid w:val="00DB255E"/>
    <w:rsid w:val="00DB5970"/>
    <w:rsid w:val="00DB5C6A"/>
    <w:rsid w:val="00DB6A8C"/>
    <w:rsid w:val="00DB6C0D"/>
    <w:rsid w:val="00DB74E3"/>
    <w:rsid w:val="00DB7664"/>
    <w:rsid w:val="00DB7E95"/>
    <w:rsid w:val="00DB7F76"/>
    <w:rsid w:val="00DC06AA"/>
    <w:rsid w:val="00DC1D48"/>
    <w:rsid w:val="00DC2192"/>
    <w:rsid w:val="00DC269C"/>
    <w:rsid w:val="00DC28E6"/>
    <w:rsid w:val="00DC2DB9"/>
    <w:rsid w:val="00DC2EE0"/>
    <w:rsid w:val="00DC3590"/>
    <w:rsid w:val="00DC3650"/>
    <w:rsid w:val="00DC3BE4"/>
    <w:rsid w:val="00DC3CBE"/>
    <w:rsid w:val="00DC4183"/>
    <w:rsid w:val="00DC48DD"/>
    <w:rsid w:val="00DC4B35"/>
    <w:rsid w:val="00DC54B6"/>
    <w:rsid w:val="00DC5911"/>
    <w:rsid w:val="00DC5F18"/>
    <w:rsid w:val="00DC5F2A"/>
    <w:rsid w:val="00DC6B2E"/>
    <w:rsid w:val="00DC6D82"/>
    <w:rsid w:val="00DC79B3"/>
    <w:rsid w:val="00DC79DD"/>
    <w:rsid w:val="00DD1689"/>
    <w:rsid w:val="00DD1D79"/>
    <w:rsid w:val="00DD26A2"/>
    <w:rsid w:val="00DD3686"/>
    <w:rsid w:val="00DD3A16"/>
    <w:rsid w:val="00DD4E98"/>
    <w:rsid w:val="00DD51A4"/>
    <w:rsid w:val="00DD56D4"/>
    <w:rsid w:val="00DD5DBE"/>
    <w:rsid w:val="00DD628B"/>
    <w:rsid w:val="00DD7015"/>
    <w:rsid w:val="00DE01F6"/>
    <w:rsid w:val="00DE02F6"/>
    <w:rsid w:val="00DE0C95"/>
    <w:rsid w:val="00DE17C1"/>
    <w:rsid w:val="00DE22ED"/>
    <w:rsid w:val="00DE2563"/>
    <w:rsid w:val="00DE46AD"/>
    <w:rsid w:val="00DE4981"/>
    <w:rsid w:val="00DE4BA2"/>
    <w:rsid w:val="00DE5AA4"/>
    <w:rsid w:val="00DE5B13"/>
    <w:rsid w:val="00DE5C0E"/>
    <w:rsid w:val="00DE67C3"/>
    <w:rsid w:val="00DE6F92"/>
    <w:rsid w:val="00DF046C"/>
    <w:rsid w:val="00DF12B2"/>
    <w:rsid w:val="00DF1D54"/>
    <w:rsid w:val="00DF24D8"/>
    <w:rsid w:val="00DF29D0"/>
    <w:rsid w:val="00DF3320"/>
    <w:rsid w:val="00DF37DE"/>
    <w:rsid w:val="00DF4BC3"/>
    <w:rsid w:val="00DF5F71"/>
    <w:rsid w:val="00DF622B"/>
    <w:rsid w:val="00DF6B30"/>
    <w:rsid w:val="00DF6C1A"/>
    <w:rsid w:val="00DF6F62"/>
    <w:rsid w:val="00E00160"/>
    <w:rsid w:val="00E003DC"/>
    <w:rsid w:val="00E01AAA"/>
    <w:rsid w:val="00E02AF8"/>
    <w:rsid w:val="00E02D9D"/>
    <w:rsid w:val="00E02DEA"/>
    <w:rsid w:val="00E03799"/>
    <w:rsid w:val="00E03C31"/>
    <w:rsid w:val="00E03E20"/>
    <w:rsid w:val="00E042C7"/>
    <w:rsid w:val="00E047A0"/>
    <w:rsid w:val="00E04AF2"/>
    <w:rsid w:val="00E0593B"/>
    <w:rsid w:val="00E068F8"/>
    <w:rsid w:val="00E0707B"/>
    <w:rsid w:val="00E10BC3"/>
    <w:rsid w:val="00E10BDD"/>
    <w:rsid w:val="00E11108"/>
    <w:rsid w:val="00E117E8"/>
    <w:rsid w:val="00E1230A"/>
    <w:rsid w:val="00E126A5"/>
    <w:rsid w:val="00E14A61"/>
    <w:rsid w:val="00E15274"/>
    <w:rsid w:val="00E158A4"/>
    <w:rsid w:val="00E15DCF"/>
    <w:rsid w:val="00E160FD"/>
    <w:rsid w:val="00E16256"/>
    <w:rsid w:val="00E169E9"/>
    <w:rsid w:val="00E16D0A"/>
    <w:rsid w:val="00E17374"/>
    <w:rsid w:val="00E177C1"/>
    <w:rsid w:val="00E17CF9"/>
    <w:rsid w:val="00E201A6"/>
    <w:rsid w:val="00E210AA"/>
    <w:rsid w:val="00E2243F"/>
    <w:rsid w:val="00E22CD7"/>
    <w:rsid w:val="00E23DF5"/>
    <w:rsid w:val="00E31102"/>
    <w:rsid w:val="00E31278"/>
    <w:rsid w:val="00E31F21"/>
    <w:rsid w:val="00E3237F"/>
    <w:rsid w:val="00E348B5"/>
    <w:rsid w:val="00E366DF"/>
    <w:rsid w:val="00E368B6"/>
    <w:rsid w:val="00E374C4"/>
    <w:rsid w:val="00E37C79"/>
    <w:rsid w:val="00E4061E"/>
    <w:rsid w:val="00E4129B"/>
    <w:rsid w:val="00E416B4"/>
    <w:rsid w:val="00E42330"/>
    <w:rsid w:val="00E43C18"/>
    <w:rsid w:val="00E43F63"/>
    <w:rsid w:val="00E45C6C"/>
    <w:rsid w:val="00E469BE"/>
    <w:rsid w:val="00E472F1"/>
    <w:rsid w:val="00E504E9"/>
    <w:rsid w:val="00E5098E"/>
    <w:rsid w:val="00E5206B"/>
    <w:rsid w:val="00E52190"/>
    <w:rsid w:val="00E53065"/>
    <w:rsid w:val="00E545B8"/>
    <w:rsid w:val="00E563F3"/>
    <w:rsid w:val="00E56E6E"/>
    <w:rsid w:val="00E6045A"/>
    <w:rsid w:val="00E60740"/>
    <w:rsid w:val="00E60A9E"/>
    <w:rsid w:val="00E6246C"/>
    <w:rsid w:val="00E62B7F"/>
    <w:rsid w:val="00E62DF5"/>
    <w:rsid w:val="00E64192"/>
    <w:rsid w:val="00E6432F"/>
    <w:rsid w:val="00E64634"/>
    <w:rsid w:val="00E649C5"/>
    <w:rsid w:val="00E64E53"/>
    <w:rsid w:val="00E65C6E"/>
    <w:rsid w:val="00E66903"/>
    <w:rsid w:val="00E67055"/>
    <w:rsid w:val="00E70323"/>
    <w:rsid w:val="00E70350"/>
    <w:rsid w:val="00E71A98"/>
    <w:rsid w:val="00E72419"/>
    <w:rsid w:val="00E72AC2"/>
    <w:rsid w:val="00E73645"/>
    <w:rsid w:val="00E73AE8"/>
    <w:rsid w:val="00E73D3A"/>
    <w:rsid w:val="00E74EE1"/>
    <w:rsid w:val="00E74F9E"/>
    <w:rsid w:val="00E75448"/>
    <w:rsid w:val="00E76ECF"/>
    <w:rsid w:val="00E77714"/>
    <w:rsid w:val="00E80AFE"/>
    <w:rsid w:val="00E80EC6"/>
    <w:rsid w:val="00E81123"/>
    <w:rsid w:val="00E82E24"/>
    <w:rsid w:val="00E8352E"/>
    <w:rsid w:val="00E84241"/>
    <w:rsid w:val="00E848D7"/>
    <w:rsid w:val="00E85F22"/>
    <w:rsid w:val="00E8638D"/>
    <w:rsid w:val="00E867FF"/>
    <w:rsid w:val="00E86929"/>
    <w:rsid w:val="00E869A9"/>
    <w:rsid w:val="00E86C85"/>
    <w:rsid w:val="00E86D2E"/>
    <w:rsid w:val="00E86FF4"/>
    <w:rsid w:val="00E876F1"/>
    <w:rsid w:val="00E87E8E"/>
    <w:rsid w:val="00E90011"/>
    <w:rsid w:val="00E907F4"/>
    <w:rsid w:val="00E908CB"/>
    <w:rsid w:val="00E91B29"/>
    <w:rsid w:val="00E91C2C"/>
    <w:rsid w:val="00E922DE"/>
    <w:rsid w:val="00E937F8"/>
    <w:rsid w:val="00E938FA"/>
    <w:rsid w:val="00E93A6D"/>
    <w:rsid w:val="00E93E19"/>
    <w:rsid w:val="00E94FAA"/>
    <w:rsid w:val="00E95D1F"/>
    <w:rsid w:val="00E96165"/>
    <w:rsid w:val="00E966C0"/>
    <w:rsid w:val="00EA0AD4"/>
    <w:rsid w:val="00EA171D"/>
    <w:rsid w:val="00EA27D4"/>
    <w:rsid w:val="00EA2C48"/>
    <w:rsid w:val="00EA36DE"/>
    <w:rsid w:val="00EA4211"/>
    <w:rsid w:val="00EA467E"/>
    <w:rsid w:val="00EA4EAA"/>
    <w:rsid w:val="00EA50A8"/>
    <w:rsid w:val="00EA5E47"/>
    <w:rsid w:val="00EA616C"/>
    <w:rsid w:val="00EA6379"/>
    <w:rsid w:val="00EA7140"/>
    <w:rsid w:val="00EA7149"/>
    <w:rsid w:val="00EA74E3"/>
    <w:rsid w:val="00EB0317"/>
    <w:rsid w:val="00EB1057"/>
    <w:rsid w:val="00EB1995"/>
    <w:rsid w:val="00EB1D47"/>
    <w:rsid w:val="00EB25E3"/>
    <w:rsid w:val="00EB2637"/>
    <w:rsid w:val="00EB2CFF"/>
    <w:rsid w:val="00EB3CE8"/>
    <w:rsid w:val="00EB4402"/>
    <w:rsid w:val="00EB4B4E"/>
    <w:rsid w:val="00EB53ED"/>
    <w:rsid w:val="00EB5563"/>
    <w:rsid w:val="00EB65EB"/>
    <w:rsid w:val="00EB749E"/>
    <w:rsid w:val="00EB7B1F"/>
    <w:rsid w:val="00EC02CB"/>
    <w:rsid w:val="00EC0587"/>
    <w:rsid w:val="00EC0D13"/>
    <w:rsid w:val="00EC2792"/>
    <w:rsid w:val="00EC35C2"/>
    <w:rsid w:val="00EC3892"/>
    <w:rsid w:val="00EC47E5"/>
    <w:rsid w:val="00EC505C"/>
    <w:rsid w:val="00EC599E"/>
    <w:rsid w:val="00EC72A8"/>
    <w:rsid w:val="00EC7BB3"/>
    <w:rsid w:val="00EC7C1E"/>
    <w:rsid w:val="00EC7D88"/>
    <w:rsid w:val="00ED040B"/>
    <w:rsid w:val="00ED089F"/>
    <w:rsid w:val="00ED18EB"/>
    <w:rsid w:val="00ED1BAA"/>
    <w:rsid w:val="00ED1E5D"/>
    <w:rsid w:val="00ED2074"/>
    <w:rsid w:val="00ED2DB1"/>
    <w:rsid w:val="00ED2F99"/>
    <w:rsid w:val="00ED2FAD"/>
    <w:rsid w:val="00ED37B0"/>
    <w:rsid w:val="00ED3E65"/>
    <w:rsid w:val="00ED3EEA"/>
    <w:rsid w:val="00ED4C36"/>
    <w:rsid w:val="00ED4E9B"/>
    <w:rsid w:val="00ED5318"/>
    <w:rsid w:val="00ED5E7E"/>
    <w:rsid w:val="00ED63E1"/>
    <w:rsid w:val="00EE0BE2"/>
    <w:rsid w:val="00EE17C4"/>
    <w:rsid w:val="00EE1A11"/>
    <w:rsid w:val="00EE1E11"/>
    <w:rsid w:val="00EE278B"/>
    <w:rsid w:val="00EE41DE"/>
    <w:rsid w:val="00EE4D07"/>
    <w:rsid w:val="00EF09B9"/>
    <w:rsid w:val="00EF1EE9"/>
    <w:rsid w:val="00EF24AC"/>
    <w:rsid w:val="00EF27F7"/>
    <w:rsid w:val="00EF2AE4"/>
    <w:rsid w:val="00EF37CF"/>
    <w:rsid w:val="00EF4054"/>
    <w:rsid w:val="00EF4FAA"/>
    <w:rsid w:val="00EF51BB"/>
    <w:rsid w:val="00EF5737"/>
    <w:rsid w:val="00EF58AE"/>
    <w:rsid w:val="00EF5C75"/>
    <w:rsid w:val="00F01876"/>
    <w:rsid w:val="00F01C6D"/>
    <w:rsid w:val="00F020E8"/>
    <w:rsid w:val="00F022F9"/>
    <w:rsid w:val="00F04F81"/>
    <w:rsid w:val="00F075BC"/>
    <w:rsid w:val="00F079E7"/>
    <w:rsid w:val="00F07EE9"/>
    <w:rsid w:val="00F10C3C"/>
    <w:rsid w:val="00F10EDA"/>
    <w:rsid w:val="00F11255"/>
    <w:rsid w:val="00F1160F"/>
    <w:rsid w:val="00F1199F"/>
    <w:rsid w:val="00F1233D"/>
    <w:rsid w:val="00F12EE9"/>
    <w:rsid w:val="00F14DAD"/>
    <w:rsid w:val="00F16F3E"/>
    <w:rsid w:val="00F17082"/>
    <w:rsid w:val="00F201FA"/>
    <w:rsid w:val="00F2041E"/>
    <w:rsid w:val="00F20BB0"/>
    <w:rsid w:val="00F20E37"/>
    <w:rsid w:val="00F20F5E"/>
    <w:rsid w:val="00F2114B"/>
    <w:rsid w:val="00F215C2"/>
    <w:rsid w:val="00F21C62"/>
    <w:rsid w:val="00F2364C"/>
    <w:rsid w:val="00F245E1"/>
    <w:rsid w:val="00F24E77"/>
    <w:rsid w:val="00F25950"/>
    <w:rsid w:val="00F27251"/>
    <w:rsid w:val="00F272F3"/>
    <w:rsid w:val="00F27ED3"/>
    <w:rsid w:val="00F304DC"/>
    <w:rsid w:val="00F305F8"/>
    <w:rsid w:val="00F30698"/>
    <w:rsid w:val="00F30A87"/>
    <w:rsid w:val="00F325E7"/>
    <w:rsid w:val="00F33383"/>
    <w:rsid w:val="00F33BC6"/>
    <w:rsid w:val="00F34CA6"/>
    <w:rsid w:val="00F34CD6"/>
    <w:rsid w:val="00F3508D"/>
    <w:rsid w:val="00F362C3"/>
    <w:rsid w:val="00F36446"/>
    <w:rsid w:val="00F37937"/>
    <w:rsid w:val="00F40227"/>
    <w:rsid w:val="00F40D05"/>
    <w:rsid w:val="00F41F34"/>
    <w:rsid w:val="00F4272C"/>
    <w:rsid w:val="00F43533"/>
    <w:rsid w:val="00F43D38"/>
    <w:rsid w:val="00F44051"/>
    <w:rsid w:val="00F4521F"/>
    <w:rsid w:val="00F455D4"/>
    <w:rsid w:val="00F45B7F"/>
    <w:rsid w:val="00F473E3"/>
    <w:rsid w:val="00F47839"/>
    <w:rsid w:val="00F5044C"/>
    <w:rsid w:val="00F505DE"/>
    <w:rsid w:val="00F50E09"/>
    <w:rsid w:val="00F50F77"/>
    <w:rsid w:val="00F51C8D"/>
    <w:rsid w:val="00F539CC"/>
    <w:rsid w:val="00F539E5"/>
    <w:rsid w:val="00F53E26"/>
    <w:rsid w:val="00F543FA"/>
    <w:rsid w:val="00F54481"/>
    <w:rsid w:val="00F54867"/>
    <w:rsid w:val="00F5525A"/>
    <w:rsid w:val="00F559F0"/>
    <w:rsid w:val="00F5652E"/>
    <w:rsid w:val="00F56889"/>
    <w:rsid w:val="00F56892"/>
    <w:rsid w:val="00F573C8"/>
    <w:rsid w:val="00F57F8D"/>
    <w:rsid w:val="00F606FC"/>
    <w:rsid w:val="00F6123B"/>
    <w:rsid w:val="00F63AB9"/>
    <w:rsid w:val="00F63C51"/>
    <w:rsid w:val="00F64FA5"/>
    <w:rsid w:val="00F65E79"/>
    <w:rsid w:val="00F65FD7"/>
    <w:rsid w:val="00F66835"/>
    <w:rsid w:val="00F66A57"/>
    <w:rsid w:val="00F67B7D"/>
    <w:rsid w:val="00F7044D"/>
    <w:rsid w:val="00F70638"/>
    <w:rsid w:val="00F70C40"/>
    <w:rsid w:val="00F70F06"/>
    <w:rsid w:val="00F71580"/>
    <w:rsid w:val="00F71B26"/>
    <w:rsid w:val="00F71DBF"/>
    <w:rsid w:val="00F72078"/>
    <w:rsid w:val="00F727E2"/>
    <w:rsid w:val="00F72980"/>
    <w:rsid w:val="00F72D52"/>
    <w:rsid w:val="00F735B5"/>
    <w:rsid w:val="00F73ECF"/>
    <w:rsid w:val="00F74F0E"/>
    <w:rsid w:val="00F75C1C"/>
    <w:rsid w:val="00F762A2"/>
    <w:rsid w:val="00F76F70"/>
    <w:rsid w:val="00F81803"/>
    <w:rsid w:val="00F822B8"/>
    <w:rsid w:val="00F82437"/>
    <w:rsid w:val="00F828CB"/>
    <w:rsid w:val="00F82D77"/>
    <w:rsid w:val="00F82F8E"/>
    <w:rsid w:val="00F8320E"/>
    <w:rsid w:val="00F8364B"/>
    <w:rsid w:val="00F906F3"/>
    <w:rsid w:val="00F93629"/>
    <w:rsid w:val="00F937AA"/>
    <w:rsid w:val="00F93AF8"/>
    <w:rsid w:val="00F94041"/>
    <w:rsid w:val="00F9549E"/>
    <w:rsid w:val="00F95553"/>
    <w:rsid w:val="00F95905"/>
    <w:rsid w:val="00F95CA5"/>
    <w:rsid w:val="00F9626A"/>
    <w:rsid w:val="00F96CA4"/>
    <w:rsid w:val="00F97A4C"/>
    <w:rsid w:val="00FA0841"/>
    <w:rsid w:val="00FA0EDC"/>
    <w:rsid w:val="00FA2375"/>
    <w:rsid w:val="00FA2491"/>
    <w:rsid w:val="00FA2FFB"/>
    <w:rsid w:val="00FA384A"/>
    <w:rsid w:val="00FA50C9"/>
    <w:rsid w:val="00FA66B4"/>
    <w:rsid w:val="00FA6B5A"/>
    <w:rsid w:val="00FA7E68"/>
    <w:rsid w:val="00FA7F1D"/>
    <w:rsid w:val="00FB03E1"/>
    <w:rsid w:val="00FB0700"/>
    <w:rsid w:val="00FB1858"/>
    <w:rsid w:val="00FB19E0"/>
    <w:rsid w:val="00FB2080"/>
    <w:rsid w:val="00FB2DF3"/>
    <w:rsid w:val="00FB2EC1"/>
    <w:rsid w:val="00FB35E2"/>
    <w:rsid w:val="00FB36D6"/>
    <w:rsid w:val="00FB3749"/>
    <w:rsid w:val="00FB417D"/>
    <w:rsid w:val="00FB52C8"/>
    <w:rsid w:val="00FB55BF"/>
    <w:rsid w:val="00FB5F51"/>
    <w:rsid w:val="00FB63C5"/>
    <w:rsid w:val="00FB6959"/>
    <w:rsid w:val="00FB7023"/>
    <w:rsid w:val="00FB77F6"/>
    <w:rsid w:val="00FC0052"/>
    <w:rsid w:val="00FC0277"/>
    <w:rsid w:val="00FC0E7F"/>
    <w:rsid w:val="00FC1168"/>
    <w:rsid w:val="00FC3F10"/>
    <w:rsid w:val="00FC4162"/>
    <w:rsid w:val="00FC5698"/>
    <w:rsid w:val="00FC578A"/>
    <w:rsid w:val="00FC6997"/>
    <w:rsid w:val="00FC6B70"/>
    <w:rsid w:val="00FD0073"/>
    <w:rsid w:val="00FD1BD1"/>
    <w:rsid w:val="00FD23E9"/>
    <w:rsid w:val="00FD3EBD"/>
    <w:rsid w:val="00FD4213"/>
    <w:rsid w:val="00FD49BB"/>
    <w:rsid w:val="00FD49D2"/>
    <w:rsid w:val="00FD4A94"/>
    <w:rsid w:val="00FD4B1A"/>
    <w:rsid w:val="00FD5E64"/>
    <w:rsid w:val="00FD5ECD"/>
    <w:rsid w:val="00FD5EE8"/>
    <w:rsid w:val="00FD6585"/>
    <w:rsid w:val="00FD703D"/>
    <w:rsid w:val="00FD7195"/>
    <w:rsid w:val="00FD74F5"/>
    <w:rsid w:val="00FE07BE"/>
    <w:rsid w:val="00FE0912"/>
    <w:rsid w:val="00FE1428"/>
    <w:rsid w:val="00FE14C2"/>
    <w:rsid w:val="00FE334D"/>
    <w:rsid w:val="00FE472C"/>
    <w:rsid w:val="00FE671A"/>
    <w:rsid w:val="00FE6769"/>
    <w:rsid w:val="00FE6958"/>
    <w:rsid w:val="00FF02A2"/>
    <w:rsid w:val="00FF1469"/>
    <w:rsid w:val="00FF178E"/>
    <w:rsid w:val="00FF1EB5"/>
    <w:rsid w:val="00FF2992"/>
    <w:rsid w:val="00FF2A02"/>
    <w:rsid w:val="00FF4FF6"/>
    <w:rsid w:val="00FF581D"/>
    <w:rsid w:val="00FF5982"/>
    <w:rsid w:val="00FF5DFF"/>
    <w:rsid w:val="00FF5F56"/>
    <w:rsid w:val="00FF5FE7"/>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9A9CAEF1-B171-4925-A973-93DF559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BDF"/>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3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iPriority w:val="99"/>
    <w:unhideWhenUsed/>
    <w:rsid w:val="00B16ED7"/>
    <w:pPr>
      <w:tabs>
        <w:tab w:val="center" w:pos="4819"/>
        <w:tab w:val="right" w:pos="9638"/>
      </w:tabs>
    </w:pPr>
  </w:style>
  <w:style w:type="character" w:customStyle="1" w:styleId="AntratsDiagrama">
    <w:name w:val="Antraštės Diagrama"/>
    <w:link w:val="Antrats"/>
    <w:uiPriority w:val="99"/>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numbering" w:customStyle="1" w:styleId="Sraonra1">
    <w:name w:val="Sąrašo nėra1"/>
    <w:next w:val="Sraonra"/>
    <w:uiPriority w:val="99"/>
    <w:semiHidden/>
    <w:unhideWhenUsed/>
    <w:rsid w:val="004B1509"/>
  </w:style>
  <w:style w:type="character" w:styleId="Hipersaitas">
    <w:name w:val="Hyperlink"/>
    <w:uiPriority w:val="99"/>
    <w:semiHidden/>
    <w:unhideWhenUsed/>
    <w:rsid w:val="004B1509"/>
    <w:rPr>
      <w:color w:val="0563C1"/>
      <w:u w:val="single"/>
    </w:rPr>
  </w:style>
  <w:style w:type="character" w:customStyle="1" w:styleId="Perirtashipersaitas1">
    <w:name w:val="Peržiūrėtas hipersaitas1"/>
    <w:basedOn w:val="Numatytasispastraiposriftas"/>
    <w:uiPriority w:val="99"/>
    <w:semiHidden/>
    <w:unhideWhenUsed/>
    <w:rsid w:val="004B1509"/>
    <w:rPr>
      <w:color w:val="954F72"/>
      <w:u w:val="single"/>
    </w:rPr>
  </w:style>
  <w:style w:type="paragraph" w:customStyle="1" w:styleId="msonormal0">
    <w:name w:val="msonormal"/>
    <w:basedOn w:val="prastasis"/>
    <w:rsid w:val="004B1509"/>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4B1509"/>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4B1509"/>
    <w:rPr>
      <w:lang w:eastAsia="en-US"/>
    </w:rPr>
  </w:style>
  <w:style w:type="paragraph" w:styleId="Dokumentoinaostekstas">
    <w:name w:val="endnote text"/>
    <w:basedOn w:val="prastasis"/>
    <w:link w:val="DokumentoinaostekstasDiagrama"/>
    <w:uiPriority w:val="99"/>
    <w:semiHidden/>
    <w:unhideWhenUsed/>
    <w:rsid w:val="004B1509"/>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B1509"/>
  </w:style>
  <w:style w:type="character" w:styleId="Puslapioinaosnuoroda">
    <w:name w:val="footnote reference"/>
    <w:uiPriority w:val="99"/>
    <w:semiHidden/>
    <w:unhideWhenUsed/>
    <w:rsid w:val="004B1509"/>
    <w:rPr>
      <w:vertAlign w:val="superscript"/>
    </w:rPr>
  </w:style>
  <w:style w:type="character" w:styleId="Dokumentoinaosnumeris">
    <w:name w:val="endnote reference"/>
    <w:uiPriority w:val="99"/>
    <w:semiHidden/>
    <w:unhideWhenUsed/>
    <w:rsid w:val="004B1509"/>
    <w:rPr>
      <w:vertAlign w:val="superscript"/>
    </w:rPr>
  </w:style>
  <w:style w:type="character" w:customStyle="1" w:styleId="DebesliotekstasDiagrama1">
    <w:name w:val="Debesėlio tekstas Diagrama1"/>
    <w:basedOn w:val="Numatytasispastraiposriftas"/>
    <w:uiPriority w:val="99"/>
    <w:semiHidden/>
    <w:rsid w:val="004B1509"/>
    <w:rPr>
      <w:rFonts w:ascii="Segoe UI" w:hAnsi="Segoe UI" w:cs="Segoe UI" w:hint="default"/>
      <w:sz w:val="18"/>
      <w:szCs w:val="18"/>
      <w:lang w:eastAsia="en-US"/>
    </w:rPr>
  </w:style>
  <w:style w:type="character" w:customStyle="1" w:styleId="AntratsDiagrama1">
    <w:name w:val="Antraštės Diagrama1"/>
    <w:basedOn w:val="Numatytasispastraiposriftas"/>
    <w:uiPriority w:val="99"/>
    <w:semiHidden/>
    <w:rsid w:val="004B1509"/>
    <w:rPr>
      <w:sz w:val="24"/>
      <w:szCs w:val="22"/>
      <w:lang w:eastAsia="en-US"/>
    </w:rPr>
  </w:style>
  <w:style w:type="character" w:customStyle="1" w:styleId="PoratDiagrama1">
    <w:name w:val="Poraštė Diagrama1"/>
    <w:basedOn w:val="Numatytasispastraiposriftas"/>
    <w:uiPriority w:val="99"/>
    <w:semiHidden/>
    <w:rsid w:val="004B1509"/>
    <w:rPr>
      <w:sz w:val="24"/>
      <w:szCs w:val="22"/>
      <w:lang w:eastAsia="en-US"/>
    </w:rPr>
  </w:style>
  <w:style w:type="character" w:customStyle="1" w:styleId="DokumentoinaostekstasDiagrama1">
    <w:name w:val="Dokumento išnašos tekstas Diagrama1"/>
    <w:basedOn w:val="Numatytasispastraiposriftas"/>
    <w:uiPriority w:val="99"/>
    <w:semiHidden/>
    <w:rsid w:val="004B1509"/>
    <w:rPr>
      <w:lang w:eastAsia="en-US"/>
    </w:rPr>
  </w:style>
  <w:style w:type="character" w:styleId="Perirtashipersaitas">
    <w:name w:val="FollowedHyperlink"/>
    <w:basedOn w:val="Numatytasispastraiposriftas"/>
    <w:uiPriority w:val="99"/>
    <w:semiHidden/>
    <w:unhideWhenUsed/>
    <w:rsid w:val="004B1509"/>
    <w:rPr>
      <w:color w:val="800080" w:themeColor="followedHyperlink"/>
      <w:u w:val="single"/>
    </w:rPr>
  </w:style>
  <w:style w:type="numbering" w:customStyle="1" w:styleId="Sraonra2">
    <w:name w:val="Sąrašo nėra2"/>
    <w:next w:val="Sraonra"/>
    <w:uiPriority w:val="99"/>
    <w:semiHidden/>
    <w:unhideWhenUsed/>
    <w:rsid w:val="004B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11292">
      <w:bodyDiv w:val="1"/>
      <w:marLeft w:val="0"/>
      <w:marRight w:val="0"/>
      <w:marTop w:val="0"/>
      <w:marBottom w:val="0"/>
      <w:divBdr>
        <w:top w:val="none" w:sz="0" w:space="0" w:color="auto"/>
        <w:left w:val="none" w:sz="0" w:space="0" w:color="auto"/>
        <w:bottom w:val="none" w:sz="0" w:space="0" w:color="auto"/>
        <w:right w:val="none" w:sz="0" w:space="0" w:color="auto"/>
      </w:divBdr>
    </w:div>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366370685">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0d65e66145d44e4bb27edb5342ce673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37783-FB2B-4D47-9FA0-999C8304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0d65e66145d44e4bb27edb5342ce6735</Template>
  <TotalTime>2734</TotalTime>
  <Pages>119</Pages>
  <Words>122946</Words>
  <Characters>70080</Characters>
  <Application>Microsoft Office Word</Application>
  <DocSecurity>0</DocSecurity>
  <Lines>584</Lines>
  <Paragraphs>385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2018 m. gruodžio 20 d. sprendimo Nr. 1-TS-344 „Dėl Anykščių rajono vietinės reikšmės kelių sąrašo patvirtinimo ir Anykščių rajono savivaldybės tarybos 2005 m. vasario 24 d. sprendimo Nr. TS-46 „Dėl patikslintų viet</vt:lpstr>
      <vt:lpstr>DĖL TURTO PERDAVIMO VALDYTI, NAUDOTI IR DISPONUOTI JUO PATIKĖJIMO TEISE ANYKŠČIŲ RAJONO SAVIVALDYBĖS ADMINISTRACIJAI</vt:lpstr>
    </vt:vector>
  </TitlesOfParts>
  <Manager>2024-12-20</Manager>
  <Company/>
  <LinksUpToDate>false</LinksUpToDate>
  <CharactersWithSpaces>192641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dc:title>
  <dc:subject>1-TS-349</dc:subject>
  <dc:creator>ANYKŠČIŲ RAJONO SAVIVALDYBĖS TARYBA</dc:creator>
  <cp:keywords/>
  <dc:description/>
  <cp:lastModifiedBy>An Sav</cp:lastModifiedBy>
  <cp:revision>596</cp:revision>
  <cp:lastPrinted>2025-12-10T15:14:00Z</cp:lastPrinted>
  <dcterms:created xsi:type="dcterms:W3CDTF">2023-12-14T12:41:00Z</dcterms:created>
  <dcterms:modified xsi:type="dcterms:W3CDTF">2025-12-10T15:15:00Z</dcterms:modified>
  <cp:category>SPRENDIMAS</cp:category>
</cp:coreProperties>
</file>